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E9FA92" w14:textId="67AA949A" w:rsidR="00F53166" w:rsidRPr="00C07F18" w:rsidRDefault="009E4C64" w:rsidP="008B0504">
      <w:pPr>
        <w:spacing w:line="60" w:lineRule="atLeast"/>
        <w:ind w:left="547" w:hanging="547"/>
        <w:rPr>
          <w:rFonts w:asciiTheme="majorBidi" w:hAnsiTheme="majorBidi" w:cstheme="majorBidi"/>
          <w:sz w:val="28"/>
        </w:rPr>
      </w:pPr>
      <w:r w:rsidRPr="00C07F18">
        <w:rPr>
          <w:rFonts w:asciiTheme="majorBidi" w:hAnsiTheme="majorBidi" w:cstheme="majorBidi"/>
          <w:sz w:val="28"/>
          <w:cs/>
        </w:rPr>
        <w:t>หมายเหตุประกอบงบการเงินระหว่างกาลแบบย่อเป็นส่วนหนึ่งของงบการเงินระหว่างกาลนี้</w:t>
      </w:r>
    </w:p>
    <w:p w14:paraId="2EDE12AC" w14:textId="0765C5EF" w:rsidR="00F53166" w:rsidRPr="00C07F18" w:rsidRDefault="009E4C64" w:rsidP="008B0504">
      <w:pPr>
        <w:spacing w:before="240" w:line="60" w:lineRule="atLeast"/>
        <w:ind w:left="547" w:hanging="547"/>
        <w:rPr>
          <w:rFonts w:asciiTheme="majorBidi" w:hAnsiTheme="majorBidi" w:cstheme="majorBidi"/>
          <w:sz w:val="28"/>
          <w:cs/>
        </w:rPr>
      </w:pPr>
      <w:r w:rsidRPr="00C07F18">
        <w:rPr>
          <w:rFonts w:asciiTheme="majorBidi" w:hAnsiTheme="majorBidi" w:cstheme="majorBidi"/>
          <w:sz w:val="28"/>
          <w:cs/>
        </w:rPr>
        <w:t xml:space="preserve">คณะกรรมการบริษัทได้อนุมัติให้ออกงบการเงินระหว่างกาลนี้เมื่อวันที่ </w:t>
      </w:r>
      <w:r w:rsidRPr="00C07F18">
        <w:rPr>
          <w:rFonts w:asciiTheme="majorBidi" w:hAnsiTheme="majorBidi" w:cstheme="majorBidi"/>
          <w:sz w:val="28"/>
        </w:rPr>
        <w:t>1</w:t>
      </w:r>
      <w:r w:rsidR="00C53B22" w:rsidRPr="00C07F18">
        <w:rPr>
          <w:rFonts w:asciiTheme="majorBidi" w:hAnsiTheme="majorBidi" w:cstheme="majorBidi"/>
          <w:sz w:val="28"/>
        </w:rPr>
        <w:t>1</w:t>
      </w:r>
      <w:r w:rsidRPr="00C07F18">
        <w:rPr>
          <w:rFonts w:asciiTheme="majorBidi" w:hAnsiTheme="majorBidi" w:cstheme="majorBidi"/>
          <w:sz w:val="28"/>
        </w:rPr>
        <w:t xml:space="preserve"> </w:t>
      </w:r>
      <w:r w:rsidR="00C53B22" w:rsidRPr="00C07F18">
        <w:rPr>
          <w:rFonts w:asciiTheme="majorBidi" w:hAnsiTheme="majorBidi" w:cstheme="majorBidi"/>
          <w:sz w:val="28"/>
          <w:cs/>
        </w:rPr>
        <w:t>สิงหาค</w:t>
      </w:r>
      <w:r w:rsidRPr="00C07F18">
        <w:rPr>
          <w:rFonts w:asciiTheme="majorBidi" w:hAnsiTheme="majorBidi" w:cstheme="majorBidi"/>
          <w:sz w:val="28"/>
          <w:cs/>
        </w:rPr>
        <w:t xml:space="preserve">ม </w:t>
      </w:r>
      <w:r w:rsidRPr="00C07F18">
        <w:rPr>
          <w:rFonts w:asciiTheme="majorBidi" w:hAnsiTheme="majorBidi" w:cstheme="majorBidi"/>
          <w:sz w:val="28"/>
        </w:rPr>
        <w:t>256</w:t>
      </w:r>
      <w:r w:rsidR="00636B11" w:rsidRPr="00C07F18">
        <w:rPr>
          <w:rFonts w:asciiTheme="majorBidi" w:hAnsiTheme="majorBidi" w:cstheme="majorBidi"/>
          <w:sz w:val="28"/>
          <w:cs/>
        </w:rPr>
        <w:t>4</w:t>
      </w:r>
    </w:p>
    <w:p w14:paraId="462796B9" w14:textId="2E9552AA" w:rsidR="00D1149F" w:rsidRPr="00C07F18" w:rsidRDefault="009E4C64" w:rsidP="00081754">
      <w:pPr>
        <w:pStyle w:val="ListParagraph"/>
        <w:numPr>
          <w:ilvl w:val="0"/>
          <w:numId w:val="1"/>
        </w:numPr>
        <w:spacing w:before="240" w:line="360" w:lineRule="auto"/>
        <w:ind w:left="360"/>
        <w:rPr>
          <w:rFonts w:asciiTheme="majorBidi" w:hAnsiTheme="majorBidi" w:cstheme="majorBidi"/>
          <w:b/>
          <w:bCs/>
          <w:sz w:val="28"/>
        </w:rPr>
      </w:pPr>
      <w:r w:rsidRPr="00C07F18">
        <w:rPr>
          <w:rFonts w:asciiTheme="majorBidi" w:hAnsiTheme="majorBidi" w:cstheme="majorBidi"/>
          <w:b/>
          <w:bCs/>
          <w:sz w:val="28"/>
          <w:cs/>
        </w:rPr>
        <w:t>ข้อมูลทั่วไปของบริษัท</w:t>
      </w:r>
    </w:p>
    <w:p w14:paraId="053B5692" w14:textId="6ED4D72F" w:rsidR="007F111E" w:rsidRPr="00C07F18" w:rsidRDefault="007F111E" w:rsidP="006358BF">
      <w:pPr>
        <w:tabs>
          <w:tab w:val="left" w:pos="9270"/>
        </w:tabs>
        <w:spacing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บริษัท เซเว่น ยูทิลิตี้ส์ แอนด์ พาวเวอร์ จำกัด (มหาชน) (“บริษัท”) จดทะเบียนเป็นบริษัทจำกัดเมื่อวันที่</w:t>
      </w:r>
      <w:r w:rsidR="006422F3" w:rsidRPr="00C07F18">
        <w:rPr>
          <w:rFonts w:asciiTheme="majorBidi" w:hAnsiTheme="majorBidi" w:cstheme="majorBidi"/>
          <w:color w:val="000000"/>
          <w:spacing w:val="-2"/>
          <w:sz w:val="28"/>
        </w:rPr>
        <w:t xml:space="preserve"> 18 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กันยายน </w:t>
      </w:r>
      <w:r w:rsidR="006422F3" w:rsidRPr="00C07F18">
        <w:rPr>
          <w:rFonts w:asciiTheme="majorBidi" w:hAnsiTheme="majorBidi" w:cstheme="majorBidi"/>
          <w:color w:val="000000"/>
          <w:spacing w:val="-2"/>
          <w:sz w:val="28"/>
        </w:rPr>
        <w:t>2538</w:t>
      </w:r>
      <w:r w:rsidR="002F3A35" w:rsidRPr="00C07F18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ภายใต้กฎหมายแพ่งและพาณิชย์</w:t>
      </w:r>
      <w:r w:rsidR="006422F3" w:rsidRPr="00C07F18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ด้วยทุนจดทะเบียน </w:t>
      </w:r>
      <w:r w:rsidR="006422F3" w:rsidRPr="00C07F18">
        <w:rPr>
          <w:rFonts w:asciiTheme="majorBidi" w:hAnsiTheme="majorBidi" w:cstheme="majorBidi"/>
          <w:color w:val="000000"/>
          <w:spacing w:val="-2"/>
          <w:sz w:val="28"/>
        </w:rPr>
        <w:t>30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ล้านบาท และได้แปรสภาพเป็นบริษัทมหาชนตามพระราชบัญญัติบริษัทมหาชนจำกัด พ.ศ. </w:t>
      </w:r>
      <w:r w:rsidR="006422F3" w:rsidRPr="00C07F18">
        <w:rPr>
          <w:rFonts w:asciiTheme="majorBidi" w:hAnsiTheme="majorBidi" w:cstheme="majorBidi"/>
          <w:color w:val="000000"/>
          <w:spacing w:val="-2"/>
          <w:sz w:val="28"/>
        </w:rPr>
        <w:t>2535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เพื่อนำเข้าเป็นหลักทรัพย์จดทะเบียนในตลาดหลักทรัพย์แห่งประเทศไทย เมื่อวันที่</w:t>
      </w:r>
      <w:r w:rsidR="002F3A35" w:rsidRPr="00C07F18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6422F3" w:rsidRPr="00C07F18">
        <w:rPr>
          <w:rFonts w:asciiTheme="majorBidi" w:hAnsiTheme="majorBidi" w:cstheme="majorBidi"/>
          <w:color w:val="000000"/>
          <w:spacing w:val="-2"/>
          <w:sz w:val="28"/>
        </w:rPr>
        <w:t>11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กุมภาพันธ์ </w:t>
      </w:r>
      <w:r w:rsidR="006422F3" w:rsidRPr="00C07F18">
        <w:rPr>
          <w:rFonts w:asciiTheme="majorBidi" w:hAnsiTheme="majorBidi" w:cstheme="majorBidi"/>
          <w:color w:val="000000"/>
          <w:spacing w:val="-2"/>
          <w:sz w:val="28"/>
        </w:rPr>
        <w:t>2545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และเป็นบริษัทจดทะเบียนในตลาดหลักทรัพย์แห่งประเทศไทย บริษัทจัดตั้งและมีภูมิลำเนาในประเทศไทย ที่อยู่ตามที่จดทะเบียนของบริษัทอยู่ที่ </w:t>
      </w:r>
      <w:r w:rsidR="00374426" w:rsidRPr="00C07F18">
        <w:rPr>
          <w:rFonts w:asciiTheme="majorBidi" w:hAnsiTheme="majorBidi" w:cstheme="majorBidi"/>
          <w:color w:val="000000"/>
          <w:spacing w:val="-2"/>
          <w:sz w:val="28"/>
        </w:rPr>
        <w:t>73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อาคารมหาชล ซอยสุขุมวิท </w:t>
      </w:r>
      <w:r w:rsidR="00374426" w:rsidRPr="00C07F18">
        <w:rPr>
          <w:rFonts w:asciiTheme="majorBidi" w:hAnsiTheme="majorBidi" w:cstheme="majorBidi"/>
          <w:color w:val="000000"/>
          <w:spacing w:val="-2"/>
          <w:sz w:val="28"/>
        </w:rPr>
        <w:t>62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ถนนสุขุมวิท แขวงพระโขนงใต้ เขตพระโขนง กรุงเทพมหานคร</w:t>
      </w:r>
    </w:p>
    <w:p w14:paraId="5074D00B" w14:textId="77777777" w:rsidR="007F111E" w:rsidRPr="00C07F18" w:rsidRDefault="007F111E" w:rsidP="00BC259B">
      <w:pPr>
        <w:spacing w:after="120" w:line="0" w:lineRule="atLeast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เพื่อวัตถุประสงค์ในการรายงานข้อมูล จึงรวมเรียกบริษัทและบริษัทย่อยว่า “กลุ่มบริษัท”</w:t>
      </w:r>
    </w:p>
    <w:p w14:paraId="25192E44" w14:textId="280B9D62" w:rsidR="007F111E" w:rsidRPr="00C07F18" w:rsidRDefault="007F111E" w:rsidP="006358BF">
      <w:pPr>
        <w:spacing w:line="0" w:lineRule="atLeast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ธุรกิจหลักของกลุ่มบริษัทคือการเป็นตัวแทนจำหน่ายและสถานีบริการแก๊ส</w:t>
      </w:r>
      <w:r w:rsidR="003C7615"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C07F18">
        <w:rPr>
          <w:rFonts w:asciiTheme="majorBidi" w:hAnsiTheme="majorBidi" w:cstheme="majorBidi"/>
          <w:color w:val="000000"/>
          <w:spacing w:val="-2"/>
          <w:sz w:val="28"/>
        </w:rPr>
        <w:t>LPG</w:t>
      </w:r>
      <w:r w:rsidR="003C7615"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ธุรกิจวิทยุสื่อสารโทรคมนาคม</w:t>
      </w:r>
      <w:r w:rsidR="003C7615"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ธุรกิ</w:t>
      </w:r>
      <w:r w:rsidR="003C7615"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จ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พลังงานทางเลือกและธุรกิจอื่น</w:t>
      </w:r>
      <w:r w:rsidR="00F764C2"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ๆ</w:t>
      </w:r>
    </w:p>
    <w:p w14:paraId="466FDBF5" w14:textId="44E13972" w:rsidR="00F53166" w:rsidRPr="00C07F18" w:rsidRDefault="009E4C64" w:rsidP="00081754">
      <w:pPr>
        <w:pStyle w:val="ListParagraph"/>
        <w:numPr>
          <w:ilvl w:val="0"/>
          <w:numId w:val="1"/>
        </w:numPr>
        <w:spacing w:before="240" w:line="240" w:lineRule="atLeast"/>
        <w:ind w:left="360"/>
        <w:rPr>
          <w:rFonts w:asciiTheme="majorBidi" w:hAnsiTheme="majorBidi" w:cstheme="majorBidi"/>
          <w:b/>
          <w:bCs/>
          <w:sz w:val="28"/>
        </w:rPr>
      </w:pPr>
      <w:r w:rsidRPr="00C07F18">
        <w:rPr>
          <w:rFonts w:asciiTheme="majorBidi" w:hAnsiTheme="majorBidi" w:cstheme="majorBidi"/>
          <w:b/>
          <w:bCs/>
          <w:sz w:val="28"/>
          <w:cs/>
        </w:rPr>
        <w:t>เกณฑ์ในการจัดทำงบการเงินระหว่างกาล</w:t>
      </w:r>
    </w:p>
    <w:p w14:paraId="01FA9EEC" w14:textId="72015C7C" w:rsidR="00F53166" w:rsidRPr="00C07F18" w:rsidRDefault="009E4C64" w:rsidP="00081754">
      <w:pPr>
        <w:pStyle w:val="ListParagraph"/>
        <w:numPr>
          <w:ilvl w:val="1"/>
          <w:numId w:val="2"/>
        </w:numPr>
        <w:spacing w:before="120" w:after="120"/>
        <w:ind w:left="360" w:hanging="360"/>
        <w:jc w:val="thaiDistribute"/>
        <w:outlineLvl w:val="0"/>
        <w:rPr>
          <w:rFonts w:asciiTheme="majorBidi" w:hAnsiTheme="majorBidi" w:cstheme="majorBidi"/>
          <w:color w:val="000000"/>
          <w:spacing w:val="-2"/>
          <w:sz w:val="28"/>
        </w:rPr>
      </w:pP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งบการเงินระหว่างกาลรวมและงบการเงินระหว่างกาลเฉพาะกิจการนี้ได้จัดทำขึ้นในสกุลเงินบาทและมีการปัดเศษในหมายเหตุประกอบงบการเงินระหว่างกาลแบบย่อ เพื่อให้แสดงเป็นหลักพันบาทและงบการเงินนี้ได้จัดทำขึ้นตามมาตรฐานการบัญชีฉบับที่ </w:t>
      </w:r>
      <w:r w:rsidRPr="00C07F18">
        <w:rPr>
          <w:rFonts w:asciiTheme="majorBidi" w:hAnsiTheme="majorBidi" w:cstheme="majorBidi"/>
          <w:color w:val="000000"/>
          <w:spacing w:val="-2"/>
          <w:sz w:val="28"/>
        </w:rPr>
        <w:t>34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(ปรับปรุง </w:t>
      </w:r>
      <w:r w:rsidRPr="00C07F18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647F30" w:rsidRPr="00C07F18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) เรื่อง “การรายงานทางการเงินระหว่างกาล” และวิธีปฏิบัติทางการบัญชีที่รับรองทั่วไปในประเทศไทย โดยหมายเหตุประกอบงบการเงินระหว่างกาลเป็นแบบย่อ และมีการเปิดเผยข้อมูลเพิ่มเติมตามข้อกำหนดของสำนักงานคณะกรรมการกำกับหลักทรัพย์และตลาดหลักทรัพย์</w:t>
      </w:r>
    </w:p>
    <w:p w14:paraId="1F88C75D" w14:textId="2E92D78B" w:rsidR="00F53166" w:rsidRPr="00C07F18" w:rsidRDefault="009E4C64" w:rsidP="00081754">
      <w:pPr>
        <w:pStyle w:val="ListParagraph"/>
        <w:numPr>
          <w:ilvl w:val="1"/>
          <w:numId w:val="2"/>
        </w:numPr>
        <w:spacing w:before="120" w:after="120"/>
        <w:ind w:left="360" w:hanging="360"/>
        <w:jc w:val="thaiDistribute"/>
        <w:outlineLvl w:val="0"/>
        <w:rPr>
          <w:rFonts w:asciiTheme="majorBidi" w:hAnsiTheme="majorBidi" w:cstheme="majorBidi"/>
          <w:spacing w:val="-6"/>
          <w:sz w:val="28"/>
        </w:rPr>
      </w:pP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Pr="00C07F18">
        <w:rPr>
          <w:rFonts w:asciiTheme="majorBidi" w:hAnsiTheme="majorBidi" w:cstheme="majorBidi"/>
          <w:color w:val="000000"/>
          <w:spacing w:val="-2"/>
          <w:sz w:val="28"/>
        </w:rPr>
        <w:t>31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ธันวาคม </w:t>
      </w:r>
      <w:r w:rsidRPr="00C07F18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AA3696" w:rsidRPr="00C07F18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ซึ่งนำมาแสดงเปรียบเทียบได้มาจากงบการเงินรวมและงบการเงินเฉพาะกิจการของบริษัทสำหรับปีสิ้นสุดวันเดียวกันซึ่งได้ตรวจสอบแล้ว</w:t>
      </w:r>
    </w:p>
    <w:p w14:paraId="562C7FE1" w14:textId="5816E941" w:rsidR="00F53166" w:rsidRPr="00C07F18" w:rsidRDefault="009E4C64" w:rsidP="00081754">
      <w:pPr>
        <w:pStyle w:val="ListParagraph"/>
        <w:numPr>
          <w:ilvl w:val="1"/>
          <w:numId w:val="2"/>
        </w:numPr>
        <w:spacing w:before="120" w:after="120"/>
        <w:ind w:left="360" w:hanging="360"/>
        <w:jc w:val="thaiDistribute"/>
        <w:outlineLvl w:val="0"/>
        <w:rPr>
          <w:rFonts w:asciiTheme="majorBidi" w:hAnsiTheme="majorBidi" w:cstheme="majorBidi"/>
          <w:sz w:val="28"/>
        </w:rPr>
      </w:pP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ผลการดำเนินงานซึ่งยังไม่ได้ตรวจสอบที่ปรากฏใน</w:t>
      </w:r>
      <w:r w:rsidR="00C53B22" w:rsidRPr="00C07F18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งวดสามเดือนและหกเดือน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สิ้นสุดวันที่ </w:t>
      </w:r>
      <w:r w:rsidR="00C53B22" w:rsidRPr="00C07F18">
        <w:rPr>
          <w:rFonts w:asciiTheme="majorBidi" w:hAnsiTheme="majorBidi" w:cstheme="majorBidi"/>
          <w:color w:val="000000"/>
          <w:spacing w:val="-2"/>
          <w:sz w:val="28"/>
        </w:rPr>
        <w:t>30</w:t>
      </w:r>
      <w:r w:rsidR="00C53B22" w:rsidRPr="00C07F18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มิถุนายน </w:t>
      </w:r>
      <w:r w:rsidRPr="00C07F18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AA3696" w:rsidRPr="00C07F18">
        <w:rPr>
          <w:rFonts w:asciiTheme="majorBidi" w:hAnsiTheme="majorBidi" w:cstheme="majorBidi"/>
          <w:color w:val="000000"/>
          <w:spacing w:val="-2"/>
          <w:sz w:val="28"/>
        </w:rPr>
        <w:t>4</w:t>
      </w:r>
      <w:r w:rsidRPr="00C07F18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มิใช่เครื่องบ่งชี</w:t>
      </w:r>
      <w:r w:rsidR="003E764B"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้</w:t>
      </w:r>
      <w:r w:rsidRPr="00C07F18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และมิใช่การคาดการณ์ถึงผลการดำเนินงานเต็มปี</w:t>
      </w:r>
    </w:p>
    <w:p w14:paraId="2273C4AF" w14:textId="72B51E86" w:rsidR="00F53166" w:rsidRPr="00C07F18" w:rsidRDefault="009E4C64" w:rsidP="00081754">
      <w:pPr>
        <w:pStyle w:val="ListParagraph"/>
        <w:numPr>
          <w:ilvl w:val="1"/>
          <w:numId w:val="2"/>
        </w:numPr>
        <w:tabs>
          <w:tab w:val="left" w:pos="990"/>
          <w:tab w:val="left" w:pos="9180"/>
        </w:tabs>
        <w:spacing w:before="120" w:after="120"/>
        <w:ind w:left="360" w:hanging="360"/>
        <w:jc w:val="thaiDistribute"/>
        <w:outlineLvl w:val="0"/>
        <w:rPr>
          <w:rFonts w:asciiTheme="majorBidi" w:hAnsiTheme="majorBidi" w:cstheme="majorBidi"/>
          <w:spacing w:val="-6"/>
          <w:sz w:val="28"/>
        </w:rPr>
      </w:pP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ข้อมูลบางประการซึ่งควรจะแสดงอยู่ในงบการเงินประจำปีที่ได้จัดทำขึ้นตามมาตรฐานการรายงานทางการเงินมิได้นำมาแสดงไว้ ณ ที่นี้ เนื่องจากมิได้มีการกำหนดให้มีการเปิดเผยข้อมูลดังกล่าวในงบการเงินระหว่างกาล </w:t>
      </w:r>
      <w:r w:rsidR="00C53B22" w:rsidRPr="00C07F18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ดังนั้นงบการเงินระหว่างกาลสำหรับงวดสามเดือนและหกเดือนสิ้นสุดวันที่ </w:t>
      </w:r>
      <w:r w:rsidR="00C53B22" w:rsidRPr="00C07F18">
        <w:rPr>
          <w:rFonts w:asciiTheme="majorBidi" w:hAnsiTheme="majorBidi" w:cstheme="majorBidi"/>
          <w:color w:val="000000"/>
          <w:spacing w:val="-2"/>
          <w:sz w:val="28"/>
        </w:rPr>
        <w:t>30</w:t>
      </w:r>
      <w:r w:rsidR="00C53B22" w:rsidRPr="00C07F18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มิถุนายน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C07F18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295D79" w:rsidRPr="00C07F18">
        <w:rPr>
          <w:rFonts w:asciiTheme="majorBidi" w:hAnsiTheme="majorBidi" w:cstheme="majorBidi"/>
          <w:color w:val="000000"/>
          <w:spacing w:val="-2"/>
          <w:sz w:val="28"/>
        </w:rPr>
        <w:t>4</w:t>
      </w:r>
      <w:r w:rsidRPr="00C07F18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จึงควรอ่านประกอบกับงบการเงินสำหรับปีสิ้นสุดวันที่</w:t>
      </w:r>
      <w:r w:rsidRPr="00C07F18">
        <w:rPr>
          <w:rFonts w:asciiTheme="majorBidi" w:hAnsiTheme="majorBidi" w:cstheme="majorBidi"/>
          <w:color w:val="000000"/>
          <w:spacing w:val="-2"/>
          <w:sz w:val="28"/>
        </w:rPr>
        <w:t xml:space="preserve"> 31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ธันวาคม </w:t>
      </w:r>
      <w:r w:rsidRPr="00C07F18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295D79" w:rsidRPr="00C07F18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ซึ่งได้มีการตรวจสอบแล้ว</w:t>
      </w:r>
    </w:p>
    <w:p w14:paraId="02EB378F" w14:textId="5C2B2162" w:rsidR="00F53166" w:rsidRPr="00B47C93" w:rsidRDefault="009E4C64" w:rsidP="00081754">
      <w:pPr>
        <w:pStyle w:val="ListParagraph"/>
        <w:numPr>
          <w:ilvl w:val="1"/>
          <w:numId w:val="2"/>
        </w:numPr>
        <w:spacing w:before="120" w:after="120"/>
        <w:ind w:left="360" w:hanging="360"/>
        <w:jc w:val="thaiDistribute"/>
        <w:outlineLvl w:val="0"/>
        <w:rPr>
          <w:rFonts w:asciiTheme="majorBidi" w:hAnsiTheme="majorBidi" w:cstheme="majorBidi"/>
          <w:sz w:val="28"/>
        </w:rPr>
      </w:pP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รายการบัญชีระหว่างบริษัทและบริษัทย่อยที่มีสาระสำคัญได้ถูกตัดบัญชีออกจากงบการเงินระหว่างกาลรวมนี้แล้ว</w:t>
      </w:r>
      <w:r w:rsidR="004C1926"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C53B22" w:rsidRPr="00C07F18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งบการเงินระหว่างกาลรวมสำหรับงวดสามเดือนและหกเดือนสิ้นสุดวันที่ </w:t>
      </w:r>
      <w:r w:rsidR="00C53B22" w:rsidRPr="00C07F18">
        <w:rPr>
          <w:rFonts w:asciiTheme="majorBidi" w:hAnsiTheme="majorBidi" w:cstheme="majorBidi"/>
          <w:color w:val="000000"/>
          <w:spacing w:val="-2"/>
          <w:sz w:val="28"/>
        </w:rPr>
        <w:t>30</w:t>
      </w:r>
      <w:r w:rsidR="00C53B22" w:rsidRPr="00C07F18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มิถุนายน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C07F18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812BE8" w:rsidRPr="00C07F18">
        <w:rPr>
          <w:rFonts w:asciiTheme="majorBidi" w:hAnsiTheme="majorBidi" w:cstheme="majorBidi"/>
          <w:color w:val="000000"/>
          <w:spacing w:val="-2"/>
          <w:sz w:val="28"/>
        </w:rPr>
        <w:t>4</w:t>
      </w:r>
      <w:r w:rsidRPr="00C07F18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ได้จัดทำขึ้นโดยรวมงบการเงินระหว่างกาลของบริษัทย่อยสำหรับ</w:t>
      </w:r>
      <w:r w:rsidR="00C53B22" w:rsidRPr="00C07F18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งวดสามเดือนและหกเดือนสิ้นสุดวันที่ </w:t>
      </w:r>
      <w:r w:rsidR="00C53B22" w:rsidRPr="00C07F18">
        <w:rPr>
          <w:rFonts w:asciiTheme="majorBidi" w:hAnsiTheme="majorBidi" w:cstheme="majorBidi"/>
          <w:color w:val="000000"/>
          <w:spacing w:val="-2"/>
          <w:sz w:val="28"/>
        </w:rPr>
        <w:t>30</w:t>
      </w:r>
      <w:r w:rsidR="00C53B22" w:rsidRPr="00C07F18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มิถุนายน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C07F18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812BE8" w:rsidRPr="00C07F18">
        <w:rPr>
          <w:rFonts w:asciiTheme="majorBidi" w:hAnsiTheme="majorBidi" w:cstheme="majorBidi"/>
          <w:color w:val="000000"/>
          <w:spacing w:val="-2"/>
          <w:sz w:val="28"/>
        </w:rPr>
        <w:t>4</w:t>
      </w:r>
      <w:r w:rsidRPr="00C07F18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ซึ่งได้สอบทานแล้ว</w:t>
      </w:r>
    </w:p>
    <w:p w14:paraId="7DAC9AE4" w14:textId="77777777" w:rsidR="00B47C93" w:rsidRPr="00C07F18" w:rsidRDefault="00B47C93" w:rsidP="00B47C93">
      <w:pPr>
        <w:pStyle w:val="ListParagraph"/>
        <w:spacing w:before="120" w:after="120"/>
        <w:ind w:left="360"/>
        <w:jc w:val="thaiDistribute"/>
        <w:outlineLvl w:val="0"/>
        <w:rPr>
          <w:rFonts w:asciiTheme="majorBidi" w:hAnsiTheme="majorBidi" w:cstheme="majorBidi"/>
          <w:sz w:val="28"/>
        </w:rPr>
      </w:pPr>
    </w:p>
    <w:p w14:paraId="7E7D21C2" w14:textId="780EB72E" w:rsidR="00F53166" w:rsidRPr="00C07F18" w:rsidRDefault="009E4C64" w:rsidP="00081754">
      <w:pPr>
        <w:pStyle w:val="ListParagraph"/>
        <w:numPr>
          <w:ilvl w:val="1"/>
          <w:numId w:val="2"/>
        </w:numPr>
        <w:tabs>
          <w:tab w:val="left" w:pos="9360"/>
        </w:tabs>
        <w:spacing w:before="120" w:after="120"/>
        <w:ind w:left="360" w:hanging="360"/>
        <w:jc w:val="thaiDistribute"/>
        <w:outlineLvl w:val="0"/>
        <w:rPr>
          <w:rFonts w:asciiTheme="majorBidi" w:hAnsiTheme="majorBidi" w:cstheme="majorBidi"/>
          <w:spacing w:val="4"/>
          <w:sz w:val="28"/>
        </w:rPr>
      </w:pP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lastRenderedPageBreak/>
        <w:t>ในการจัดทำงบการเงินให้เป็นไปตามมาตรฐานการรายงานทางการเงิน บริษัทต้องอาศัยดุลยพินิจของผู้บริหารในการกำหนดนโยบายการบัญชี การประมาณการและการตั้งข้อสมมติฐานหลายประการซึ่งมีผลกระทบต่อการแสดงจำนวนสินทรัพย์และหนี้สิน การเปิดเผยข้อมูลเกี่ยวกับสินทรัพย์และหนี้สินที่อาจเกิดขึ้น ณ วันสิ้นรอบระยะเวลารายงาน รวมทั้งการแสดงรายได้และค่าใช้จ่ายของงวดบัญชี ถึงแม้ว่าการประมาณการของผู้บริหาร ได้พิจารณาอย่างสมเหตุสมผลภายใต้เหตุการณ์ ณ ขณะนั้น ผลที่เกิดขึ้นจริงอาจมีความแตกต่างไปจากประมาณการนั้น</w:t>
      </w:r>
    </w:p>
    <w:p w14:paraId="2F1F55F0" w14:textId="4D42C100" w:rsidR="00F53166" w:rsidRPr="00C07F18" w:rsidRDefault="009E4C64" w:rsidP="00BC259B">
      <w:pPr>
        <w:spacing w:after="120" w:line="400" w:lineRule="exact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ในการจัดทำงบการเงินระหว่างกาล ผู้บริหารได้มีการใช้ดุลยพินิจอย่างมีนัยสำคัญในการถือปฏิบัติตามนโยบายการบัญชีของกลุ่มบริษัท 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ปีสิ้นสุดวันที่ </w:t>
      </w:r>
      <w:r w:rsidRPr="00C07F18"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ธันวาคม </w:t>
      </w:r>
      <w:r w:rsidRPr="00C07F18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AC5555" w:rsidRPr="00C07F18">
        <w:rPr>
          <w:rFonts w:asciiTheme="majorBidi" w:hAnsiTheme="majorBidi" w:cstheme="majorBidi"/>
          <w:color w:val="000000"/>
          <w:spacing w:val="-2"/>
          <w:sz w:val="28"/>
        </w:rPr>
        <w:t>3</w:t>
      </w:r>
    </w:p>
    <w:p w14:paraId="6E2C1171" w14:textId="40892CEF" w:rsidR="00F53166" w:rsidRPr="00C07F18" w:rsidRDefault="009E4C64" w:rsidP="00081754">
      <w:pPr>
        <w:pStyle w:val="ListParagraph"/>
        <w:numPr>
          <w:ilvl w:val="1"/>
          <w:numId w:val="2"/>
        </w:numPr>
        <w:spacing w:before="120" w:after="120"/>
        <w:ind w:left="360" w:hanging="360"/>
        <w:jc w:val="thaiDistribute"/>
        <w:outlineLvl w:val="0"/>
        <w:rPr>
          <w:rFonts w:asciiTheme="majorBidi" w:hAnsiTheme="majorBidi" w:cstheme="majorBidi"/>
          <w:spacing w:val="-6"/>
          <w:sz w:val="28"/>
        </w:rPr>
      </w:pPr>
      <w:r w:rsidRPr="00C07F18">
        <w:rPr>
          <w:rFonts w:asciiTheme="majorBidi" w:hAnsiTheme="majorBidi" w:cstheme="majorBidi"/>
          <w:spacing w:val="-6"/>
          <w:sz w:val="28"/>
          <w:cs/>
        </w:rPr>
        <w:t>งบการเงินระหว่างกาลฉบับภาษาอังกฤษจัดทำขึ้นจากงบการเงินระหว่างกาลภาษาไทยที่จัดทำตามกฎหมายในกรณีที่มีเนื้อควา</w:t>
      </w:r>
      <w:r w:rsidR="005E31F1" w:rsidRPr="00C07F18">
        <w:rPr>
          <w:rFonts w:asciiTheme="majorBidi" w:hAnsiTheme="majorBidi" w:cstheme="majorBidi"/>
          <w:spacing w:val="-6"/>
          <w:sz w:val="28"/>
          <w:cs/>
        </w:rPr>
        <w:t>ม</w:t>
      </w:r>
      <w:r w:rsidRPr="00C07F18">
        <w:rPr>
          <w:rFonts w:asciiTheme="majorBidi" w:hAnsiTheme="majorBidi" w:cstheme="majorBidi"/>
          <w:spacing w:val="-6"/>
          <w:sz w:val="28"/>
          <w:cs/>
        </w:rPr>
        <w:t>ขัดแย้งกันหรือมีการตีความแตกต่างกัน ให้ใช้งบการเงินระหว่างกาลฉบับภาษาไทยเป็นหลัก</w:t>
      </w:r>
    </w:p>
    <w:p w14:paraId="1D32C31A" w14:textId="4F5EFB8F" w:rsidR="00F53166" w:rsidRPr="00C07F18" w:rsidRDefault="009D1999" w:rsidP="00081754">
      <w:pPr>
        <w:pStyle w:val="ListParagraph"/>
        <w:numPr>
          <w:ilvl w:val="0"/>
          <w:numId w:val="1"/>
        </w:numPr>
        <w:spacing w:before="240" w:line="360" w:lineRule="auto"/>
        <w:ind w:left="360"/>
        <w:jc w:val="thaiDistribute"/>
        <w:rPr>
          <w:rFonts w:asciiTheme="majorBidi" w:hAnsiTheme="majorBidi" w:cstheme="majorBidi"/>
          <w:b/>
          <w:bCs/>
          <w:sz w:val="28"/>
        </w:rPr>
      </w:pPr>
      <w:r w:rsidRPr="00C07F18">
        <w:rPr>
          <w:rFonts w:asciiTheme="majorBidi" w:hAnsiTheme="majorBidi" w:cstheme="majorBidi"/>
          <w:b/>
          <w:bCs/>
          <w:sz w:val="28"/>
          <w:cs/>
        </w:rPr>
        <w:t>นโยบายการบัญชีที่สำคัญ</w:t>
      </w:r>
    </w:p>
    <w:p w14:paraId="2EFCB651" w14:textId="5E55812D" w:rsidR="00950868" w:rsidRPr="00C07F18" w:rsidRDefault="00997E8D" w:rsidP="00BC259B">
      <w:pPr>
        <w:ind w:left="360"/>
        <w:jc w:val="thaiDistribute"/>
        <w:rPr>
          <w:rFonts w:asciiTheme="majorBidi" w:hAnsiTheme="majorBidi" w:cstheme="majorBidi"/>
          <w:spacing w:val="-2"/>
          <w:sz w:val="28"/>
        </w:rPr>
      </w:pPr>
      <w:r w:rsidRPr="00C07F18">
        <w:rPr>
          <w:rFonts w:asciiTheme="majorBidi" w:hAnsiTheme="majorBidi" w:cstheme="majorBidi"/>
          <w:spacing w:val="-2"/>
          <w:sz w:val="28"/>
          <w:cs/>
        </w:rPr>
        <w:t>งบการเงินระหว่างกาลนี้จัดทำขึ้นโดยใช้</w:t>
      </w:r>
      <w:r w:rsidR="004249A9" w:rsidRPr="00C07F18">
        <w:rPr>
          <w:rFonts w:asciiTheme="majorBidi" w:hAnsiTheme="majorBidi" w:cstheme="majorBidi"/>
          <w:spacing w:val="-2"/>
          <w:sz w:val="28"/>
          <w:cs/>
        </w:rPr>
        <w:t>หลักเกณฑ์</w:t>
      </w:r>
      <w:r w:rsidRPr="00C07F18">
        <w:rPr>
          <w:rFonts w:asciiTheme="majorBidi" w:hAnsiTheme="majorBidi" w:cstheme="majorBidi"/>
          <w:spacing w:val="-2"/>
          <w:sz w:val="28"/>
          <w:cs/>
        </w:rPr>
        <w:t>นโยบายการบัญชีและวิธีการคำนวณเช่นเดียวกับที่ใช้ในงบการเงิ</w:t>
      </w:r>
      <w:r w:rsidR="00950868" w:rsidRPr="00C07F18">
        <w:rPr>
          <w:rFonts w:asciiTheme="majorBidi" w:hAnsiTheme="majorBidi" w:cstheme="majorBidi"/>
          <w:spacing w:val="-2"/>
          <w:sz w:val="28"/>
          <w:cs/>
        </w:rPr>
        <w:t>น</w:t>
      </w:r>
      <w:r w:rsidRPr="00C07F18">
        <w:rPr>
          <w:rFonts w:asciiTheme="majorBidi" w:hAnsiTheme="majorBidi" w:cstheme="majorBidi"/>
          <w:spacing w:val="-2"/>
          <w:sz w:val="28"/>
          <w:cs/>
        </w:rPr>
        <w:t xml:space="preserve">สำหรับปีสิ้นสุดวันที่ </w:t>
      </w:r>
      <w:r w:rsidRPr="00C07F18">
        <w:rPr>
          <w:rFonts w:asciiTheme="majorBidi" w:hAnsiTheme="majorBidi" w:cstheme="majorBidi"/>
          <w:spacing w:val="-2"/>
          <w:sz w:val="28"/>
        </w:rPr>
        <w:t xml:space="preserve">31 </w:t>
      </w:r>
      <w:r w:rsidRPr="00C07F18">
        <w:rPr>
          <w:rFonts w:asciiTheme="majorBidi" w:hAnsiTheme="majorBidi" w:cstheme="majorBidi"/>
          <w:spacing w:val="-2"/>
          <w:sz w:val="28"/>
          <w:cs/>
        </w:rPr>
        <w:t xml:space="preserve">ธันวาคม </w:t>
      </w:r>
      <w:r w:rsidRPr="00C07F18">
        <w:rPr>
          <w:rFonts w:asciiTheme="majorBidi" w:hAnsiTheme="majorBidi" w:cstheme="majorBidi"/>
          <w:spacing w:val="-2"/>
          <w:sz w:val="28"/>
        </w:rPr>
        <w:t>256</w:t>
      </w:r>
      <w:r w:rsidR="003B041C" w:rsidRPr="00C07F18">
        <w:rPr>
          <w:rFonts w:asciiTheme="majorBidi" w:hAnsiTheme="majorBidi" w:cstheme="majorBidi"/>
          <w:spacing w:val="-2"/>
          <w:sz w:val="28"/>
        </w:rPr>
        <w:t>3</w:t>
      </w:r>
      <w:r w:rsidR="00950868" w:rsidRPr="00C07F18">
        <w:rPr>
          <w:rFonts w:asciiTheme="majorBidi" w:hAnsiTheme="majorBidi" w:cstheme="majorBidi"/>
          <w:spacing w:val="-2"/>
          <w:sz w:val="28"/>
          <w:cs/>
        </w:rPr>
        <w:t xml:space="preserve"> </w:t>
      </w:r>
      <w:r w:rsidR="00DB703B" w:rsidRPr="00C07F18">
        <w:rPr>
          <w:rFonts w:asciiTheme="majorBidi" w:hAnsiTheme="majorBidi" w:cstheme="majorBidi"/>
          <w:spacing w:val="-2"/>
          <w:sz w:val="28"/>
          <w:cs/>
        </w:rPr>
        <w:t>ยกเว้น</w:t>
      </w:r>
      <w:r w:rsidR="00160482" w:rsidRPr="00C07F18">
        <w:rPr>
          <w:rFonts w:asciiTheme="majorBidi" w:hAnsiTheme="majorBidi" w:cstheme="majorBidi"/>
          <w:spacing w:val="-2"/>
          <w:sz w:val="28"/>
        </w:rPr>
        <w:t xml:space="preserve"> </w:t>
      </w:r>
      <w:r w:rsidR="002D343E" w:rsidRPr="00C07F18">
        <w:rPr>
          <w:rFonts w:asciiTheme="majorBidi" w:hAnsiTheme="majorBidi" w:cstheme="majorBidi"/>
          <w:spacing w:val="-2"/>
          <w:sz w:val="28"/>
          <w:cs/>
        </w:rPr>
        <w:t>นโยบายการบัญชีเรื่อง</w:t>
      </w:r>
      <w:r w:rsidR="00B57485" w:rsidRPr="00C07F18">
        <w:rPr>
          <w:rFonts w:asciiTheme="majorBidi" w:hAnsiTheme="majorBidi" w:cstheme="majorBidi"/>
          <w:sz w:val="28"/>
          <w:cs/>
          <w:lang w:eastAsia="en-GB"/>
        </w:rPr>
        <w:t>การดำเนินงานร่วมกัน</w:t>
      </w:r>
    </w:p>
    <w:p w14:paraId="4FD907CC" w14:textId="54820454" w:rsidR="00F25A3F" w:rsidRPr="00C07F18" w:rsidRDefault="00F25A3F" w:rsidP="00BC259B">
      <w:pPr>
        <w:ind w:left="360"/>
        <w:jc w:val="thaiDistribute"/>
        <w:rPr>
          <w:rFonts w:asciiTheme="majorBidi" w:eastAsia="Arial Unicode MS" w:hAnsiTheme="majorBidi" w:cstheme="majorBidi"/>
          <w:color w:val="000000" w:themeColor="text1"/>
          <w:sz w:val="28"/>
        </w:rPr>
      </w:pPr>
    </w:p>
    <w:p w14:paraId="540CF2AD" w14:textId="2DAD885B" w:rsidR="00F25A3F" w:rsidRPr="00C07F18" w:rsidRDefault="002D343E" w:rsidP="00DC47DA">
      <w:pPr>
        <w:ind w:left="360"/>
        <w:jc w:val="thaiDistribute"/>
        <w:rPr>
          <w:rFonts w:asciiTheme="majorBidi" w:eastAsia="Arial Unicode MS" w:hAnsiTheme="majorBidi" w:cstheme="majorBidi"/>
          <w:color w:val="000000" w:themeColor="text1"/>
          <w:sz w:val="28"/>
          <w:lang w:bidi="ar-SA"/>
        </w:rPr>
      </w:pPr>
      <w:r w:rsidRPr="00C07F18">
        <w:rPr>
          <w:rFonts w:asciiTheme="majorBidi" w:eastAsia="Arial Unicode MS" w:hAnsiTheme="majorBidi" w:cstheme="majorBidi"/>
          <w:color w:val="000000" w:themeColor="text1"/>
          <w:sz w:val="28"/>
          <w:cs/>
        </w:rPr>
        <w:t>การจัด</w:t>
      </w:r>
      <w:r w:rsidR="00F25A3F" w:rsidRPr="00C07F18">
        <w:rPr>
          <w:rFonts w:asciiTheme="majorBidi" w:eastAsia="Arial Unicode MS" w:hAnsiTheme="majorBidi" w:cstheme="majorBidi"/>
          <w:color w:val="000000" w:themeColor="text1"/>
          <w:sz w:val="28"/>
          <w:cs/>
        </w:rPr>
        <w:t>ประเภทเป็นการดำเนินงานร่วมกันเมื่อกลุ่มกิจการมีสิทธิในสินทรัพย์และมีภาระผูกพันในหนี้สินที่</w:t>
      </w:r>
      <w:r w:rsidR="00F25A3F" w:rsidRPr="00C07F18">
        <w:rPr>
          <w:rFonts w:asciiTheme="majorBidi" w:eastAsia="Arial Unicode MS" w:hAnsiTheme="majorBidi" w:cstheme="majorBidi"/>
          <w:color w:val="000000" w:themeColor="text1"/>
          <w:spacing w:val="-4"/>
          <w:sz w:val="28"/>
          <w:cs/>
        </w:rPr>
        <w:t>เกี่ยวข้องกับการร่วมการงานนั้น โดยรับรู้สิทธิโดยตรงในสินทรัพย์ หนี้สิน รายได้และค่าใช้จ่ายของการดำเนินงานร่วมกั</w:t>
      </w:r>
      <w:r w:rsidR="00F25A3F" w:rsidRPr="00C07F18">
        <w:rPr>
          <w:rFonts w:asciiTheme="majorBidi" w:eastAsia="Arial Unicode MS" w:hAnsiTheme="majorBidi" w:cstheme="majorBidi"/>
          <w:color w:val="000000" w:themeColor="text1"/>
          <w:sz w:val="28"/>
          <w:cs/>
        </w:rPr>
        <w:t>น และแบ่งส่วนสินทรัพย์ หนี้สิน รายได้ และค่าใช้จ่ายที่ร่วมกันถือครองหรือก่อขึ้น ซึ่งรายการดังกล่าวจะแสดงรวมกับรายการแต่ละบรรทัดใน</w:t>
      </w:r>
      <w:r w:rsidR="000C7204">
        <w:rPr>
          <w:rFonts w:asciiTheme="majorBidi" w:eastAsia="Arial Unicode MS" w:hAnsiTheme="majorBidi" w:cstheme="majorBidi" w:hint="cs"/>
          <w:color w:val="000000" w:themeColor="text1"/>
          <w:sz w:val="28"/>
          <w:cs/>
        </w:rPr>
        <w:t xml:space="preserve">           </w:t>
      </w:r>
      <w:r w:rsidR="00F25A3F" w:rsidRPr="00C07F18">
        <w:rPr>
          <w:rFonts w:asciiTheme="majorBidi" w:eastAsia="Arial Unicode MS" w:hAnsiTheme="majorBidi" w:cstheme="majorBidi"/>
          <w:color w:val="000000" w:themeColor="text1"/>
          <w:sz w:val="28"/>
          <w:cs/>
        </w:rPr>
        <w:t>งบการเงิน</w:t>
      </w:r>
    </w:p>
    <w:p w14:paraId="2818F7F9" w14:textId="60E1947B" w:rsidR="00F53166" w:rsidRPr="00C07F18" w:rsidRDefault="009E4C64" w:rsidP="00081754">
      <w:pPr>
        <w:pStyle w:val="ListParagraph"/>
        <w:numPr>
          <w:ilvl w:val="0"/>
          <w:numId w:val="1"/>
        </w:numPr>
        <w:spacing w:before="240" w:line="240" w:lineRule="atLeast"/>
        <w:ind w:left="360" w:hanging="356"/>
        <w:rPr>
          <w:rFonts w:asciiTheme="majorBidi" w:hAnsiTheme="majorBidi" w:cstheme="majorBidi"/>
          <w:b/>
          <w:bCs/>
          <w:sz w:val="28"/>
        </w:rPr>
      </w:pPr>
      <w:r w:rsidRPr="00C07F18">
        <w:rPr>
          <w:rFonts w:asciiTheme="majorBidi" w:hAnsiTheme="majorBidi" w:cstheme="majorBidi"/>
          <w:b/>
          <w:bCs/>
          <w:sz w:val="28"/>
          <w:cs/>
        </w:rPr>
        <w:t>รายการธุรกิจกับกิจการที่เกี่ยวข้องกัน</w:t>
      </w:r>
    </w:p>
    <w:p w14:paraId="776B1CE2" w14:textId="7ABD8F41" w:rsidR="00F53166" w:rsidRPr="00C07F18" w:rsidRDefault="009E4C64" w:rsidP="006358BF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ในระหว่าง</w:t>
      </w:r>
      <w:r w:rsidR="00A80AED" w:rsidRPr="00C07F18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งวดสามเดือนและหกเดือนสิ้นสุดวันที่ </w:t>
      </w:r>
      <w:r w:rsidR="00A80AED" w:rsidRPr="00C07F18">
        <w:rPr>
          <w:rFonts w:asciiTheme="majorBidi" w:hAnsiTheme="majorBidi" w:cstheme="majorBidi"/>
          <w:color w:val="000000"/>
          <w:spacing w:val="-2"/>
          <w:sz w:val="28"/>
        </w:rPr>
        <w:t>30</w:t>
      </w:r>
      <w:r w:rsidR="00A80AED" w:rsidRPr="00C07F18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มิถุนายน </w:t>
      </w:r>
      <w:r w:rsidRPr="00C07F18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313294" w:rsidRPr="00C07F18">
        <w:rPr>
          <w:rFonts w:asciiTheme="majorBidi" w:hAnsiTheme="majorBidi" w:cstheme="majorBidi"/>
          <w:color w:val="000000"/>
          <w:spacing w:val="-2"/>
          <w:sz w:val="28"/>
        </w:rPr>
        <w:t>4</w:t>
      </w:r>
      <w:r w:rsidRPr="00C07F18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และ </w:t>
      </w:r>
      <w:r w:rsidRPr="00C07F18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313294" w:rsidRPr="00C07F18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กลุ่มบริษัทมีรายการธุรกิจที่สำคัญกับบุคคลหรือกิจการที่เกี่ยวข้องกัน</w:t>
      </w:r>
      <w:r w:rsidRPr="00C07F18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รายการธุรกิจดังกล่าวเป็นไปตามเงื่อนไขทางการค้าและเกณฑ์ตามที่ตกลงกันระหว่างบริษัทและบุคคลหรือกิจการที่เกี่ยวข้องกันเหล่านั้น</w:t>
      </w:r>
      <w:r w:rsidRPr="00C07F18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ซึ่งเป็นไปตามปกติธุรกิจโดยสามารถสรุปได้ดังนี้ </w:t>
      </w:r>
    </w:p>
    <w:p w14:paraId="7145CF9C" w14:textId="0B2575A3" w:rsidR="00F53166" w:rsidRPr="00C07F18" w:rsidRDefault="009E4C64" w:rsidP="00BC259B">
      <w:pPr>
        <w:tabs>
          <w:tab w:val="left" w:pos="630"/>
          <w:tab w:val="left" w:pos="900"/>
        </w:tabs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C07F18">
        <w:rPr>
          <w:rFonts w:asciiTheme="majorBidi" w:hAnsiTheme="majorBidi" w:cstheme="majorBidi"/>
          <w:color w:val="000000"/>
          <w:spacing w:val="-2"/>
          <w:sz w:val="28"/>
        </w:rPr>
        <w:t>1.</w:t>
      </w:r>
      <w:r w:rsidR="00323949"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การขายสินค้าระหว่างกันกำหนดราคาตามราคาตลาด </w:t>
      </w:r>
    </w:p>
    <w:p w14:paraId="432BA011" w14:textId="2D02B6EA" w:rsidR="00F53166" w:rsidRPr="00C07F18" w:rsidRDefault="009E4C64" w:rsidP="00BC259B">
      <w:pPr>
        <w:tabs>
          <w:tab w:val="left" w:pos="810"/>
        </w:tabs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C07F18">
        <w:rPr>
          <w:rFonts w:asciiTheme="majorBidi" w:hAnsiTheme="majorBidi" w:cstheme="majorBidi"/>
          <w:color w:val="000000"/>
          <w:spacing w:val="-2"/>
          <w:sz w:val="28"/>
        </w:rPr>
        <w:t>2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.</w:t>
      </w:r>
      <w:r w:rsidR="00323949"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รายได้ค่าบริการและค่าบริการจ่ายอื่นเรียกเก็บตามราคาที่ตกลงร่วมกัน</w:t>
      </w:r>
    </w:p>
    <w:p w14:paraId="50E4C778" w14:textId="6FECBF3D" w:rsidR="00F53166" w:rsidRPr="00C07F18" w:rsidRDefault="009E4C64" w:rsidP="00BC259B">
      <w:pPr>
        <w:tabs>
          <w:tab w:val="left" w:pos="720"/>
        </w:tabs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C07F18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.</w:t>
      </w:r>
      <w:r w:rsidR="00323949"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เงินให้กู้ยืมระยะสั้นแก่กิจการที่เกี่ยวข้องกันคิดดอกเบี้ยในอัตราร้อยละ </w:t>
      </w:r>
      <w:r w:rsidR="009A202E">
        <w:rPr>
          <w:rFonts w:asciiTheme="majorBidi" w:hAnsiTheme="majorBidi" w:cstheme="majorBidi"/>
          <w:color w:val="000000"/>
          <w:spacing w:val="-2"/>
          <w:sz w:val="28"/>
        </w:rPr>
        <w:t>0.075</w:t>
      </w:r>
      <w:r w:rsidR="00FE28AE" w:rsidRPr="00C07F18">
        <w:rPr>
          <w:rFonts w:asciiTheme="majorBidi" w:hAnsiTheme="majorBidi" w:cstheme="majorBidi"/>
          <w:color w:val="000000"/>
          <w:spacing w:val="-2"/>
          <w:sz w:val="28"/>
        </w:rPr>
        <w:t xml:space="preserve"> -</w:t>
      </w:r>
      <w:r w:rsidR="005571D2" w:rsidRPr="00C07F18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884BA8" w:rsidRPr="00C07F18">
        <w:rPr>
          <w:rFonts w:asciiTheme="majorBidi" w:hAnsiTheme="majorBidi" w:cstheme="majorBidi"/>
          <w:color w:val="000000"/>
          <w:spacing w:val="-2"/>
          <w:sz w:val="28"/>
        </w:rPr>
        <w:t>7.50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ต่อปี</w:t>
      </w:r>
      <w:r w:rsidR="00BA5900" w:rsidRPr="00C07F18">
        <w:rPr>
          <w:rFonts w:asciiTheme="majorBidi" w:hAnsiTheme="majorBidi" w:cstheme="majorBidi"/>
          <w:color w:val="000000"/>
          <w:spacing w:val="-2"/>
          <w:sz w:val="28"/>
        </w:rPr>
        <w:t xml:space="preserve"> (256</w:t>
      </w:r>
      <w:r w:rsidR="009A5F83" w:rsidRPr="00C07F18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Pr="00C07F18">
        <w:rPr>
          <w:rFonts w:asciiTheme="majorBidi" w:hAnsiTheme="majorBidi" w:cstheme="majorBidi"/>
          <w:color w:val="000000"/>
          <w:spacing w:val="-2"/>
          <w:sz w:val="28"/>
        </w:rPr>
        <w:t xml:space="preserve">: 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ร้อยละ</w:t>
      </w:r>
      <w:r w:rsidRPr="00C07F18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9A5F83" w:rsidRPr="00C07F18">
        <w:rPr>
          <w:rFonts w:asciiTheme="majorBidi" w:hAnsiTheme="majorBidi" w:cstheme="majorBidi"/>
          <w:color w:val="000000"/>
          <w:spacing w:val="-2"/>
          <w:sz w:val="28"/>
        </w:rPr>
        <w:t>3.50 - 7.50</w:t>
      </w:r>
      <w:r w:rsidRPr="00C07F18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ต่อปี</w:t>
      </w:r>
      <w:r w:rsidRPr="00C07F18">
        <w:rPr>
          <w:rFonts w:asciiTheme="majorBidi" w:hAnsiTheme="majorBidi" w:cstheme="majorBidi"/>
          <w:color w:val="000000"/>
          <w:spacing w:val="-2"/>
          <w:sz w:val="28"/>
        </w:rPr>
        <w:t>)</w:t>
      </w:r>
    </w:p>
    <w:p w14:paraId="6D8DB8CE" w14:textId="6A2081A4" w:rsidR="006F65FE" w:rsidRPr="00C07F18" w:rsidRDefault="009E4C64" w:rsidP="00BC259B">
      <w:pPr>
        <w:tabs>
          <w:tab w:val="left" w:pos="720"/>
        </w:tabs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C07F18">
        <w:rPr>
          <w:rFonts w:asciiTheme="majorBidi" w:hAnsiTheme="majorBidi" w:cstheme="majorBidi"/>
          <w:color w:val="000000"/>
          <w:spacing w:val="-2"/>
          <w:sz w:val="28"/>
        </w:rPr>
        <w:t>4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.</w:t>
      </w:r>
      <w:r w:rsidR="00323949"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6F65FE"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เงินให้กู้ยืมระยะยาวแก่กิจการที่เกี่ยวข้องกันคิดดอกเบี้ยในอัตราร้อยละ </w:t>
      </w:r>
      <w:r w:rsidR="00B8353B" w:rsidRPr="00C07F18">
        <w:rPr>
          <w:rFonts w:asciiTheme="majorBidi" w:hAnsiTheme="majorBidi" w:cstheme="majorBidi"/>
          <w:color w:val="000000"/>
          <w:spacing w:val="-2"/>
          <w:sz w:val="28"/>
        </w:rPr>
        <w:t>0.075</w:t>
      </w:r>
      <w:r w:rsidR="006F65FE"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ต่อปี (</w:t>
      </w:r>
      <w:r w:rsidR="00B8353B" w:rsidRPr="00C07F18">
        <w:rPr>
          <w:rFonts w:asciiTheme="majorBidi" w:hAnsiTheme="majorBidi" w:cstheme="majorBidi"/>
          <w:color w:val="000000"/>
          <w:spacing w:val="-2"/>
          <w:sz w:val="28"/>
        </w:rPr>
        <w:t>2563</w:t>
      </w:r>
      <w:r w:rsidR="006F65FE"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: ไม่มี)</w:t>
      </w:r>
    </w:p>
    <w:p w14:paraId="1D177118" w14:textId="283808AB" w:rsidR="00917745" w:rsidRPr="00C07F18" w:rsidRDefault="00917745" w:rsidP="00BC259B">
      <w:pPr>
        <w:tabs>
          <w:tab w:val="left" w:pos="720"/>
          <w:tab w:val="left" w:pos="810"/>
        </w:tabs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C07F18">
        <w:rPr>
          <w:rFonts w:asciiTheme="majorBidi" w:hAnsiTheme="majorBidi" w:cstheme="majorBidi"/>
          <w:color w:val="000000"/>
          <w:spacing w:val="-2"/>
          <w:sz w:val="28"/>
        </w:rPr>
        <w:t>5.</w:t>
      </w:r>
      <w:r w:rsidR="006F65FE" w:rsidRPr="00C07F18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6F65FE"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เงินกู้ยืมระยะสั้นจากกิจการที่เกี่ยวข้องกันคิดดอกเบี้ยในอัตราร้อยละ </w:t>
      </w:r>
      <w:r w:rsidR="00B8353B" w:rsidRPr="00C07F18">
        <w:rPr>
          <w:rFonts w:asciiTheme="majorBidi" w:hAnsiTheme="majorBidi" w:cstheme="majorBidi"/>
          <w:color w:val="000000"/>
          <w:spacing w:val="-2"/>
          <w:sz w:val="28"/>
        </w:rPr>
        <w:t>0.075</w:t>
      </w:r>
      <w:r w:rsidR="000C7204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</w:t>
      </w:r>
      <w:r w:rsidR="00B8353B" w:rsidRPr="00C07F18">
        <w:rPr>
          <w:rFonts w:asciiTheme="majorBidi" w:hAnsiTheme="majorBidi" w:cstheme="majorBidi"/>
          <w:color w:val="000000"/>
          <w:spacing w:val="-2"/>
          <w:sz w:val="28"/>
        </w:rPr>
        <w:t>-</w:t>
      </w:r>
      <w:r w:rsidR="000C7204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</w:t>
      </w:r>
      <w:r w:rsidR="00B8353B" w:rsidRPr="00C07F18">
        <w:rPr>
          <w:rFonts w:asciiTheme="majorBidi" w:hAnsiTheme="majorBidi" w:cstheme="majorBidi"/>
          <w:color w:val="000000"/>
          <w:spacing w:val="-2"/>
          <w:sz w:val="28"/>
        </w:rPr>
        <w:t>6.75</w:t>
      </w:r>
      <w:r w:rsidR="006F65FE"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ต่อปี (</w:t>
      </w:r>
      <w:r w:rsidR="00B8353B" w:rsidRPr="00C07F18">
        <w:rPr>
          <w:rFonts w:asciiTheme="majorBidi" w:hAnsiTheme="majorBidi" w:cstheme="majorBidi"/>
          <w:color w:val="000000"/>
          <w:spacing w:val="-2"/>
          <w:sz w:val="28"/>
        </w:rPr>
        <w:t>2563</w:t>
      </w:r>
      <w:r w:rsidR="006F65FE"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: ร้อยละ </w:t>
      </w:r>
      <w:r w:rsidR="00B8353B" w:rsidRPr="00C07F18">
        <w:rPr>
          <w:rFonts w:asciiTheme="majorBidi" w:hAnsiTheme="majorBidi" w:cstheme="majorBidi"/>
          <w:color w:val="000000"/>
          <w:spacing w:val="-2"/>
          <w:sz w:val="28"/>
        </w:rPr>
        <w:t>4.50</w:t>
      </w:r>
      <w:r w:rsidR="000C7204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</w:t>
      </w:r>
      <w:r w:rsidR="00B8353B" w:rsidRPr="00C07F18">
        <w:rPr>
          <w:rFonts w:asciiTheme="majorBidi" w:hAnsiTheme="majorBidi" w:cstheme="majorBidi"/>
          <w:color w:val="000000"/>
          <w:spacing w:val="-2"/>
          <w:sz w:val="28"/>
        </w:rPr>
        <w:t>-</w:t>
      </w:r>
      <w:r w:rsidR="000C7204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</w:t>
      </w:r>
      <w:r w:rsidR="00B8353B" w:rsidRPr="00C07F18">
        <w:rPr>
          <w:rFonts w:asciiTheme="majorBidi" w:hAnsiTheme="majorBidi" w:cstheme="majorBidi"/>
          <w:color w:val="000000"/>
          <w:spacing w:val="-2"/>
          <w:sz w:val="28"/>
        </w:rPr>
        <w:t>7.50</w:t>
      </w:r>
      <w:r w:rsidR="006F65FE"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ต่อปี)</w:t>
      </w:r>
    </w:p>
    <w:p w14:paraId="7A1A979D" w14:textId="4C4667FC" w:rsidR="001150E3" w:rsidRPr="00C07F18" w:rsidRDefault="00917745" w:rsidP="00BC259B">
      <w:pPr>
        <w:tabs>
          <w:tab w:val="left" w:pos="900"/>
        </w:tabs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C07F18">
        <w:rPr>
          <w:rFonts w:asciiTheme="majorBidi" w:hAnsiTheme="majorBidi" w:cstheme="majorBidi"/>
          <w:color w:val="000000"/>
          <w:spacing w:val="-2"/>
          <w:sz w:val="28"/>
        </w:rPr>
        <w:t>6</w:t>
      </w:r>
      <w:r w:rsidR="009E4C64"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.</w:t>
      </w:r>
      <w:r w:rsidR="00323949"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9E4C64"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ค่าตอบแทนกรรมการและผู้บริหารกำหนดตามที่ประชุมผู้ถือหุ้นอนุมัติในราคาที่ตกลงกันตามสัญญา</w:t>
      </w:r>
    </w:p>
    <w:p w14:paraId="1E0388BB" w14:textId="4AD1D049" w:rsidR="001243C0" w:rsidRPr="007B225A" w:rsidRDefault="001243C0" w:rsidP="00323949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Cs w:val="24"/>
        </w:rPr>
      </w:pPr>
    </w:p>
    <w:p w14:paraId="6E3063A6" w14:textId="77777777" w:rsidR="001243C0" w:rsidRPr="007B225A" w:rsidRDefault="001243C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olor w:val="000000"/>
          <w:spacing w:val="-2"/>
          <w:szCs w:val="24"/>
        </w:rPr>
      </w:pPr>
      <w:r w:rsidRPr="007B225A">
        <w:rPr>
          <w:rFonts w:asciiTheme="majorBidi" w:hAnsiTheme="majorBidi" w:cstheme="majorBidi"/>
          <w:color w:val="000000"/>
          <w:spacing w:val="-2"/>
          <w:szCs w:val="24"/>
        </w:rPr>
        <w:br w:type="page"/>
      </w:r>
    </w:p>
    <w:p w14:paraId="19D265AB" w14:textId="3FA001DF" w:rsidR="00231BC6" w:rsidRPr="00042340" w:rsidRDefault="009E4C64" w:rsidP="00231BC6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  <w:cs/>
        </w:rPr>
      </w:pPr>
      <w:r w:rsidRPr="00042340">
        <w:rPr>
          <w:rFonts w:asciiTheme="majorBidi" w:hAnsiTheme="majorBidi" w:cstheme="majorBidi"/>
          <w:color w:val="000000"/>
          <w:spacing w:val="-2"/>
          <w:sz w:val="28"/>
          <w:cs/>
        </w:rPr>
        <w:lastRenderedPageBreak/>
        <w:t>ความสัมพันธ์ที่กลุ่มบริษัทและบริษัทมีกับบุคคลหรือกิจการที่เกี่ยวข้องกัน มีดังนี้</w:t>
      </w:r>
    </w:p>
    <w:tbl>
      <w:tblPr>
        <w:tblW w:w="909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140"/>
        <w:gridCol w:w="236"/>
        <w:gridCol w:w="4714"/>
      </w:tblGrid>
      <w:tr w:rsidR="00D326CD" w:rsidRPr="007B225A" w14:paraId="39A909C5" w14:textId="77777777" w:rsidTr="006358BF">
        <w:trPr>
          <w:trHeight w:val="20"/>
          <w:tblHeader/>
        </w:trPr>
        <w:tc>
          <w:tcPr>
            <w:tcW w:w="4140" w:type="dxa"/>
            <w:tcBorders>
              <w:bottom w:val="single" w:sz="4" w:space="0" w:color="auto"/>
            </w:tcBorders>
            <w:shd w:val="clear" w:color="auto" w:fill="auto"/>
          </w:tcPr>
          <w:p w14:paraId="09057C51" w14:textId="77777777" w:rsidR="00D326CD" w:rsidRPr="005855F2" w:rsidRDefault="00D326CD" w:rsidP="007677C0">
            <w:pPr>
              <w:ind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br w:type="page"/>
            </w:r>
            <w:r w:rsidRPr="005855F2">
              <w:rPr>
                <w:rFonts w:asciiTheme="majorBidi" w:hAnsiTheme="majorBidi" w:cstheme="majorBidi"/>
                <w:b/>
                <w:sz w:val="28"/>
                <w:lang w:val="en-GB"/>
              </w:rPr>
              <w:br w:type="page"/>
            </w:r>
            <w:r w:rsidRPr="005855F2">
              <w:rPr>
                <w:rFonts w:asciiTheme="majorBidi" w:hAnsiTheme="majorBidi" w:cstheme="majorBidi"/>
                <w:b/>
                <w:sz w:val="28"/>
                <w:lang w:val="en-GB"/>
              </w:rPr>
              <w:br w:type="page"/>
            </w:r>
            <w:r w:rsidRPr="005855F2">
              <w:rPr>
                <w:rFonts w:asciiTheme="majorBidi" w:hAnsiTheme="majorBidi" w:cstheme="majorBidi"/>
                <w:sz w:val="28"/>
              </w:rPr>
              <w:br w:type="page"/>
            </w:r>
            <w:r w:rsidRPr="005855F2">
              <w:rPr>
                <w:rFonts w:asciiTheme="majorBidi" w:hAnsiTheme="majorBidi" w:cstheme="majorBidi"/>
                <w:sz w:val="28"/>
                <w:cs/>
                <w:lang w:val="en-GB"/>
              </w:rPr>
              <w:t>ชื่อกิจการ</w:t>
            </w:r>
          </w:p>
        </w:tc>
        <w:tc>
          <w:tcPr>
            <w:tcW w:w="236" w:type="dxa"/>
          </w:tcPr>
          <w:p w14:paraId="327ED378" w14:textId="77777777" w:rsidR="00D326CD" w:rsidRPr="005855F2" w:rsidRDefault="00D326CD" w:rsidP="007677C0">
            <w:pPr>
              <w:ind w:right="1134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4714" w:type="dxa"/>
            <w:tcBorders>
              <w:bottom w:val="single" w:sz="4" w:space="0" w:color="auto"/>
            </w:tcBorders>
            <w:shd w:val="clear" w:color="auto" w:fill="auto"/>
          </w:tcPr>
          <w:p w14:paraId="4683643B" w14:textId="77777777" w:rsidR="00D326CD" w:rsidRPr="005855F2" w:rsidRDefault="00D326CD" w:rsidP="007677C0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  <w:lang w:val="en-GB"/>
              </w:rPr>
              <w:t>ความสัมพันธ์</w:t>
            </w:r>
          </w:p>
        </w:tc>
      </w:tr>
      <w:tr w:rsidR="006F155C" w:rsidRPr="007B225A" w14:paraId="1DE340FD" w14:textId="77777777" w:rsidTr="006358BF">
        <w:trPr>
          <w:trHeight w:val="20"/>
        </w:trPr>
        <w:tc>
          <w:tcPr>
            <w:tcW w:w="4140" w:type="dxa"/>
            <w:tcBorders>
              <w:top w:val="single" w:sz="4" w:space="0" w:color="auto"/>
            </w:tcBorders>
            <w:shd w:val="clear" w:color="auto" w:fill="auto"/>
          </w:tcPr>
          <w:p w14:paraId="24E89858" w14:textId="5E9EB48A" w:rsidR="006F155C" w:rsidRPr="005855F2" w:rsidRDefault="006F155C" w:rsidP="006F155C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 สตาร์ แก๊ส จำกัด</w:t>
            </w:r>
          </w:p>
        </w:tc>
        <w:tc>
          <w:tcPr>
            <w:tcW w:w="236" w:type="dxa"/>
          </w:tcPr>
          <w:p w14:paraId="0A293047" w14:textId="77777777" w:rsidR="006F155C" w:rsidRPr="005855F2" w:rsidRDefault="006F155C" w:rsidP="006F155C">
            <w:pPr>
              <w:ind w:right="1134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714" w:type="dxa"/>
            <w:tcBorders>
              <w:top w:val="single" w:sz="4" w:space="0" w:color="auto"/>
            </w:tcBorders>
            <w:shd w:val="clear" w:color="auto" w:fill="auto"/>
          </w:tcPr>
          <w:p w14:paraId="692DD222" w14:textId="34F75DF4" w:rsidR="006F155C" w:rsidRPr="005855F2" w:rsidRDefault="006F155C" w:rsidP="006F155C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</w:tr>
      <w:tr w:rsidR="006F155C" w:rsidRPr="007B225A" w14:paraId="52E60151" w14:textId="77777777" w:rsidTr="006358BF">
        <w:trPr>
          <w:trHeight w:val="20"/>
        </w:trPr>
        <w:tc>
          <w:tcPr>
            <w:tcW w:w="4140" w:type="dxa"/>
            <w:shd w:val="clear" w:color="auto" w:fill="auto"/>
          </w:tcPr>
          <w:p w14:paraId="3240ED32" w14:textId="0D636E00" w:rsidR="006F155C" w:rsidRPr="005855F2" w:rsidRDefault="006F155C" w:rsidP="006F155C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 xml:space="preserve">บริษัท เอ็ม โซลูชั่น จำกัด </w:t>
            </w:r>
            <w:r w:rsidR="003A7EED" w:rsidRPr="005855F2">
              <w:rPr>
                <w:rFonts w:asciiTheme="majorBidi" w:hAnsiTheme="majorBidi" w:cstheme="majorBidi"/>
                <w:sz w:val="28"/>
                <w:vertAlign w:val="superscript"/>
              </w:rPr>
              <w:t>(8)</w:t>
            </w:r>
          </w:p>
        </w:tc>
        <w:tc>
          <w:tcPr>
            <w:tcW w:w="236" w:type="dxa"/>
          </w:tcPr>
          <w:p w14:paraId="7FD87558" w14:textId="77777777" w:rsidR="006F155C" w:rsidRPr="005855F2" w:rsidRDefault="006F155C" w:rsidP="006F155C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714" w:type="dxa"/>
            <w:shd w:val="clear" w:color="auto" w:fill="auto"/>
          </w:tcPr>
          <w:p w14:paraId="2E1ABD89" w14:textId="5FE65D13" w:rsidR="006F155C" w:rsidRPr="005855F2" w:rsidRDefault="006F155C" w:rsidP="006F155C">
            <w:pPr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</w:tr>
      <w:tr w:rsidR="006F155C" w:rsidRPr="007B225A" w14:paraId="67FF6A4D" w14:textId="77777777" w:rsidTr="006358BF">
        <w:trPr>
          <w:trHeight w:val="20"/>
        </w:trPr>
        <w:tc>
          <w:tcPr>
            <w:tcW w:w="4140" w:type="dxa"/>
            <w:shd w:val="clear" w:color="auto" w:fill="auto"/>
          </w:tcPr>
          <w:p w14:paraId="5CCD6461" w14:textId="087D1AEB" w:rsidR="006F155C" w:rsidRPr="005855F2" w:rsidRDefault="006F155C" w:rsidP="006F155C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 เฟอร์รั่ม แคปปิตอล จำกัด</w:t>
            </w:r>
          </w:p>
        </w:tc>
        <w:tc>
          <w:tcPr>
            <w:tcW w:w="236" w:type="dxa"/>
          </w:tcPr>
          <w:p w14:paraId="4E90C2EA" w14:textId="77777777" w:rsidR="006F155C" w:rsidRPr="005855F2" w:rsidRDefault="006F155C" w:rsidP="006F155C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714" w:type="dxa"/>
            <w:shd w:val="clear" w:color="auto" w:fill="auto"/>
          </w:tcPr>
          <w:p w14:paraId="22927782" w14:textId="0729A693" w:rsidR="006F155C" w:rsidRPr="005855F2" w:rsidRDefault="006F155C" w:rsidP="006F155C">
            <w:pPr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</w:tr>
      <w:tr w:rsidR="006F155C" w:rsidRPr="007B225A" w14:paraId="70E7C19A" w14:textId="77777777" w:rsidTr="006358BF">
        <w:trPr>
          <w:trHeight w:val="20"/>
        </w:trPr>
        <w:tc>
          <w:tcPr>
            <w:tcW w:w="4140" w:type="dxa"/>
            <w:shd w:val="clear" w:color="auto" w:fill="auto"/>
          </w:tcPr>
          <w:p w14:paraId="4C9DEF07" w14:textId="566D3FA3" w:rsidR="006F155C" w:rsidRPr="005855F2" w:rsidRDefault="006F155C" w:rsidP="006F155C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 แซม วอเตอร์ ซัพพลาย จำกัด</w:t>
            </w:r>
          </w:p>
        </w:tc>
        <w:tc>
          <w:tcPr>
            <w:tcW w:w="236" w:type="dxa"/>
          </w:tcPr>
          <w:p w14:paraId="61E7BE53" w14:textId="77777777" w:rsidR="006F155C" w:rsidRPr="005855F2" w:rsidRDefault="006F155C" w:rsidP="006F155C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714" w:type="dxa"/>
            <w:shd w:val="clear" w:color="auto" w:fill="auto"/>
          </w:tcPr>
          <w:p w14:paraId="127D6DBE" w14:textId="034DB9B2" w:rsidR="006F155C" w:rsidRPr="005855F2" w:rsidRDefault="006F155C" w:rsidP="006F155C">
            <w:pPr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</w:tr>
      <w:tr w:rsidR="006F155C" w:rsidRPr="007B225A" w14:paraId="01E420CC" w14:textId="77777777" w:rsidTr="006358BF">
        <w:trPr>
          <w:trHeight w:val="20"/>
        </w:trPr>
        <w:tc>
          <w:tcPr>
            <w:tcW w:w="4140" w:type="dxa"/>
            <w:shd w:val="clear" w:color="auto" w:fill="auto"/>
          </w:tcPr>
          <w:p w14:paraId="05FB17E7" w14:textId="4FAEA999" w:rsidR="006F155C" w:rsidRPr="005855F2" w:rsidRDefault="006F155C" w:rsidP="006F155C">
            <w:pPr>
              <w:ind w:left="-112" w:right="-18"/>
              <w:rPr>
                <w:rFonts w:asciiTheme="majorBidi" w:hAnsiTheme="majorBidi" w:cstheme="majorBidi"/>
                <w:sz w:val="28"/>
                <w:highlight w:val="yellow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</w:t>
            </w:r>
            <w:r w:rsidRPr="005855F2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5855F2">
              <w:rPr>
                <w:rFonts w:asciiTheme="majorBidi" w:hAnsiTheme="majorBidi" w:cstheme="majorBidi"/>
                <w:sz w:val="28"/>
                <w:cs/>
              </w:rPr>
              <w:t>เอ็นเนอร์ยี่ ฟอร์ โซไซตี้ จำกัด</w:t>
            </w:r>
            <w:r w:rsidRPr="005855F2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236" w:type="dxa"/>
          </w:tcPr>
          <w:p w14:paraId="0CD09C36" w14:textId="77777777" w:rsidR="006F155C" w:rsidRPr="005855F2" w:rsidRDefault="006F155C" w:rsidP="006F155C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714" w:type="dxa"/>
            <w:shd w:val="clear" w:color="auto" w:fill="auto"/>
          </w:tcPr>
          <w:p w14:paraId="3A058C4C" w14:textId="62EC819E" w:rsidR="006F155C" w:rsidRPr="005855F2" w:rsidRDefault="006F155C" w:rsidP="006F155C">
            <w:pPr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</w:tr>
      <w:tr w:rsidR="006F155C" w:rsidRPr="007B225A" w14:paraId="2EAF450B" w14:textId="77777777" w:rsidTr="006358BF">
        <w:trPr>
          <w:trHeight w:val="20"/>
        </w:trPr>
        <w:tc>
          <w:tcPr>
            <w:tcW w:w="4140" w:type="dxa"/>
            <w:shd w:val="clear" w:color="auto" w:fill="auto"/>
          </w:tcPr>
          <w:p w14:paraId="27CAD5C7" w14:textId="3758A2B2" w:rsidR="006F155C" w:rsidRPr="005855F2" w:rsidRDefault="006F155C" w:rsidP="006F155C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 พี พี แอล พาวเวอร์ จำกัด</w:t>
            </w:r>
            <w:r w:rsidR="00D22342" w:rsidRPr="005855F2">
              <w:rPr>
                <w:rFonts w:asciiTheme="majorBidi" w:hAnsiTheme="majorBidi" w:cstheme="majorBidi"/>
                <w:sz w:val="28"/>
              </w:rPr>
              <w:t xml:space="preserve"> </w:t>
            </w:r>
            <w:r w:rsidR="00967AA2" w:rsidRPr="005855F2">
              <w:rPr>
                <w:rFonts w:asciiTheme="majorBidi" w:hAnsiTheme="majorBidi" w:cstheme="majorBidi"/>
                <w:sz w:val="28"/>
                <w:vertAlign w:val="superscript"/>
              </w:rPr>
              <w:t>(</w:t>
            </w:r>
            <w:r w:rsidR="00C57377" w:rsidRPr="005855F2">
              <w:rPr>
                <w:rFonts w:asciiTheme="majorBidi" w:hAnsiTheme="majorBidi" w:cstheme="majorBidi"/>
                <w:sz w:val="28"/>
                <w:vertAlign w:val="superscript"/>
              </w:rPr>
              <w:t>1</w:t>
            </w:r>
            <w:r w:rsidR="00967AA2" w:rsidRPr="005855F2">
              <w:rPr>
                <w:rFonts w:asciiTheme="majorBidi" w:hAnsiTheme="majorBidi" w:cstheme="majorBidi"/>
                <w:sz w:val="28"/>
                <w:vertAlign w:val="superscript"/>
              </w:rPr>
              <w:t>)</w:t>
            </w:r>
            <w:r w:rsidR="0033480E" w:rsidRPr="005855F2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33480E" w:rsidRPr="005855F2">
              <w:rPr>
                <w:rFonts w:asciiTheme="majorBidi" w:hAnsiTheme="majorBidi" w:cstheme="majorBidi"/>
                <w:sz w:val="28"/>
                <w:vertAlign w:val="superscript"/>
              </w:rPr>
              <w:t>(6)</w:t>
            </w:r>
          </w:p>
        </w:tc>
        <w:tc>
          <w:tcPr>
            <w:tcW w:w="236" w:type="dxa"/>
          </w:tcPr>
          <w:p w14:paraId="2B77F875" w14:textId="77777777" w:rsidR="006F155C" w:rsidRPr="005855F2" w:rsidRDefault="006F155C" w:rsidP="006F155C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714" w:type="dxa"/>
            <w:shd w:val="clear" w:color="auto" w:fill="auto"/>
          </w:tcPr>
          <w:p w14:paraId="34835DB9" w14:textId="694ADA86" w:rsidR="006F155C" w:rsidRPr="005855F2" w:rsidRDefault="006F155C" w:rsidP="006F155C">
            <w:pPr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บริษัทย่อยของบริษัท</w:t>
            </w:r>
            <w:r w:rsidRPr="005855F2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5855F2">
              <w:rPr>
                <w:rFonts w:asciiTheme="majorBidi" w:hAnsiTheme="majorBidi" w:cstheme="majorBidi"/>
                <w:sz w:val="28"/>
                <w:cs/>
              </w:rPr>
              <w:t>เอ็นเนอร์ยี่ ฟอร์ โซไซตี้ จำกัด</w:t>
            </w:r>
          </w:p>
        </w:tc>
      </w:tr>
      <w:tr w:rsidR="006F155C" w:rsidRPr="007B225A" w14:paraId="00250238" w14:textId="77777777" w:rsidTr="006358BF">
        <w:trPr>
          <w:trHeight w:val="20"/>
        </w:trPr>
        <w:tc>
          <w:tcPr>
            <w:tcW w:w="4140" w:type="dxa"/>
            <w:shd w:val="clear" w:color="auto" w:fill="auto"/>
          </w:tcPr>
          <w:p w14:paraId="14F891BD" w14:textId="72C941A3" w:rsidR="006F155C" w:rsidRPr="005855F2" w:rsidRDefault="006F155C" w:rsidP="006F155C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 ไบโอเอ็นเนอร์ยี่ สตูล จำกัด</w:t>
            </w:r>
            <w:r w:rsidR="00967AA2" w:rsidRPr="005855F2">
              <w:rPr>
                <w:rFonts w:asciiTheme="majorBidi" w:hAnsiTheme="majorBidi" w:cstheme="majorBidi"/>
                <w:sz w:val="28"/>
                <w:vertAlign w:val="superscript"/>
              </w:rPr>
              <w:t>(</w:t>
            </w:r>
            <w:r w:rsidR="00C57377" w:rsidRPr="005855F2">
              <w:rPr>
                <w:rFonts w:asciiTheme="majorBidi" w:hAnsiTheme="majorBidi" w:cstheme="majorBidi"/>
                <w:sz w:val="28"/>
                <w:vertAlign w:val="superscript"/>
              </w:rPr>
              <w:t>1</w:t>
            </w:r>
            <w:r w:rsidR="00967AA2" w:rsidRPr="005855F2">
              <w:rPr>
                <w:rFonts w:asciiTheme="majorBidi" w:hAnsiTheme="majorBidi" w:cstheme="majorBidi"/>
                <w:sz w:val="28"/>
                <w:vertAlign w:val="superscript"/>
              </w:rPr>
              <w:t>)</w:t>
            </w:r>
            <w:r w:rsidR="0033480E" w:rsidRPr="005855F2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33480E" w:rsidRPr="005855F2">
              <w:rPr>
                <w:rFonts w:asciiTheme="majorBidi" w:hAnsiTheme="majorBidi" w:cstheme="majorBidi"/>
                <w:sz w:val="28"/>
                <w:vertAlign w:val="superscript"/>
              </w:rPr>
              <w:t>(6)</w:t>
            </w:r>
          </w:p>
        </w:tc>
        <w:tc>
          <w:tcPr>
            <w:tcW w:w="236" w:type="dxa"/>
          </w:tcPr>
          <w:p w14:paraId="1EFBB1DD" w14:textId="77777777" w:rsidR="006F155C" w:rsidRPr="005855F2" w:rsidRDefault="006F155C" w:rsidP="006F155C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714" w:type="dxa"/>
            <w:shd w:val="clear" w:color="auto" w:fill="auto"/>
          </w:tcPr>
          <w:p w14:paraId="38E33996" w14:textId="0C8E11F7" w:rsidR="006F155C" w:rsidRPr="005855F2" w:rsidRDefault="006F155C" w:rsidP="006F155C">
            <w:pPr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บริษัทย่อยของบริษัท</w:t>
            </w:r>
            <w:r w:rsidRPr="005855F2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5855F2">
              <w:rPr>
                <w:rFonts w:asciiTheme="majorBidi" w:hAnsiTheme="majorBidi" w:cstheme="majorBidi"/>
                <w:sz w:val="28"/>
                <w:cs/>
              </w:rPr>
              <w:t>เอ็นเนอร์ยี่ ฟอร์ โซไซตี้ จำกัด</w:t>
            </w:r>
          </w:p>
        </w:tc>
      </w:tr>
      <w:tr w:rsidR="006F155C" w:rsidRPr="007B225A" w14:paraId="7EEA1B47" w14:textId="77777777" w:rsidTr="006358BF">
        <w:trPr>
          <w:trHeight w:val="20"/>
        </w:trPr>
        <w:tc>
          <w:tcPr>
            <w:tcW w:w="4140" w:type="dxa"/>
            <w:shd w:val="clear" w:color="auto" w:fill="auto"/>
          </w:tcPr>
          <w:p w14:paraId="26D2BFD7" w14:textId="48418FA0" w:rsidR="006F155C" w:rsidRPr="005855F2" w:rsidRDefault="006F155C" w:rsidP="006F155C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 ธวัชภิญโญ จำกัด</w:t>
            </w:r>
          </w:p>
        </w:tc>
        <w:tc>
          <w:tcPr>
            <w:tcW w:w="236" w:type="dxa"/>
          </w:tcPr>
          <w:p w14:paraId="7E1655FF" w14:textId="77777777" w:rsidR="006F155C" w:rsidRPr="005855F2" w:rsidRDefault="006F155C" w:rsidP="006F155C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714" w:type="dxa"/>
            <w:shd w:val="clear" w:color="auto" w:fill="auto"/>
          </w:tcPr>
          <w:p w14:paraId="39EE1D62" w14:textId="44D941E8" w:rsidR="006F155C" w:rsidRPr="005855F2" w:rsidRDefault="006F155C" w:rsidP="006F155C">
            <w:pPr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บริษัทย่อยของบริษัท สตาร์ แก๊ส จำกัด</w:t>
            </w:r>
          </w:p>
        </w:tc>
      </w:tr>
      <w:tr w:rsidR="006F155C" w:rsidRPr="007B225A" w14:paraId="179EF95E" w14:textId="77777777" w:rsidTr="006358BF">
        <w:trPr>
          <w:trHeight w:val="20"/>
        </w:trPr>
        <w:tc>
          <w:tcPr>
            <w:tcW w:w="4140" w:type="dxa"/>
            <w:shd w:val="clear" w:color="auto" w:fill="auto"/>
          </w:tcPr>
          <w:p w14:paraId="76257B76" w14:textId="00573AF2" w:rsidR="006F155C" w:rsidRPr="005855F2" w:rsidRDefault="006F155C" w:rsidP="006F155C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 สตาร์ ปิโตรเลียม พลัส จำกัด</w:t>
            </w:r>
          </w:p>
        </w:tc>
        <w:tc>
          <w:tcPr>
            <w:tcW w:w="236" w:type="dxa"/>
          </w:tcPr>
          <w:p w14:paraId="16FE43B3" w14:textId="77777777" w:rsidR="006F155C" w:rsidRPr="005855F2" w:rsidRDefault="006F155C" w:rsidP="006F155C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714" w:type="dxa"/>
            <w:shd w:val="clear" w:color="auto" w:fill="auto"/>
          </w:tcPr>
          <w:p w14:paraId="3377D7CF" w14:textId="300C3C72" w:rsidR="006F155C" w:rsidRPr="005855F2" w:rsidRDefault="006F155C" w:rsidP="006F155C">
            <w:pPr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บริษัทย่อยของบริษัท สตาร์ แก๊ส จำกัด</w:t>
            </w:r>
          </w:p>
        </w:tc>
      </w:tr>
      <w:tr w:rsidR="006F155C" w:rsidRPr="007B225A" w14:paraId="5A50E48A" w14:textId="77777777" w:rsidTr="006358BF">
        <w:trPr>
          <w:trHeight w:val="20"/>
        </w:trPr>
        <w:tc>
          <w:tcPr>
            <w:tcW w:w="4140" w:type="dxa"/>
            <w:shd w:val="clear" w:color="auto" w:fill="auto"/>
          </w:tcPr>
          <w:p w14:paraId="48D14478" w14:textId="67C592EB" w:rsidR="006F155C" w:rsidRPr="005855F2" w:rsidRDefault="006F155C" w:rsidP="006F155C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 เฟอร์รั่ม เอ็มเนอร์ยี่ จำกัด</w:t>
            </w:r>
          </w:p>
        </w:tc>
        <w:tc>
          <w:tcPr>
            <w:tcW w:w="236" w:type="dxa"/>
          </w:tcPr>
          <w:p w14:paraId="1F3C87B6" w14:textId="77777777" w:rsidR="006F155C" w:rsidRPr="005855F2" w:rsidRDefault="006F155C" w:rsidP="006F155C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714" w:type="dxa"/>
            <w:shd w:val="clear" w:color="auto" w:fill="auto"/>
          </w:tcPr>
          <w:p w14:paraId="702F1BF8" w14:textId="670E2957" w:rsidR="006F155C" w:rsidRPr="005855F2" w:rsidRDefault="006F155C" w:rsidP="006F155C">
            <w:pPr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บริษัทย่อยของบริษัท เฟอร์รั่ม แคปปิตอล จำกัด</w:t>
            </w:r>
          </w:p>
        </w:tc>
      </w:tr>
      <w:tr w:rsidR="006F155C" w:rsidRPr="007B225A" w14:paraId="3AD2C0AE" w14:textId="77777777" w:rsidTr="006358BF">
        <w:trPr>
          <w:trHeight w:val="20"/>
        </w:trPr>
        <w:tc>
          <w:tcPr>
            <w:tcW w:w="4140" w:type="dxa"/>
            <w:shd w:val="clear" w:color="auto" w:fill="auto"/>
          </w:tcPr>
          <w:p w14:paraId="6C5C6E41" w14:textId="6150EFFC" w:rsidR="006F155C" w:rsidRPr="005855F2" w:rsidRDefault="006F155C" w:rsidP="006F155C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 อินฟอร์เมติกซ์ พลัส จำกัด</w:t>
            </w:r>
            <w:r w:rsidR="003A7EED" w:rsidRPr="005855F2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3A7EED" w:rsidRPr="005855F2">
              <w:rPr>
                <w:rFonts w:asciiTheme="majorBidi" w:hAnsiTheme="majorBidi" w:cstheme="majorBidi"/>
                <w:sz w:val="28"/>
                <w:vertAlign w:val="superscript"/>
              </w:rPr>
              <w:t>(7)</w:t>
            </w:r>
          </w:p>
        </w:tc>
        <w:tc>
          <w:tcPr>
            <w:tcW w:w="236" w:type="dxa"/>
          </w:tcPr>
          <w:p w14:paraId="30FE9193" w14:textId="77777777" w:rsidR="006F155C" w:rsidRPr="005855F2" w:rsidRDefault="006F155C" w:rsidP="006F155C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714" w:type="dxa"/>
            <w:shd w:val="clear" w:color="auto" w:fill="auto"/>
          </w:tcPr>
          <w:p w14:paraId="312385DA" w14:textId="6A1FAD08" w:rsidR="006F155C" w:rsidRPr="005855F2" w:rsidRDefault="006F155C" w:rsidP="006F155C">
            <w:pPr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บริษัทย่อยของบริษัท เอ็ม โซลูชั่น จำกัด</w:t>
            </w:r>
          </w:p>
        </w:tc>
      </w:tr>
      <w:tr w:rsidR="006F155C" w:rsidRPr="007B225A" w14:paraId="3722E6E2" w14:textId="77777777" w:rsidTr="006358BF">
        <w:trPr>
          <w:trHeight w:val="20"/>
        </w:trPr>
        <w:tc>
          <w:tcPr>
            <w:tcW w:w="4140" w:type="dxa"/>
            <w:shd w:val="clear" w:color="auto" w:fill="auto"/>
          </w:tcPr>
          <w:p w14:paraId="4236ADCD" w14:textId="52DC45EC" w:rsidR="006F155C" w:rsidRPr="005855F2" w:rsidRDefault="006F155C" w:rsidP="006F155C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 พระแสงกรีน พาวเวอร์ จำกัด</w:t>
            </w:r>
          </w:p>
        </w:tc>
        <w:tc>
          <w:tcPr>
            <w:tcW w:w="236" w:type="dxa"/>
          </w:tcPr>
          <w:p w14:paraId="46B65C1A" w14:textId="77777777" w:rsidR="006F155C" w:rsidRPr="005855F2" w:rsidRDefault="006F155C" w:rsidP="006F155C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714" w:type="dxa"/>
            <w:shd w:val="clear" w:color="auto" w:fill="auto"/>
          </w:tcPr>
          <w:p w14:paraId="5CF827FC" w14:textId="4CEA9E9E" w:rsidR="006F155C" w:rsidRPr="005855F2" w:rsidRDefault="006F155C" w:rsidP="006F155C">
            <w:pPr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บริษัทย่อยของบริษัท เฟอร์รั่ม เอ็นเนอร์ยี่ จำกัด</w:t>
            </w:r>
          </w:p>
        </w:tc>
      </w:tr>
      <w:tr w:rsidR="00C57377" w:rsidRPr="007B225A" w14:paraId="7C78A457" w14:textId="77777777" w:rsidTr="006358BF">
        <w:trPr>
          <w:trHeight w:val="20"/>
        </w:trPr>
        <w:tc>
          <w:tcPr>
            <w:tcW w:w="4140" w:type="dxa"/>
            <w:shd w:val="clear" w:color="auto" w:fill="auto"/>
          </w:tcPr>
          <w:p w14:paraId="5CD8906D" w14:textId="0267AEE1" w:rsidR="00C57377" w:rsidRPr="005855F2" w:rsidRDefault="00C57377" w:rsidP="00C57377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  <w:lang w:val="en-GB"/>
              </w:rPr>
              <w:t>บริษัท อีโค เอ็นเนอร์ยี กรุ๊ป คอร์เปอเรชั่น จำกัด</w:t>
            </w:r>
            <w:r w:rsidRPr="005855F2">
              <w:rPr>
                <w:rFonts w:asciiTheme="majorBidi" w:hAnsiTheme="majorBidi" w:cstheme="majorBidi"/>
                <w:sz w:val="28"/>
                <w:lang w:val="en-GB"/>
              </w:rPr>
              <w:t xml:space="preserve"> </w:t>
            </w:r>
            <w:r w:rsidRPr="005855F2">
              <w:rPr>
                <w:rFonts w:asciiTheme="majorBidi" w:hAnsiTheme="majorBidi" w:cstheme="majorBidi"/>
                <w:sz w:val="28"/>
                <w:vertAlign w:val="superscript"/>
              </w:rPr>
              <w:t>(</w:t>
            </w:r>
            <w:r w:rsidR="00242BE1" w:rsidRPr="005855F2">
              <w:rPr>
                <w:rFonts w:asciiTheme="majorBidi" w:hAnsiTheme="majorBidi" w:cstheme="majorBidi"/>
                <w:sz w:val="28"/>
                <w:vertAlign w:val="superscript"/>
              </w:rPr>
              <w:t>3</w:t>
            </w:r>
            <w:r w:rsidRPr="005855F2">
              <w:rPr>
                <w:rFonts w:asciiTheme="majorBidi" w:hAnsiTheme="majorBidi" w:cstheme="majorBidi"/>
                <w:sz w:val="28"/>
                <w:vertAlign w:val="superscript"/>
              </w:rPr>
              <w:t>)</w:t>
            </w:r>
            <w:r w:rsidRPr="005855F2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236" w:type="dxa"/>
          </w:tcPr>
          <w:p w14:paraId="7B298F9E" w14:textId="77777777" w:rsidR="00C57377" w:rsidRPr="005855F2" w:rsidRDefault="00C57377" w:rsidP="00C57377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714" w:type="dxa"/>
            <w:shd w:val="clear" w:color="auto" w:fill="auto"/>
          </w:tcPr>
          <w:p w14:paraId="0477A16E" w14:textId="3EA271F2" w:rsidR="00C57377" w:rsidRPr="005855F2" w:rsidRDefault="00C57377" w:rsidP="00C57377">
            <w:pPr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  <w:lang w:val="en-GB"/>
              </w:rPr>
              <w:t>บริษัทย่อยของบริษัท เฟอร์รั่ม เอ็นเนอร์ยี่ จำกัด</w:t>
            </w:r>
          </w:p>
        </w:tc>
      </w:tr>
      <w:tr w:rsidR="006F155C" w:rsidRPr="007B225A" w14:paraId="571AAA7A" w14:textId="77777777" w:rsidTr="006358BF">
        <w:trPr>
          <w:trHeight w:val="20"/>
        </w:trPr>
        <w:tc>
          <w:tcPr>
            <w:tcW w:w="4140" w:type="dxa"/>
            <w:shd w:val="clear" w:color="auto" w:fill="auto"/>
          </w:tcPr>
          <w:p w14:paraId="64968B94" w14:textId="50745401" w:rsidR="006F155C" w:rsidRPr="005855F2" w:rsidRDefault="006F155C" w:rsidP="006F155C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 เอ็นเนอร์ยี่ รีโวลูชั่น จำกัด</w:t>
            </w:r>
            <w:r w:rsidRPr="005855F2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236" w:type="dxa"/>
          </w:tcPr>
          <w:p w14:paraId="7E7588C6" w14:textId="77777777" w:rsidR="006F155C" w:rsidRPr="005855F2" w:rsidRDefault="006F155C" w:rsidP="006F155C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714" w:type="dxa"/>
            <w:shd w:val="clear" w:color="auto" w:fill="auto"/>
          </w:tcPr>
          <w:p w14:paraId="7E0D163A" w14:textId="1564195C" w:rsidR="006F155C" w:rsidRPr="005855F2" w:rsidRDefault="006F155C" w:rsidP="006F155C">
            <w:pPr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บริษัทย่อยของบริษัท เฟอร์รั่ม เอ็นเนอร์ยี่ จำกัด</w:t>
            </w:r>
          </w:p>
        </w:tc>
      </w:tr>
      <w:tr w:rsidR="006F155C" w:rsidRPr="007B225A" w14:paraId="70790981" w14:textId="77777777" w:rsidTr="006358BF">
        <w:trPr>
          <w:trHeight w:val="20"/>
        </w:trPr>
        <w:tc>
          <w:tcPr>
            <w:tcW w:w="4140" w:type="dxa"/>
            <w:shd w:val="clear" w:color="auto" w:fill="auto"/>
          </w:tcPr>
          <w:p w14:paraId="350AEA74" w14:textId="3CF222D4" w:rsidR="006F155C" w:rsidRPr="005855F2" w:rsidRDefault="006F155C" w:rsidP="006F155C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 อี อาร์ วี อินเตอร์เนชั่นแนล จำกัด</w:t>
            </w:r>
          </w:p>
        </w:tc>
        <w:tc>
          <w:tcPr>
            <w:tcW w:w="236" w:type="dxa"/>
          </w:tcPr>
          <w:p w14:paraId="7ED13FB3" w14:textId="77777777" w:rsidR="006F155C" w:rsidRPr="005855F2" w:rsidRDefault="006F155C" w:rsidP="006F155C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714" w:type="dxa"/>
            <w:shd w:val="clear" w:color="auto" w:fill="auto"/>
          </w:tcPr>
          <w:p w14:paraId="3C85B4E2" w14:textId="1455C383" w:rsidR="006F155C" w:rsidRPr="005855F2" w:rsidRDefault="006F155C" w:rsidP="006F155C">
            <w:pPr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บริษัทย่อยของบริษัท เฟอร์รั่ม เอ็นเนอร์ยี่ จำกัด</w:t>
            </w:r>
          </w:p>
        </w:tc>
      </w:tr>
      <w:tr w:rsidR="006F155C" w:rsidRPr="007B225A" w14:paraId="5D86008C" w14:textId="77777777" w:rsidTr="006358BF">
        <w:trPr>
          <w:trHeight w:val="20"/>
        </w:trPr>
        <w:tc>
          <w:tcPr>
            <w:tcW w:w="4140" w:type="dxa"/>
            <w:shd w:val="clear" w:color="auto" w:fill="auto"/>
          </w:tcPr>
          <w:p w14:paraId="6E6E9E09" w14:textId="3ECFE8F2" w:rsidR="006F155C" w:rsidRPr="005855F2" w:rsidRDefault="006F155C" w:rsidP="006F155C">
            <w:pPr>
              <w:ind w:left="-112" w:right="-18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สตาร์ โซล่า พาวเวอร์ จำกัด</w:t>
            </w:r>
            <w:r w:rsidR="00C57377" w:rsidRPr="005855F2">
              <w:rPr>
                <w:rFonts w:asciiTheme="majorBidi" w:hAnsiTheme="majorBidi" w:cstheme="majorBidi"/>
                <w:sz w:val="28"/>
              </w:rPr>
              <w:t xml:space="preserve"> </w:t>
            </w:r>
            <w:r w:rsidR="00C57377" w:rsidRPr="005855F2">
              <w:rPr>
                <w:rFonts w:asciiTheme="majorBidi" w:hAnsiTheme="majorBidi" w:cstheme="majorBidi"/>
                <w:sz w:val="28"/>
                <w:vertAlign w:val="superscript"/>
              </w:rPr>
              <w:t>(2)</w:t>
            </w:r>
          </w:p>
        </w:tc>
        <w:tc>
          <w:tcPr>
            <w:tcW w:w="236" w:type="dxa"/>
          </w:tcPr>
          <w:p w14:paraId="24B1A8FF" w14:textId="77777777" w:rsidR="006F155C" w:rsidRPr="005855F2" w:rsidRDefault="006F155C" w:rsidP="006F155C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714" w:type="dxa"/>
            <w:shd w:val="clear" w:color="auto" w:fill="auto"/>
          </w:tcPr>
          <w:p w14:paraId="4EACFD80" w14:textId="1DE271BE" w:rsidR="006F155C" w:rsidRPr="005855F2" w:rsidRDefault="006F155C" w:rsidP="006F155C">
            <w:pPr>
              <w:ind w:left="211" w:hanging="211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บริษัทย่อยของบริษัท ธวัชภิญโญ จำกัด</w:t>
            </w:r>
          </w:p>
        </w:tc>
      </w:tr>
      <w:tr w:rsidR="007D2CB2" w:rsidRPr="007B225A" w14:paraId="79AB44D1" w14:textId="77777777" w:rsidTr="006358BF">
        <w:trPr>
          <w:trHeight w:val="20"/>
        </w:trPr>
        <w:tc>
          <w:tcPr>
            <w:tcW w:w="4140" w:type="dxa"/>
            <w:shd w:val="clear" w:color="auto" w:fill="auto"/>
          </w:tcPr>
          <w:p w14:paraId="01964353" w14:textId="43D251D6" w:rsidR="007D2CB2" w:rsidRPr="005855F2" w:rsidRDefault="007D2CB2" w:rsidP="007D2CB2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  <w:lang w:val="en-GB"/>
              </w:rPr>
              <w:t>บริษัท ประชารัฐชีวมวล แม่ลาน จำกัด</w:t>
            </w:r>
            <w:r w:rsidRPr="005855F2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5855F2">
              <w:rPr>
                <w:rFonts w:asciiTheme="majorBidi" w:hAnsiTheme="majorBidi" w:cstheme="majorBidi"/>
                <w:sz w:val="28"/>
                <w:vertAlign w:val="superscript"/>
              </w:rPr>
              <w:t>(3)</w:t>
            </w:r>
          </w:p>
        </w:tc>
        <w:tc>
          <w:tcPr>
            <w:tcW w:w="236" w:type="dxa"/>
          </w:tcPr>
          <w:p w14:paraId="7CA175D4" w14:textId="77777777" w:rsidR="007D2CB2" w:rsidRPr="005855F2" w:rsidRDefault="007D2CB2" w:rsidP="007D2CB2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714" w:type="dxa"/>
            <w:shd w:val="clear" w:color="auto" w:fill="auto"/>
          </w:tcPr>
          <w:p w14:paraId="59324C70" w14:textId="46AA4830" w:rsidR="007D2CB2" w:rsidRPr="005855F2" w:rsidRDefault="007D2CB2" w:rsidP="007D2CB2">
            <w:pPr>
              <w:ind w:left="211" w:hanging="211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  <w:lang w:val="en-GB"/>
              </w:rPr>
              <w:t>บริษัทร่วมของบริษัท อีโค เอ็นเนอร์ยี กรุ๊ป คอร์เปอเรชั่น จำกัด</w:t>
            </w:r>
          </w:p>
        </w:tc>
      </w:tr>
      <w:tr w:rsidR="007D2CB2" w:rsidRPr="007B225A" w14:paraId="480D9AB0" w14:textId="77777777" w:rsidTr="006358BF">
        <w:trPr>
          <w:trHeight w:val="20"/>
        </w:trPr>
        <w:tc>
          <w:tcPr>
            <w:tcW w:w="4140" w:type="dxa"/>
            <w:shd w:val="clear" w:color="auto" w:fill="auto"/>
          </w:tcPr>
          <w:p w14:paraId="2F746AEE" w14:textId="1B2553B7" w:rsidR="007D2CB2" w:rsidRPr="005855F2" w:rsidRDefault="007D2CB2" w:rsidP="007D2CB2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  <w:lang w:val="en-GB"/>
              </w:rPr>
              <w:t>บริษัท ประชารัฐชีวมวล บังนังสตา จำกัด</w:t>
            </w:r>
            <w:r w:rsidRPr="005855F2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5855F2">
              <w:rPr>
                <w:rFonts w:asciiTheme="majorBidi" w:hAnsiTheme="majorBidi" w:cstheme="majorBidi"/>
                <w:sz w:val="28"/>
                <w:vertAlign w:val="superscript"/>
              </w:rPr>
              <w:t>(3)</w:t>
            </w:r>
          </w:p>
        </w:tc>
        <w:tc>
          <w:tcPr>
            <w:tcW w:w="236" w:type="dxa"/>
          </w:tcPr>
          <w:p w14:paraId="2036FDD6" w14:textId="77777777" w:rsidR="007D2CB2" w:rsidRPr="005855F2" w:rsidRDefault="007D2CB2" w:rsidP="007D2CB2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714" w:type="dxa"/>
            <w:shd w:val="clear" w:color="auto" w:fill="auto"/>
          </w:tcPr>
          <w:p w14:paraId="78B4B841" w14:textId="53411A78" w:rsidR="007D2CB2" w:rsidRPr="005855F2" w:rsidRDefault="007D2CB2" w:rsidP="007D2CB2">
            <w:pPr>
              <w:ind w:left="211" w:hanging="211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  <w:lang w:val="en-GB"/>
              </w:rPr>
              <w:t>บริษัทร่วมของบริษัท อีโค เอ็นเนอร์ยี กรุ๊ป คอร์เปอเรชั่น จำกัด</w:t>
            </w:r>
          </w:p>
        </w:tc>
      </w:tr>
      <w:tr w:rsidR="006F155C" w:rsidRPr="007B225A" w14:paraId="41EFAF08" w14:textId="77777777" w:rsidTr="006358BF">
        <w:trPr>
          <w:trHeight w:val="20"/>
        </w:trPr>
        <w:tc>
          <w:tcPr>
            <w:tcW w:w="4140" w:type="dxa"/>
            <w:shd w:val="clear" w:color="auto" w:fill="auto"/>
          </w:tcPr>
          <w:p w14:paraId="0E1BD89D" w14:textId="2C0A5E84" w:rsidR="006F155C" w:rsidRPr="005855F2" w:rsidRDefault="006F155C" w:rsidP="006F155C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 ซิสเต็ม แอนด์ ซอฟท์แวร์ เซอร์วิสเซส จำกัด</w:t>
            </w:r>
            <w:r w:rsidRPr="005855F2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236" w:type="dxa"/>
          </w:tcPr>
          <w:p w14:paraId="5D51BA87" w14:textId="77777777" w:rsidR="006F155C" w:rsidRPr="005855F2" w:rsidRDefault="006F155C" w:rsidP="006F155C">
            <w:pPr>
              <w:ind w:right="1134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714" w:type="dxa"/>
            <w:shd w:val="clear" w:color="auto" w:fill="auto"/>
          </w:tcPr>
          <w:p w14:paraId="236DAF6D" w14:textId="27A71443" w:rsidR="006F155C" w:rsidRPr="005855F2" w:rsidRDefault="006F155C" w:rsidP="006F155C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บริษัทร่วม</w:t>
            </w:r>
          </w:p>
        </w:tc>
      </w:tr>
      <w:tr w:rsidR="006F155C" w:rsidRPr="007B225A" w14:paraId="3D933791" w14:textId="77777777" w:rsidTr="006358BF">
        <w:trPr>
          <w:trHeight w:val="20"/>
        </w:trPr>
        <w:tc>
          <w:tcPr>
            <w:tcW w:w="4140" w:type="dxa"/>
            <w:shd w:val="clear" w:color="auto" w:fill="auto"/>
          </w:tcPr>
          <w:p w14:paraId="231A95DB" w14:textId="20FE2AB1" w:rsidR="006F155C" w:rsidRPr="005855F2" w:rsidRDefault="006F155C" w:rsidP="006F155C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 ค้าไม้ วังวิเศษ จำกัด</w:t>
            </w:r>
            <w:r w:rsidR="00680F5E" w:rsidRPr="005855F2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680F5E" w:rsidRPr="005855F2">
              <w:rPr>
                <w:rFonts w:asciiTheme="majorBidi" w:hAnsiTheme="majorBidi" w:cstheme="majorBidi"/>
                <w:sz w:val="28"/>
                <w:vertAlign w:val="superscript"/>
              </w:rPr>
              <w:t>(4)</w:t>
            </w:r>
          </w:p>
        </w:tc>
        <w:tc>
          <w:tcPr>
            <w:tcW w:w="236" w:type="dxa"/>
          </w:tcPr>
          <w:p w14:paraId="4DF3C521" w14:textId="77777777" w:rsidR="006F155C" w:rsidRPr="005855F2" w:rsidRDefault="006F155C" w:rsidP="006F155C">
            <w:pPr>
              <w:ind w:right="1134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714" w:type="dxa"/>
            <w:shd w:val="clear" w:color="auto" w:fill="auto"/>
          </w:tcPr>
          <w:p w14:paraId="1BDE6346" w14:textId="245566A8" w:rsidR="006F155C" w:rsidRPr="005855F2" w:rsidRDefault="006F155C" w:rsidP="00844F1E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บริษัทร่วม</w:t>
            </w:r>
          </w:p>
        </w:tc>
      </w:tr>
      <w:tr w:rsidR="006F155C" w:rsidRPr="007B225A" w14:paraId="34D60F3A" w14:textId="77777777" w:rsidTr="006358BF">
        <w:trPr>
          <w:trHeight w:val="20"/>
        </w:trPr>
        <w:tc>
          <w:tcPr>
            <w:tcW w:w="4140" w:type="dxa"/>
            <w:shd w:val="clear" w:color="auto" w:fill="auto"/>
          </w:tcPr>
          <w:p w14:paraId="53C785EC" w14:textId="181CDF13" w:rsidR="006F155C" w:rsidRPr="005855F2" w:rsidRDefault="006F155C" w:rsidP="006F155C">
            <w:pPr>
              <w:ind w:left="-112" w:right="-18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 ยูนิเวอร์แซล เวสต์ แมเนจเม้นท์ จำกัด</w:t>
            </w:r>
            <w:r w:rsidR="00680F5E" w:rsidRPr="005855F2">
              <w:rPr>
                <w:rFonts w:asciiTheme="majorBidi" w:hAnsiTheme="majorBidi" w:cstheme="majorBidi"/>
                <w:sz w:val="28"/>
              </w:rPr>
              <w:t xml:space="preserve"> </w:t>
            </w:r>
            <w:r w:rsidR="00680F5E" w:rsidRPr="005855F2">
              <w:rPr>
                <w:rFonts w:asciiTheme="majorBidi" w:hAnsiTheme="majorBidi" w:cstheme="majorBidi"/>
                <w:sz w:val="28"/>
                <w:vertAlign w:val="superscript"/>
              </w:rPr>
              <w:t>(5)</w:t>
            </w:r>
          </w:p>
        </w:tc>
        <w:tc>
          <w:tcPr>
            <w:tcW w:w="236" w:type="dxa"/>
          </w:tcPr>
          <w:p w14:paraId="28699D2E" w14:textId="77777777" w:rsidR="006F155C" w:rsidRPr="005855F2" w:rsidRDefault="006F155C" w:rsidP="006F155C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714" w:type="dxa"/>
            <w:shd w:val="clear" w:color="auto" w:fill="auto"/>
          </w:tcPr>
          <w:p w14:paraId="76BFBD82" w14:textId="07848582" w:rsidR="006F155C" w:rsidRPr="005855F2" w:rsidRDefault="006F155C" w:rsidP="00844F1E">
            <w:pPr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บริษัทร่วม</w:t>
            </w:r>
          </w:p>
        </w:tc>
      </w:tr>
      <w:tr w:rsidR="006F155C" w:rsidRPr="007B225A" w14:paraId="2CC23914" w14:textId="77777777" w:rsidTr="006358BF">
        <w:trPr>
          <w:trHeight w:val="20"/>
        </w:trPr>
        <w:tc>
          <w:tcPr>
            <w:tcW w:w="4140" w:type="dxa"/>
            <w:shd w:val="clear" w:color="auto" w:fill="auto"/>
          </w:tcPr>
          <w:p w14:paraId="1312E63C" w14:textId="6080BAC5" w:rsidR="006F155C" w:rsidRPr="005855F2" w:rsidRDefault="006F155C" w:rsidP="006F155C">
            <w:pPr>
              <w:ind w:left="-112" w:right="-18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 เอเชีย เวสต์ แมนเน็จเม้นท์ จำกัด</w:t>
            </w:r>
            <w:r w:rsidR="00680F5E" w:rsidRPr="005855F2">
              <w:rPr>
                <w:rFonts w:asciiTheme="majorBidi" w:hAnsiTheme="majorBidi" w:cstheme="majorBidi"/>
                <w:sz w:val="28"/>
              </w:rPr>
              <w:t xml:space="preserve"> </w:t>
            </w:r>
            <w:r w:rsidR="00680F5E" w:rsidRPr="005855F2">
              <w:rPr>
                <w:rFonts w:asciiTheme="majorBidi" w:hAnsiTheme="majorBidi" w:cstheme="majorBidi"/>
                <w:sz w:val="28"/>
                <w:vertAlign w:val="superscript"/>
              </w:rPr>
              <w:t>(5)</w:t>
            </w:r>
          </w:p>
        </w:tc>
        <w:tc>
          <w:tcPr>
            <w:tcW w:w="236" w:type="dxa"/>
          </w:tcPr>
          <w:p w14:paraId="57174E2F" w14:textId="77777777" w:rsidR="006F155C" w:rsidRPr="005855F2" w:rsidRDefault="006F155C" w:rsidP="006F155C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714" w:type="dxa"/>
            <w:shd w:val="clear" w:color="auto" w:fill="auto"/>
          </w:tcPr>
          <w:p w14:paraId="341F385E" w14:textId="32466425" w:rsidR="006F155C" w:rsidRPr="005855F2" w:rsidRDefault="006F155C" w:rsidP="00844F1E">
            <w:pPr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บริษัทย่อยของบริษัท ยูนิเวอร์แซล เวสต์ แมเนจเม้นท์ จำกัด</w:t>
            </w:r>
          </w:p>
        </w:tc>
      </w:tr>
      <w:tr w:rsidR="006F155C" w:rsidRPr="007B225A" w14:paraId="5D8E63D8" w14:textId="77777777" w:rsidTr="006358BF">
        <w:trPr>
          <w:trHeight w:val="20"/>
        </w:trPr>
        <w:tc>
          <w:tcPr>
            <w:tcW w:w="4140" w:type="dxa"/>
            <w:shd w:val="clear" w:color="auto" w:fill="auto"/>
          </w:tcPr>
          <w:p w14:paraId="32148052" w14:textId="58832E81" w:rsidR="006F155C" w:rsidRPr="005855F2" w:rsidRDefault="006F155C" w:rsidP="006F155C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 เอเชีย รีไซเคิล เทคโนโลยี จำกัด</w:t>
            </w:r>
            <w:r w:rsidR="00680F5E" w:rsidRPr="005855F2">
              <w:rPr>
                <w:rFonts w:asciiTheme="majorBidi" w:hAnsiTheme="majorBidi" w:cstheme="majorBidi"/>
                <w:sz w:val="28"/>
              </w:rPr>
              <w:t xml:space="preserve"> </w:t>
            </w:r>
            <w:r w:rsidR="00680F5E" w:rsidRPr="005855F2">
              <w:rPr>
                <w:rFonts w:asciiTheme="majorBidi" w:hAnsiTheme="majorBidi" w:cstheme="majorBidi"/>
                <w:sz w:val="28"/>
                <w:vertAlign w:val="superscript"/>
              </w:rPr>
              <w:t>(5)</w:t>
            </w:r>
          </w:p>
        </w:tc>
        <w:tc>
          <w:tcPr>
            <w:tcW w:w="236" w:type="dxa"/>
          </w:tcPr>
          <w:p w14:paraId="578B8B46" w14:textId="77777777" w:rsidR="006F155C" w:rsidRPr="005855F2" w:rsidRDefault="006F155C" w:rsidP="006F155C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714" w:type="dxa"/>
            <w:shd w:val="clear" w:color="auto" w:fill="auto"/>
          </w:tcPr>
          <w:p w14:paraId="650074D1" w14:textId="29D08E94" w:rsidR="006F155C" w:rsidRPr="005855F2" w:rsidRDefault="006F155C" w:rsidP="00844F1E">
            <w:pPr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บริษัทย่อยของบริษัท ยูนิเวอร์แซล เวสต์ แมเนจเม้นท์ จำกัด</w:t>
            </w:r>
          </w:p>
        </w:tc>
      </w:tr>
      <w:tr w:rsidR="006F155C" w:rsidRPr="007B225A" w14:paraId="6A153BEE" w14:textId="77777777" w:rsidTr="006358BF">
        <w:trPr>
          <w:trHeight w:val="20"/>
        </w:trPr>
        <w:tc>
          <w:tcPr>
            <w:tcW w:w="4140" w:type="dxa"/>
            <w:shd w:val="clear" w:color="auto" w:fill="auto"/>
          </w:tcPr>
          <w:p w14:paraId="2467BC77" w14:textId="022583D0" w:rsidR="006F155C" w:rsidRPr="005855F2" w:rsidRDefault="006F155C" w:rsidP="006F155C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 ปาล์มทองคำ จำกัด</w:t>
            </w:r>
          </w:p>
        </w:tc>
        <w:tc>
          <w:tcPr>
            <w:tcW w:w="236" w:type="dxa"/>
          </w:tcPr>
          <w:p w14:paraId="3AB5E0C5" w14:textId="77777777" w:rsidR="006F155C" w:rsidRPr="005855F2" w:rsidRDefault="006F155C" w:rsidP="006F155C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714" w:type="dxa"/>
            <w:shd w:val="clear" w:color="auto" w:fill="auto"/>
          </w:tcPr>
          <w:p w14:paraId="3FCC66D2" w14:textId="18F8C9B1" w:rsidR="006F155C" w:rsidRPr="005855F2" w:rsidRDefault="006F155C" w:rsidP="00844F1E">
            <w:pPr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 xml:space="preserve">ผู้ถือหุ้นของบริษัท พระแสงกรีน พาวเวอร์ จำกัด </w:t>
            </w:r>
          </w:p>
          <w:p w14:paraId="42F5C862" w14:textId="1F9150EC" w:rsidR="006F155C" w:rsidRPr="005855F2" w:rsidRDefault="006F155C" w:rsidP="002F2EB1">
            <w:pPr>
              <w:ind w:left="195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 xml:space="preserve">- </w:t>
            </w:r>
            <w:r w:rsidRPr="005855F2">
              <w:rPr>
                <w:rFonts w:asciiTheme="majorBidi" w:hAnsiTheme="majorBidi" w:cstheme="majorBidi"/>
                <w:sz w:val="28"/>
                <w:cs/>
              </w:rPr>
              <w:t>ผู้ถือหุ้นร่วมกัน</w:t>
            </w:r>
          </w:p>
        </w:tc>
      </w:tr>
      <w:tr w:rsidR="002F2EB1" w:rsidRPr="007B225A" w14:paraId="611BEA9C" w14:textId="77777777" w:rsidTr="006358BF">
        <w:trPr>
          <w:trHeight w:val="20"/>
        </w:trPr>
        <w:tc>
          <w:tcPr>
            <w:tcW w:w="4140" w:type="dxa"/>
            <w:shd w:val="clear" w:color="auto" w:fill="auto"/>
          </w:tcPr>
          <w:p w14:paraId="5EBA6BFA" w14:textId="77777777" w:rsidR="002F2EB1" w:rsidRPr="005855F2" w:rsidRDefault="002F2EB1" w:rsidP="002F2EB1">
            <w:pPr>
              <w:ind w:left="-112" w:right="-18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 การจัดการสิ่งแวดล้อมหาดใหญ่ จำกัด</w:t>
            </w:r>
          </w:p>
          <w:p w14:paraId="4BA8FB9E" w14:textId="24DA1DEA" w:rsidR="002F2EB1" w:rsidRPr="005855F2" w:rsidRDefault="002F2EB1" w:rsidP="002F2EB1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36" w:type="dxa"/>
          </w:tcPr>
          <w:p w14:paraId="2CC9B44A" w14:textId="77777777" w:rsidR="002F2EB1" w:rsidRPr="005855F2" w:rsidRDefault="002F2EB1" w:rsidP="002F2EB1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714" w:type="dxa"/>
            <w:shd w:val="clear" w:color="auto" w:fill="auto"/>
          </w:tcPr>
          <w:p w14:paraId="1A827BF9" w14:textId="77777777" w:rsidR="002F2EB1" w:rsidRPr="005855F2" w:rsidRDefault="002F2EB1" w:rsidP="002F2EB1">
            <w:pPr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 xml:space="preserve">ผู้ถือหุ้นของบริษัท พระแสงกรีน พาวเวอร์ จำกัด </w:t>
            </w:r>
          </w:p>
          <w:p w14:paraId="51165732" w14:textId="1ADAAD3E" w:rsidR="002F2EB1" w:rsidRPr="005855F2" w:rsidRDefault="002F2EB1" w:rsidP="002F2EB1">
            <w:pPr>
              <w:ind w:left="221" w:hanging="26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 xml:space="preserve">- </w:t>
            </w:r>
            <w:r w:rsidRPr="005855F2">
              <w:rPr>
                <w:rFonts w:asciiTheme="majorBidi" w:hAnsiTheme="majorBidi" w:cstheme="majorBidi"/>
                <w:sz w:val="28"/>
                <w:cs/>
              </w:rPr>
              <w:t>ผู้ถือหุ้นร่วมกัน</w:t>
            </w:r>
          </w:p>
        </w:tc>
      </w:tr>
      <w:tr w:rsidR="006F155C" w:rsidRPr="007B225A" w14:paraId="09A1637D" w14:textId="77777777" w:rsidTr="006358BF">
        <w:trPr>
          <w:trHeight w:val="20"/>
        </w:trPr>
        <w:tc>
          <w:tcPr>
            <w:tcW w:w="4140" w:type="dxa"/>
            <w:shd w:val="clear" w:color="auto" w:fill="auto"/>
          </w:tcPr>
          <w:p w14:paraId="07044D86" w14:textId="21991FBA" w:rsidR="006F155C" w:rsidRPr="005855F2" w:rsidRDefault="006F155C" w:rsidP="006F155C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 เอ็มลิ้งค์ คิวไออาร์ จำกัด</w:t>
            </w:r>
          </w:p>
        </w:tc>
        <w:tc>
          <w:tcPr>
            <w:tcW w:w="236" w:type="dxa"/>
          </w:tcPr>
          <w:p w14:paraId="4B1EC1E8" w14:textId="77777777" w:rsidR="006F155C" w:rsidRPr="005855F2" w:rsidRDefault="006F155C" w:rsidP="006F155C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714" w:type="dxa"/>
            <w:shd w:val="clear" w:color="auto" w:fill="auto"/>
          </w:tcPr>
          <w:p w14:paraId="392CE030" w14:textId="0D0DCF4A" w:rsidR="006F155C" w:rsidRPr="005855F2" w:rsidRDefault="006F155C" w:rsidP="005571D2">
            <w:pPr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กิจการร่วมค้า</w:t>
            </w:r>
          </w:p>
        </w:tc>
      </w:tr>
      <w:tr w:rsidR="006F155C" w:rsidRPr="007B225A" w14:paraId="724EF649" w14:textId="77777777" w:rsidTr="006358BF">
        <w:trPr>
          <w:trHeight w:val="20"/>
        </w:trPr>
        <w:tc>
          <w:tcPr>
            <w:tcW w:w="4140" w:type="dxa"/>
            <w:shd w:val="clear" w:color="auto" w:fill="auto"/>
          </w:tcPr>
          <w:p w14:paraId="0F7261EB" w14:textId="4CAB25BE" w:rsidR="006F155C" w:rsidRPr="005855F2" w:rsidRDefault="006F155C" w:rsidP="006F155C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กิจการร่วมค้าเอ็มเซ็ท</w:t>
            </w:r>
            <w:r w:rsidR="009A202E" w:rsidRPr="005855F2">
              <w:rPr>
                <w:rFonts w:asciiTheme="majorBidi" w:hAnsiTheme="majorBidi" w:cstheme="majorBidi"/>
                <w:sz w:val="28"/>
                <w:vertAlign w:val="superscript"/>
              </w:rPr>
              <w:t>(8)</w:t>
            </w:r>
          </w:p>
        </w:tc>
        <w:tc>
          <w:tcPr>
            <w:tcW w:w="236" w:type="dxa"/>
          </w:tcPr>
          <w:p w14:paraId="32232DFE" w14:textId="77777777" w:rsidR="006F155C" w:rsidRPr="005855F2" w:rsidRDefault="006F155C" w:rsidP="006F155C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714" w:type="dxa"/>
            <w:shd w:val="clear" w:color="auto" w:fill="auto"/>
          </w:tcPr>
          <w:p w14:paraId="3C74CE54" w14:textId="0656DCC9" w:rsidR="006F155C" w:rsidRPr="005855F2" w:rsidRDefault="006F155C" w:rsidP="003705E4">
            <w:pPr>
              <w:tabs>
                <w:tab w:val="left" w:pos="2361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กิจการร่วม</w:t>
            </w:r>
            <w:r w:rsidR="00BB24A7" w:rsidRPr="005855F2">
              <w:rPr>
                <w:rFonts w:asciiTheme="majorBidi" w:hAnsiTheme="majorBidi" w:cstheme="majorBidi"/>
                <w:sz w:val="28"/>
                <w:cs/>
              </w:rPr>
              <w:t>ดำเนินงาน</w:t>
            </w:r>
          </w:p>
          <w:p w14:paraId="0AA836E7" w14:textId="02095E57" w:rsidR="007D2CB2" w:rsidRPr="005855F2" w:rsidRDefault="007D2CB2" w:rsidP="005571D2">
            <w:pPr>
              <w:ind w:right="-18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</w:tr>
      <w:tr w:rsidR="002E3D84" w:rsidRPr="007B225A" w14:paraId="0490575C" w14:textId="77777777" w:rsidTr="006358BF">
        <w:trPr>
          <w:trHeight w:val="20"/>
        </w:trPr>
        <w:tc>
          <w:tcPr>
            <w:tcW w:w="4140" w:type="dxa"/>
            <w:shd w:val="clear" w:color="auto" w:fill="auto"/>
          </w:tcPr>
          <w:p w14:paraId="4975F592" w14:textId="7142DD65" w:rsidR="002E3D84" w:rsidRPr="005855F2" w:rsidRDefault="002E3D84" w:rsidP="002E3D84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lastRenderedPageBreak/>
              <w:t>บริษัท แซม อินเวสเม้นท์ จำกัด</w:t>
            </w:r>
          </w:p>
        </w:tc>
        <w:tc>
          <w:tcPr>
            <w:tcW w:w="236" w:type="dxa"/>
          </w:tcPr>
          <w:p w14:paraId="4D5AD08F" w14:textId="77777777" w:rsidR="002E3D84" w:rsidRPr="005855F2" w:rsidRDefault="002E3D84" w:rsidP="002E3D84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714" w:type="dxa"/>
            <w:shd w:val="clear" w:color="auto" w:fill="auto"/>
          </w:tcPr>
          <w:p w14:paraId="2D3450D9" w14:textId="77777777" w:rsidR="002E3D84" w:rsidRPr="005855F2" w:rsidRDefault="002E3D84" w:rsidP="005571D2">
            <w:pPr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ผู้ถือหุ้นของบริษัท แซม วอเตอร์ ซัพพลาย จำกัด</w:t>
            </w:r>
          </w:p>
          <w:p w14:paraId="2FFFD4B8" w14:textId="4B0E67A1" w:rsidR="002E3D84" w:rsidRPr="005855F2" w:rsidRDefault="002E3D84" w:rsidP="002F2EB1">
            <w:pPr>
              <w:ind w:left="195" w:right="-18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lang w:val="en-GB"/>
              </w:rPr>
              <w:t xml:space="preserve">- </w:t>
            </w:r>
            <w:r w:rsidRPr="005855F2">
              <w:rPr>
                <w:rFonts w:asciiTheme="majorBidi" w:hAnsiTheme="majorBidi" w:cstheme="majorBidi"/>
                <w:sz w:val="28"/>
                <w:cs/>
              </w:rPr>
              <w:t>ผู้ถือหุ้นร่วมกัน</w:t>
            </w:r>
          </w:p>
        </w:tc>
      </w:tr>
      <w:tr w:rsidR="002E3D84" w:rsidRPr="007B225A" w14:paraId="03F554C1" w14:textId="77777777" w:rsidTr="006358BF">
        <w:trPr>
          <w:trHeight w:val="20"/>
        </w:trPr>
        <w:tc>
          <w:tcPr>
            <w:tcW w:w="4140" w:type="dxa"/>
            <w:shd w:val="clear" w:color="auto" w:fill="auto"/>
          </w:tcPr>
          <w:p w14:paraId="54AECAE5" w14:textId="02AA5A51" w:rsidR="002E3D84" w:rsidRPr="005855F2" w:rsidRDefault="002E3D84" w:rsidP="002E3D84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236" w:type="dxa"/>
          </w:tcPr>
          <w:p w14:paraId="50AA9D37" w14:textId="77777777" w:rsidR="002E3D84" w:rsidRPr="005855F2" w:rsidRDefault="002E3D84" w:rsidP="002E3D84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714" w:type="dxa"/>
            <w:shd w:val="clear" w:color="auto" w:fill="auto"/>
          </w:tcPr>
          <w:p w14:paraId="3C5E2D1C" w14:textId="5C578C32" w:rsidR="002E3D84" w:rsidRPr="005855F2" w:rsidRDefault="002E3D84" w:rsidP="002F2EB1">
            <w:pPr>
              <w:ind w:left="285" w:right="-18" w:hanging="244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เป็นบุคคลที่เกี่ยวข้องกับกรรมการของบริษัทหรือกรรมการบริษัทร่วมกัน</w:t>
            </w:r>
          </w:p>
        </w:tc>
      </w:tr>
      <w:tr w:rsidR="001F78EF" w:rsidRPr="007B225A" w14:paraId="48EAFE0F" w14:textId="77777777" w:rsidTr="006358BF">
        <w:trPr>
          <w:trHeight w:val="20"/>
        </w:trPr>
        <w:tc>
          <w:tcPr>
            <w:tcW w:w="9090" w:type="dxa"/>
            <w:gridSpan w:val="3"/>
            <w:shd w:val="clear" w:color="auto" w:fill="auto"/>
          </w:tcPr>
          <w:p w14:paraId="200A3551" w14:textId="77777777" w:rsidR="0014046C" w:rsidRPr="005855F2" w:rsidRDefault="0014046C" w:rsidP="00081754">
            <w:pPr>
              <w:pStyle w:val="ListParagraph"/>
              <w:numPr>
                <w:ilvl w:val="0"/>
                <w:numId w:val="4"/>
              </w:numPr>
              <w:ind w:right="-18"/>
              <w:rPr>
                <w:rFonts w:asciiTheme="majorBidi" w:hAnsiTheme="majorBidi" w:cstheme="majorBidi"/>
                <w:i/>
                <w:iCs/>
                <w:sz w:val="28"/>
              </w:rPr>
            </w:pPr>
            <w:r w:rsidRPr="005855F2">
              <w:rPr>
                <w:rFonts w:asciiTheme="majorBidi" w:hAnsiTheme="majorBidi" w:cstheme="majorBidi"/>
                <w:i/>
                <w:iCs/>
                <w:sz w:val="28"/>
                <w:cs/>
              </w:rPr>
              <w:t xml:space="preserve">กลุ่มบริษัทได้เข้าซื้อหุ้นของบริษัทดังกล่าวเมื่อวันที่ </w:t>
            </w:r>
            <w:r w:rsidRPr="005855F2">
              <w:rPr>
                <w:rFonts w:asciiTheme="majorBidi" w:hAnsiTheme="majorBidi" w:cstheme="majorBidi"/>
                <w:i/>
                <w:iCs/>
                <w:sz w:val="28"/>
              </w:rPr>
              <w:t xml:space="preserve">30 </w:t>
            </w:r>
            <w:r w:rsidRPr="005855F2">
              <w:rPr>
                <w:rFonts w:asciiTheme="majorBidi" w:hAnsiTheme="majorBidi" w:cstheme="majorBidi"/>
                <w:i/>
                <w:iCs/>
                <w:sz w:val="28"/>
                <w:cs/>
              </w:rPr>
              <w:t xml:space="preserve">มิถุนายน </w:t>
            </w:r>
            <w:r w:rsidRPr="005855F2">
              <w:rPr>
                <w:rFonts w:asciiTheme="majorBidi" w:hAnsiTheme="majorBidi" w:cstheme="majorBidi"/>
                <w:i/>
                <w:iCs/>
                <w:sz w:val="28"/>
              </w:rPr>
              <w:t>2563</w:t>
            </w:r>
          </w:p>
          <w:p w14:paraId="0F98B0D5" w14:textId="77777777" w:rsidR="004D4C3A" w:rsidRPr="005855F2" w:rsidRDefault="004D4C3A" w:rsidP="00081754">
            <w:pPr>
              <w:pStyle w:val="ListParagraph"/>
              <w:numPr>
                <w:ilvl w:val="0"/>
                <w:numId w:val="4"/>
              </w:numPr>
              <w:ind w:right="-18"/>
              <w:rPr>
                <w:rFonts w:asciiTheme="majorBidi" w:hAnsiTheme="majorBidi" w:cstheme="majorBidi"/>
                <w:sz w:val="28"/>
                <w:lang w:val="en-GB"/>
              </w:rPr>
            </w:pPr>
            <w:r w:rsidRPr="005855F2">
              <w:rPr>
                <w:rFonts w:asciiTheme="majorBidi" w:hAnsiTheme="majorBidi" w:cstheme="majorBidi"/>
                <w:i/>
                <w:iCs/>
                <w:sz w:val="28"/>
                <w:cs/>
              </w:rPr>
              <w:t xml:space="preserve">กลุ่มบริษัทได้จดทะเบียนจัดตั้งบริษัทดังกล่าวเมื่อวันที่ </w:t>
            </w:r>
            <w:r w:rsidRPr="005855F2">
              <w:rPr>
                <w:rFonts w:asciiTheme="majorBidi" w:hAnsiTheme="majorBidi" w:cstheme="majorBidi"/>
                <w:i/>
                <w:iCs/>
                <w:sz w:val="28"/>
              </w:rPr>
              <w:t>1</w:t>
            </w:r>
            <w:r w:rsidRPr="005855F2">
              <w:rPr>
                <w:rFonts w:asciiTheme="majorBidi" w:hAnsiTheme="majorBidi" w:cstheme="majorBidi"/>
                <w:i/>
                <w:iCs/>
                <w:sz w:val="28"/>
                <w:cs/>
              </w:rPr>
              <w:t>3</w:t>
            </w:r>
            <w:r w:rsidRPr="005855F2">
              <w:rPr>
                <w:rFonts w:asciiTheme="majorBidi" w:hAnsiTheme="majorBidi" w:cstheme="majorBidi"/>
                <w:i/>
                <w:iCs/>
                <w:sz w:val="28"/>
              </w:rPr>
              <w:t xml:space="preserve"> </w:t>
            </w:r>
            <w:r w:rsidRPr="005855F2">
              <w:rPr>
                <w:rFonts w:asciiTheme="majorBidi" w:hAnsiTheme="majorBidi" w:cstheme="majorBidi"/>
                <w:i/>
                <w:iCs/>
                <w:sz w:val="28"/>
                <w:cs/>
              </w:rPr>
              <w:t xml:space="preserve">พฤศจิกายน </w:t>
            </w:r>
            <w:r w:rsidRPr="005855F2">
              <w:rPr>
                <w:rFonts w:asciiTheme="majorBidi" w:hAnsiTheme="majorBidi" w:cstheme="majorBidi"/>
                <w:i/>
                <w:iCs/>
                <w:sz w:val="28"/>
              </w:rPr>
              <w:t>256</w:t>
            </w:r>
            <w:r w:rsidRPr="005855F2">
              <w:rPr>
                <w:rFonts w:asciiTheme="majorBidi" w:hAnsiTheme="majorBidi" w:cstheme="majorBidi"/>
                <w:i/>
                <w:iCs/>
                <w:sz w:val="28"/>
                <w:cs/>
              </w:rPr>
              <w:t>3</w:t>
            </w:r>
          </w:p>
          <w:p w14:paraId="62D2F9BF" w14:textId="77777777" w:rsidR="004D4C3A" w:rsidRPr="005855F2" w:rsidRDefault="004D4C3A" w:rsidP="00081754">
            <w:pPr>
              <w:pStyle w:val="ListParagraph"/>
              <w:numPr>
                <w:ilvl w:val="0"/>
                <w:numId w:val="4"/>
              </w:numPr>
              <w:ind w:right="-18"/>
              <w:rPr>
                <w:rFonts w:asciiTheme="majorBidi" w:hAnsiTheme="majorBidi" w:cstheme="majorBidi"/>
                <w:sz w:val="28"/>
                <w:lang w:val="en-GB"/>
              </w:rPr>
            </w:pPr>
            <w:r w:rsidRPr="005855F2">
              <w:rPr>
                <w:rFonts w:asciiTheme="majorBidi" w:hAnsiTheme="majorBidi" w:cstheme="majorBidi"/>
                <w:i/>
                <w:iCs/>
                <w:sz w:val="28"/>
                <w:cs/>
              </w:rPr>
              <w:t xml:space="preserve">กลุ่มบริษัทได้มีการจำหน่ายเงินลงทุนในบริษัทดังกล่าวเมื่อวันที่ </w:t>
            </w:r>
            <w:r w:rsidRPr="005855F2">
              <w:rPr>
                <w:rFonts w:asciiTheme="majorBidi" w:hAnsiTheme="majorBidi" w:cstheme="majorBidi"/>
                <w:i/>
                <w:iCs/>
                <w:sz w:val="28"/>
              </w:rPr>
              <w:t xml:space="preserve">15 </w:t>
            </w:r>
            <w:r w:rsidRPr="005855F2">
              <w:rPr>
                <w:rFonts w:asciiTheme="majorBidi" w:hAnsiTheme="majorBidi" w:cstheme="majorBidi"/>
                <w:i/>
                <w:iCs/>
                <w:sz w:val="28"/>
                <w:cs/>
              </w:rPr>
              <w:t xml:space="preserve">ธันวาคม </w:t>
            </w:r>
            <w:r w:rsidRPr="005855F2">
              <w:rPr>
                <w:rFonts w:asciiTheme="majorBidi" w:hAnsiTheme="majorBidi" w:cstheme="majorBidi"/>
                <w:i/>
                <w:iCs/>
                <w:sz w:val="28"/>
              </w:rPr>
              <w:t>256</w:t>
            </w:r>
            <w:r w:rsidRPr="005855F2">
              <w:rPr>
                <w:rFonts w:asciiTheme="majorBidi" w:hAnsiTheme="majorBidi" w:cstheme="majorBidi"/>
                <w:i/>
                <w:iCs/>
                <w:sz w:val="28"/>
                <w:cs/>
              </w:rPr>
              <w:t>3</w:t>
            </w:r>
          </w:p>
          <w:p w14:paraId="16555198" w14:textId="0D6E23EA" w:rsidR="004D4C3A" w:rsidRPr="005855F2" w:rsidRDefault="004D4C3A" w:rsidP="00081754">
            <w:pPr>
              <w:pStyle w:val="ListParagraph"/>
              <w:numPr>
                <w:ilvl w:val="0"/>
                <w:numId w:val="4"/>
              </w:numPr>
              <w:ind w:right="-18"/>
              <w:rPr>
                <w:rFonts w:asciiTheme="majorBidi" w:hAnsiTheme="majorBidi" w:cstheme="majorBidi"/>
                <w:sz w:val="28"/>
                <w:lang w:val="en-GB"/>
              </w:rPr>
            </w:pPr>
            <w:r w:rsidRPr="005855F2">
              <w:rPr>
                <w:rFonts w:asciiTheme="majorBidi" w:hAnsiTheme="majorBidi" w:cstheme="majorBidi"/>
                <w:i/>
                <w:iCs/>
                <w:sz w:val="28"/>
                <w:cs/>
              </w:rPr>
              <w:t xml:space="preserve">บริษัทได้เข้าซื้อหุ้นของบริษัทดังกล่าวเมื่อวันที่ </w:t>
            </w:r>
            <w:r w:rsidRPr="005855F2">
              <w:rPr>
                <w:rFonts w:asciiTheme="majorBidi" w:hAnsiTheme="majorBidi" w:cstheme="majorBidi"/>
                <w:i/>
                <w:iCs/>
                <w:sz w:val="28"/>
              </w:rPr>
              <w:t xml:space="preserve">9 </w:t>
            </w:r>
            <w:r w:rsidRPr="005855F2">
              <w:rPr>
                <w:rFonts w:asciiTheme="majorBidi" w:hAnsiTheme="majorBidi" w:cstheme="majorBidi"/>
                <w:i/>
                <w:iCs/>
                <w:sz w:val="28"/>
                <w:cs/>
              </w:rPr>
              <w:t xml:space="preserve">มิถุนายน </w:t>
            </w:r>
            <w:r w:rsidRPr="005855F2">
              <w:rPr>
                <w:rFonts w:asciiTheme="majorBidi" w:hAnsiTheme="majorBidi" w:cstheme="majorBidi"/>
                <w:i/>
                <w:iCs/>
                <w:sz w:val="28"/>
              </w:rPr>
              <w:t>2563</w:t>
            </w:r>
          </w:p>
          <w:p w14:paraId="66820453" w14:textId="25D90126" w:rsidR="004D4C3A" w:rsidRPr="005855F2" w:rsidRDefault="004D4C3A" w:rsidP="00081754">
            <w:pPr>
              <w:pStyle w:val="ListParagraph"/>
              <w:numPr>
                <w:ilvl w:val="0"/>
                <w:numId w:val="4"/>
              </w:numPr>
              <w:ind w:right="-18"/>
              <w:rPr>
                <w:rFonts w:asciiTheme="majorBidi" w:hAnsiTheme="majorBidi" w:cstheme="majorBidi"/>
                <w:sz w:val="28"/>
                <w:lang w:val="en-GB"/>
              </w:rPr>
            </w:pPr>
            <w:r w:rsidRPr="005855F2">
              <w:rPr>
                <w:rFonts w:asciiTheme="majorBidi" w:hAnsiTheme="majorBidi" w:cstheme="majorBidi"/>
                <w:i/>
                <w:iCs/>
                <w:sz w:val="28"/>
                <w:cs/>
              </w:rPr>
              <w:t xml:space="preserve">บริษัทได้มีการจำหน่ายเงินลงทุนในบริษัทดังกล่าวเมื่อวันที่ </w:t>
            </w:r>
            <w:r w:rsidRPr="005855F2">
              <w:rPr>
                <w:rFonts w:asciiTheme="majorBidi" w:hAnsiTheme="majorBidi" w:cstheme="majorBidi"/>
                <w:i/>
                <w:iCs/>
                <w:sz w:val="28"/>
              </w:rPr>
              <w:t xml:space="preserve">31 </w:t>
            </w:r>
            <w:r w:rsidRPr="005855F2">
              <w:rPr>
                <w:rFonts w:asciiTheme="majorBidi" w:hAnsiTheme="majorBidi" w:cstheme="majorBidi"/>
                <w:i/>
                <w:iCs/>
                <w:sz w:val="28"/>
                <w:cs/>
              </w:rPr>
              <w:t xml:space="preserve">มีนาคม </w:t>
            </w:r>
            <w:r w:rsidRPr="005855F2">
              <w:rPr>
                <w:rFonts w:asciiTheme="majorBidi" w:hAnsiTheme="majorBidi" w:cstheme="majorBidi"/>
                <w:i/>
                <w:iCs/>
                <w:sz w:val="28"/>
              </w:rPr>
              <w:t>2564</w:t>
            </w:r>
          </w:p>
          <w:p w14:paraId="33D9FC28" w14:textId="2067B4C0" w:rsidR="0033480E" w:rsidRPr="005855F2" w:rsidRDefault="003A7EED" w:rsidP="00081754">
            <w:pPr>
              <w:pStyle w:val="ListParagraph"/>
              <w:numPr>
                <w:ilvl w:val="0"/>
                <w:numId w:val="4"/>
              </w:numPr>
              <w:ind w:right="-18"/>
              <w:rPr>
                <w:rFonts w:asciiTheme="majorBidi" w:hAnsiTheme="majorBidi" w:cstheme="majorBidi"/>
                <w:sz w:val="28"/>
                <w:lang w:val="en-GB"/>
              </w:rPr>
            </w:pPr>
            <w:r w:rsidRPr="005855F2">
              <w:rPr>
                <w:rFonts w:asciiTheme="majorBidi" w:hAnsiTheme="majorBidi" w:cstheme="majorBidi"/>
                <w:i/>
                <w:iCs/>
                <w:sz w:val="28"/>
                <w:cs/>
              </w:rPr>
              <w:t>กลุ่ม</w:t>
            </w:r>
            <w:r w:rsidR="0033480E" w:rsidRPr="005855F2">
              <w:rPr>
                <w:rFonts w:asciiTheme="majorBidi" w:hAnsiTheme="majorBidi" w:cstheme="majorBidi"/>
                <w:i/>
                <w:iCs/>
                <w:sz w:val="28"/>
                <w:cs/>
              </w:rPr>
              <w:t xml:space="preserve">บริษัทได้มีการจำหน่ายเงินลงทุนในบริษัทดังกล่าวเมื่อวันที่ </w:t>
            </w:r>
            <w:r w:rsidR="0033480E" w:rsidRPr="005855F2">
              <w:rPr>
                <w:rFonts w:asciiTheme="majorBidi" w:hAnsiTheme="majorBidi" w:cstheme="majorBidi"/>
                <w:i/>
                <w:iCs/>
                <w:sz w:val="28"/>
              </w:rPr>
              <w:t xml:space="preserve">9 </w:t>
            </w:r>
            <w:r w:rsidR="0033480E" w:rsidRPr="005855F2">
              <w:rPr>
                <w:rFonts w:asciiTheme="majorBidi" w:hAnsiTheme="majorBidi" w:cstheme="majorBidi"/>
                <w:i/>
                <w:iCs/>
                <w:sz w:val="28"/>
                <w:cs/>
              </w:rPr>
              <w:t xml:space="preserve">เมษายน </w:t>
            </w:r>
            <w:r w:rsidR="0033480E" w:rsidRPr="005855F2">
              <w:rPr>
                <w:rFonts w:asciiTheme="majorBidi" w:hAnsiTheme="majorBidi" w:cstheme="majorBidi"/>
                <w:i/>
                <w:iCs/>
                <w:sz w:val="28"/>
              </w:rPr>
              <w:t>2564</w:t>
            </w:r>
          </w:p>
          <w:p w14:paraId="721634FB" w14:textId="04CE32C5" w:rsidR="0033480E" w:rsidRPr="005855F2" w:rsidRDefault="003A7EED" w:rsidP="00081754">
            <w:pPr>
              <w:pStyle w:val="ListParagraph"/>
              <w:numPr>
                <w:ilvl w:val="0"/>
                <w:numId w:val="4"/>
              </w:numPr>
              <w:ind w:right="-18"/>
              <w:rPr>
                <w:rFonts w:asciiTheme="majorBidi" w:hAnsiTheme="majorBidi" w:cstheme="majorBidi"/>
                <w:sz w:val="28"/>
                <w:lang w:val="en-GB"/>
              </w:rPr>
            </w:pPr>
            <w:r w:rsidRPr="005855F2">
              <w:rPr>
                <w:rFonts w:asciiTheme="majorBidi" w:hAnsiTheme="majorBidi" w:cstheme="majorBidi"/>
                <w:i/>
                <w:iCs/>
                <w:sz w:val="28"/>
                <w:cs/>
              </w:rPr>
              <w:t>กลุ่ม</w:t>
            </w:r>
            <w:r w:rsidR="0033480E" w:rsidRPr="005855F2">
              <w:rPr>
                <w:rFonts w:asciiTheme="majorBidi" w:hAnsiTheme="majorBidi" w:cstheme="majorBidi"/>
                <w:i/>
                <w:iCs/>
                <w:sz w:val="28"/>
                <w:cs/>
              </w:rPr>
              <w:t xml:space="preserve">บริษัทได้มีการจำหน่ายเงินลงทุนในบริษัทดังกล่าวเมื่อวันที่ </w:t>
            </w:r>
            <w:r w:rsidR="0033480E" w:rsidRPr="005855F2">
              <w:rPr>
                <w:rFonts w:asciiTheme="majorBidi" w:hAnsiTheme="majorBidi" w:cstheme="majorBidi"/>
                <w:i/>
                <w:iCs/>
                <w:sz w:val="28"/>
              </w:rPr>
              <w:t xml:space="preserve">29 </w:t>
            </w:r>
            <w:r w:rsidR="0033480E" w:rsidRPr="005855F2">
              <w:rPr>
                <w:rFonts w:asciiTheme="majorBidi" w:hAnsiTheme="majorBidi" w:cstheme="majorBidi"/>
                <w:i/>
                <w:iCs/>
                <w:sz w:val="28"/>
                <w:cs/>
              </w:rPr>
              <w:t xml:space="preserve">มิถุนายน </w:t>
            </w:r>
            <w:r w:rsidR="0033480E" w:rsidRPr="005855F2">
              <w:rPr>
                <w:rFonts w:asciiTheme="majorBidi" w:hAnsiTheme="majorBidi" w:cstheme="majorBidi"/>
                <w:i/>
                <w:iCs/>
                <w:sz w:val="28"/>
              </w:rPr>
              <w:t>2564</w:t>
            </w:r>
          </w:p>
          <w:p w14:paraId="110DC7E7" w14:textId="74E6D93B" w:rsidR="0033480E" w:rsidRPr="005855F2" w:rsidRDefault="0033480E" w:rsidP="00081754">
            <w:pPr>
              <w:pStyle w:val="ListParagraph"/>
              <w:numPr>
                <w:ilvl w:val="0"/>
                <w:numId w:val="4"/>
              </w:numPr>
              <w:ind w:right="-18"/>
              <w:rPr>
                <w:rFonts w:asciiTheme="majorBidi" w:hAnsiTheme="majorBidi" w:cstheme="majorBidi"/>
                <w:sz w:val="28"/>
                <w:lang w:val="en-GB"/>
              </w:rPr>
            </w:pPr>
            <w:r w:rsidRPr="005855F2">
              <w:rPr>
                <w:rFonts w:asciiTheme="majorBidi" w:hAnsiTheme="majorBidi" w:cstheme="majorBidi"/>
                <w:i/>
                <w:iCs/>
                <w:sz w:val="28"/>
                <w:cs/>
              </w:rPr>
              <w:t xml:space="preserve">บริษัทได้มีการจำหน่ายเงินลงทุนในบริษัทดังกล่าวเมื่อวันที่ </w:t>
            </w:r>
            <w:r w:rsidRPr="005855F2">
              <w:rPr>
                <w:rFonts w:asciiTheme="majorBidi" w:hAnsiTheme="majorBidi" w:cstheme="majorBidi"/>
                <w:i/>
                <w:iCs/>
                <w:sz w:val="28"/>
              </w:rPr>
              <w:t xml:space="preserve">30 </w:t>
            </w:r>
            <w:r w:rsidRPr="005855F2">
              <w:rPr>
                <w:rFonts w:asciiTheme="majorBidi" w:hAnsiTheme="majorBidi" w:cstheme="majorBidi"/>
                <w:i/>
                <w:iCs/>
                <w:sz w:val="28"/>
                <w:cs/>
              </w:rPr>
              <w:t xml:space="preserve">มิถุนายน </w:t>
            </w:r>
            <w:r w:rsidRPr="005855F2">
              <w:rPr>
                <w:rFonts w:asciiTheme="majorBidi" w:hAnsiTheme="majorBidi" w:cstheme="majorBidi"/>
                <w:i/>
                <w:iCs/>
                <w:sz w:val="28"/>
              </w:rPr>
              <w:t>2564</w:t>
            </w:r>
          </w:p>
          <w:p w14:paraId="2518F13A" w14:textId="15098E44" w:rsidR="001F78EF" w:rsidRPr="005855F2" w:rsidRDefault="001F78EF" w:rsidP="0014046C">
            <w:pPr>
              <w:ind w:right="-18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</w:tbl>
    <w:p w14:paraId="547E7D91" w14:textId="66B77FC5" w:rsidR="00F53166" w:rsidRPr="00042340" w:rsidRDefault="009E4C64" w:rsidP="00323949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  <w:cs/>
        </w:rPr>
      </w:pPr>
      <w:r w:rsidRPr="00042340">
        <w:rPr>
          <w:rFonts w:asciiTheme="majorBidi" w:hAnsiTheme="majorBidi" w:cstheme="majorBidi"/>
          <w:color w:val="000000"/>
          <w:spacing w:val="-2"/>
          <w:sz w:val="28"/>
          <w:cs/>
        </w:rPr>
        <w:t>รายการธุรกิจที่สำคัญระหว่างบริษัทและกิจการที่เกี่ยวข้องกัน สามารถสรุปได้ดังนี้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40"/>
        <w:gridCol w:w="1080"/>
        <w:gridCol w:w="180"/>
        <w:gridCol w:w="1080"/>
        <w:gridCol w:w="180"/>
        <w:gridCol w:w="1080"/>
        <w:gridCol w:w="180"/>
        <w:gridCol w:w="1170"/>
      </w:tblGrid>
      <w:tr w:rsidR="00323949" w:rsidRPr="007B225A" w14:paraId="4C774CE3" w14:textId="77777777" w:rsidTr="006358BF">
        <w:trPr>
          <w:tblHeader/>
        </w:trPr>
        <w:tc>
          <w:tcPr>
            <w:tcW w:w="4140" w:type="dxa"/>
          </w:tcPr>
          <w:p w14:paraId="3C1238CB" w14:textId="77777777" w:rsidR="00323949" w:rsidRPr="005855F2" w:rsidRDefault="00323949">
            <w:pPr>
              <w:ind w:left="-1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950" w:type="dxa"/>
            <w:gridSpan w:val="7"/>
          </w:tcPr>
          <w:p w14:paraId="2219A262" w14:textId="0A51BAE3" w:rsidR="00323949" w:rsidRPr="005855F2" w:rsidRDefault="00323949" w:rsidP="00323949">
            <w:pPr>
              <w:tabs>
                <w:tab w:val="left" w:pos="720"/>
                <w:tab w:val="left" w:pos="1440"/>
                <w:tab w:val="left" w:pos="2160"/>
              </w:tabs>
              <w:ind w:left="1440" w:hanging="1440"/>
              <w:jc w:val="right"/>
              <w:rPr>
                <w:rFonts w:asciiTheme="majorBidi" w:hAnsiTheme="majorBidi" w:cstheme="majorBidi"/>
                <w:caps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caps/>
                <w:sz w:val="28"/>
              </w:rPr>
              <w:t>(</w:t>
            </w:r>
            <w:r w:rsidRPr="005855F2">
              <w:rPr>
                <w:rFonts w:asciiTheme="majorBidi" w:hAnsiTheme="majorBidi" w:cstheme="majorBidi"/>
                <w:caps/>
                <w:sz w:val="28"/>
                <w:cs/>
              </w:rPr>
              <w:t>หน่วย</w:t>
            </w:r>
            <w:r w:rsidRPr="005855F2">
              <w:rPr>
                <w:rFonts w:asciiTheme="majorBidi" w:hAnsiTheme="majorBidi" w:cstheme="majorBidi"/>
                <w:caps/>
                <w:sz w:val="28"/>
              </w:rPr>
              <w:t xml:space="preserve">: </w:t>
            </w:r>
            <w:r w:rsidRPr="005855F2">
              <w:rPr>
                <w:rFonts w:asciiTheme="majorBidi" w:hAnsiTheme="majorBidi" w:cstheme="majorBidi"/>
                <w:caps/>
                <w:sz w:val="28"/>
                <w:cs/>
              </w:rPr>
              <w:t>ล้านบาท</w:t>
            </w:r>
            <w:r w:rsidRPr="005855F2">
              <w:rPr>
                <w:rFonts w:asciiTheme="majorBidi" w:hAnsiTheme="majorBidi" w:cstheme="majorBidi"/>
                <w:caps/>
                <w:sz w:val="28"/>
              </w:rPr>
              <w:t>)</w:t>
            </w:r>
          </w:p>
        </w:tc>
      </w:tr>
      <w:tr w:rsidR="00F53166" w:rsidRPr="007B225A" w14:paraId="54FC5D52" w14:textId="77777777" w:rsidTr="006358BF">
        <w:trPr>
          <w:tblHeader/>
        </w:trPr>
        <w:tc>
          <w:tcPr>
            <w:tcW w:w="4140" w:type="dxa"/>
          </w:tcPr>
          <w:p w14:paraId="631CDF97" w14:textId="77777777" w:rsidR="00F53166" w:rsidRPr="005855F2" w:rsidRDefault="00F53166">
            <w:pPr>
              <w:ind w:left="-1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950" w:type="dxa"/>
            <w:gridSpan w:val="7"/>
            <w:tcBorders>
              <w:bottom w:val="single" w:sz="4" w:space="0" w:color="auto"/>
            </w:tcBorders>
          </w:tcPr>
          <w:p w14:paraId="050863DD" w14:textId="30E6CD44" w:rsidR="00F53166" w:rsidRPr="005855F2" w:rsidRDefault="009E4C6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สำหรับงวดสามเดือนสิ้นสุดวันที่</w:t>
            </w:r>
            <w:r w:rsidRPr="005855F2">
              <w:rPr>
                <w:rFonts w:asciiTheme="majorBidi" w:hAnsiTheme="majorBidi" w:cstheme="majorBidi"/>
                <w:sz w:val="28"/>
              </w:rPr>
              <w:t xml:space="preserve"> </w:t>
            </w:r>
            <w:r w:rsidR="00A80AED" w:rsidRPr="005855F2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30</w:t>
            </w:r>
            <w:r w:rsidR="00A80AED" w:rsidRPr="005855F2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  <w:lang w:val="en-GB"/>
              </w:rPr>
              <w:t xml:space="preserve"> มิถุนายน</w:t>
            </w:r>
          </w:p>
        </w:tc>
      </w:tr>
      <w:tr w:rsidR="00F53166" w:rsidRPr="007B225A" w14:paraId="26B64A3F" w14:textId="77777777" w:rsidTr="006358BF">
        <w:trPr>
          <w:tblHeader/>
        </w:trPr>
        <w:tc>
          <w:tcPr>
            <w:tcW w:w="4140" w:type="dxa"/>
          </w:tcPr>
          <w:p w14:paraId="31FE71E4" w14:textId="77777777" w:rsidR="00F53166" w:rsidRPr="005855F2" w:rsidRDefault="00F53166">
            <w:pPr>
              <w:ind w:left="-1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</w:tcPr>
          <w:p w14:paraId="707DC22F" w14:textId="77777777" w:rsidR="00F53166" w:rsidRPr="005855F2" w:rsidRDefault="009E4C6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69BCABCD" w14:textId="77777777" w:rsidR="00F53166" w:rsidRPr="005855F2" w:rsidRDefault="00F5316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3198B20D" w14:textId="77777777" w:rsidR="00F53166" w:rsidRPr="005855F2" w:rsidRDefault="009E4C6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F53166" w:rsidRPr="007B225A" w14:paraId="7978934E" w14:textId="77777777" w:rsidTr="006358BF">
        <w:trPr>
          <w:tblHeader/>
        </w:trPr>
        <w:tc>
          <w:tcPr>
            <w:tcW w:w="4140" w:type="dxa"/>
          </w:tcPr>
          <w:p w14:paraId="2D28C23C" w14:textId="77777777" w:rsidR="00F53166" w:rsidRPr="005855F2" w:rsidRDefault="00F53166">
            <w:pPr>
              <w:ind w:left="-18"/>
              <w:jc w:val="thaiDistribute"/>
              <w:rPr>
                <w:rFonts w:asciiTheme="majorBidi" w:hAnsiTheme="majorBidi" w:cstheme="majorBidi"/>
                <w:i/>
                <w:iCs/>
                <w:sz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29B8B1" w14:textId="70451EC3" w:rsidR="00F53166" w:rsidRPr="005855F2" w:rsidRDefault="009E4C64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>256</w:t>
            </w:r>
            <w:r w:rsidR="00721D77" w:rsidRPr="005855F2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0F7357C3" w14:textId="77777777" w:rsidR="00F53166" w:rsidRPr="005855F2" w:rsidRDefault="00F53166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4C4EB28" w14:textId="4AD316F0" w:rsidR="00F53166" w:rsidRPr="005855F2" w:rsidRDefault="009E4C64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>256</w:t>
            </w:r>
            <w:r w:rsidR="00721D77" w:rsidRPr="005855F2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0C23292F" w14:textId="77777777" w:rsidR="00F53166" w:rsidRPr="005855F2" w:rsidRDefault="00F53166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3953512" w14:textId="396B8C81" w:rsidR="00F53166" w:rsidRPr="005855F2" w:rsidRDefault="009E4C64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>256</w:t>
            </w:r>
            <w:r w:rsidR="00721D77" w:rsidRPr="005855F2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1A2222D7" w14:textId="77777777" w:rsidR="00F53166" w:rsidRPr="005855F2" w:rsidRDefault="00F53166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C2A72AC" w14:textId="2A7CA3F4" w:rsidR="00F53166" w:rsidRPr="005855F2" w:rsidRDefault="009E4C64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>256</w:t>
            </w:r>
            <w:r w:rsidR="00721D77" w:rsidRPr="005855F2">
              <w:rPr>
                <w:rFonts w:asciiTheme="majorBidi" w:hAnsiTheme="majorBidi" w:cstheme="majorBidi"/>
                <w:sz w:val="28"/>
              </w:rPr>
              <w:t>3</w:t>
            </w:r>
          </w:p>
        </w:tc>
      </w:tr>
      <w:tr w:rsidR="00F50FF0" w:rsidRPr="007B225A" w14:paraId="612D609A" w14:textId="77777777" w:rsidTr="006358BF">
        <w:tc>
          <w:tcPr>
            <w:tcW w:w="4140" w:type="dxa"/>
          </w:tcPr>
          <w:p w14:paraId="3BBECB8B" w14:textId="29699CD4" w:rsidR="00F50FF0" w:rsidRPr="005855F2" w:rsidRDefault="00DC64A4" w:rsidP="00DC64A4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b/>
                <w:bCs/>
                <w:sz w:val="28"/>
                <w:cs/>
              </w:rPr>
              <w:t>รา</w:t>
            </w:r>
            <w:r w:rsidR="00F50FF0" w:rsidRPr="005855F2">
              <w:rPr>
                <w:rFonts w:asciiTheme="majorBidi" w:hAnsiTheme="majorBidi" w:cstheme="majorBidi"/>
                <w:b/>
                <w:bCs/>
                <w:sz w:val="28"/>
                <w:cs/>
              </w:rPr>
              <w:t>ยการธุรกิจกับบริษัทย่อย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2189CBF" w14:textId="77777777" w:rsidR="00F50FF0" w:rsidRPr="005855F2" w:rsidRDefault="00F50FF0" w:rsidP="00F50FF0">
            <w:pPr>
              <w:tabs>
                <w:tab w:val="decimal" w:pos="864"/>
              </w:tabs>
              <w:ind w:left="-115" w:right="-108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0" w:type="dxa"/>
          </w:tcPr>
          <w:p w14:paraId="1AF4878C" w14:textId="77777777" w:rsidR="00F50FF0" w:rsidRPr="005855F2" w:rsidRDefault="00F50FF0" w:rsidP="00F50FF0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46AAD782" w14:textId="77777777" w:rsidR="00F50FF0" w:rsidRPr="005855F2" w:rsidRDefault="00F50FF0" w:rsidP="00F50FF0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0" w:type="dxa"/>
          </w:tcPr>
          <w:p w14:paraId="1721097C" w14:textId="77777777" w:rsidR="00F50FF0" w:rsidRPr="005855F2" w:rsidRDefault="00F50FF0" w:rsidP="00F50FF0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54998899" w14:textId="77777777" w:rsidR="00F50FF0" w:rsidRPr="005855F2" w:rsidRDefault="00F50FF0" w:rsidP="00F50FF0">
            <w:pPr>
              <w:tabs>
                <w:tab w:val="decimal" w:pos="864"/>
              </w:tabs>
              <w:ind w:left="-108" w:right="91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</w:tcPr>
          <w:p w14:paraId="00AB4751" w14:textId="77777777" w:rsidR="00F50FF0" w:rsidRPr="005855F2" w:rsidRDefault="00F50FF0" w:rsidP="00F50FF0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2D461D88" w14:textId="77777777" w:rsidR="00F50FF0" w:rsidRPr="005855F2" w:rsidRDefault="00F50FF0" w:rsidP="00F50FF0">
            <w:pPr>
              <w:tabs>
                <w:tab w:val="decimal" w:pos="805"/>
              </w:tabs>
              <w:ind w:left="-108" w:right="93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A500BE" w:rsidRPr="007B225A" w14:paraId="76B3DA28" w14:textId="77777777" w:rsidTr="006358BF">
        <w:tc>
          <w:tcPr>
            <w:tcW w:w="4140" w:type="dxa"/>
            <w:vAlign w:val="bottom"/>
          </w:tcPr>
          <w:p w14:paraId="03F93704" w14:textId="3D8FAB2A" w:rsidR="00A500BE" w:rsidRPr="005855F2" w:rsidRDefault="00A500BE" w:rsidP="00A500BE">
            <w:pPr>
              <w:ind w:right="-36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รายได้อื่น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3F8DB4D" w14:textId="47C35DFD" w:rsidR="00A500BE" w:rsidRPr="005855F2" w:rsidRDefault="00A500BE" w:rsidP="00A500BE">
            <w:pPr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BF20CEA" w14:textId="77777777" w:rsidR="00A500BE" w:rsidRPr="005855F2" w:rsidRDefault="00A500BE" w:rsidP="00A500BE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BE14808" w14:textId="43033CF3" w:rsidR="00A500BE" w:rsidRPr="005855F2" w:rsidRDefault="00A500BE" w:rsidP="00A500BE">
            <w:pPr>
              <w:ind w:left="-18" w:right="95"/>
              <w:jc w:val="right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5F866C5" w14:textId="77777777" w:rsidR="00A500BE" w:rsidRPr="005855F2" w:rsidRDefault="00A500BE" w:rsidP="00A500BE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9B4EA11" w14:textId="299D0CF0" w:rsidR="00A500BE" w:rsidRPr="005855F2" w:rsidRDefault="00A500BE" w:rsidP="00A500BE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180" w:type="dxa"/>
          </w:tcPr>
          <w:p w14:paraId="0210DD7E" w14:textId="77777777" w:rsidR="00A500BE" w:rsidRPr="005855F2" w:rsidRDefault="00A500BE" w:rsidP="00A500BE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649841BE" w14:textId="5D8C45A1" w:rsidR="00A500BE" w:rsidRPr="005855F2" w:rsidRDefault="00A500BE" w:rsidP="00A500BE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>2</w:t>
            </w:r>
          </w:p>
        </w:tc>
      </w:tr>
      <w:tr w:rsidR="00A500BE" w:rsidRPr="007B225A" w14:paraId="7CAE609A" w14:textId="77777777" w:rsidTr="006358BF">
        <w:tc>
          <w:tcPr>
            <w:tcW w:w="4140" w:type="dxa"/>
          </w:tcPr>
          <w:p w14:paraId="371B39D9" w14:textId="6F8EE9BD" w:rsidR="00A500BE" w:rsidRPr="005855F2" w:rsidRDefault="00A500BE" w:rsidP="00A500BE">
            <w:pPr>
              <w:ind w:right="-3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ดอกเบี้ยรับ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A871C4A" w14:textId="2CF990B9" w:rsidR="00A500BE" w:rsidRPr="005855F2" w:rsidRDefault="00A500BE" w:rsidP="00A500BE">
            <w:pPr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C551049" w14:textId="77777777" w:rsidR="00A500BE" w:rsidRPr="005855F2" w:rsidRDefault="00A500BE" w:rsidP="00A500BE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65E8C5A" w14:textId="14D42C08" w:rsidR="00A500BE" w:rsidRPr="005855F2" w:rsidRDefault="00A500BE" w:rsidP="00A500BE">
            <w:pPr>
              <w:ind w:left="-18" w:right="95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43B0546" w14:textId="77777777" w:rsidR="00A500BE" w:rsidRPr="005855F2" w:rsidRDefault="00A500BE" w:rsidP="00A500BE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746518F" w14:textId="40F71F03" w:rsidR="00A500BE" w:rsidRPr="005855F2" w:rsidRDefault="00A500BE" w:rsidP="00A500BE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>1</w:t>
            </w:r>
            <w:r w:rsidR="009A202E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180" w:type="dxa"/>
          </w:tcPr>
          <w:p w14:paraId="7FB389A0" w14:textId="77777777" w:rsidR="00A500BE" w:rsidRPr="005855F2" w:rsidRDefault="00A500BE" w:rsidP="00A500BE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25B3C58C" w14:textId="73DF4E5B" w:rsidR="00A500BE" w:rsidRPr="005855F2" w:rsidRDefault="00A500BE" w:rsidP="00A500BE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1</w:t>
            </w:r>
            <w:r w:rsidRPr="005855F2">
              <w:rPr>
                <w:rFonts w:asciiTheme="majorBidi" w:hAnsiTheme="majorBidi" w:cstheme="majorBidi"/>
                <w:sz w:val="28"/>
              </w:rPr>
              <w:t>5</w:t>
            </w:r>
          </w:p>
        </w:tc>
      </w:tr>
      <w:tr w:rsidR="00A500BE" w:rsidRPr="007B225A" w14:paraId="749BACFE" w14:textId="77777777" w:rsidTr="006358BF">
        <w:tc>
          <w:tcPr>
            <w:tcW w:w="4140" w:type="dxa"/>
          </w:tcPr>
          <w:p w14:paraId="633D1612" w14:textId="791D1D87" w:rsidR="00A500BE" w:rsidRPr="005855F2" w:rsidRDefault="00A500BE" w:rsidP="00A500BE">
            <w:pPr>
              <w:ind w:right="-36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ดอกเบี้ยจ่าย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9C5AB75" w14:textId="7D31CC90" w:rsidR="00A500BE" w:rsidRPr="005855F2" w:rsidRDefault="00A500BE" w:rsidP="00A500BE">
            <w:pPr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96E06FE" w14:textId="77777777" w:rsidR="00A500BE" w:rsidRPr="005855F2" w:rsidRDefault="00A500BE" w:rsidP="00A500BE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AD8BB85" w14:textId="512A03AD" w:rsidR="00A500BE" w:rsidRPr="005855F2" w:rsidRDefault="00A500BE" w:rsidP="00A500BE">
            <w:pPr>
              <w:ind w:left="-18" w:right="95"/>
              <w:jc w:val="right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7286A95" w14:textId="77777777" w:rsidR="00A500BE" w:rsidRPr="005855F2" w:rsidRDefault="00A500BE" w:rsidP="00A500BE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D369756" w14:textId="2E3E0C71" w:rsidR="00A500BE" w:rsidRPr="005855F2" w:rsidRDefault="00A500BE" w:rsidP="00A500BE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80" w:type="dxa"/>
          </w:tcPr>
          <w:p w14:paraId="64AB2A5A" w14:textId="77777777" w:rsidR="00A500BE" w:rsidRPr="005855F2" w:rsidRDefault="00A500BE" w:rsidP="00A500BE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44B0A208" w14:textId="6D373B3F" w:rsidR="00A500BE" w:rsidRPr="005855F2" w:rsidRDefault="00A500BE" w:rsidP="00A500BE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>1</w:t>
            </w:r>
          </w:p>
        </w:tc>
      </w:tr>
      <w:tr w:rsidR="00A500BE" w:rsidRPr="007B225A" w14:paraId="29040E4F" w14:textId="77777777" w:rsidTr="006358BF">
        <w:tc>
          <w:tcPr>
            <w:tcW w:w="4140" w:type="dxa"/>
            <w:vAlign w:val="bottom"/>
          </w:tcPr>
          <w:p w14:paraId="4409C4F1" w14:textId="7FBDF3BD" w:rsidR="00A500BE" w:rsidRPr="005855F2" w:rsidRDefault="00A500BE" w:rsidP="00A500BE">
            <w:pPr>
              <w:ind w:right="-3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28E887E" w14:textId="5234414A" w:rsidR="00A500BE" w:rsidRPr="005855F2" w:rsidRDefault="00A500BE" w:rsidP="00A500BE">
            <w:pPr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5A4440EE" w14:textId="77777777" w:rsidR="00A500BE" w:rsidRPr="005855F2" w:rsidRDefault="00A500BE" w:rsidP="00A500BE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A5B7069" w14:textId="353CA27B" w:rsidR="00A500BE" w:rsidRPr="005855F2" w:rsidRDefault="00A500BE" w:rsidP="00A500BE">
            <w:pPr>
              <w:ind w:left="-18" w:right="95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71E86D4E" w14:textId="77777777" w:rsidR="00A500BE" w:rsidRPr="005855F2" w:rsidRDefault="00A500BE" w:rsidP="00A500BE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8F999B5" w14:textId="49693122" w:rsidR="00A500BE" w:rsidRPr="005855F2" w:rsidRDefault="00A500BE" w:rsidP="00A500BE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</w:tcPr>
          <w:p w14:paraId="4AF50F37" w14:textId="77777777" w:rsidR="00A500BE" w:rsidRPr="005855F2" w:rsidRDefault="00A500BE" w:rsidP="00A500BE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56B20A0C" w14:textId="7232163B" w:rsidR="00A500BE" w:rsidRPr="005855F2" w:rsidRDefault="00A500BE" w:rsidP="00A500BE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A500BE" w:rsidRPr="007B225A" w14:paraId="137CA101" w14:textId="77777777" w:rsidTr="006358BF">
        <w:tc>
          <w:tcPr>
            <w:tcW w:w="4140" w:type="dxa"/>
            <w:vAlign w:val="bottom"/>
          </w:tcPr>
          <w:p w14:paraId="5A61CE6E" w14:textId="472D6648" w:rsidR="00A500BE" w:rsidRPr="005855F2" w:rsidRDefault="00A500BE" w:rsidP="00A500BE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b/>
                <w:bCs/>
                <w:sz w:val="28"/>
                <w:cs/>
              </w:rPr>
              <w:t>รายการธุรกิจกับบริษัทร่วม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19E7DCA" w14:textId="77777777" w:rsidR="00A500BE" w:rsidRPr="005855F2" w:rsidRDefault="00A500BE" w:rsidP="00A500BE">
            <w:pPr>
              <w:ind w:left="-18" w:right="-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3D72BBB8" w14:textId="77777777" w:rsidR="00A500BE" w:rsidRPr="005855F2" w:rsidRDefault="00A500BE" w:rsidP="00A500BE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FE0AA04" w14:textId="77777777" w:rsidR="00A500BE" w:rsidRPr="005855F2" w:rsidRDefault="00A500BE" w:rsidP="00A500BE">
            <w:pPr>
              <w:ind w:left="-18" w:right="95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05FFD593" w14:textId="77777777" w:rsidR="00A500BE" w:rsidRPr="005855F2" w:rsidRDefault="00A500BE" w:rsidP="00A500BE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618A91F" w14:textId="77777777" w:rsidR="00A500BE" w:rsidRPr="005855F2" w:rsidRDefault="00A500BE" w:rsidP="00A500BE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</w:tcPr>
          <w:p w14:paraId="250806ED" w14:textId="77777777" w:rsidR="00A500BE" w:rsidRPr="005855F2" w:rsidRDefault="00A500BE" w:rsidP="00A500BE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3D35B4DD" w14:textId="77777777" w:rsidR="00A500BE" w:rsidRPr="005855F2" w:rsidRDefault="00A500BE" w:rsidP="00A500BE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A500BE" w:rsidRPr="007B225A" w14:paraId="5248A42F" w14:textId="77777777" w:rsidTr="006358BF">
        <w:tc>
          <w:tcPr>
            <w:tcW w:w="4140" w:type="dxa"/>
            <w:vAlign w:val="bottom"/>
          </w:tcPr>
          <w:p w14:paraId="7151E4B5" w14:textId="78EDD2C7" w:rsidR="00A500BE" w:rsidRPr="005855F2" w:rsidRDefault="00A500BE" w:rsidP="00A500BE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รายได้จากการขาย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DBFECFC" w14:textId="4BBB77C5" w:rsidR="00A500BE" w:rsidRPr="005855F2" w:rsidRDefault="00A500BE" w:rsidP="00A500BE">
            <w:pPr>
              <w:ind w:left="-18" w:right="95"/>
              <w:jc w:val="right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6F37BDA" w14:textId="77777777" w:rsidR="00A500BE" w:rsidRPr="005855F2" w:rsidRDefault="00A500BE" w:rsidP="00A500BE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5E34138" w14:textId="298D9A4B" w:rsidR="00A500BE" w:rsidRPr="005855F2" w:rsidRDefault="00A500BE" w:rsidP="00A500BE">
            <w:pPr>
              <w:ind w:left="-18" w:right="95"/>
              <w:jc w:val="right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2A49F842" w14:textId="77777777" w:rsidR="00A500BE" w:rsidRPr="005855F2" w:rsidRDefault="00A500BE" w:rsidP="00A500BE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2C5B9A4" w14:textId="1962C5E2" w:rsidR="00A500BE" w:rsidRPr="005855F2" w:rsidRDefault="00A500BE" w:rsidP="00A500BE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80" w:type="dxa"/>
          </w:tcPr>
          <w:p w14:paraId="266FB53A" w14:textId="77777777" w:rsidR="00A500BE" w:rsidRPr="005855F2" w:rsidRDefault="00A500BE" w:rsidP="00A500BE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2688343C" w14:textId="05F2D2CC" w:rsidR="00A500BE" w:rsidRPr="005855F2" w:rsidRDefault="00A500BE" w:rsidP="00A500BE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A500BE" w:rsidRPr="007B225A" w14:paraId="26AC7564" w14:textId="77777777" w:rsidTr="000A24D5">
        <w:tc>
          <w:tcPr>
            <w:tcW w:w="4140" w:type="dxa"/>
            <w:vAlign w:val="bottom"/>
          </w:tcPr>
          <w:p w14:paraId="3F5D51FA" w14:textId="03ECE920" w:rsidR="00A500BE" w:rsidRPr="005855F2" w:rsidRDefault="00A500BE" w:rsidP="00A500BE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รายได้อื่น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A1EB590" w14:textId="71EE8D71" w:rsidR="00A500BE" w:rsidRPr="005855F2" w:rsidRDefault="00A500BE" w:rsidP="00A500BE">
            <w:pPr>
              <w:ind w:left="-18" w:right="95"/>
              <w:jc w:val="right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7285C0A" w14:textId="77777777" w:rsidR="00A500BE" w:rsidRPr="005855F2" w:rsidRDefault="00A500BE" w:rsidP="00A500BE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25F8F86" w14:textId="169EC83A" w:rsidR="00A500BE" w:rsidRPr="005855F2" w:rsidRDefault="00A500BE" w:rsidP="00A500BE">
            <w:pPr>
              <w:ind w:left="-18" w:right="95"/>
              <w:jc w:val="right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1711E1BF" w14:textId="77777777" w:rsidR="00A500BE" w:rsidRPr="005855F2" w:rsidRDefault="00A500BE" w:rsidP="00A500BE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40E1C9A" w14:textId="7D4E20DA" w:rsidR="00A500BE" w:rsidRPr="005855F2" w:rsidRDefault="00A500BE" w:rsidP="00A500BE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80" w:type="dxa"/>
          </w:tcPr>
          <w:p w14:paraId="4C6C0CF9" w14:textId="77777777" w:rsidR="00A500BE" w:rsidRPr="005855F2" w:rsidRDefault="00A500BE" w:rsidP="00A500BE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683A7BCE" w14:textId="534197AD" w:rsidR="00A500BE" w:rsidRPr="005855F2" w:rsidRDefault="00A500BE" w:rsidP="00A500BE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1</w:t>
            </w:r>
          </w:p>
        </w:tc>
      </w:tr>
      <w:tr w:rsidR="00A500BE" w:rsidRPr="007B225A" w14:paraId="0AE868CB" w14:textId="77777777" w:rsidTr="000A24D5">
        <w:tc>
          <w:tcPr>
            <w:tcW w:w="4140" w:type="dxa"/>
            <w:vAlign w:val="bottom"/>
          </w:tcPr>
          <w:p w14:paraId="30ACB755" w14:textId="0C540051" w:rsidR="00A500BE" w:rsidRPr="005855F2" w:rsidRDefault="00A500BE" w:rsidP="00A500BE">
            <w:pPr>
              <w:ind w:right="-36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ดอกเบี้ยรับ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1C81E77" w14:textId="67B526D4" w:rsidR="00A500BE" w:rsidRPr="005855F2" w:rsidRDefault="00A500BE" w:rsidP="00A500BE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999C2FD" w14:textId="77777777" w:rsidR="00A500BE" w:rsidRPr="005855F2" w:rsidRDefault="00A500BE" w:rsidP="00A500BE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9F14E3C" w14:textId="5690204F" w:rsidR="00A500BE" w:rsidRPr="005855F2" w:rsidRDefault="00A500BE" w:rsidP="00A500BE">
            <w:pPr>
              <w:ind w:left="-18" w:right="95"/>
              <w:jc w:val="right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7B7C8C32" w14:textId="77777777" w:rsidR="00A500BE" w:rsidRPr="005855F2" w:rsidRDefault="00A500BE" w:rsidP="00A500BE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65D2414" w14:textId="394F3C6A" w:rsidR="00A500BE" w:rsidRPr="005855F2" w:rsidRDefault="00A500BE" w:rsidP="00A500BE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80" w:type="dxa"/>
          </w:tcPr>
          <w:p w14:paraId="27758D73" w14:textId="77777777" w:rsidR="00A500BE" w:rsidRPr="005855F2" w:rsidRDefault="00A500BE" w:rsidP="00A500BE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798B00B3" w14:textId="2ED7E063" w:rsidR="00A500BE" w:rsidRPr="005855F2" w:rsidRDefault="00A500BE" w:rsidP="00A500BE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1</w:t>
            </w:r>
          </w:p>
        </w:tc>
      </w:tr>
      <w:tr w:rsidR="00A500BE" w:rsidRPr="007B225A" w14:paraId="04C1E49D" w14:textId="77777777" w:rsidTr="000A24D5">
        <w:tc>
          <w:tcPr>
            <w:tcW w:w="4140" w:type="dxa"/>
            <w:vAlign w:val="bottom"/>
          </w:tcPr>
          <w:p w14:paraId="5491221E" w14:textId="369EE2AA" w:rsidR="00A500BE" w:rsidRPr="005855F2" w:rsidRDefault="00A500BE" w:rsidP="00A500BE">
            <w:pPr>
              <w:ind w:right="-3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ดอกเบี้ยจ่าย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ED6AF10" w14:textId="2B9F79BE" w:rsidR="00A500BE" w:rsidRPr="005855F2" w:rsidRDefault="00A500BE" w:rsidP="00A500BE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D06F4AB" w14:textId="77777777" w:rsidR="00A500BE" w:rsidRPr="005855F2" w:rsidRDefault="00A500BE" w:rsidP="00A500BE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EE527A0" w14:textId="5F584965" w:rsidR="00A500BE" w:rsidRPr="005855F2" w:rsidRDefault="00A500BE" w:rsidP="00A500BE">
            <w:pPr>
              <w:ind w:left="-18" w:right="95"/>
              <w:jc w:val="right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82E075A" w14:textId="77777777" w:rsidR="00A500BE" w:rsidRPr="005855F2" w:rsidRDefault="00A500BE" w:rsidP="00A500BE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8DD0CEC" w14:textId="501E0D13" w:rsidR="00A500BE" w:rsidRPr="005855F2" w:rsidRDefault="00A500BE" w:rsidP="00A500BE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80" w:type="dxa"/>
          </w:tcPr>
          <w:p w14:paraId="73456BB5" w14:textId="77777777" w:rsidR="00A500BE" w:rsidRPr="005855F2" w:rsidRDefault="00A500BE" w:rsidP="00A500BE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494204E0" w14:textId="31B3B42E" w:rsidR="00A500BE" w:rsidRPr="005855F2" w:rsidRDefault="00A500BE" w:rsidP="00A500BE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>1</w:t>
            </w:r>
          </w:p>
        </w:tc>
      </w:tr>
      <w:tr w:rsidR="00A500BE" w:rsidRPr="007B225A" w14:paraId="34995E27" w14:textId="77777777" w:rsidTr="006358BF">
        <w:tc>
          <w:tcPr>
            <w:tcW w:w="4140" w:type="dxa"/>
            <w:vAlign w:val="bottom"/>
          </w:tcPr>
          <w:p w14:paraId="0456F515" w14:textId="22E9A574" w:rsidR="00A500BE" w:rsidRPr="005855F2" w:rsidRDefault="00A500BE" w:rsidP="00A500BE">
            <w:pPr>
              <w:ind w:right="-3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21AFB6B" w14:textId="2643A757" w:rsidR="00A500BE" w:rsidRPr="005855F2" w:rsidRDefault="00A500BE" w:rsidP="00A500BE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2E471027" w14:textId="77777777" w:rsidR="00A500BE" w:rsidRPr="005855F2" w:rsidRDefault="00A500BE" w:rsidP="00A500BE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915588A" w14:textId="71C80EB8" w:rsidR="00A500BE" w:rsidRPr="005855F2" w:rsidRDefault="00A500BE" w:rsidP="00A500BE">
            <w:pPr>
              <w:ind w:left="-18" w:right="95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567625D5" w14:textId="77777777" w:rsidR="00A500BE" w:rsidRPr="005855F2" w:rsidRDefault="00A500BE" w:rsidP="00A500BE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E32D521" w14:textId="4673AA18" w:rsidR="00A500BE" w:rsidRPr="005855F2" w:rsidRDefault="00A500BE" w:rsidP="00A500BE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</w:tcPr>
          <w:p w14:paraId="22739900" w14:textId="77777777" w:rsidR="00A500BE" w:rsidRPr="005855F2" w:rsidRDefault="00A500BE" w:rsidP="00A500BE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541EC805" w14:textId="3F711F3C" w:rsidR="00A500BE" w:rsidRPr="005855F2" w:rsidRDefault="00A500BE" w:rsidP="00A500BE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A500BE" w:rsidRPr="007B225A" w14:paraId="64BAF311" w14:textId="77777777" w:rsidTr="006358BF">
        <w:tc>
          <w:tcPr>
            <w:tcW w:w="4140" w:type="dxa"/>
            <w:vAlign w:val="bottom"/>
          </w:tcPr>
          <w:p w14:paraId="6AA8367D" w14:textId="77777777" w:rsidR="00A500BE" w:rsidRPr="005855F2" w:rsidRDefault="00A500BE" w:rsidP="00A500BE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855F2">
              <w:rPr>
                <w:rFonts w:asciiTheme="majorBidi" w:hAnsiTheme="majorBidi" w:cstheme="majorBidi"/>
                <w:b/>
                <w:bCs/>
                <w:sz w:val="28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54BFDB0" w14:textId="77777777" w:rsidR="00A500BE" w:rsidRPr="005855F2" w:rsidRDefault="00A500BE" w:rsidP="00A500BE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3B2FA98D" w14:textId="77777777" w:rsidR="00A500BE" w:rsidRPr="005855F2" w:rsidRDefault="00A500BE" w:rsidP="00A500BE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D907026" w14:textId="77777777" w:rsidR="00A500BE" w:rsidRPr="005855F2" w:rsidRDefault="00A500BE" w:rsidP="00A500BE">
            <w:pPr>
              <w:ind w:left="-18" w:right="95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07610692" w14:textId="77777777" w:rsidR="00A500BE" w:rsidRPr="005855F2" w:rsidRDefault="00A500BE" w:rsidP="00A500BE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7773534" w14:textId="77777777" w:rsidR="00A500BE" w:rsidRPr="005855F2" w:rsidRDefault="00A500BE" w:rsidP="00A500BE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</w:tcPr>
          <w:p w14:paraId="5814E077" w14:textId="77777777" w:rsidR="00A500BE" w:rsidRPr="005855F2" w:rsidRDefault="00A500BE" w:rsidP="00A500BE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5F5FE86C" w14:textId="77777777" w:rsidR="00A500BE" w:rsidRPr="005855F2" w:rsidRDefault="00A500BE" w:rsidP="00A500BE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733A91" w:rsidRPr="007B225A" w14:paraId="0C036B64" w14:textId="77777777" w:rsidTr="006358BF">
        <w:trPr>
          <w:trHeight w:val="68"/>
        </w:trPr>
        <w:tc>
          <w:tcPr>
            <w:tcW w:w="4140" w:type="dxa"/>
            <w:vAlign w:val="bottom"/>
          </w:tcPr>
          <w:p w14:paraId="4499060D" w14:textId="795FAB45" w:rsidR="00733A91" w:rsidRPr="005855F2" w:rsidRDefault="00733A91" w:rsidP="00733A91">
            <w:pPr>
              <w:ind w:right="-3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ซื้อสินค้าและค่าใช้จ่ายในการผลิต</w:t>
            </w:r>
            <w:r w:rsidRPr="005855F2">
              <w:rPr>
                <w:rFonts w:asciiTheme="majorBidi" w:hAnsiTheme="majorBidi" w:cstheme="majorBidi"/>
                <w:sz w:val="28"/>
              </w:rPr>
              <w:t>/</w:t>
            </w:r>
            <w:r w:rsidRPr="005855F2">
              <w:rPr>
                <w:rFonts w:asciiTheme="majorBidi" w:hAnsiTheme="majorBidi" w:cstheme="majorBidi"/>
                <w:sz w:val="28"/>
                <w:cs/>
              </w:rPr>
              <w:t>บริการ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4F1DBAD" w14:textId="7D097133" w:rsidR="00733A91" w:rsidRPr="005855F2" w:rsidRDefault="009A202E" w:rsidP="00733A91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71B4DA0F" w14:textId="77777777" w:rsidR="00733A91" w:rsidRPr="005855F2" w:rsidRDefault="00733A91" w:rsidP="00733A91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B965A47" w14:textId="5C1F9CAC" w:rsidR="00733A91" w:rsidRPr="005855F2" w:rsidRDefault="00733A91" w:rsidP="00733A91">
            <w:pPr>
              <w:ind w:left="-18" w:right="95"/>
              <w:jc w:val="right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6B663432" w14:textId="77777777" w:rsidR="00733A91" w:rsidRPr="005855F2" w:rsidRDefault="00733A91" w:rsidP="00733A91">
            <w:pPr>
              <w:tabs>
                <w:tab w:val="decimal" w:pos="864"/>
              </w:tabs>
              <w:ind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096122A" w14:textId="6BA5F88B" w:rsidR="00733A91" w:rsidRPr="005855F2" w:rsidRDefault="00733A91" w:rsidP="00733A91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</w:tcPr>
          <w:p w14:paraId="08AAA810" w14:textId="77777777" w:rsidR="00733A91" w:rsidRPr="005855F2" w:rsidRDefault="00733A91" w:rsidP="00733A91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48F00459" w14:textId="4C91CBF3" w:rsidR="00733A91" w:rsidRPr="005855F2" w:rsidRDefault="00733A91" w:rsidP="00733A91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</w:tr>
    </w:tbl>
    <w:p w14:paraId="68560B4C" w14:textId="77777777" w:rsidR="001243C0" w:rsidRPr="007B225A" w:rsidRDefault="001243C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Cs w:val="24"/>
        </w:rPr>
      </w:pPr>
      <w:r w:rsidRPr="007B225A">
        <w:rPr>
          <w:rFonts w:asciiTheme="majorBidi" w:hAnsiTheme="majorBidi" w:cstheme="majorBidi"/>
          <w:szCs w:val="24"/>
        </w:rPr>
        <w:br w:type="page"/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40"/>
        <w:gridCol w:w="1080"/>
        <w:gridCol w:w="180"/>
        <w:gridCol w:w="1080"/>
        <w:gridCol w:w="180"/>
        <w:gridCol w:w="1080"/>
        <w:gridCol w:w="180"/>
        <w:gridCol w:w="1170"/>
      </w:tblGrid>
      <w:tr w:rsidR="00A80AED" w:rsidRPr="005855F2" w14:paraId="07153DB4" w14:textId="77777777" w:rsidTr="000A24D5">
        <w:trPr>
          <w:tblHeader/>
        </w:trPr>
        <w:tc>
          <w:tcPr>
            <w:tcW w:w="4140" w:type="dxa"/>
          </w:tcPr>
          <w:p w14:paraId="6CBD9FBA" w14:textId="53D240F6" w:rsidR="00A80AED" w:rsidRPr="005855F2" w:rsidRDefault="00A80AED" w:rsidP="00152868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950" w:type="dxa"/>
            <w:gridSpan w:val="7"/>
          </w:tcPr>
          <w:p w14:paraId="41A58CBE" w14:textId="77777777" w:rsidR="00A80AED" w:rsidRPr="005855F2" w:rsidRDefault="00A80AED" w:rsidP="000A24D5">
            <w:pPr>
              <w:tabs>
                <w:tab w:val="left" w:pos="720"/>
                <w:tab w:val="left" w:pos="1440"/>
                <w:tab w:val="left" w:pos="2160"/>
              </w:tabs>
              <w:ind w:left="1440" w:hanging="1440"/>
              <w:jc w:val="right"/>
              <w:rPr>
                <w:rFonts w:asciiTheme="majorBidi" w:hAnsiTheme="majorBidi" w:cstheme="majorBidi"/>
                <w:caps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caps/>
                <w:sz w:val="28"/>
              </w:rPr>
              <w:t>(</w:t>
            </w:r>
            <w:r w:rsidRPr="005855F2">
              <w:rPr>
                <w:rFonts w:asciiTheme="majorBidi" w:hAnsiTheme="majorBidi" w:cstheme="majorBidi"/>
                <w:caps/>
                <w:sz w:val="28"/>
                <w:cs/>
              </w:rPr>
              <w:t>หน่วย</w:t>
            </w:r>
            <w:r w:rsidRPr="005855F2">
              <w:rPr>
                <w:rFonts w:asciiTheme="majorBidi" w:hAnsiTheme="majorBidi" w:cstheme="majorBidi"/>
                <w:caps/>
                <w:sz w:val="28"/>
              </w:rPr>
              <w:t xml:space="preserve">: </w:t>
            </w:r>
            <w:r w:rsidRPr="005855F2">
              <w:rPr>
                <w:rFonts w:asciiTheme="majorBidi" w:hAnsiTheme="majorBidi" w:cstheme="majorBidi"/>
                <w:caps/>
                <w:sz w:val="28"/>
                <w:cs/>
              </w:rPr>
              <w:t>ล้านบาท</w:t>
            </w:r>
            <w:r w:rsidRPr="005855F2">
              <w:rPr>
                <w:rFonts w:asciiTheme="majorBidi" w:hAnsiTheme="majorBidi" w:cstheme="majorBidi"/>
                <w:caps/>
                <w:sz w:val="28"/>
              </w:rPr>
              <w:t>)</w:t>
            </w:r>
          </w:p>
        </w:tc>
      </w:tr>
      <w:tr w:rsidR="00A80AED" w:rsidRPr="005855F2" w14:paraId="0F60D611" w14:textId="77777777" w:rsidTr="000A24D5">
        <w:trPr>
          <w:tblHeader/>
        </w:trPr>
        <w:tc>
          <w:tcPr>
            <w:tcW w:w="4140" w:type="dxa"/>
          </w:tcPr>
          <w:p w14:paraId="54ECCC59" w14:textId="77777777" w:rsidR="00A80AED" w:rsidRPr="005855F2" w:rsidRDefault="00A80AED" w:rsidP="000A24D5">
            <w:pPr>
              <w:ind w:left="-1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950" w:type="dxa"/>
            <w:gridSpan w:val="7"/>
            <w:tcBorders>
              <w:bottom w:val="single" w:sz="4" w:space="0" w:color="auto"/>
            </w:tcBorders>
          </w:tcPr>
          <w:p w14:paraId="1B6867BF" w14:textId="6DFA1A71" w:rsidR="00A80AED" w:rsidRPr="005855F2" w:rsidRDefault="00A80AED" w:rsidP="000A24D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สำหรับงวดหกเดือนสิ้นสุดวันที่</w:t>
            </w:r>
            <w:r w:rsidRPr="005855F2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5855F2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30</w:t>
            </w:r>
            <w:r w:rsidRPr="005855F2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  <w:lang w:val="en-GB"/>
              </w:rPr>
              <w:t xml:space="preserve"> มิถุนายน</w:t>
            </w:r>
          </w:p>
        </w:tc>
      </w:tr>
      <w:tr w:rsidR="00A80AED" w:rsidRPr="005855F2" w14:paraId="27995141" w14:textId="77777777" w:rsidTr="000A24D5">
        <w:trPr>
          <w:tblHeader/>
        </w:trPr>
        <w:tc>
          <w:tcPr>
            <w:tcW w:w="4140" w:type="dxa"/>
          </w:tcPr>
          <w:p w14:paraId="11010F30" w14:textId="77777777" w:rsidR="00A80AED" w:rsidRPr="005855F2" w:rsidRDefault="00A80AED" w:rsidP="000A24D5">
            <w:pPr>
              <w:ind w:left="-1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</w:tcPr>
          <w:p w14:paraId="70B06313" w14:textId="77777777" w:rsidR="00A80AED" w:rsidRPr="005855F2" w:rsidRDefault="00A80AED" w:rsidP="000A24D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39D5CA69" w14:textId="77777777" w:rsidR="00A80AED" w:rsidRPr="005855F2" w:rsidRDefault="00A80AED" w:rsidP="000A24D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59C2F762" w14:textId="77777777" w:rsidR="00A80AED" w:rsidRPr="005855F2" w:rsidRDefault="00A80AED" w:rsidP="000A24D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A80AED" w:rsidRPr="005855F2" w14:paraId="59E6B36D" w14:textId="77777777" w:rsidTr="000A24D5">
        <w:trPr>
          <w:tblHeader/>
        </w:trPr>
        <w:tc>
          <w:tcPr>
            <w:tcW w:w="4140" w:type="dxa"/>
          </w:tcPr>
          <w:p w14:paraId="3FCEFE9C" w14:textId="77777777" w:rsidR="00A80AED" w:rsidRPr="005855F2" w:rsidRDefault="00A80AED" w:rsidP="000A24D5">
            <w:pPr>
              <w:ind w:left="-18"/>
              <w:jc w:val="thaiDistribute"/>
              <w:rPr>
                <w:rFonts w:asciiTheme="majorBidi" w:hAnsiTheme="majorBidi" w:cstheme="majorBidi"/>
                <w:i/>
                <w:iCs/>
                <w:sz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0A71E7" w14:textId="77777777" w:rsidR="00A80AED" w:rsidRPr="005855F2" w:rsidRDefault="00A80AED" w:rsidP="000A24D5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42C06C7B" w14:textId="77777777" w:rsidR="00A80AED" w:rsidRPr="005855F2" w:rsidRDefault="00A80AED" w:rsidP="000A24D5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B0E820D" w14:textId="77777777" w:rsidR="00A80AED" w:rsidRPr="005855F2" w:rsidRDefault="00A80AED" w:rsidP="000A24D5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26A015A0" w14:textId="77777777" w:rsidR="00A80AED" w:rsidRPr="005855F2" w:rsidRDefault="00A80AED" w:rsidP="000A24D5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66A59FD" w14:textId="77777777" w:rsidR="00A80AED" w:rsidRPr="005855F2" w:rsidRDefault="00A80AED" w:rsidP="000A24D5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190B27F6" w14:textId="77777777" w:rsidR="00A80AED" w:rsidRPr="005855F2" w:rsidRDefault="00A80AED" w:rsidP="000A24D5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C08D52B" w14:textId="77777777" w:rsidR="00A80AED" w:rsidRPr="005855F2" w:rsidRDefault="00A80AED" w:rsidP="000A24D5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>2563</w:t>
            </w:r>
          </w:p>
        </w:tc>
      </w:tr>
      <w:tr w:rsidR="00A80AED" w:rsidRPr="005855F2" w14:paraId="597D688B" w14:textId="77777777" w:rsidTr="000A24D5">
        <w:tc>
          <w:tcPr>
            <w:tcW w:w="4140" w:type="dxa"/>
          </w:tcPr>
          <w:p w14:paraId="027E5084" w14:textId="77777777" w:rsidR="00A80AED" w:rsidRPr="005855F2" w:rsidRDefault="00A80AED" w:rsidP="000A24D5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b/>
                <w:bCs/>
                <w:sz w:val="28"/>
                <w:cs/>
              </w:rPr>
              <w:t>รายการธุรกิจกับบริษัทย่อย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2E38B5B" w14:textId="77777777" w:rsidR="00A80AED" w:rsidRPr="005855F2" w:rsidRDefault="00A80AED" w:rsidP="000A24D5">
            <w:pPr>
              <w:tabs>
                <w:tab w:val="decimal" w:pos="864"/>
              </w:tabs>
              <w:ind w:left="-115" w:right="-108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0" w:type="dxa"/>
          </w:tcPr>
          <w:p w14:paraId="2E65ECC4" w14:textId="77777777" w:rsidR="00A80AED" w:rsidRPr="005855F2" w:rsidRDefault="00A80AED" w:rsidP="000A24D5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1738E95B" w14:textId="77777777" w:rsidR="00A80AED" w:rsidRPr="005855F2" w:rsidRDefault="00A80AED" w:rsidP="000A24D5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0" w:type="dxa"/>
          </w:tcPr>
          <w:p w14:paraId="7D5D0CD7" w14:textId="77777777" w:rsidR="00A80AED" w:rsidRPr="005855F2" w:rsidRDefault="00A80AED" w:rsidP="000A24D5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75C28A90" w14:textId="77777777" w:rsidR="00A80AED" w:rsidRPr="005855F2" w:rsidRDefault="00A80AED" w:rsidP="000A24D5">
            <w:pPr>
              <w:tabs>
                <w:tab w:val="decimal" w:pos="864"/>
              </w:tabs>
              <w:ind w:left="-108" w:right="91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</w:tcPr>
          <w:p w14:paraId="434ABD42" w14:textId="77777777" w:rsidR="00A80AED" w:rsidRPr="005855F2" w:rsidRDefault="00A80AED" w:rsidP="000A24D5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254B6C10" w14:textId="77777777" w:rsidR="00A80AED" w:rsidRPr="005855F2" w:rsidRDefault="00A80AED" w:rsidP="000A24D5">
            <w:pPr>
              <w:tabs>
                <w:tab w:val="decimal" w:pos="805"/>
              </w:tabs>
              <w:ind w:left="-108" w:right="93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733A91" w:rsidRPr="005855F2" w14:paraId="24BC2C6D" w14:textId="77777777" w:rsidTr="000A24D5">
        <w:tc>
          <w:tcPr>
            <w:tcW w:w="4140" w:type="dxa"/>
            <w:vAlign w:val="bottom"/>
          </w:tcPr>
          <w:p w14:paraId="3B208852" w14:textId="77777777" w:rsidR="00733A91" w:rsidRPr="005855F2" w:rsidRDefault="00733A91" w:rsidP="00733A91">
            <w:pPr>
              <w:ind w:right="-36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รายได้อื่น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A1A73E0" w14:textId="5308F5E4" w:rsidR="00733A91" w:rsidRPr="005855F2" w:rsidRDefault="00733A91" w:rsidP="00733A91">
            <w:pPr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3DC3A29" w14:textId="77777777" w:rsidR="00733A91" w:rsidRPr="005855F2" w:rsidRDefault="00733A91" w:rsidP="00733A91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2AFEBF3" w14:textId="77777777" w:rsidR="00733A91" w:rsidRPr="005855F2" w:rsidRDefault="00733A91" w:rsidP="00733A91">
            <w:pPr>
              <w:ind w:left="-18" w:right="95"/>
              <w:jc w:val="right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1FB6D78" w14:textId="77777777" w:rsidR="00733A91" w:rsidRPr="005855F2" w:rsidRDefault="00733A91" w:rsidP="00733A91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5A3642C" w14:textId="7AFD22E3" w:rsidR="00733A91" w:rsidRPr="005855F2" w:rsidRDefault="00733A91" w:rsidP="00733A91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180" w:type="dxa"/>
          </w:tcPr>
          <w:p w14:paraId="3846B2B8" w14:textId="77777777" w:rsidR="00733A91" w:rsidRPr="005855F2" w:rsidRDefault="00733A91" w:rsidP="00733A91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0B43024E" w14:textId="3EEB4EDB" w:rsidR="00733A91" w:rsidRPr="005855F2" w:rsidRDefault="00733A91" w:rsidP="00733A91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>8</w:t>
            </w:r>
          </w:p>
        </w:tc>
      </w:tr>
      <w:tr w:rsidR="00733A91" w:rsidRPr="005855F2" w14:paraId="17557426" w14:textId="77777777" w:rsidTr="000A24D5">
        <w:tc>
          <w:tcPr>
            <w:tcW w:w="4140" w:type="dxa"/>
          </w:tcPr>
          <w:p w14:paraId="62010D04" w14:textId="77777777" w:rsidR="00733A91" w:rsidRPr="005855F2" w:rsidRDefault="00733A91" w:rsidP="00733A91">
            <w:pPr>
              <w:ind w:right="-3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ดอกเบี้ยรับ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D5D2DDD" w14:textId="19CE11A9" w:rsidR="00733A91" w:rsidRPr="005855F2" w:rsidRDefault="00733A91" w:rsidP="00733A91">
            <w:pPr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AB56833" w14:textId="77777777" w:rsidR="00733A91" w:rsidRPr="005855F2" w:rsidRDefault="00733A91" w:rsidP="00733A91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C6B6276" w14:textId="77777777" w:rsidR="00733A91" w:rsidRPr="005855F2" w:rsidRDefault="00733A91" w:rsidP="00733A91">
            <w:pPr>
              <w:ind w:left="-18" w:right="95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EAD4553" w14:textId="77777777" w:rsidR="00733A91" w:rsidRPr="005855F2" w:rsidRDefault="00733A91" w:rsidP="00733A91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8494FC1" w14:textId="46731A74" w:rsidR="00733A91" w:rsidRPr="005855F2" w:rsidRDefault="00733A91" w:rsidP="00733A91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>25</w:t>
            </w:r>
          </w:p>
        </w:tc>
        <w:tc>
          <w:tcPr>
            <w:tcW w:w="180" w:type="dxa"/>
          </w:tcPr>
          <w:p w14:paraId="4F856758" w14:textId="77777777" w:rsidR="00733A91" w:rsidRPr="005855F2" w:rsidRDefault="00733A91" w:rsidP="00733A91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4BDA78B4" w14:textId="156E0095" w:rsidR="00733A91" w:rsidRPr="005855F2" w:rsidRDefault="00733A91" w:rsidP="00733A91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>25</w:t>
            </w:r>
          </w:p>
        </w:tc>
      </w:tr>
      <w:tr w:rsidR="00733A91" w:rsidRPr="005855F2" w14:paraId="2073C50F" w14:textId="77777777" w:rsidTr="000A24D5">
        <w:tc>
          <w:tcPr>
            <w:tcW w:w="4140" w:type="dxa"/>
          </w:tcPr>
          <w:p w14:paraId="445598B7" w14:textId="77777777" w:rsidR="00733A91" w:rsidRPr="005855F2" w:rsidRDefault="00733A91" w:rsidP="00733A91">
            <w:pPr>
              <w:ind w:right="-36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ดอกเบี้ยจ่าย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2D08630" w14:textId="11882E1B" w:rsidR="00733A91" w:rsidRPr="005855F2" w:rsidRDefault="00733A91" w:rsidP="00733A91">
            <w:pPr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4B8B3E2" w14:textId="77777777" w:rsidR="00733A91" w:rsidRPr="005855F2" w:rsidRDefault="00733A91" w:rsidP="00733A91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CD9B3C7" w14:textId="77777777" w:rsidR="00733A91" w:rsidRPr="005855F2" w:rsidRDefault="00733A91" w:rsidP="00733A91">
            <w:pPr>
              <w:ind w:left="-18" w:right="95"/>
              <w:jc w:val="right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6D2A87E" w14:textId="77777777" w:rsidR="00733A91" w:rsidRPr="005855F2" w:rsidRDefault="00733A91" w:rsidP="00733A91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A96C363" w14:textId="48CABA31" w:rsidR="00733A91" w:rsidRPr="005855F2" w:rsidRDefault="00733A91" w:rsidP="00733A91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80" w:type="dxa"/>
          </w:tcPr>
          <w:p w14:paraId="14D29019" w14:textId="77777777" w:rsidR="00733A91" w:rsidRPr="005855F2" w:rsidRDefault="00733A91" w:rsidP="00733A91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6CEECE78" w14:textId="31E406E4" w:rsidR="00733A91" w:rsidRPr="005855F2" w:rsidRDefault="00733A91" w:rsidP="00733A91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>3</w:t>
            </w:r>
          </w:p>
        </w:tc>
      </w:tr>
      <w:tr w:rsidR="00733A91" w:rsidRPr="005855F2" w14:paraId="5C680269" w14:textId="77777777" w:rsidTr="00372ADB">
        <w:trPr>
          <w:trHeight w:val="225"/>
        </w:trPr>
        <w:tc>
          <w:tcPr>
            <w:tcW w:w="4140" w:type="dxa"/>
            <w:vAlign w:val="bottom"/>
          </w:tcPr>
          <w:p w14:paraId="145BA6D8" w14:textId="77777777" w:rsidR="00733A91" w:rsidRPr="00372ADB" w:rsidRDefault="00733A91" w:rsidP="00733A91">
            <w:pPr>
              <w:ind w:right="-36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B1C7082" w14:textId="77777777" w:rsidR="00733A91" w:rsidRPr="005855F2" w:rsidRDefault="00733A91" w:rsidP="00733A91">
            <w:pPr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2D14DC02" w14:textId="77777777" w:rsidR="00733A91" w:rsidRPr="005855F2" w:rsidRDefault="00733A91" w:rsidP="00733A91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448F5B9" w14:textId="77777777" w:rsidR="00733A91" w:rsidRPr="005855F2" w:rsidRDefault="00733A91" w:rsidP="00733A91">
            <w:pPr>
              <w:ind w:left="-18" w:right="95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4E076823" w14:textId="77777777" w:rsidR="00733A91" w:rsidRPr="005855F2" w:rsidRDefault="00733A91" w:rsidP="00733A91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D32EDD2" w14:textId="77777777" w:rsidR="00733A91" w:rsidRPr="005855F2" w:rsidRDefault="00733A91" w:rsidP="00733A91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</w:tcPr>
          <w:p w14:paraId="75DA425D" w14:textId="77777777" w:rsidR="00733A91" w:rsidRPr="005855F2" w:rsidRDefault="00733A91" w:rsidP="00733A91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5130E903" w14:textId="77777777" w:rsidR="00733A91" w:rsidRPr="005855F2" w:rsidRDefault="00733A91" w:rsidP="00733A91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733A91" w:rsidRPr="005855F2" w14:paraId="2B227E7B" w14:textId="77777777" w:rsidTr="000A24D5">
        <w:tc>
          <w:tcPr>
            <w:tcW w:w="4140" w:type="dxa"/>
            <w:vAlign w:val="bottom"/>
          </w:tcPr>
          <w:p w14:paraId="1D316CAF" w14:textId="77777777" w:rsidR="00733A91" w:rsidRPr="005855F2" w:rsidRDefault="00733A91" w:rsidP="00733A91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b/>
                <w:bCs/>
                <w:sz w:val="28"/>
                <w:cs/>
              </w:rPr>
              <w:t>รายการธุรกิจกับบริษัทร่วม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C2336B1" w14:textId="77777777" w:rsidR="00733A91" w:rsidRPr="005855F2" w:rsidRDefault="00733A91" w:rsidP="00733A91">
            <w:pPr>
              <w:ind w:left="-18" w:right="-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3DF5D1DC" w14:textId="77777777" w:rsidR="00733A91" w:rsidRPr="005855F2" w:rsidRDefault="00733A91" w:rsidP="00733A91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A80A92F" w14:textId="77777777" w:rsidR="00733A91" w:rsidRPr="005855F2" w:rsidRDefault="00733A91" w:rsidP="00733A91">
            <w:pPr>
              <w:ind w:left="-18" w:right="95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54E735C2" w14:textId="77777777" w:rsidR="00733A91" w:rsidRPr="005855F2" w:rsidRDefault="00733A91" w:rsidP="00733A91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5062A78" w14:textId="77777777" w:rsidR="00733A91" w:rsidRPr="005855F2" w:rsidRDefault="00733A91" w:rsidP="00733A91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</w:tcPr>
          <w:p w14:paraId="18981304" w14:textId="77777777" w:rsidR="00733A91" w:rsidRPr="005855F2" w:rsidRDefault="00733A91" w:rsidP="00733A91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1D1E36A1" w14:textId="77777777" w:rsidR="00733A91" w:rsidRPr="005855F2" w:rsidRDefault="00733A91" w:rsidP="00733A91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733A91" w:rsidRPr="005855F2" w14:paraId="2A86B279" w14:textId="77777777" w:rsidTr="000A24D5">
        <w:tc>
          <w:tcPr>
            <w:tcW w:w="4140" w:type="dxa"/>
            <w:vAlign w:val="bottom"/>
          </w:tcPr>
          <w:p w14:paraId="655AECCE" w14:textId="77777777" w:rsidR="00733A91" w:rsidRPr="005855F2" w:rsidRDefault="00733A91" w:rsidP="00733A91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รายได้จากการขาย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C3B768C" w14:textId="305D6DA5" w:rsidR="00733A91" w:rsidRPr="005855F2" w:rsidRDefault="00733A91" w:rsidP="00733A91">
            <w:pPr>
              <w:ind w:left="-18" w:right="95"/>
              <w:jc w:val="right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403FBF49" w14:textId="77777777" w:rsidR="00733A91" w:rsidRPr="005855F2" w:rsidRDefault="00733A91" w:rsidP="00733A91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89A390C" w14:textId="10D97C9D" w:rsidR="00733A91" w:rsidRPr="005855F2" w:rsidRDefault="00733A91" w:rsidP="00733A91">
            <w:pPr>
              <w:ind w:left="-18" w:right="95"/>
              <w:jc w:val="right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180" w:type="dxa"/>
            <w:shd w:val="clear" w:color="auto" w:fill="auto"/>
          </w:tcPr>
          <w:p w14:paraId="7F8B5FEA" w14:textId="77777777" w:rsidR="00733A91" w:rsidRPr="005855F2" w:rsidRDefault="00733A91" w:rsidP="00733A91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0EB9D0E" w14:textId="0B441063" w:rsidR="00733A91" w:rsidRPr="005855F2" w:rsidRDefault="00733A91" w:rsidP="00733A91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</w:tcPr>
          <w:p w14:paraId="09F4DE1B" w14:textId="77777777" w:rsidR="00733A91" w:rsidRPr="005855F2" w:rsidRDefault="00733A91" w:rsidP="00733A91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11F9783F" w14:textId="77777777" w:rsidR="00733A91" w:rsidRPr="005855F2" w:rsidRDefault="00733A91" w:rsidP="00733A91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733A91" w:rsidRPr="005855F2" w14:paraId="756F8138" w14:textId="77777777" w:rsidTr="000A24D5">
        <w:tc>
          <w:tcPr>
            <w:tcW w:w="4140" w:type="dxa"/>
            <w:vAlign w:val="bottom"/>
          </w:tcPr>
          <w:p w14:paraId="0C799E88" w14:textId="77777777" w:rsidR="00733A91" w:rsidRPr="005855F2" w:rsidRDefault="00733A91" w:rsidP="00733A91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รายได้อื่น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0C38154" w14:textId="1C248FF5" w:rsidR="00733A91" w:rsidRPr="005855F2" w:rsidRDefault="00E6160D" w:rsidP="00733A91">
            <w:pPr>
              <w:ind w:left="-18" w:right="95"/>
              <w:jc w:val="right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574536A6" w14:textId="77777777" w:rsidR="00733A91" w:rsidRPr="005855F2" w:rsidRDefault="00733A91" w:rsidP="00733A91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54E74EB" w14:textId="3D4E8CBB" w:rsidR="00733A91" w:rsidRPr="005855F2" w:rsidRDefault="00733A91" w:rsidP="00733A91">
            <w:pPr>
              <w:ind w:left="-18" w:right="95"/>
              <w:jc w:val="right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7DE82373" w14:textId="77777777" w:rsidR="00733A91" w:rsidRPr="005855F2" w:rsidRDefault="00733A91" w:rsidP="00733A91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DA4E8F0" w14:textId="41B378D4" w:rsidR="00733A91" w:rsidRPr="005855F2" w:rsidRDefault="00E6160D" w:rsidP="00733A91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80" w:type="dxa"/>
          </w:tcPr>
          <w:p w14:paraId="4A892A42" w14:textId="77777777" w:rsidR="00733A91" w:rsidRPr="005855F2" w:rsidRDefault="00733A91" w:rsidP="00733A91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0B271579" w14:textId="6FB1F0AF" w:rsidR="00733A91" w:rsidRPr="005855F2" w:rsidRDefault="00733A91" w:rsidP="00733A91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>2</w:t>
            </w:r>
          </w:p>
        </w:tc>
      </w:tr>
      <w:tr w:rsidR="00733A91" w:rsidRPr="005855F2" w14:paraId="16AA2EED" w14:textId="77777777" w:rsidTr="000A24D5">
        <w:tc>
          <w:tcPr>
            <w:tcW w:w="4140" w:type="dxa"/>
            <w:vAlign w:val="bottom"/>
          </w:tcPr>
          <w:p w14:paraId="51BD3F5F" w14:textId="77777777" w:rsidR="00733A91" w:rsidRPr="005855F2" w:rsidRDefault="00733A91" w:rsidP="00733A91">
            <w:pPr>
              <w:ind w:right="-36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ดอกเบี้ยรับ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4350D6E" w14:textId="43E58103" w:rsidR="00733A91" w:rsidRPr="005855F2" w:rsidRDefault="00E6160D" w:rsidP="00733A91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25120B5" w14:textId="77777777" w:rsidR="00733A91" w:rsidRPr="005855F2" w:rsidRDefault="00733A91" w:rsidP="00733A91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D60A13C" w14:textId="1BB5A8AB" w:rsidR="00733A91" w:rsidRPr="005855F2" w:rsidRDefault="00733A91" w:rsidP="00733A91">
            <w:pPr>
              <w:ind w:left="-18" w:right="95"/>
              <w:jc w:val="right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5F1660B3" w14:textId="77777777" w:rsidR="00733A91" w:rsidRPr="005855F2" w:rsidRDefault="00733A91" w:rsidP="00733A91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8888E10" w14:textId="56932ECC" w:rsidR="00733A91" w:rsidRPr="005855F2" w:rsidRDefault="00E6160D" w:rsidP="00733A91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</w:tcPr>
          <w:p w14:paraId="29BEF041" w14:textId="77777777" w:rsidR="00733A91" w:rsidRPr="005855F2" w:rsidRDefault="00733A91" w:rsidP="00733A91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1D13AB95" w14:textId="6B55AE02" w:rsidR="00733A91" w:rsidRPr="005855F2" w:rsidRDefault="00733A91" w:rsidP="00733A91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>2</w:t>
            </w:r>
          </w:p>
        </w:tc>
      </w:tr>
      <w:tr w:rsidR="00733A91" w:rsidRPr="005855F2" w14:paraId="7255DF21" w14:textId="77777777" w:rsidTr="000A24D5">
        <w:tc>
          <w:tcPr>
            <w:tcW w:w="4140" w:type="dxa"/>
            <w:vAlign w:val="bottom"/>
          </w:tcPr>
          <w:p w14:paraId="19D6EBA1" w14:textId="77777777" w:rsidR="00733A91" w:rsidRPr="005855F2" w:rsidRDefault="00733A91" w:rsidP="00733A91">
            <w:pPr>
              <w:ind w:right="-3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ดอกเบี้ยจ่าย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51A356F" w14:textId="63C811A2" w:rsidR="00733A91" w:rsidRPr="005855F2" w:rsidRDefault="00E6160D" w:rsidP="00733A91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3980DB23" w14:textId="77777777" w:rsidR="00733A91" w:rsidRPr="005855F2" w:rsidRDefault="00733A91" w:rsidP="00733A91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F639234" w14:textId="60C29A77" w:rsidR="00733A91" w:rsidRPr="005855F2" w:rsidRDefault="00733A91" w:rsidP="00733A91">
            <w:pPr>
              <w:ind w:left="-18" w:right="95"/>
              <w:jc w:val="right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49EC891E" w14:textId="77777777" w:rsidR="00733A91" w:rsidRPr="005855F2" w:rsidRDefault="00733A91" w:rsidP="00733A91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2550E88" w14:textId="677738B9" w:rsidR="00733A91" w:rsidRPr="005855F2" w:rsidRDefault="00E6160D" w:rsidP="00733A91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80" w:type="dxa"/>
          </w:tcPr>
          <w:p w14:paraId="641B2795" w14:textId="77777777" w:rsidR="00733A91" w:rsidRPr="005855F2" w:rsidRDefault="00733A91" w:rsidP="00733A91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00CA7778" w14:textId="77777777" w:rsidR="00733A91" w:rsidRPr="005855F2" w:rsidRDefault="00733A91" w:rsidP="00733A91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>1</w:t>
            </w:r>
          </w:p>
        </w:tc>
      </w:tr>
      <w:tr w:rsidR="00733A91" w:rsidRPr="005855F2" w14:paraId="5765B836" w14:textId="77777777" w:rsidTr="00372ADB">
        <w:trPr>
          <w:trHeight w:val="207"/>
        </w:trPr>
        <w:tc>
          <w:tcPr>
            <w:tcW w:w="4140" w:type="dxa"/>
            <w:vAlign w:val="bottom"/>
          </w:tcPr>
          <w:p w14:paraId="635DD918" w14:textId="77777777" w:rsidR="00733A91" w:rsidRPr="005855F2" w:rsidRDefault="00733A91" w:rsidP="00733A91">
            <w:pPr>
              <w:ind w:right="-3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25E4683" w14:textId="77777777" w:rsidR="00733A91" w:rsidRPr="005855F2" w:rsidRDefault="00733A91" w:rsidP="00733A91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15C3CC6F" w14:textId="77777777" w:rsidR="00733A91" w:rsidRPr="005855F2" w:rsidRDefault="00733A91" w:rsidP="00733A91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38684AF" w14:textId="77777777" w:rsidR="00733A91" w:rsidRPr="005855F2" w:rsidRDefault="00733A91" w:rsidP="00733A91">
            <w:pPr>
              <w:ind w:left="-18" w:right="95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2A9CF68E" w14:textId="77777777" w:rsidR="00733A91" w:rsidRPr="005855F2" w:rsidRDefault="00733A91" w:rsidP="00733A91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2AB7C47" w14:textId="77777777" w:rsidR="00733A91" w:rsidRPr="005855F2" w:rsidRDefault="00733A91" w:rsidP="00733A91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</w:tcPr>
          <w:p w14:paraId="67CB8FB3" w14:textId="77777777" w:rsidR="00733A91" w:rsidRPr="005855F2" w:rsidRDefault="00733A91" w:rsidP="00733A91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0754B30D" w14:textId="77777777" w:rsidR="00733A91" w:rsidRPr="005855F2" w:rsidRDefault="00733A91" w:rsidP="00733A91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733A91" w:rsidRPr="005855F2" w14:paraId="03419878" w14:textId="77777777" w:rsidTr="000A24D5">
        <w:tc>
          <w:tcPr>
            <w:tcW w:w="4140" w:type="dxa"/>
            <w:vAlign w:val="bottom"/>
          </w:tcPr>
          <w:p w14:paraId="7458DC2F" w14:textId="77777777" w:rsidR="00733A91" w:rsidRPr="005855F2" w:rsidRDefault="00733A91" w:rsidP="00733A91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855F2">
              <w:rPr>
                <w:rFonts w:asciiTheme="majorBidi" w:hAnsiTheme="majorBidi" w:cstheme="majorBidi"/>
                <w:b/>
                <w:bCs/>
                <w:sz w:val="28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003FED9" w14:textId="77777777" w:rsidR="00733A91" w:rsidRPr="005855F2" w:rsidRDefault="00733A91" w:rsidP="00733A91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04548368" w14:textId="77777777" w:rsidR="00733A91" w:rsidRPr="005855F2" w:rsidRDefault="00733A91" w:rsidP="00733A91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941E594" w14:textId="77777777" w:rsidR="00733A91" w:rsidRPr="005855F2" w:rsidRDefault="00733A91" w:rsidP="00733A91">
            <w:pPr>
              <w:ind w:left="-18" w:right="95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30112C78" w14:textId="77777777" w:rsidR="00733A91" w:rsidRPr="005855F2" w:rsidRDefault="00733A91" w:rsidP="00733A91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DE3B8EF" w14:textId="77777777" w:rsidR="00733A91" w:rsidRPr="005855F2" w:rsidRDefault="00733A91" w:rsidP="00733A91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</w:tcPr>
          <w:p w14:paraId="443A6B49" w14:textId="77777777" w:rsidR="00733A91" w:rsidRPr="005855F2" w:rsidRDefault="00733A91" w:rsidP="00733A91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1032ADC8" w14:textId="77777777" w:rsidR="00733A91" w:rsidRPr="005855F2" w:rsidRDefault="00733A91" w:rsidP="00733A91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733A91" w:rsidRPr="005855F2" w14:paraId="42FC2E3F" w14:textId="77777777" w:rsidTr="000A24D5">
        <w:trPr>
          <w:trHeight w:val="68"/>
        </w:trPr>
        <w:tc>
          <w:tcPr>
            <w:tcW w:w="4140" w:type="dxa"/>
            <w:vAlign w:val="bottom"/>
          </w:tcPr>
          <w:p w14:paraId="0682D9A9" w14:textId="77777777" w:rsidR="00733A91" w:rsidRPr="005855F2" w:rsidRDefault="00733A91" w:rsidP="00733A91">
            <w:pPr>
              <w:ind w:right="-3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ซื้อสินค้าและค่าใช้จ่ายในการผลิต</w:t>
            </w:r>
            <w:r w:rsidRPr="005855F2">
              <w:rPr>
                <w:rFonts w:asciiTheme="majorBidi" w:hAnsiTheme="majorBidi" w:cstheme="majorBidi"/>
                <w:sz w:val="28"/>
              </w:rPr>
              <w:t>/</w:t>
            </w:r>
            <w:r w:rsidRPr="005855F2">
              <w:rPr>
                <w:rFonts w:asciiTheme="majorBidi" w:hAnsiTheme="majorBidi" w:cstheme="majorBidi"/>
                <w:sz w:val="28"/>
                <w:cs/>
              </w:rPr>
              <w:t>บริการ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4E4E65C" w14:textId="0D595A6F" w:rsidR="00733A91" w:rsidRPr="005855F2" w:rsidRDefault="00E6160D" w:rsidP="00733A91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3C665092" w14:textId="77777777" w:rsidR="00733A91" w:rsidRPr="005855F2" w:rsidRDefault="00733A91" w:rsidP="00733A91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C2DD6F1" w14:textId="2A951A56" w:rsidR="00733A91" w:rsidRPr="005855F2" w:rsidRDefault="00733A91" w:rsidP="00733A91">
            <w:pPr>
              <w:ind w:left="-18" w:right="95"/>
              <w:jc w:val="right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459BB697" w14:textId="77777777" w:rsidR="00733A91" w:rsidRPr="005855F2" w:rsidRDefault="00733A91" w:rsidP="00733A91">
            <w:pPr>
              <w:tabs>
                <w:tab w:val="decimal" w:pos="864"/>
              </w:tabs>
              <w:ind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1B88CEF" w14:textId="37EEFAFD" w:rsidR="00733A91" w:rsidRPr="005855F2" w:rsidRDefault="00E6160D" w:rsidP="00733A91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</w:tcPr>
          <w:p w14:paraId="20036AA4" w14:textId="77777777" w:rsidR="00733A91" w:rsidRPr="005855F2" w:rsidRDefault="00733A91" w:rsidP="00733A91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3E1EE9CD" w14:textId="77777777" w:rsidR="00733A91" w:rsidRPr="005855F2" w:rsidRDefault="00733A91" w:rsidP="00733A91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</w:tr>
    </w:tbl>
    <w:p w14:paraId="025A076C" w14:textId="1D4A4704" w:rsidR="00F53166" w:rsidRPr="005855F2" w:rsidRDefault="009E4C64" w:rsidP="00151AA2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5855F2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ยอดคงค้างระหว่างบริษัทและกิจการที่เกี่ยวข้องกัน ณ วันที่ </w:t>
      </w:r>
      <w:r w:rsidR="00A80AED" w:rsidRPr="005855F2">
        <w:rPr>
          <w:rFonts w:asciiTheme="majorBidi" w:hAnsiTheme="majorBidi" w:cstheme="majorBidi"/>
          <w:color w:val="000000"/>
          <w:spacing w:val="-2"/>
          <w:sz w:val="28"/>
        </w:rPr>
        <w:t>30</w:t>
      </w:r>
      <w:r w:rsidR="00A80AED" w:rsidRPr="005855F2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มิถุนายน</w:t>
      </w:r>
      <w:r w:rsidR="00A80AED" w:rsidRPr="005855F2">
        <w:rPr>
          <w:rFonts w:asciiTheme="majorBidi" w:hAnsiTheme="majorBidi" w:cstheme="majorBidi"/>
          <w:color w:val="000000"/>
          <w:spacing w:val="-2"/>
          <w:sz w:val="28"/>
          <w:lang w:val="en-GB"/>
        </w:rPr>
        <w:t xml:space="preserve"> </w:t>
      </w:r>
      <w:r w:rsidRPr="005855F2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545948" w:rsidRPr="005855F2">
        <w:rPr>
          <w:rFonts w:asciiTheme="majorBidi" w:hAnsiTheme="majorBidi" w:cstheme="majorBidi"/>
          <w:color w:val="000000"/>
          <w:spacing w:val="-2"/>
          <w:sz w:val="28"/>
        </w:rPr>
        <w:t>4</w:t>
      </w:r>
      <w:r w:rsidRPr="005855F2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และวันที่ </w:t>
      </w:r>
      <w:r w:rsidRPr="005855F2">
        <w:rPr>
          <w:rFonts w:asciiTheme="majorBidi" w:hAnsiTheme="majorBidi" w:cstheme="majorBidi"/>
          <w:color w:val="000000"/>
          <w:spacing w:val="-2"/>
          <w:sz w:val="28"/>
        </w:rPr>
        <w:t>31</w:t>
      </w:r>
      <w:r w:rsidRPr="005855F2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ธันวาคม </w:t>
      </w:r>
      <w:r w:rsidRPr="005855F2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545948" w:rsidRPr="005855F2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Pr="005855F2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มีรายละเอียดดังนี้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26"/>
        <w:gridCol w:w="1080"/>
        <w:gridCol w:w="184"/>
        <w:gridCol w:w="1080"/>
        <w:gridCol w:w="180"/>
        <w:gridCol w:w="1080"/>
        <w:gridCol w:w="180"/>
        <w:gridCol w:w="1080"/>
      </w:tblGrid>
      <w:tr w:rsidR="00F53166" w:rsidRPr="005855F2" w14:paraId="5D3D05D3" w14:textId="77777777" w:rsidTr="007A1D4A">
        <w:trPr>
          <w:tblHeader/>
        </w:trPr>
        <w:tc>
          <w:tcPr>
            <w:tcW w:w="4226" w:type="dxa"/>
            <w:shd w:val="clear" w:color="auto" w:fill="auto"/>
          </w:tcPr>
          <w:p w14:paraId="39BF548E" w14:textId="77777777" w:rsidR="00F53166" w:rsidRPr="005855F2" w:rsidRDefault="00F53166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44" w:type="dxa"/>
            <w:gridSpan w:val="3"/>
            <w:shd w:val="clear" w:color="auto" w:fill="auto"/>
          </w:tcPr>
          <w:p w14:paraId="6F7F107B" w14:textId="77777777" w:rsidR="00F53166" w:rsidRPr="005855F2" w:rsidRDefault="00F53166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4224ED7C" w14:textId="77777777" w:rsidR="00F53166" w:rsidRPr="005855F2" w:rsidRDefault="00F53166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40" w:type="dxa"/>
            <w:gridSpan w:val="3"/>
            <w:shd w:val="clear" w:color="auto" w:fill="auto"/>
          </w:tcPr>
          <w:p w14:paraId="3E810C8C" w14:textId="77777777" w:rsidR="00F53166" w:rsidRPr="005855F2" w:rsidRDefault="009E4C64" w:rsidP="00B93F91">
            <w:pPr>
              <w:ind w:left="-108" w:right="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>(</w:t>
            </w:r>
            <w:r w:rsidRPr="005855F2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5855F2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5855F2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  <w:r w:rsidRPr="005855F2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F53166" w:rsidRPr="005855F2" w14:paraId="55ED69B6" w14:textId="77777777" w:rsidTr="007A1D4A">
        <w:trPr>
          <w:tblHeader/>
        </w:trPr>
        <w:tc>
          <w:tcPr>
            <w:tcW w:w="4226" w:type="dxa"/>
            <w:shd w:val="clear" w:color="auto" w:fill="auto"/>
          </w:tcPr>
          <w:p w14:paraId="330838BD" w14:textId="77777777" w:rsidR="00F53166" w:rsidRPr="005855F2" w:rsidRDefault="00F53166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4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925F1C9" w14:textId="77777777" w:rsidR="00F53166" w:rsidRPr="005855F2" w:rsidRDefault="009E4C64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180" w:type="dxa"/>
            <w:shd w:val="clear" w:color="auto" w:fill="auto"/>
          </w:tcPr>
          <w:p w14:paraId="3941A625" w14:textId="77777777" w:rsidR="00F53166" w:rsidRPr="005855F2" w:rsidRDefault="00F53166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8A83284" w14:textId="77777777" w:rsidR="00F53166" w:rsidRPr="005855F2" w:rsidRDefault="009E4C64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F53166" w:rsidRPr="005855F2" w14:paraId="336EF36A" w14:textId="77777777" w:rsidTr="007A1D4A">
        <w:trPr>
          <w:tblHeader/>
        </w:trPr>
        <w:tc>
          <w:tcPr>
            <w:tcW w:w="4226" w:type="dxa"/>
            <w:shd w:val="clear" w:color="auto" w:fill="auto"/>
          </w:tcPr>
          <w:p w14:paraId="1BF5E8EE" w14:textId="77777777" w:rsidR="00F53166" w:rsidRPr="005855F2" w:rsidRDefault="00F53166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4D7B1AD" w14:textId="13E095F6" w:rsidR="00F53166" w:rsidRPr="005855F2" w:rsidRDefault="00A80AED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5855F2">
              <w:rPr>
                <w:rFonts w:asciiTheme="majorBidi" w:hAnsiTheme="majorBidi" w:cstheme="majorBidi"/>
                <w:sz w:val="28"/>
                <w:cs/>
                <w:lang w:val="en-GB"/>
              </w:rPr>
              <w:t>มิถุนายน</w:t>
            </w:r>
          </w:p>
        </w:tc>
        <w:tc>
          <w:tcPr>
            <w:tcW w:w="184" w:type="dxa"/>
            <w:tcBorders>
              <w:top w:val="single" w:sz="4" w:space="0" w:color="auto"/>
            </w:tcBorders>
            <w:shd w:val="clear" w:color="auto" w:fill="auto"/>
          </w:tcPr>
          <w:p w14:paraId="7B3403DF" w14:textId="77777777" w:rsidR="00F53166" w:rsidRPr="005855F2" w:rsidRDefault="00F5316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22544AB" w14:textId="77777777" w:rsidR="00F53166" w:rsidRPr="005855F2" w:rsidRDefault="009E4C64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5855F2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  <w:tc>
          <w:tcPr>
            <w:tcW w:w="180" w:type="dxa"/>
            <w:shd w:val="clear" w:color="auto" w:fill="auto"/>
          </w:tcPr>
          <w:p w14:paraId="2DB483DF" w14:textId="77777777" w:rsidR="00F53166" w:rsidRPr="005855F2" w:rsidRDefault="00F53166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1DBA81F" w14:textId="4ED7043F" w:rsidR="00F53166" w:rsidRPr="005855F2" w:rsidRDefault="00A80AED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5855F2">
              <w:rPr>
                <w:rFonts w:asciiTheme="majorBidi" w:hAnsiTheme="majorBidi" w:cstheme="majorBidi"/>
                <w:sz w:val="28"/>
                <w:cs/>
                <w:lang w:val="en-GB"/>
              </w:rPr>
              <w:t>มิถุนายน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0994303C" w14:textId="77777777" w:rsidR="00F53166" w:rsidRPr="005855F2" w:rsidRDefault="00F53166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B46AA2D" w14:textId="77777777" w:rsidR="00F53166" w:rsidRPr="005855F2" w:rsidRDefault="009E4C64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5855F2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</w:tr>
      <w:tr w:rsidR="00F53166" w:rsidRPr="005855F2" w14:paraId="293FE705" w14:textId="77777777" w:rsidTr="007A1D4A">
        <w:trPr>
          <w:tblHeader/>
        </w:trPr>
        <w:tc>
          <w:tcPr>
            <w:tcW w:w="4226" w:type="dxa"/>
            <w:shd w:val="clear" w:color="auto" w:fill="auto"/>
          </w:tcPr>
          <w:p w14:paraId="0613CC25" w14:textId="77777777" w:rsidR="00F53166" w:rsidRPr="005855F2" w:rsidRDefault="00F53166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110D286" w14:textId="3F214773" w:rsidR="00F53166" w:rsidRPr="005855F2" w:rsidRDefault="009E4C64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>256</w:t>
            </w:r>
            <w:r w:rsidR="00545948" w:rsidRPr="005855F2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184" w:type="dxa"/>
            <w:shd w:val="clear" w:color="auto" w:fill="auto"/>
          </w:tcPr>
          <w:p w14:paraId="7836CA9C" w14:textId="77777777" w:rsidR="00F53166" w:rsidRPr="005855F2" w:rsidRDefault="00F5316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59F3ECE" w14:textId="066E6E13" w:rsidR="00F53166" w:rsidRPr="005855F2" w:rsidRDefault="009E4C64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>256</w:t>
            </w:r>
            <w:r w:rsidR="00545948" w:rsidRPr="005855F2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140836A0" w14:textId="77777777" w:rsidR="00F53166" w:rsidRPr="005855F2" w:rsidRDefault="00F53166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2052C47" w14:textId="670E76E8" w:rsidR="00F53166" w:rsidRPr="005855F2" w:rsidRDefault="009E4C64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>256</w:t>
            </w:r>
            <w:r w:rsidR="00545948" w:rsidRPr="005855F2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180" w:type="dxa"/>
            <w:shd w:val="clear" w:color="auto" w:fill="auto"/>
          </w:tcPr>
          <w:p w14:paraId="14A57484" w14:textId="77777777" w:rsidR="00F53166" w:rsidRPr="005855F2" w:rsidRDefault="00F53166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CAFA242" w14:textId="2EAC3E8A" w:rsidR="00F53166" w:rsidRPr="005855F2" w:rsidRDefault="009E4C64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>256</w:t>
            </w:r>
            <w:r w:rsidR="00545948" w:rsidRPr="005855F2">
              <w:rPr>
                <w:rFonts w:asciiTheme="majorBidi" w:hAnsiTheme="majorBidi" w:cstheme="majorBidi"/>
                <w:sz w:val="28"/>
              </w:rPr>
              <w:t>3</w:t>
            </w:r>
          </w:p>
        </w:tc>
      </w:tr>
      <w:tr w:rsidR="00F53166" w:rsidRPr="005855F2" w14:paraId="48B06BBA" w14:textId="77777777" w:rsidTr="007A1D4A">
        <w:tc>
          <w:tcPr>
            <w:tcW w:w="4226" w:type="dxa"/>
            <w:shd w:val="clear" w:color="auto" w:fill="auto"/>
            <w:vAlign w:val="bottom"/>
          </w:tcPr>
          <w:p w14:paraId="665E98A7" w14:textId="0CAA7A12" w:rsidR="00F53166" w:rsidRPr="005855F2" w:rsidRDefault="009E4C64" w:rsidP="00860E1A">
            <w:pPr>
              <w:jc w:val="thaiDistribute"/>
              <w:rPr>
                <w:rFonts w:asciiTheme="majorBidi" w:hAnsiTheme="majorBidi" w:cstheme="majorBidi"/>
                <w:b/>
                <w:bCs/>
                <w:spacing w:val="-4"/>
                <w:sz w:val="28"/>
              </w:rPr>
            </w:pPr>
            <w:r w:rsidRPr="005855F2">
              <w:rPr>
                <w:rFonts w:asciiTheme="majorBidi" w:hAnsiTheme="majorBidi" w:cstheme="majorBidi"/>
                <w:b/>
                <w:bCs/>
                <w:spacing w:val="-4"/>
                <w:sz w:val="28"/>
                <w:cs/>
              </w:rPr>
              <w:t>ลูกหนี้การค้า</w:t>
            </w:r>
            <w:r w:rsidRPr="005855F2">
              <w:rPr>
                <w:rFonts w:asciiTheme="majorBidi" w:hAnsiTheme="majorBidi" w:cstheme="majorBidi"/>
                <w:b/>
                <w:bCs/>
                <w:spacing w:val="-4"/>
                <w:sz w:val="28"/>
              </w:rPr>
              <w:t xml:space="preserve"> - </w:t>
            </w:r>
            <w:r w:rsidRPr="005855F2">
              <w:rPr>
                <w:rFonts w:asciiTheme="majorBidi" w:hAnsiTheme="majorBidi" w:cstheme="majorBidi"/>
                <w:b/>
                <w:bCs/>
                <w:spacing w:val="-4"/>
                <w:sz w:val="28"/>
                <w:cs/>
              </w:rPr>
              <w:t>กิจการที่เกี่ยวข้องกัน</w:t>
            </w:r>
            <w:r w:rsidR="003C1C7F" w:rsidRPr="005855F2">
              <w:rPr>
                <w:rFonts w:asciiTheme="majorBidi" w:hAnsiTheme="majorBidi" w:cstheme="majorBidi"/>
                <w:b/>
                <w:bCs/>
                <w:spacing w:val="-4"/>
                <w:sz w:val="28"/>
                <w:cs/>
              </w:rPr>
              <w:t xml:space="preserve"> </w:t>
            </w:r>
            <w:r w:rsidR="003C1C7F" w:rsidRPr="005855F2">
              <w:rPr>
                <w:rFonts w:asciiTheme="majorBidi" w:hAnsiTheme="majorBidi" w:cstheme="majorBidi"/>
                <w:b/>
                <w:bCs/>
                <w:spacing w:val="-4"/>
                <w:sz w:val="28"/>
              </w:rPr>
              <w:t>(</w:t>
            </w:r>
            <w:r w:rsidR="003C1C7F" w:rsidRPr="005855F2">
              <w:rPr>
                <w:rFonts w:asciiTheme="majorBidi" w:hAnsiTheme="majorBidi" w:cstheme="majorBidi"/>
                <w:b/>
                <w:bCs/>
                <w:spacing w:val="-4"/>
                <w:sz w:val="28"/>
                <w:cs/>
              </w:rPr>
              <w:t xml:space="preserve">ดูหมายเหตุข้อ </w:t>
            </w:r>
            <w:r w:rsidR="0009523E" w:rsidRPr="005855F2">
              <w:rPr>
                <w:rFonts w:asciiTheme="majorBidi" w:hAnsiTheme="majorBidi" w:cstheme="majorBidi"/>
                <w:b/>
                <w:bCs/>
                <w:spacing w:val="-4"/>
                <w:sz w:val="28"/>
              </w:rPr>
              <w:t>6</w:t>
            </w:r>
            <w:r w:rsidR="003C1C7F" w:rsidRPr="005855F2">
              <w:rPr>
                <w:rFonts w:asciiTheme="majorBidi" w:hAnsiTheme="majorBidi" w:cstheme="majorBidi"/>
                <w:b/>
                <w:bCs/>
                <w:spacing w:val="-4"/>
                <w:sz w:val="28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2E3FBC2" w14:textId="77777777" w:rsidR="00F53166" w:rsidRPr="005855F2" w:rsidRDefault="00F53166" w:rsidP="00BA59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4" w:type="dxa"/>
            <w:tcBorders>
              <w:left w:val="nil"/>
            </w:tcBorders>
            <w:shd w:val="clear" w:color="auto" w:fill="auto"/>
            <w:vAlign w:val="bottom"/>
          </w:tcPr>
          <w:p w14:paraId="18113A09" w14:textId="77777777" w:rsidR="00F53166" w:rsidRPr="005855F2" w:rsidRDefault="00F53166" w:rsidP="00BA59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AF15B3" w14:textId="77777777" w:rsidR="00F53166" w:rsidRPr="005855F2" w:rsidRDefault="00F53166" w:rsidP="00BA59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44EC7652" w14:textId="77777777" w:rsidR="00F53166" w:rsidRPr="005855F2" w:rsidRDefault="00F53166" w:rsidP="00BA59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ADFD508" w14:textId="77777777" w:rsidR="00F53166" w:rsidRPr="005855F2" w:rsidRDefault="00F53166" w:rsidP="003A49F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89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1935F1DB" w14:textId="77777777" w:rsidR="00F53166" w:rsidRPr="005855F2" w:rsidRDefault="00F53166" w:rsidP="00BA59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F7BA64" w14:textId="77777777" w:rsidR="00F53166" w:rsidRPr="005855F2" w:rsidRDefault="00F53166" w:rsidP="00BA59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E6160D" w:rsidRPr="005855F2" w14:paraId="55BA7FC3" w14:textId="77777777" w:rsidTr="007A1D4A">
        <w:tc>
          <w:tcPr>
            <w:tcW w:w="4226" w:type="dxa"/>
            <w:shd w:val="clear" w:color="auto" w:fill="auto"/>
            <w:vAlign w:val="bottom"/>
          </w:tcPr>
          <w:p w14:paraId="7400758A" w14:textId="0ABC5E55" w:rsidR="00E6160D" w:rsidRPr="005855F2" w:rsidRDefault="00E6160D" w:rsidP="00E6160D">
            <w:pPr>
              <w:ind w:right="-108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บริษัทร่วม</w:t>
            </w:r>
          </w:p>
        </w:tc>
        <w:tc>
          <w:tcPr>
            <w:tcW w:w="1080" w:type="dxa"/>
            <w:shd w:val="clear" w:color="auto" w:fill="auto"/>
          </w:tcPr>
          <w:p w14:paraId="50AA1F99" w14:textId="1C8054A2" w:rsidR="00E6160D" w:rsidRPr="005855F2" w:rsidRDefault="00E6160D" w:rsidP="00E6160D">
            <w:pPr>
              <w:tabs>
                <w:tab w:val="decimal" w:pos="559"/>
              </w:tabs>
              <w:ind w:left="-108" w:right="85"/>
              <w:jc w:val="right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4" w:type="dxa"/>
            <w:shd w:val="clear" w:color="auto" w:fill="auto"/>
          </w:tcPr>
          <w:p w14:paraId="298B2326" w14:textId="77777777" w:rsidR="00E6160D" w:rsidRPr="005855F2" w:rsidRDefault="00E6160D" w:rsidP="00E6160D">
            <w:pPr>
              <w:tabs>
                <w:tab w:val="decimal" w:pos="882"/>
              </w:tabs>
              <w:ind w:left="-108" w:right="-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9D0383A" w14:textId="6EC7860E" w:rsidR="00E6160D" w:rsidRPr="005855F2" w:rsidRDefault="00E6160D" w:rsidP="00E6160D">
            <w:pPr>
              <w:tabs>
                <w:tab w:val="decimal" w:pos="559"/>
                <w:tab w:val="left" w:pos="721"/>
              </w:tabs>
              <w:ind w:left="-108" w:right="87"/>
              <w:jc w:val="right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>1,544</w:t>
            </w:r>
          </w:p>
        </w:tc>
        <w:tc>
          <w:tcPr>
            <w:tcW w:w="180" w:type="dxa"/>
            <w:shd w:val="clear" w:color="auto" w:fill="auto"/>
          </w:tcPr>
          <w:p w14:paraId="2409F797" w14:textId="77777777" w:rsidR="00E6160D" w:rsidRPr="005855F2" w:rsidRDefault="00E6160D" w:rsidP="00E6160D">
            <w:pPr>
              <w:tabs>
                <w:tab w:val="decimal" w:pos="882"/>
              </w:tabs>
              <w:ind w:left="-108" w:right="-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D6C32A0" w14:textId="4E09DFFA" w:rsidR="00E6160D" w:rsidRPr="005855F2" w:rsidRDefault="00E6160D" w:rsidP="00E6160D">
            <w:pPr>
              <w:tabs>
                <w:tab w:val="decimal" w:pos="559"/>
              </w:tabs>
              <w:ind w:left="-108" w:right="89"/>
              <w:jc w:val="right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ADEE4A4" w14:textId="77777777" w:rsidR="00E6160D" w:rsidRPr="005855F2" w:rsidRDefault="00E6160D" w:rsidP="00E6160D">
            <w:pPr>
              <w:tabs>
                <w:tab w:val="decimal" w:pos="882"/>
              </w:tabs>
              <w:ind w:left="-126" w:right="-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3F62A1D" w14:textId="1B56294D" w:rsidR="00E6160D" w:rsidRPr="005855F2" w:rsidRDefault="00E6160D" w:rsidP="00E6160D">
            <w:pPr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E6160D" w:rsidRPr="005855F2" w14:paraId="1482FEDE" w14:textId="77777777" w:rsidTr="007A1D4A">
        <w:tc>
          <w:tcPr>
            <w:tcW w:w="4226" w:type="dxa"/>
            <w:shd w:val="clear" w:color="auto" w:fill="auto"/>
            <w:vAlign w:val="bottom"/>
          </w:tcPr>
          <w:p w14:paraId="64B7B960" w14:textId="01CBBB1F" w:rsidR="00E6160D" w:rsidRPr="005855F2" w:rsidRDefault="00E6160D" w:rsidP="00E6160D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รวมลูกหนี้การค้า </w:t>
            </w:r>
            <w:r w:rsidRPr="005855F2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  <w:r w:rsidRPr="005855F2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กิจการที่เกี่ยวข้องกัน </w:t>
            </w:r>
            <w:r w:rsidRPr="005855F2">
              <w:rPr>
                <w:rFonts w:asciiTheme="majorBidi" w:hAnsiTheme="majorBidi" w:cstheme="majorBidi"/>
                <w:b/>
                <w:bCs/>
                <w:sz w:val="28"/>
              </w:rPr>
              <w:t xml:space="preserve">- </w:t>
            </w:r>
            <w:r w:rsidRPr="005855F2">
              <w:rPr>
                <w:rFonts w:asciiTheme="majorBidi" w:hAnsiTheme="majorBidi" w:cstheme="majorBidi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387125" w14:textId="704E17EF" w:rsidR="00E6160D" w:rsidRPr="005855F2" w:rsidRDefault="006E7F9D" w:rsidP="00E6160D">
            <w:pPr>
              <w:tabs>
                <w:tab w:val="decimal" w:pos="559"/>
              </w:tabs>
              <w:ind w:left="-108" w:right="89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855F2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184" w:type="dxa"/>
            <w:shd w:val="clear" w:color="auto" w:fill="auto"/>
          </w:tcPr>
          <w:p w14:paraId="06C30544" w14:textId="77777777" w:rsidR="00E6160D" w:rsidRPr="005855F2" w:rsidRDefault="00E6160D" w:rsidP="00E6160D">
            <w:pPr>
              <w:tabs>
                <w:tab w:val="decimal" w:pos="882"/>
              </w:tabs>
              <w:ind w:left="-108" w:right="89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44F91B" w14:textId="79BE8897" w:rsidR="00E6160D" w:rsidRPr="005855F2" w:rsidRDefault="00E6160D" w:rsidP="00E6160D">
            <w:pPr>
              <w:tabs>
                <w:tab w:val="decimal" w:pos="559"/>
                <w:tab w:val="left" w:pos="721"/>
              </w:tabs>
              <w:ind w:left="-108" w:right="87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855F2">
              <w:rPr>
                <w:rFonts w:asciiTheme="majorBidi" w:hAnsiTheme="majorBidi" w:cstheme="majorBidi"/>
                <w:b/>
                <w:bCs/>
                <w:sz w:val="28"/>
              </w:rPr>
              <w:t>1,544</w:t>
            </w:r>
          </w:p>
        </w:tc>
        <w:tc>
          <w:tcPr>
            <w:tcW w:w="180" w:type="dxa"/>
            <w:shd w:val="clear" w:color="auto" w:fill="auto"/>
          </w:tcPr>
          <w:p w14:paraId="0F517030" w14:textId="77777777" w:rsidR="00E6160D" w:rsidRPr="005855F2" w:rsidRDefault="00E6160D" w:rsidP="00E6160D">
            <w:pPr>
              <w:tabs>
                <w:tab w:val="decimal" w:pos="882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06AE12" w14:textId="7EF92A3A" w:rsidR="00E6160D" w:rsidRPr="005855F2" w:rsidRDefault="006E7F9D" w:rsidP="00E6160D">
            <w:pPr>
              <w:tabs>
                <w:tab w:val="decimal" w:pos="559"/>
              </w:tabs>
              <w:ind w:left="-108" w:right="89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855F2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5559C6B" w14:textId="77777777" w:rsidR="00E6160D" w:rsidRPr="005855F2" w:rsidRDefault="00E6160D" w:rsidP="00E6160D">
            <w:pPr>
              <w:tabs>
                <w:tab w:val="decimal" w:pos="882"/>
              </w:tabs>
              <w:ind w:left="-126" w:right="-10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B2007A" w14:textId="537B328F" w:rsidR="00E6160D" w:rsidRPr="005855F2" w:rsidRDefault="00E6160D" w:rsidP="00E6160D">
            <w:pPr>
              <w:ind w:left="-18"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855F2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</w:tr>
      <w:tr w:rsidR="00E6160D" w:rsidRPr="005855F2" w14:paraId="2B3A03E7" w14:textId="77777777" w:rsidTr="007A1D4A">
        <w:tc>
          <w:tcPr>
            <w:tcW w:w="4226" w:type="dxa"/>
            <w:shd w:val="clear" w:color="auto" w:fill="auto"/>
            <w:vAlign w:val="bottom"/>
          </w:tcPr>
          <w:p w14:paraId="3CC93A5A" w14:textId="77777777" w:rsidR="00E6160D" w:rsidRPr="005855F2" w:rsidRDefault="00E6160D" w:rsidP="00E6160D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ED07367" w14:textId="77777777" w:rsidR="00E6160D" w:rsidRPr="005855F2" w:rsidRDefault="00E6160D" w:rsidP="00E6160D">
            <w:pPr>
              <w:tabs>
                <w:tab w:val="decimal" w:pos="559"/>
              </w:tabs>
              <w:ind w:left="-108" w:right="89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4" w:type="dxa"/>
            <w:shd w:val="clear" w:color="auto" w:fill="auto"/>
          </w:tcPr>
          <w:p w14:paraId="6DE7EEB0" w14:textId="77777777" w:rsidR="00E6160D" w:rsidRPr="005855F2" w:rsidRDefault="00E6160D" w:rsidP="00E6160D">
            <w:pPr>
              <w:tabs>
                <w:tab w:val="decimal" w:pos="882"/>
              </w:tabs>
              <w:ind w:left="-108" w:right="89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5BCBF95" w14:textId="77777777" w:rsidR="00E6160D" w:rsidRPr="005855F2" w:rsidRDefault="00E6160D" w:rsidP="00E6160D">
            <w:pPr>
              <w:tabs>
                <w:tab w:val="decimal" w:pos="559"/>
                <w:tab w:val="left" w:pos="721"/>
              </w:tabs>
              <w:ind w:left="-108" w:right="87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650EBBD3" w14:textId="77777777" w:rsidR="00E6160D" w:rsidRPr="005855F2" w:rsidRDefault="00E6160D" w:rsidP="00E6160D">
            <w:pPr>
              <w:tabs>
                <w:tab w:val="decimal" w:pos="882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14881DF" w14:textId="77777777" w:rsidR="00E6160D" w:rsidRPr="005855F2" w:rsidRDefault="00E6160D" w:rsidP="00E6160D">
            <w:pPr>
              <w:tabs>
                <w:tab w:val="decimal" w:pos="559"/>
              </w:tabs>
              <w:ind w:left="-108" w:right="89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55AAF0EC" w14:textId="77777777" w:rsidR="00E6160D" w:rsidRPr="005855F2" w:rsidRDefault="00E6160D" w:rsidP="00E6160D">
            <w:pPr>
              <w:tabs>
                <w:tab w:val="decimal" w:pos="882"/>
              </w:tabs>
              <w:ind w:left="-126" w:right="-10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9E96E52" w14:textId="77777777" w:rsidR="00E6160D" w:rsidRPr="005855F2" w:rsidRDefault="00E6160D" w:rsidP="00E6160D">
            <w:pPr>
              <w:ind w:left="-18"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E6160D" w:rsidRPr="005855F2" w14:paraId="74BDB7E5" w14:textId="77777777" w:rsidTr="007A1D4A">
        <w:tc>
          <w:tcPr>
            <w:tcW w:w="4226" w:type="dxa"/>
            <w:shd w:val="clear" w:color="auto" w:fill="auto"/>
            <w:vAlign w:val="bottom"/>
          </w:tcPr>
          <w:p w14:paraId="191F9415" w14:textId="39663AFE" w:rsidR="00E6160D" w:rsidRPr="005855F2" w:rsidRDefault="00E6160D" w:rsidP="00E6160D">
            <w:pPr>
              <w:ind w:right="5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855F2">
              <w:rPr>
                <w:rFonts w:asciiTheme="majorBidi" w:hAnsiTheme="majorBidi" w:cstheme="majorBidi"/>
                <w:b/>
                <w:bCs/>
                <w:sz w:val="28"/>
                <w:cs/>
              </w:rPr>
              <w:t>ลูกหนี้อื่น</w:t>
            </w:r>
            <w:r w:rsidRPr="005855F2">
              <w:rPr>
                <w:rFonts w:asciiTheme="majorBidi" w:hAnsiTheme="majorBidi" w:cstheme="majorBidi"/>
                <w:b/>
                <w:bCs/>
                <w:sz w:val="28"/>
              </w:rPr>
              <w:t xml:space="preserve"> - </w:t>
            </w:r>
            <w:r w:rsidRPr="005855F2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กิจการที่เกี่ยวข้องกัน </w:t>
            </w:r>
            <w:r w:rsidRPr="005855F2">
              <w:rPr>
                <w:rFonts w:asciiTheme="majorBidi" w:hAnsiTheme="majorBidi" w:cstheme="majorBidi"/>
                <w:b/>
                <w:bCs/>
                <w:spacing w:val="-4"/>
                <w:sz w:val="28"/>
              </w:rPr>
              <w:t>(</w:t>
            </w:r>
            <w:r w:rsidRPr="005855F2">
              <w:rPr>
                <w:rFonts w:asciiTheme="majorBidi" w:hAnsiTheme="majorBidi" w:cstheme="majorBidi"/>
                <w:b/>
                <w:bCs/>
                <w:spacing w:val="-4"/>
                <w:sz w:val="28"/>
                <w:cs/>
              </w:rPr>
              <w:t xml:space="preserve">ดูหมายเหตุข้อ </w:t>
            </w:r>
            <w:r w:rsidRPr="005855F2">
              <w:rPr>
                <w:rFonts w:asciiTheme="majorBidi" w:hAnsiTheme="majorBidi" w:cstheme="majorBidi"/>
                <w:b/>
                <w:bCs/>
                <w:spacing w:val="-4"/>
                <w:sz w:val="28"/>
              </w:rPr>
              <w:t>6)</w:t>
            </w:r>
          </w:p>
        </w:tc>
        <w:tc>
          <w:tcPr>
            <w:tcW w:w="1080" w:type="dxa"/>
            <w:shd w:val="clear" w:color="auto" w:fill="auto"/>
          </w:tcPr>
          <w:p w14:paraId="13D271C3" w14:textId="77777777" w:rsidR="00E6160D" w:rsidRPr="005855F2" w:rsidRDefault="00E6160D" w:rsidP="00E6160D">
            <w:pPr>
              <w:tabs>
                <w:tab w:val="decimal" w:pos="950"/>
              </w:tabs>
              <w:ind w:left="-18" w:right="9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4" w:type="dxa"/>
            <w:shd w:val="clear" w:color="auto" w:fill="auto"/>
          </w:tcPr>
          <w:p w14:paraId="6C0DA9BA" w14:textId="77777777" w:rsidR="00E6160D" w:rsidRPr="005855F2" w:rsidRDefault="00E6160D" w:rsidP="00E6160D">
            <w:pPr>
              <w:tabs>
                <w:tab w:val="decimal" w:pos="950"/>
              </w:tabs>
              <w:ind w:left="-18" w:right="9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F287B89" w14:textId="77777777" w:rsidR="00E6160D" w:rsidRPr="005855F2" w:rsidRDefault="00E6160D" w:rsidP="00E6160D">
            <w:pPr>
              <w:tabs>
                <w:tab w:val="decimal" w:pos="559"/>
                <w:tab w:val="decimal" w:pos="950"/>
              </w:tabs>
              <w:ind w:left="-18" w:right="9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6E1C584A" w14:textId="77777777" w:rsidR="00E6160D" w:rsidRPr="005855F2" w:rsidRDefault="00E6160D" w:rsidP="00E6160D">
            <w:pPr>
              <w:tabs>
                <w:tab w:val="decimal" w:pos="950"/>
              </w:tabs>
              <w:ind w:left="-18" w:right="9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D163F8E" w14:textId="77777777" w:rsidR="00E6160D" w:rsidRPr="005855F2" w:rsidRDefault="00E6160D" w:rsidP="00E6160D">
            <w:pPr>
              <w:tabs>
                <w:tab w:val="decimal" w:pos="950"/>
              </w:tabs>
              <w:ind w:left="-18" w:right="9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573AE814" w14:textId="77777777" w:rsidR="00E6160D" w:rsidRPr="005855F2" w:rsidRDefault="00E6160D" w:rsidP="00E6160D">
            <w:pPr>
              <w:tabs>
                <w:tab w:val="decimal" w:pos="950"/>
              </w:tabs>
              <w:ind w:left="-18" w:right="9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EC72A95" w14:textId="77777777" w:rsidR="00E6160D" w:rsidRPr="005855F2" w:rsidRDefault="00E6160D" w:rsidP="00E6160D">
            <w:pPr>
              <w:tabs>
                <w:tab w:val="decimal" w:pos="950"/>
              </w:tabs>
              <w:ind w:left="-18" w:right="9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E6160D" w:rsidRPr="005855F2" w14:paraId="3F20D69E" w14:textId="77777777" w:rsidTr="007A1D4A">
        <w:tc>
          <w:tcPr>
            <w:tcW w:w="4226" w:type="dxa"/>
            <w:shd w:val="clear" w:color="auto" w:fill="auto"/>
            <w:vAlign w:val="bottom"/>
          </w:tcPr>
          <w:p w14:paraId="5864E68E" w14:textId="77777777" w:rsidR="00E6160D" w:rsidRPr="005855F2" w:rsidRDefault="00E6160D" w:rsidP="00E6160D">
            <w:pPr>
              <w:ind w:right="-108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7A8754D" w14:textId="4546960A" w:rsidR="00E6160D" w:rsidRPr="005855F2" w:rsidRDefault="00BC0CB1" w:rsidP="00E6160D">
            <w:pPr>
              <w:tabs>
                <w:tab w:val="decimal" w:pos="900"/>
                <w:tab w:val="decimal" w:pos="95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4" w:type="dxa"/>
            <w:shd w:val="clear" w:color="auto" w:fill="auto"/>
          </w:tcPr>
          <w:p w14:paraId="2B2C3BEE" w14:textId="77777777" w:rsidR="00E6160D" w:rsidRPr="005855F2" w:rsidRDefault="00E6160D" w:rsidP="00E6160D">
            <w:pPr>
              <w:tabs>
                <w:tab w:val="decimal" w:pos="900"/>
                <w:tab w:val="decimal" w:pos="95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6D21969" w14:textId="00475FE8" w:rsidR="00E6160D" w:rsidRPr="005855F2" w:rsidRDefault="00E6160D" w:rsidP="00E6160D">
            <w:pPr>
              <w:tabs>
                <w:tab w:val="decimal" w:pos="900"/>
                <w:tab w:val="decimal" w:pos="95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1D75F981" w14:textId="77777777" w:rsidR="00E6160D" w:rsidRPr="005855F2" w:rsidRDefault="00E6160D" w:rsidP="00E6160D">
            <w:pPr>
              <w:tabs>
                <w:tab w:val="decimal" w:pos="882"/>
                <w:tab w:val="decimal" w:pos="950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9548D0E" w14:textId="23B3BC52" w:rsidR="00E6160D" w:rsidRPr="005855F2" w:rsidRDefault="00E6160D" w:rsidP="00E6160D">
            <w:pPr>
              <w:tabs>
                <w:tab w:val="decimal" w:pos="900"/>
                <w:tab w:val="decimal" w:pos="95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>5,523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492E0C3C" w14:textId="77777777" w:rsidR="00E6160D" w:rsidRPr="005855F2" w:rsidRDefault="00E6160D" w:rsidP="00E6160D">
            <w:pPr>
              <w:ind w:left="-18"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2656EA1" w14:textId="534B67D1" w:rsidR="00E6160D" w:rsidRPr="005855F2" w:rsidRDefault="00E6160D" w:rsidP="00E6160D">
            <w:pPr>
              <w:tabs>
                <w:tab w:val="decimal" w:pos="900"/>
                <w:tab w:val="decimal" w:pos="95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>6,014</w:t>
            </w:r>
          </w:p>
        </w:tc>
      </w:tr>
      <w:tr w:rsidR="00E6160D" w:rsidRPr="005855F2" w14:paraId="41C7E80F" w14:textId="77777777" w:rsidTr="007A1D4A">
        <w:tc>
          <w:tcPr>
            <w:tcW w:w="4226" w:type="dxa"/>
            <w:shd w:val="clear" w:color="auto" w:fill="auto"/>
            <w:vAlign w:val="bottom"/>
          </w:tcPr>
          <w:p w14:paraId="41C82C3C" w14:textId="77777777" w:rsidR="00E6160D" w:rsidRPr="005855F2" w:rsidRDefault="00E6160D" w:rsidP="00E6160D">
            <w:pPr>
              <w:ind w:right="-108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บริษัทร่วม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25559CF" w14:textId="53C7A045" w:rsidR="00E6160D" w:rsidRPr="005855F2" w:rsidRDefault="00B4127A" w:rsidP="00B87936">
            <w:pPr>
              <w:tabs>
                <w:tab w:val="decimal" w:pos="950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4" w:type="dxa"/>
            <w:shd w:val="clear" w:color="auto" w:fill="auto"/>
          </w:tcPr>
          <w:p w14:paraId="09013C57" w14:textId="77777777" w:rsidR="00E6160D" w:rsidRPr="005855F2" w:rsidRDefault="00E6160D" w:rsidP="00E6160D">
            <w:pPr>
              <w:tabs>
                <w:tab w:val="decimal" w:pos="882"/>
                <w:tab w:val="decimal" w:pos="950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FDFF7AB" w14:textId="4D36E687" w:rsidR="00E6160D" w:rsidRPr="005855F2" w:rsidRDefault="00E6160D" w:rsidP="00E6160D">
            <w:pPr>
              <w:tabs>
                <w:tab w:val="decimal" w:pos="900"/>
                <w:tab w:val="decimal" w:pos="95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>2,200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30921DD6" w14:textId="77777777" w:rsidR="00E6160D" w:rsidRPr="005855F2" w:rsidRDefault="00E6160D" w:rsidP="00E6160D">
            <w:pPr>
              <w:tabs>
                <w:tab w:val="decimal" w:pos="882"/>
                <w:tab w:val="decimal" w:pos="950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E5DE9BE" w14:textId="4D3B7886" w:rsidR="00E6160D" w:rsidRPr="005855F2" w:rsidRDefault="00B4127A" w:rsidP="00E6160D">
            <w:pPr>
              <w:tabs>
                <w:tab w:val="decimal" w:pos="900"/>
                <w:tab w:val="decimal" w:pos="95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532D7643" w14:textId="77777777" w:rsidR="00E6160D" w:rsidRPr="005855F2" w:rsidRDefault="00E6160D" w:rsidP="00E6160D">
            <w:pPr>
              <w:tabs>
                <w:tab w:val="decimal" w:pos="882"/>
                <w:tab w:val="decimal" w:pos="950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6BDEF73" w14:textId="0EDA933F" w:rsidR="00E6160D" w:rsidRPr="005855F2" w:rsidRDefault="00E6160D" w:rsidP="00E6160D">
            <w:pPr>
              <w:tabs>
                <w:tab w:val="decimal" w:pos="900"/>
                <w:tab w:val="decimal" w:pos="95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>2,200</w:t>
            </w:r>
          </w:p>
        </w:tc>
      </w:tr>
      <w:tr w:rsidR="00E6160D" w:rsidRPr="005855F2" w14:paraId="6698CD11" w14:textId="77777777" w:rsidTr="007A1D4A">
        <w:tc>
          <w:tcPr>
            <w:tcW w:w="4226" w:type="dxa"/>
            <w:shd w:val="clear" w:color="auto" w:fill="auto"/>
            <w:vAlign w:val="bottom"/>
          </w:tcPr>
          <w:p w14:paraId="01FED47E" w14:textId="2B8D2712" w:rsidR="00E6160D" w:rsidRPr="005855F2" w:rsidRDefault="00E6160D" w:rsidP="00E6160D">
            <w:pPr>
              <w:ind w:right="-108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2A8638" w14:textId="2FFA9C6F" w:rsidR="00E6160D" w:rsidRPr="005855F2" w:rsidRDefault="00BC0CB1" w:rsidP="00E6160D">
            <w:pPr>
              <w:tabs>
                <w:tab w:val="decimal" w:pos="950"/>
              </w:tabs>
              <w:ind w:left="-18" w:right="90"/>
              <w:rPr>
                <w:rFonts w:asciiTheme="majorBidi" w:hAnsiTheme="majorBidi" w:cstheme="majorBidi"/>
                <w:color w:val="FF0000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>5</w:t>
            </w:r>
            <w:r w:rsidR="00B4127A">
              <w:rPr>
                <w:rFonts w:asciiTheme="majorBidi" w:hAnsiTheme="majorBidi" w:cstheme="majorBidi"/>
                <w:sz w:val="28"/>
              </w:rPr>
              <w:t>10</w:t>
            </w:r>
          </w:p>
        </w:tc>
        <w:tc>
          <w:tcPr>
            <w:tcW w:w="184" w:type="dxa"/>
            <w:shd w:val="clear" w:color="auto" w:fill="auto"/>
          </w:tcPr>
          <w:p w14:paraId="026BDEC7" w14:textId="77777777" w:rsidR="00E6160D" w:rsidRPr="005855F2" w:rsidRDefault="00E6160D" w:rsidP="00E6160D">
            <w:pPr>
              <w:tabs>
                <w:tab w:val="decimal" w:pos="882"/>
                <w:tab w:val="decimal" w:pos="950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4E26E5" w14:textId="0541A1E2" w:rsidR="00E6160D" w:rsidRPr="005855F2" w:rsidRDefault="00E6160D" w:rsidP="00E6160D">
            <w:pPr>
              <w:tabs>
                <w:tab w:val="decimal" w:pos="900"/>
                <w:tab w:val="decimal" w:pos="95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74371EA5" w14:textId="77777777" w:rsidR="00E6160D" w:rsidRPr="005855F2" w:rsidRDefault="00E6160D" w:rsidP="00E6160D">
            <w:pPr>
              <w:tabs>
                <w:tab w:val="decimal" w:pos="882"/>
                <w:tab w:val="decimal" w:pos="950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19F8FAA" w14:textId="03851650" w:rsidR="00E6160D" w:rsidRPr="005855F2" w:rsidRDefault="00E6160D" w:rsidP="00E6160D">
            <w:pPr>
              <w:tabs>
                <w:tab w:val="decimal" w:pos="900"/>
                <w:tab w:val="decimal" w:pos="95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615719A3" w14:textId="77777777" w:rsidR="00E6160D" w:rsidRPr="005855F2" w:rsidRDefault="00E6160D" w:rsidP="00E6160D">
            <w:pPr>
              <w:tabs>
                <w:tab w:val="decimal" w:pos="882"/>
                <w:tab w:val="decimal" w:pos="950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7F7AD9" w14:textId="177C7B00" w:rsidR="00E6160D" w:rsidRPr="005855F2" w:rsidRDefault="00E6160D" w:rsidP="00E6160D">
            <w:pPr>
              <w:tabs>
                <w:tab w:val="decimal" w:pos="900"/>
                <w:tab w:val="decimal" w:pos="95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E6160D" w:rsidRPr="005855F2" w14:paraId="3DEA4717" w14:textId="77777777" w:rsidTr="007A1D4A">
        <w:tc>
          <w:tcPr>
            <w:tcW w:w="4226" w:type="dxa"/>
            <w:shd w:val="clear" w:color="auto" w:fill="auto"/>
            <w:vAlign w:val="center"/>
          </w:tcPr>
          <w:p w14:paraId="343F346E" w14:textId="35D0B98C" w:rsidR="00E6160D" w:rsidRPr="005855F2" w:rsidRDefault="00E6160D" w:rsidP="00E6160D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รวมลูกหนี้อื่น </w:t>
            </w:r>
            <w:r w:rsidRPr="005855F2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  <w:r w:rsidRPr="005855F2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กิจการที่เกี่ยวข้องกัน</w:t>
            </w:r>
            <w:r w:rsidRPr="005855F2">
              <w:rPr>
                <w:rFonts w:asciiTheme="majorBidi" w:hAnsiTheme="majorBidi" w:cstheme="majorBidi"/>
                <w:b/>
                <w:bCs/>
                <w:sz w:val="28"/>
              </w:rPr>
              <w:t xml:space="preserve"> - </w:t>
            </w:r>
            <w:r w:rsidRPr="005855F2">
              <w:rPr>
                <w:rFonts w:asciiTheme="majorBidi" w:hAnsiTheme="majorBidi" w:cstheme="majorBidi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1654B64" w14:textId="1D2A8040" w:rsidR="00E6160D" w:rsidRPr="005855F2" w:rsidRDefault="00BC0CB1" w:rsidP="00E6160D">
            <w:pPr>
              <w:tabs>
                <w:tab w:val="decimal" w:pos="950"/>
              </w:tabs>
              <w:ind w:left="-18" w:right="9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855F2">
              <w:rPr>
                <w:rFonts w:asciiTheme="majorBidi" w:hAnsiTheme="majorBidi" w:cstheme="majorBidi"/>
                <w:b/>
                <w:bCs/>
                <w:sz w:val="28"/>
              </w:rPr>
              <w:t>510</w:t>
            </w:r>
          </w:p>
        </w:tc>
        <w:tc>
          <w:tcPr>
            <w:tcW w:w="184" w:type="dxa"/>
            <w:shd w:val="clear" w:color="auto" w:fill="auto"/>
          </w:tcPr>
          <w:p w14:paraId="3F784C44" w14:textId="77777777" w:rsidR="00E6160D" w:rsidRPr="005855F2" w:rsidRDefault="00E6160D" w:rsidP="00E6160D">
            <w:pPr>
              <w:tabs>
                <w:tab w:val="decimal" w:pos="882"/>
                <w:tab w:val="decimal" w:pos="950"/>
              </w:tabs>
              <w:ind w:left="-18" w:right="9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592361B" w14:textId="64F0AEF8" w:rsidR="00E6160D" w:rsidRPr="005855F2" w:rsidRDefault="00E6160D" w:rsidP="00E6160D">
            <w:pPr>
              <w:tabs>
                <w:tab w:val="decimal" w:pos="900"/>
                <w:tab w:val="decimal" w:pos="950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855F2">
              <w:rPr>
                <w:rFonts w:asciiTheme="majorBidi" w:hAnsiTheme="majorBidi" w:cstheme="majorBidi"/>
                <w:b/>
                <w:bCs/>
                <w:sz w:val="28"/>
              </w:rPr>
              <w:t>2,200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6AE3613C" w14:textId="77777777" w:rsidR="00E6160D" w:rsidRPr="005855F2" w:rsidRDefault="00E6160D" w:rsidP="00E6160D">
            <w:pPr>
              <w:tabs>
                <w:tab w:val="decimal" w:pos="882"/>
                <w:tab w:val="decimal" w:pos="950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695FD34" w14:textId="40D88327" w:rsidR="00E6160D" w:rsidRPr="005855F2" w:rsidRDefault="00E6160D" w:rsidP="00E6160D">
            <w:pPr>
              <w:tabs>
                <w:tab w:val="decimal" w:pos="900"/>
                <w:tab w:val="decimal" w:pos="950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855F2">
              <w:rPr>
                <w:rFonts w:asciiTheme="majorBidi" w:hAnsiTheme="majorBidi" w:cstheme="majorBidi"/>
                <w:b/>
                <w:bCs/>
                <w:sz w:val="28"/>
              </w:rPr>
              <w:t>5,52</w:t>
            </w:r>
            <w:r w:rsidR="00B4127A">
              <w:rPr>
                <w:rFonts w:asciiTheme="majorBidi" w:hAnsiTheme="majorBidi" w:cstheme="majorBidi"/>
                <w:b/>
                <w:bCs/>
                <w:sz w:val="28"/>
              </w:rPr>
              <w:t>3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6C7766DD" w14:textId="77777777" w:rsidR="00E6160D" w:rsidRPr="005855F2" w:rsidRDefault="00E6160D" w:rsidP="00E6160D">
            <w:pPr>
              <w:tabs>
                <w:tab w:val="decimal" w:pos="882"/>
                <w:tab w:val="decimal" w:pos="950"/>
              </w:tabs>
              <w:ind w:left="-18" w:right="9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FE043ED" w14:textId="3EC4940C" w:rsidR="00E6160D" w:rsidRPr="005855F2" w:rsidRDefault="00E6160D" w:rsidP="00BC0CB1">
            <w:pPr>
              <w:tabs>
                <w:tab w:val="decimal" w:pos="980"/>
              </w:tabs>
              <w:ind w:left="-18" w:right="9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855F2">
              <w:rPr>
                <w:rFonts w:asciiTheme="majorBidi" w:hAnsiTheme="majorBidi" w:cstheme="majorBidi"/>
                <w:b/>
                <w:bCs/>
                <w:sz w:val="28"/>
              </w:rPr>
              <w:t>8,214</w:t>
            </w:r>
          </w:p>
        </w:tc>
      </w:tr>
      <w:tr w:rsidR="00F24FF4" w:rsidRPr="005855F2" w14:paraId="074B9FCA" w14:textId="77777777" w:rsidTr="007A1D4A">
        <w:tc>
          <w:tcPr>
            <w:tcW w:w="4226" w:type="dxa"/>
            <w:shd w:val="clear" w:color="auto" w:fill="auto"/>
            <w:vAlign w:val="center"/>
          </w:tcPr>
          <w:p w14:paraId="4400DE88" w14:textId="77777777" w:rsidR="00F24FF4" w:rsidRPr="005855F2" w:rsidRDefault="00F24FF4" w:rsidP="00E6160D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065D82D" w14:textId="77777777" w:rsidR="00F24FF4" w:rsidRPr="005855F2" w:rsidRDefault="00F24FF4" w:rsidP="00E6160D">
            <w:pPr>
              <w:tabs>
                <w:tab w:val="decimal" w:pos="950"/>
              </w:tabs>
              <w:ind w:left="-18" w:right="9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4" w:type="dxa"/>
            <w:shd w:val="clear" w:color="auto" w:fill="auto"/>
          </w:tcPr>
          <w:p w14:paraId="0E232F36" w14:textId="77777777" w:rsidR="00F24FF4" w:rsidRPr="005855F2" w:rsidRDefault="00F24FF4" w:rsidP="00E6160D">
            <w:pPr>
              <w:tabs>
                <w:tab w:val="decimal" w:pos="882"/>
                <w:tab w:val="decimal" w:pos="950"/>
              </w:tabs>
              <w:ind w:left="-18" w:right="9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76D6DDA4" w14:textId="77777777" w:rsidR="00F24FF4" w:rsidRPr="005855F2" w:rsidRDefault="00F24FF4" w:rsidP="00E6160D">
            <w:pPr>
              <w:tabs>
                <w:tab w:val="decimal" w:pos="900"/>
                <w:tab w:val="decimal" w:pos="950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0" w:type="dxa"/>
            <w:shd w:val="clear" w:color="auto" w:fill="auto"/>
            <w:vAlign w:val="center"/>
          </w:tcPr>
          <w:p w14:paraId="2C01D12B" w14:textId="77777777" w:rsidR="00F24FF4" w:rsidRPr="005855F2" w:rsidRDefault="00F24FF4" w:rsidP="00E6160D">
            <w:pPr>
              <w:tabs>
                <w:tab w:val="decimal" w:pos="882"/>
                <w:tab w:val="decimal" w:pos="950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5CC22A5F" w14:textId="77777777" w:rsidR="00F24FF4" w:rsidRPr="005855F2" w:rsidRDefault="00F24FF4" w:rsidP="00E6160D">
            <w:pPr>
              <w:tabs>
                <w:tab w:val="decimal" w:pos="900"/>
                <w:tab w:val="decimal" w:pos="950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0" w:type="dxa"/>
            <w:shd w:val="clear" w:color="auto" w:fill="auto"/>
            <w:vAlign w:val="center"/>
          </w:tcPr>
          <w:p w14:paraId="1FE070DB" w14:textId="77777777" w:rsidR="00F24FF4" w:rsidRPr="005855F2" w:rsidRDefault="00F24FF4" w:rsidP="00E6160D">
            <w:pPr>
              <w:tabs>
                <w:tab w:val="decimal" w:pos="882"/>
                <w:tab w:val="decimal" w:pos="950"/>
              </w:tabs>
              <w:ind w:left="-18" w:right="9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00563C15" w14:textId="77777777" w:rsidR="00F24FF4" w:rsidRPr="005855F2" w:rsidRDefault="00F24FF4" w:rsidP="00BC0CB1">
            <w:pPr>
              <w:tabs>
                <w:tab w:val="decimal" w:pos="980"/>
              </w:tabs>
              <w:ind w:left="-18" w:right="9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F24FF4" w:rsidRPr="005855F2" w14:paraId="37E8E6FB" w14:textId="77777777" w:rsidTr="007A1D4A">
        <w:tc>
          <w:tcPr>
            <w:tcW w:w="4226" w:type="dxa"/>
            <w:shd w:val="clear" w:color="auto" w:fill="auto"/>
            <w:vAlign w:val="center"/>
          </w:tcPr>
          <w:p w14:paraId="45D3E0F7" w14:textId="77777777" w:rsidR="00F24FF4" w:rsidRPr="005855F2" w:rsidRDefault="00F24FF4" w:rsidP="00E6160D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C6A3AF2" w14:textId="77777777" w:rsidR="00F24FF4" w:rsidRPr="005855F2" w:rsidRDefault="00F24FF4" w:rsidP="00E6160D">
            <w:pPr>
              <w:tabs>
                <w:tab w:val="decimal" w:pos="950"/>
              </w:tabs>
              <w:ind w:left="-18" w:right="9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4" w:type="dxa"/>
            <w:shd w:val="clear" w:color="auto" w:fill="auto"/>
          </w:tcPr>
          <w:p w14:paraId="4264403D" w14:textId="77777777" w:rsidR="00F24FF4" w:rsidRPr="005855F2" w:rsidRDefault="00F24FF4" w:rsidP="00E6160D">
            <w:pPr>
              <w:tabs>
                <w:tab w:val="decimal" w:pos="882"/>
                <w:tab w:val="decimal" w:pos="950"/>
              </w:tabs>
              <w:ind w:left="-18" w:right="9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B013469" w14:textId="77777777" w:rsidR="00F24FF4" w:rsidRPr="005855F2" w:rsidRDefault="00F24FF4" w:rsidP="00E6160D">
            <w:pPr>
              <w:tabs>
                <w:tab w:val="decimal" w:pos="900"/>
                <w:tab w:val="decimal" w:pos="950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0" w:type="dxa"/>
            <w:shd w:val="clear" w:color="auto" w:fill="auto"/>
            <w:vAlign w:val="center"/>
          </w:tcPr>
          <w:p w14:paraId="1844683A" w14:textId="77777777" w:rsidR="00F24FF4" w:rsidRPr="005855F2" w:rsidRDefault="00F24FF4" w:rsidP="00E6160D">
            <w:pPr>
              <w:tabs>
                <w:tab w:val="decimal" w:pos="882"/>
                <w:tab w:val="decimal" w:pos="950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35F48DF" w14:textId="77777777" w:rsidR="00F24FF4" w:rsidRPr="005855F2" w:rsidRDefault="00F24FF4" w:rsidP="00E6160D">
            <w:pPr>
              <w:tabs>
                <w:tab w:val="decimal" w:pos="900"/>
                <w:tab w:val="decimal" w:pos="950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0" w:type="dxa"/>
            <w:shd w:val="clear" w:color="auto" w:fill="auto"/>
            <w:vAlign w:val="center"/>
          </w:tcPr>
          <w:p w14:paraId="497B57A5" w14:textId="77777777" w:rsidR="00F24FF4" w:rsidRPr="005855F2" w:rsidRDefault="00F24FF4" w:rsidP="00E6160D">
            <w:pPr>
              <w:tabs>
                <w:tab w:val="decimal" w:pos="882"/>
                <w:tab w:val="decimal" w:pos="950"/>
              </w:tabs>
              <w:ind w:left="-18" w:right="9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BDE3D78" w14:textId="77777777" w:rsidR="00F24FF4" w:rsidRPr="005855F2" w:rsidRDefault="00F24FF4" w:rsidP="00BC0CB1">
            <w:pPr>
              <w:tabs>
                <w:tab w:val="decimal" w:pos="980"/>
              </w:tabs>
              <w:ind w:left="-18" w:right="9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E6160D" w:rsidRPr="005855F2" w14:paraId="596AB6A2" w14:textId="77777777" w:rsidTr="007A1D4A">
        <w:tc>
          <w:tcPr>
            <w:tcW w:w="4226" w:type="dxa"/>
            <w:shd w:val="clear" w:color="auto" w:fill="auto"/>
            <w:vAlign w:val="bottom"/>
          </w:tcPr>
          <w:p w14:paraId="4C7466D9" w14:textId="5C58EB15" w:rsidR="00E6160D" w:rsidRPr="005855F2" w:rsidRDefault="00E6160D" w:rsidP="00E6160D">
            <w:pPr>
              <w:jc w:val="thaiDistribute"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  <w:r w:rsidRPr="005855F2">
              <w:rPr>
                <w:rFonts w:asciiTheme="majorBidi" w:hAnsiTheme="majorBidi" w:cstheme="majorBidi"/>
                <w:b/>
                <w:bCs/>
                <w:spacing w:val="-6"/>
                <w:sz w:val="28"/>
                <w:cs/>
              </w:rPr>
              <w:lastRenderedPageBreak/>
              <w:t>รายได้ค้างรับ</w:t>
            </w:r>
            <w:r w:rsidRPr="005855F2"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  <w:t xml:space="preserve"> - </w:t>
            </w:r>
            <w:r w:rsidRPr="005855F2">
              <w:rPr>
                <w:rFonts w:asciiTheme="majorBidi" w:hAnsiTheme="majorBidi" w:cstheme="majorBidi"/>
                <w:b/>
                <w:bCs/>
                <w:spacing w:val="-6"/>
                <w:sz w:val="28"/>
                <w:cs/>
              </w:rPr>
              <w:t>กิจการที่เกี่ยวข้องกัน</w:t>
            </w:r>
            <w:r w:rsidRPr="005855F2"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  <w:t xml:space="preserve"> </w:t>
            </w:r>
            <w:r w:rsidRPr="005855F2">
              <w:rPr>
                <w:rFonts w:asciiTheme="majorBidi" w:hAnsiTheme="majorBidi" w:cstheme="majorBidi"/>
                <w:b/>
                <w:bCs/>
                <w:spacing w:val="-6"/>
                <w:sz w:val="28"/>
                <w:cs/>
              </w:rPr>
              <w:t xml:space="preserve">(ดูหมายเหตุข้อ </w:t>
            </w:r>
            <w:r w:rsidRPr="005855F2"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  <w:t>6</w:t>
            </w:r>
            <w:r w:rsidRPr="005855F2">
              <w:rPr>
                <w:rFonts w:asciiTheme="majorBidi" w:hAnsiTheme="majorBidi" w:cstheme="majorBidi"/>
                <w:b/>
                <w:bCs/>
                <w:spacing w:val="-6"/>
                <w:sz w:val="28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19229553" w14:textId="77777777" w:rsidR="00E6160D" w:rsidRPr="007A1D4A" w:rsidRDefault="00E6160D" w:rsidP="00E6160D">
            <w:pPr>
              <w:tabs>
                <w:tab w:val="decimal" w:pos="950"/>
              </w:tabs>
              <w:ind w:left="-18" w:right="9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4" w:type="dxa"/>
            <w:shd w:val="clear" w:color="auto" w:fill="auto"/>
          </w:tcPr>
          <w:p w14:paraId="6C4B5D58" w14:textId="77777777" w:rsidR="00E6160D" w:rsidRPr="005855F2" w:rsidRDefault="00E6160D" w:rsidP="00E6160D">
            <w:pPr>
              <w:tabs>
                <w:tab w:val="decimal" w:pos="950"/>
              </w:tabs>
              <w:ind w:left="-18" w:right="9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B47F20" w14:textId="77777777" w:rsidR="00E6160D" w:rsidRPr="005855F2" w:rsidRDefault="00E6160D" w:rsidP="00E6160D">
            <w:pPr>
              <w:tabs>
                <w:tab w:val="decimal" w:pos="950"/>
              </w:tabs>
              <w:ind w:left="-18" w:right="9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0" w:type="dxa"/>
            <w:shd w:val="clear" w:color="auto" w:fill="auto"/>
            <w:vAlign w:val="center"/>
          </w:tcPr>
          <w:p w14:paraId="62C602B9" w14:textId="77777777" w:rsidR="00E6160D" w:rsidRPr="005855F2" w:rsidRDefault="00E6160D" w:rsidP="00E6160D">
            <w:pPr>
              <w:tabs>
                <w:tab w:val="decimal" w:pos="950"/>
              </w:tabs>
              <w:ind w:left="-18" w:right="9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B8E78C4" w14:textId="77777777" w:rsidR="00E6160D" w:rsidRPr="005855F2" w:rsidRDefault="00E6160D" w:rsidP="00E6160D">
            <w:pPr>
              <w:tabs>
                <w:tab w:val="decimal" w:pos="950"/>
              </w:tabs>
              <w:ind w:left="-18" w:right="9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0" w:type="dxa"/>
            <w:shd w:val="clear" w:color="auto" w:fill="auto"/>
            <w:vAlign w:val="center"/>
          </w:tcPr>
          <w:p w14:paraId="7536E722" w14:textId="77777777" w:rsidR="00E6160D" w:rsidRPr="005855F2" w:rsidRDefault="00E6160D" w:rsidP="00E6160D">
            <w:pPr>
              <w:tabs>
                <w:tab w:val="decimal" w:pos="950"/>
              </w:tabs>
              <w:ind w:left="-18" w:right="9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0DB45E9" w14:textId="77777777" w:rsidR="00E6160D" w:rsidRPr="005855F2" w:rsidRDefault="00E6160D" w:rsidP="00E6160D">
            <w:pPr>
              <w:tabs>
                <w:tab w:val="decimal" w:pos="950"/>
              </w:tabs>
              <w:ind w:left="-18" w:right="9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E6160D" w:rsidRPr="005855F2" w14:paraId="0B20D220" w14:textId="77777777" w:rsidTr="007A1D4A">
        <w:tc>
          <w:tcPr>
            <w:tcW w:w="4226" w:type="dxa"/>
            <w:shd w:val="clear" w:color="auto" w:fill="auto"/>
            <w:vAlign w:val="bottom"/>
          </w:tcPr>
          <w:p w14:paraId="2FEB9E5E" w14:textId="77777777" w:rsidR="00E6160D" w:rsidRPr="005855F2" w:rsidRDefault="00E6160D" w:rsidP="00E6160D">
            <w:pPr>
              <w:ind w:right="-108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3CFDA3F" w14:textId="03936E5D" w:rsidR="00E6160D" w:rsidRPr="005855F2" w:rsidRDefault="00BC0CB1" w:rsidP="00E6160D">
            <w:pPr>
              <w:tabs>
                <w:tab w:val="decimal" w:pos="95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4" w:type="dxa"/>
            <w:shd w:val="clear" w:color="auto" w:fill="auto"/>
          </w:tcPr>
          <w:p w14:paraId="731DE341" w14:textId="77777777" w:rsidR="00E6160D" w:rsidRPr="005855F2" w:rsidRDefault="00E6160D" w:rsidP="00E6160D">
            <w:pPr>
              <w:tabs>
                <w:tab w:val="decimal" w:pos="950"/>
              </w:tabs>
              <w:spacing w:line="240" w:lineRule="exact"/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634DCBF" w14:textId="12843195" w:rsidR="00E6160D" w:rsidRPr="005855F2" w:rsidRDefault="00E6160D" w:rsidP="00E6160D">
            <w:pPr>
              <w:tabs>
                <w:tab w:val="decimal" w:pos="904"/>
              </w:tabs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442AB339" w14:textId="77777777" w:rsidR="00E6160D" w:rsidRPr="005855F2" w:rsidRDefault="00E6160D" w:rsidP="00E6160D">
            <w:pPr>
              <w:tabs>
                <w:tab w:val="decimal" w:pos="950"/>
                <w:tab w:val="decimal" w:pos="990"/>
              </w:tabs>
              <w:spacing w:line="240" w:lineRule="exact"/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5A025E3" w14:textId="2DDDE7F5" w:rsidR="00E6160D" w:rsidRPr="005855F2" w:rsidRDefault="00BC0CB1" w:rsidP="00BC0CB1">
            <w:pPr>
              <w:tabs>
                <w:tab w:val="decimal" w:pos="964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>349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368F1CCA" w14:textId="77777777" w:rsidR="00E6160D" w:rsidRPr="005855F2" w:rsidRDefault="00E6160D" w:rsidP="00E6160D">
            <w:pPr>
              <w:tabs>
                <w:tab w:val="decimal" w:pos="950"/>
              </w:tabs>
              <w:spacing w:line="240" w:lineRule="exact"/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38CF87A" w14:textId="2FF00C60" w:rsidR="00E6160D" w:rsidRPr="005855F2" w:rsidRDefault="00E6160D" w:rsidP="00E6160D">
            <w:pPr>
              <w:tabs>
                <w:tab w:val="decimal" w:pos="904"/>
              </w:tabs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>269</w:t>
            </w:r>
          </w:p>
        </w:tc>
      </w:tr>
      <w:tr w:rsidR="00E6160D" w:rsidRPr="005855F2" w14:paraId="44042C52" w14:textId="77777777" w:rsidTr="007A1D4A">
        <w:tc>
          <w:tcPr>
            <w:tcW w:w="4226" w:type="dxa"/>
            <w:shd w:val="clear" w:color="auto" w:fill="auto"/>
            <w:vAlign w:val="center"/>
          </w:tcPr>
          <w:p w14:paraId="66D46942" w14:textId="77777777" w:rsidR="00E6160D" w:rsidRPr="005855F2" w:rsidRDefault="00E6160D" w:rsidP="00E6160D">
            <w:pPr>
              <w:ind w:right="-108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บริษัทร่วม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0E7E792" w14:textId="233F064F" w:rsidR="00E6160D" w:rsidRPr="005855F2" w:rsidRDefault="00BC0CB1" w:rsidP="00E6160D">
            <w:pPr>
              <w:tabs>
                <w:tab w:val="decimal" w:pos="95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>82</w:t>
            </w:r>
          </w:p>
        </w:tc>
        <w:tc>
          <w:tcPr>
            <w:tcW w:w="184" w:type="dxa"/>
            <w:shd w:val="clear" w:color="auto" w:fill="auto"/>
          </w:tcPr>
          <w:p w14:paraId="28B8B4A9" w14:textId="77777777" w:rsidR="00E6160D" w:rsidRPr="005855F2" w:rsidRDefault="00E6160D" w:rsidP="00E6160D">
            <w:pPr>
              <w:tabs>
                <w:tab w:val="decimal" w:pos="882"/>
              </w:tabs>
              <w:spacing w:line="240" w:lineRule="exact"/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42DAC0B" w14:textId="746ED3B4" w:rsidR="00E6160D" w:rsidRPr="005855F2" w:rsidRDefault="00E6160D" w:rsidP="00E6160D">
            <w:pPr>
              <w:tabs>
                <w:tab w:val="decimal" w:pos="95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>328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4148676D" w14:textId="77777777" w:rsidR="00E6160D" w:rsidRPr="005855F2" w:rsidRDefault="00E6160D" w:rsidP="00E6160D">
            <w:pPr>
              <w:tabs>
                <w:tab w:val="decimal" w:pos="882"/>
                <w:tab w:val="decimal" w:pos="990"/>
              </w:tabs>
              <w:spacing w:line="240" w:lineRule="exact"/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B83DAC1" w14:textId="351862CF" w:rsidR="00E6160D" w:rsidRPr="005855F2" w:rsidRDefault="00BC0CB1" w:rsidP="00BC0CB1">
            <w:pPr>
              <w:tabs>
                <w:tab w:val="decimal" w:pos="964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64EFBB0F" w14:textId="77777777" w:rsidR="00E6160D" w:rsidRPr="005855F2" w:rsidRDefault="00E6160D" w:rsidP="00E6160D">
            <w:pPr>
              <w:tabs>
                <w:tab w:val="decimal" w:pos="882"/>
              </w:tabs>
              <w:spacing w:line="240" w:lineRule="exact"/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3A19E73" w14:textId="27179AD0" w:rsidR="00E6160D" w:rsidRPr="005855F2" w:rsidRDefault="00E6160D" w:rsidP="00E6160D">
            <w:pPr>
              <w:tabs>
                <w:tab w:val="decimal" w:pos="900"/>
              </w:tabs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>251</w:t>
            </w:r>
          </w:p>
        </w:tc>
      </w:tr>
      <w:tr w:rsidR="00E6160D" w:rsidRPr="005855F2" w14:paraId="13419B03" w14:textId="77777777" w:rsidTr="007A1D4A">
        <w:tc>
          <w:tcPr>
            <w:tcW w:w="4226" w:type="dxa"/>
            <w:shd w:val="clear" w:color="auto" w:fill="auto"/>
            <w:vAlign w:val="center"/>
          </w:tcPr>
          <w:p w14:paraId="0760E597" w14:textId="77777777" w:rsidR="00E6160D" w:rsidRPr="005855F2" w:rsidRDefault="00E6160D" w:rsidP="00E6160D">
            <w:pPr>
              <w:ind w:right="-108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079FA4" w14:textId="4726B3B7" w:rsidR="00E6160D" w:rsidRPr="005855F2" w:rsidRDefault="00BC0CB1" w:rsidP="00900E54">
            <w:pPr>
              <w:tabs>
                <w:tab w:val="decimal" w:pos="984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>82</w:t>
            </w:r>
          </w:p>
        </w:tc>
        <w:tc>
          <w:tcPr>
            <w:tcW w:w="184" w:type="dxa"/>
            <w:shd w:val="clear" w:color="auto" w:fill="auto"/>
          </w:tcPr>
          <w:p w14:paraId="40115F30" w14:textId="77777777" w:rsidR="00E6160D" w:rsidRPr="005855F2" w:rsidRDefault="00E6160D" w:rsidP="00E6160D">
            <w:pPr>
              <w:tabs>
                <w:tab w:val="decimal" w:pos="882"/>
              </w:tabs>
              <w:spacing w:line="240" w:lineRule="exact"/>
              <w:ind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71A699" w14:textId="5ABC9188" w:rsidR="00E6160D" w:rsidRPr="005855F2" w:rsidRDefault="00E6160D" w:rsidP="00E6160D">
            <w:pPr>
              <w:tabs>
                <w:tab w:val="decimal" w:pos="994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>328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5DBC631D" w14:textId="77777777" w:rsidR="00E6160D" w:rsidRPr="005855F2" w:rsidRDefault="00E6160D" w:rsidP="00E6160D">
            <w:pPr>
              <w:tabs>
                <w:tab w:val="decimal" w:pos="882"/>
              </w:tabs>
              <w:spacing w:line="240" w:lineRule="exact"/>
              <w:ind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F550FB" w14:textId="43B83512" w:rsidR="00E6160D" w:rsidRPr="005855F2" w:rsidRDefault="00BC0CB1" w:rsidP="00BC0CB1">
            <w:pPr>
              <w:tabs>
                <w:tab w:val="decimal" w:pos="964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>354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659666EB" w14:textId="77777777" w:rsidR="00E6160D" w:rsidRPr="005855F2" w:rsidRDefault="00E6160D" w:rsidP="00E6160D">
            <w:pPr>
              <w:tabs>
                <w:tab w:val="decimal" w:pos="882"/>
              </w:tabs>
              <w:spacing w:line="240" w:lineRule="exact"/>
              <w:ind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13BA2A" w14:textId="4F9AF288" w:rsidR="00E6160D" w:rsidRPr="005855F2" w:rsidRDefault="00E6160D" w:rsidP="00E6160D">
            <w:pPr>
              <w:tabs>
                <w:tab w:val="decimal" w:pos="994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>520</w:t>
            </w:r>
          </w:p>
        </w:tc>
      </w:tr>
      <w:tr w:rsidR="00E6160D" w:rsidRPr="005855F2" w14:paraId="098F4B59" w14:textId="77777777" w:rsidTr="007A1D4A">
        <w:tc>
          <w:tcPr>
            <w:tcW w:w="4226" w:type="dxa"/>
            <w:shd w:val="clear" w:color="auto" w:fill="auto"/>
            <w:vAlign w:val="center"/>
          </w:tcPr>
          <w:p w14:paraId="3C5321E0" w14:textId="085BCD5D" w:rsidR="00E6160D" w:rsidRPr="005855F2" w:rsidRDefault="00E6160D" w:rsidP="00E6160D">
            <w:pPr>
              <w:ind w:right="-108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5855F2">
              <w:rPr>
                <w:rFonts w:asciiTheme="majorBidi" w:hAnsiTheme="majorBidi" w:cstheme="majorBidi"/>
                <w:sz w:val="28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E573D0" w14:textId="7AE18AF9" w:rsidR="00E6160D" w:rsidRPr="005855F2" w:rsidRDefault="00BC0CB1" w:rsidP="00E6160D">
            <w:pPr>
              <w:tabs>
                <w:tab w:val="decimal" w:pos="950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>(77)</w:t>
            </w:r>
          </w:p>
        </w:tc>
        <w:tc>
          <w:tcPr>
            <w:tcW w:w="184" w:type="dxa"/>
            <w:shd w:val="clear" w:color="auto" w:fill="auto"/>
          </w:tcPr>
          <w:p w14:paraId="53FC8B84" w14:textId="77777777" w:rsidR="00E6160D" w:rsidRPr="005855F2" w:rsidRDefault="00E6160D" w:rsidP="00E6160D">
            <w:pPr>
              <w:tabs>
                <w:tab w:val="decimal" w:pos="882"/>
              </w:tabs>
              <w:spacing w:line="240" w:lineRule="exact"/>
              <w:ind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B8F99A" w14:textId="7326505A" w:rsidR="00E6160D" w:rsidRPr="005855F2" w:rsidRDefault="00E6160D" w:rsidP="00E6160D">
            <w:pPr>
              <w:tabs>
                <w:tab w:val="decimal" w:pos="950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>(77)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760DAE74" w14:textId="77777777" w:rsidR="00E6160D" w:rsidRPr="005855F2" w:rsidRDefault="00E6160D" w:rsidP="00E6160D">
            <w:pPr>
              <w:tabs>
                <w:tab w:val="decimal" w:pos="882"/>
                <w:tab w:val="decimal" w:pos="990"/>
              </w:tabs>
              <w:spacing w:line="240" w:lineRule="exact"/>
              <w:ind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6B5426" w14:textId="0CD8C2BE" w:rsidR="00E6160D" w:rsidRPr="005855F2" w:rsidRDefault="00BC0CB1" w:rsidP="00BC0CB1">
            <w:pPr>
              <w:tabs>
                <w:tab w:val="decimal" w:pos="559"/>
                <w:tab w:val="decimal" w:pos="964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179BB159" w14:textId="77777777" w:rsidR="00E6160D" w:rsidRPr="005855F2" w:rsidRDefault="00E6160D" w:rsidP="00E6160D">
            <w:pPr>
              <w:tabs>
                <w:tab w:val="decimal" w:pos="882"/>
              </w:tabs>
              <w:spacing w:line="240" w:lineRule="exact"/>
              <w:ind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F1F96E" w14:textId="655A030C" w:rsidR="00E6160D" w:rsidRPr="005855F2" w:rsidRDefault="00E6160D" w:rsidP="00E6160D">
            <w:pPr>
              <w:tabs>
                <w:tab w:val="decimal" w:pos="994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E6160D" w:rsidRPr="005855F2" w14:paraId="7F958739" w14:textId="77777777" w:rsidTr="007A1D4A">
        <w:tc>
          <w:tcPr>
            <w:tcW w:w="4226" w:type="dxa"/>
            <w:shd w:val="clear" w:color="auto" w:fill="auto"/>
            <w:vAlign w:val="bottom"/>
          </w:tcPr>
          <w:p w14:paraId="6BA1352A" w14:textId="377D8AB1" w:rsidR="00E6160D" w:rsidRPr="005855F2" w:rsidRDefault="00E6160D" w:rsidP="00E6160D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รวมรายได้ค้างรับ </w:t>
            </w:r>
            <w:r w:rsidRPr="005855F2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  <w:r w:rsidRPr="005855F2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กิจการที่เกี่ยวข้องกัน </w:t>
            </w:r>
            <w:r w:rsidRPr="005855F2">
              <w:rPr>
                <w:rFonts w:asciiTheme="majorBidi" w:hAnsiTheme="majorBidi" w:cstheme="majorBidi"/>
                <w:b/>
                <w:bCs/>
                <w:sz w:val="28"/>
              </w:rPr>
              <w:t xml:space="preserve">- </w:t>
            </w:r>
            <w:r w:rsidRPr="005855F2">
              <w:rPr>
                <w:rFonts w:asciiTheme="majorBidi" w:hAnsiTheme="majorBidi" w:cstheme="majorBidi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955E85B" w14:textId="399D6CE4" w:rsidR="00E6160D" w:rsidRPr="005855F2" w:rsidRDefault="00BC0CB1" w:rsidP="00E6160D">
            <w:pPr>
              <w:tabs>
                <w:tab w:val="decimal" w:pos="950"/>
              </w:tabs>
              <w:ind w:left="-18" w:right="9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855F2">
              <w:rPr>
                <w:rFonts w:asciiTheme="majorBidi" w:hAnsiTheme="majorBidi" w:cstheme="majorBidi"/>
                <w:b/>
                <w:bCs/>
                <w:sz w:val="28"/>
              </w:rPr>
              <w:t>5</w:t>
            </w:r>
          </w:p>
        </w:tc>
        <w:tc>
          <w:tcPr>
            <w:tcW w:w="184" w:type="dxa"/>
            <w:shd w:val="clear" w:color="auto" w:fill="auto"/>
          </w:tcPr>
          <w:p w14:paraId="47A1F791" w14:textId="77777777" w:rsidR="00E6160D" w:rsidRPr="005855F2" w:rsidRDefault="00E6160D" w:rsidP="00E6160D">
            <w:pPr>
              <w:tabs>
                <w:tab w:val="decimal" w:pos="882"/>
              </w:tabs>
              <w:spacing w:line="240" w:lineRule="exact"/>
              <w:ind w:right="9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0DF57D" w14:textId="1FE57200" w:rsidR="00E6160D" w:rsidRPr="005855F2" w:rsidRDefault="00E6160D" w:rsidP="00E6160D">
            <w:pPr>
              <w:tabs>
                <w:tab w:val="decimal" w:pos="994"/>
              </w:tabs>
              <w:ind w:left="-18" w:right="9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855F2">
              <w:rPr>
                <w:rFonts w:asciiTheme="majorBidi" w:hAnsiTheme="majorBidi" w:cstheme="majorBidi"/>
                <w:b/>
                <w:bCs/>
                <w:sz w:val="28"/>
              </w:rPr>
              <w:t>251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0959290F" w14:textId="77777777" w:rsidR="00E6160D" w:rsidRPr="005855F2" w:rsidRDefault="00E6160D" w:rsidP="00E6160D">
            <w:pPr>
              <w:tabs>
                <w:tab w:val="decimal" w:pos="882"/>
              </w:tabs>
              <w:spacing w:line="240" w:lineRule="exact"/>
              <w:ind w:right="9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9BE4C53" w14:textId="757B89C6" w:rsidR="00E6160D" w:rsidRPr="005855F2" w:rsidRDefault="00BC0CB1" w:rsidP="00BC0CB1">
            <w:pPr>
              <w:tabs>
                <w:tab w:val="decimal" w:pos="964"/>
              </w:tabs>
              <w:ind w:left="-18" w:right="9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855F2">
              <w:rPr>
                <w:rFonts w:asciiTheme="majorBidi" w:hAnsiTheme="majorBidi" w:cstheme="majorBidi"/>
                <w:b/>
                <w:bCs/>
                <w:sz w:val="28"/>
              </w:rPr>
              <w:t>354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365386CD" w14:textId="77777777" w:rsidR="00E6160D" w:rsidRPr="005855F2" w:rsidRDefault="00E6160D" w:rsidP="00E6160D">
            <w:pPr>
              <w:tabs>
                <w:tab w:val="decimal" w:pos="882"/>
              </w:tabs>
              <w:spacing w:line="240" w:lineRule="exact"/>
              <w:ind w:right="9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5EED07C" w14:textId="4933DBD8" w:rsidR="00E6160D" w:rsidRPr="005855F2" w:rsidRDefault="00E6160D" w:rsidP="00E6160D">
            <w:pPr>
              <w:tabs>
                <w:tab w:val="decimal" w:pos="994"/>
              </w:tabs>
              <w:ind w:left="-18" w:right="9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855F2">
              <w:rPr>
                <w:rFonts w:asciiTheme="majorBidi" w:hAnsiTheme="majorBidi" w:cstheme="majorBidi"/>
                <w:b/>
                <w:bCs/>
                <w:sz w:val="28"/>
              </w:rPr>
              <w:t>520</w:t>
            </w:r>
          </w:p>
        </w:tc>
      </w:tr>
      <w:tr w:rsidR="00E6160D" w:rsidRPr="005855F2" w14:paraId="424190CC" w14:textId="77777777" w:rsidTr="007A1D4A">
        <w:tc>
          <w:tcPr>
            <w:tcW w:w="4226" w:type="dxa"/>
            <w:shd w:val="clear" w:color="auto" w:fill="auto"/>
            <w:vAlign w:val="bottom"/>
          </w:tcPr>
          <w:p w14:paraId="039681FA" w14:textId="77777777" w:rsidR="00E6160D" w:rsidRPr="005855F2" w:rsidRDefault="00E6160D" w:rsidP="00E6160D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050CFE" w14:textId="77777777" w:rsidR="00E6160D" w:rsidRPr="005855F2" w:rsidRDefault="00E6160D" w:rsidP="00E6160D">
            <w:pPr>
              <w:tabs>
                <w:tab w:val="decimal" w:pos="950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4" w:type="dxa"/>
            <w:shd w:val="clear" w:color="auto" w:fill="auto"/>
          </w:tcPr>
          <w:p w14:paraId="1CD03674" w14:textId="77777777" w:rsidR="00E6160D" w:rsidRPr="005855F2" w:rsidRDefault="00E6160D" w:rsidP="00E6160D">
            <w:pPr>
              <w:tabs>
                <w:tab w:val="decimal" w:pos="882"/>
              </w:tabs>
              <w:spacing w:line="240" w:lineRule="exact"/>
              <w:ind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C5D33C" w14:textId="77777777" w:rsidR="00E6160D" w:rsidRPr="005855F2" w:rsidRDefault="00E6160D" w:rsidP="00E6160D">
            <w:pPr>
              <w:tabs>
                <w:tab w:val="decimal" w:pos="994"/>
              </w:tabs>
              <w:ind w:left="-18" w:right="9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0" w:type="dxa"/>
            <w:shd w:val="clear" w:color="auto" w:fill="auto"/>
            <w:vAlign w:val="center"/>
          </w:tcPr>
          <w:p w14:paraId="12458F7F" w14:textId="77777777" w:rsidR="00E6160D" w:rsidRPr="005855F2" w:rsidRDefault="00E6160D" w:rsidP="00E6160D">
            <w:pPr>
              <w:tabs>
                <w:tab w:val="decimal" w:pos="882"/>
              </w:tabs>
              <w:spacing w:line="240" w:lineRule="exact"/>
              <w:ind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9EC7CB" w14:textId="77777777" w:rsidR="00E6160D" w:rsidRPr="005855F2" w:rsidRDefault="00E6160D" w:rsidP="00E6160D">
            <w:pPr>
              <w:tabs>
                <w:tab w:val="decimal" w:pos="898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  <w:vAlign w:val="center"/>
          </w:tcPr>
          <w:p w14:paraId="13636342" w14:textId="77777777" w:rsidR="00E6160D" w:rsidRPr="005855F2" w:rsidRDefault="00E6160D" w:rsidP="00E6160D">
            <w:pPr>
              <w:tabs>
                <w:tab w:val="decimal" w:pos="882"/>
              </w:tabs>
              <w:spacing w:line="240" w:lineRule="exact"/>
              <w:ind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E38A67" w14:textId="77777777" w:rsidR="00E6160D" w:rsidRPr="005855F2" w:rsidRDefault="00E6160D" w:rsidP="00E6160D">
            <w:pPr>
              <w:tabs>
                <w:tab w:val="decimal" w:pos="994"/>
              </w:tabs>
              <w:ind w:left="-18" w:right="9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E6160D" w:rsidRPr="005855F2" w14:paraId="2AE8E03A" w14:textId="77777777" w:rsidTr="007A1D4A">
        <w:tc>
          <w:tcPr>
            <w:tcW w:w="4226" w:type="dxa"/>
            <w:shd w:val="clear" w:color="auto" w:fill="auto"/>
            <w:vAlign w:val="bottom"/>
          </w:tcPr>
          <w:p w14:paraId="5FD4194D" w14:textId="5067C19B" w:rsidR="00E6160D" w:rsidRPr="005855F2" w:rsidRDefault="00E6160D" w:rsidP="00E6160D">
            <w:pPr>
              <w:jc w:val="thaiDistribute"/>
              <w:rPr>
                <w:rFonts w:asciiTheme="majorBidi" w:hAnsiTheme="majorBidi" w:cstheme="majorBidi"/>
                <w:b/>
                <w:bCs/>
                <w:spacing w:val="-4"/>
                <w:sz w:val="28"/>
              </w:rPr>
            </w:pPr>
            <w:r w:rsidRPr="005855F2">
              <w:rPr>
                <w:rFonts w:asciiTheme="majorBidi" w:hAnsiTheme="majorBidi" w:cstheme="majorBidi"/>
                <w:b/>
                <w:bCs/>
                <w:spacing w:val="-4"/>
                <w:sz w:val="28"/>
                <w:cs/>
              </w:rPr>
              <w:t>ดอกเบี้ยค้างรับ</w:t>
            </w:r>
            <w:r w:rsidRPr="005855F2">
              <w:rPr>
                <w:rFonts w:asciiTheme="majorBidi" w:hAnsiTheme="majorBidi" w:cstheme="majorBidi"/>
                <w:b/>
                <w:bCs/>
                <w:spacing w:val="-4"/>
                <w:sz w:val="28"/>
              </w:rPr>
              <w:t xml:space="preserve"> </w:t>
            </w:r>
            <w:r w:rsidRPr="005855F2">
              <w:rPr>
                <w:rFonts w:asciiTheme="majorBidi" w:hAnsiTheme="majorBidi" w:cstheme="majorBidi"/>
                <w:b/>
                <w:bCs/>
                <w:spacing w:val="-4"/>
                <w:sz w:val="28"/>
                <w:cs/>
              </w:rPr>
              <w:t>- กิจการที่เกี่ยวข้องกัน</w:t>
            </w:r>
            <w:r w:rsidRPr="005855F2">
              <w:rPr>
                <w:rFonts w:asciiTheme="majorBidi" w:hAnsiTheme="majorBidi" w:cstheme="majorBidi"/>
                <w:b/>
                <w:bCs/>
                <w:spacing w:val="-4"/>
                <w:sz w:val="28"/>
              </w:rPr>
              <w:t xml:space="preserve"> </w:t>
            </w:r>
            <w:r w:rsidRPr="005855F2">
              <w:rPr>
                <w:rFonts w:asciiTheme="majorBidi" w:hAnsiTheme="majorBidi" w:cstheme="majorBidi"/>
                <w:b/>
                <w:bCs/>
                <w:spacing w:val="-6"/>
                <w:sz w:val="28"/>
                <w:cs/>
              </w:rPr>
              <w:t xml:space="preserve">(ดูหมายเหตุข้อ </w:t>
            </w:r>
            <w:r w:rsidRPr="005855F2"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  <w:t>6</w:t>
            </w:r>
            <w:r w:rsidRPr="005855F2">
              <w:rPr>
                <w:rFonts w:asciiTheme="majorBidi" w:hAnsiTheme="majorBidi" w:cstheme="majorBidi"/>
                <w:b/>
                <w:bCs/>
                <w:spacing w:val="-6"/>
                <w:sz w:val="28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5244676D" w14:textId="77777777" w:rsidR="00E6160D" w:rsidRPr="005855F2" w:rsidRDefault="00E6160D" w:rsidP="00E6160D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4" w:type="dxa"/>
            <w:shd w:val="clear" w:color="auto" w:fill="auto"/>
          </w:tcPr>
          <w:p w14:paraId="49871886" w14:textId="77777777" w:rsidR="00E6160D" w:rsidRPr="005855F2" w:rsidRDefault="00E6160D" w:rsidP="00E6160D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AC7C029" w14:textId="77777777" w:rsidR="00E6160D" w:rsidRPr="005855F2" w:rsidRDefault="00E6160D" w:rsidP="00E6160D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3BD1ED56" w14:textId="77777777" w:rsidR="00E6160D" w:rsidRPr="005855F2" w:rsidRDefault="00E6160D" w:rsidP="00E6160D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E29E5B4" w14:textId="4AEAB1B6" w:rsidR="00E6160D" w:rsidRPr="005855F2" w:rsidRDefault="00E6160D" w:rsidP="00E6160D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0486D37F" w14:textId="77777777" w:rsidR="00E6160D" w:rsidRPr="005855F2" w:rsidRDefault="00E6160D" w:rsidP="00E6160D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33FB565" w14:textId="77777777" w:rsidR="00E6160D" w:rsidRPr="005855F2" w:rsidRDefault="00E6160D" w:rsidP="00E6160D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E6160D" w:rsidRPr="005855F2" w14:paraId="38DF3336" w14:textId="77777777" w:rsidTr="007A1D4A">
        <w:tc>
          <w:tcPr>
            <w:tcW w:w="4226" w:type="dxa"/>
            <w:shd w:val="clear" w:color="auto" w:fill="auto"/>
            <w:vAlign w:val="bottom"/>
          </w:tcPr>
          <w:p w14:paraId="3C61CD59" w14:textId="77777777" w:rsidR="00E6160D" w:rsidRPr="005855F2" w:rsidRDefault="00E6160D" w:rsidP="00E6160D">
            <w:pPr>
              <w:ind w:right="-108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1643681" w14:textId="43CE70E4" w:rsidR="00E6160D" w:rsidRPr="005855F2" w:rsidRDefault="004B3120" w:rsidP="00E6160D">
            <w:pPr>
              <w:tabs>
                <w:tab w:val="decimal" w:pos="524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4" w:type="dxa"/>
            <w:shd w:val="clear" w:color="auto" w:fill="auto"/>
          </w:tcPr>
          <w:p w14:paraId="0BDDEA17" w14:textId="77777777" w:rsidR="00E6160D" w:rsidRPr="005855F2" w:rsidRDefault="00E6160D" w:rsidP="00E6160D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7540E0E" w14:textId="36A0F2D7" w:rsidR="00E6160D" w:rsidRPr="005855F2" w:rsidRDefault="00E6160D" w:rsidP="00E6160D">
            <w:pPr>
              <w:tabs>
                <w:tab w:val="decimal" w:pos="524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7CBE861" w14:textId="77777777" w:rsidR="00E6160D" w:rsidRPr="005855F2" w:rsidRDefault="00E6160D" w:rsidP="00E6160D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CAE8FA5" w14:textId="0D5AF3D0" w:rsidR="00E6160D" w:rsidRPr="005855F2" w:rsidRDefault="00BC0CB1" w:rsidP="00E6160D">
            <w:pPr>
              <w:tabs>
                <w:tab w:val="decimal" w:pos="90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>103,364</w:t>
            </w:r>
          </w:p>
        </w:tc>
        <w:tc>
          <w:tcPr>
            <w:tcW w:w="180" w:type="dxa"/>
            <w:shd w:val="clear" w:color="auto" w:fill="auto"/>
          </w:tcPr>
          <w:p w14:paraId="30AA8F23" w14:textId="77777777" w:rsidR="00E6160D" w:rsidRPr="005855F2" w:rsidRDefault="00E6160D" w:rsidP="00E6160D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F2D6E55" w14:textId="370C7621" w:rsidR="00E6160D" w:rsidRPr="005855F2" w:rsidRDefault="00E6160D" w:rsidP="00E6160D">
            <w:pPr>
              <w:tabs>
                <w:tab w:val="decimal" w:pos="90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>86,412</w:t>
            </w:r>
          </w:p>
        </w:tc>
      </w:tr>
      <w:tr w:rsidR="00E6160D" w:rsidRPr="005855F2" w14:paraId="5AF40184" w14:textId="77777777" w:rsidTr="007A1D4A">
        <w:trPr>
          <w:trHeight w:val="288"/>
        </w:trPr>
        <w:tc>
          <w:tcPr>
            <w:tcW w:w="4226" w:type="dxa"/>
            <w:shd w:val="clear" w:color="auto" w:fill="auto"/>
            <w:vAlign w:val="bottom"/>
          </w:tcPr>
          <w:p w14:paraId="2EF5F1CC" w14:textId="77777777" w:rsidR="00E6160D" w:rsidRPr="005855F2" w:rsidRDefault="00E6160D" w:rsidP="00E6160D">
            <w:pPr>
              <w:ind w:right="-108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บริษัทร่วม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E0B0A63" w14:textId="5948400F" w:rsidR="00E6160D" w:rsidRPr="005855F2" w:rsidRDefault="004B3120" w:rsidP="00E6160D">
            <w:pPr>
              <w:tabs>
                <w:tab w:val="decimal" w:pos="524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>487</w:t>
            </w:r>
          </w:p>
        </w:tc>
        <w:tc>
          <w:tcPr>
            <w:tcW w:w="184" w:type="dxa"/>
            <w:shd w:val="clear" w:color="auto" w:fill="auto"/>
          </w:tcPr>
          <w:p w14:paraId="65803923" w14:textId="77777777" w:rsidR="00E6160D" w:rsidRPr="005855F2" w:rsidRDefault="00E6160D" w:rsidP="00E6160D">
            <w:pPr>
              <w:tabs>
                <w:tab w:val="decimal" w:pos="882"/>
                <w:tab w:val="decimal" w:pos="950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AE45962" w14:textId="6DD0FF18" w:rsidR="00E6160D" w:rsidRPr="005855F2" w:rsidRDefault="00E6160D" w:rsidP="00E6160D">
            <w:pPr>
              <w:tabs>
                <w:tab w:val="decimal" w:pos="524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>10,775</w:t>
            </w:r>
          </w:p>
        </w:tc>
        <w:tc>
          <w:tcPr>
            <w:tcW w:w="180" w:type="dxa"/>
            <w:shd w:val="clear" w:color="auto" w:fill="auto"/>
          </w:tcPr>
          <w:p w14:paraId="7F2612E7" w14:textId="77777777" w:rsidR="00E6160D" w:rsidRPr="005855F2" w:rsidRDefault="00E6160D" w:rsidP="00E6160D">
            <w:pPr>
              <w:tabs>
                <w:tab w:val="decimal" w:pos="882"/>
                <w:tab w:val="decimal" w:pos="950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97E1433" w14:textId="4732D5FA" w:rsidR="00E6160D" w:rsidRPr="005855F2" w:rsidRDefault="00BC0CB1" w:rsidP="00E6160D">
            <w:pPr>
              <w:tabs>
                <w:tab w:val="decimal" w:pos="524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>26</w:t>
            </w:r>
            <w:r w:rsidR="00E05B67">
              <w:rPr>
                <w:rFonts w:asciiTheme="majorBidi" w:hAnsiTheme="majorBidi" w:cstheme="majorBidi"/>
                <w:sz w:val="28"/>
              </w:rPr>
              <w:t>0</w:t>
            </w:r>
          </w:p>
        </w:tc>
        <w:tc>
          <w:tcPr>
            <w:tcW w:w="180" w:type="dxa"/>
            <w:shd w:val="clear" w:color="auto" w:fill="auto"/>
          </w:tcPr>
          <w:p w14:paraId="5ECAE9C8" w14:textId="77777777" w:rsidR="00E6160D" w:rsidRPr="005855F2" w:rsidRDefault="00E6160D" w:rsidP="00E6160D">
            <w:pPr>
              <w:tabs>
                <w:tab w:val="decimal" w:pos="882"/>
                <w:tab w:val="decimal" w:pos="950"/>
              </w:tabs>
              <w:ind w:left="-126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6978FDD" w14:textId="0692CAE5" w:rsidR="00E6160D" w:rsidRPr="005855F2" w:rsidRDefault="00E6160D" w:rsidP="00E6160D">
            <w:pPr>
              <w:tabs>
                <w:tab w:val="decimal" w:pos="524"/>
                <w:tab w:val="decimal" w:pos="90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>10,673</w:t>
            </w:r>
          </w:p>
        </w:tc>
      </w:tr>
      <w:tr w:rsidR="00E6160D" w:rsidRPr="005855F2" w14:paraId="1B870019" w14:textId="77777777" w:rsidTr="007A1D4A">
        <w:tc>
          <w:tcPr>
            <w:tcW w:w="4226" w:type="dxa"/>
            <w:shd w:val="clear" w:color="auto" w:fill="auto"/>
            <w:vAlign w:val="bottom"/>
          </w:tcPr>
          <w:p w14:paraId="58C5F934" w14:textId="77777777" w:rsidR="00E6160D" w:rsidRPr="005855F2" w:rsidRDefault="00E6160D" w:rsidP="00E6160D">
            <w:pPr>
              <w:ind w:right="-108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DCB8F7" w14:textId="667043C9" w:rsidR="00E6160D" w:rsidRPr="005855F2" w:rsidRDefault="004B3120" w:rsidP="00E6160D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>487</w:t>
            </w:r>
          </w:p>
        </w:tc>
        <w:tc>
          <w:tcPr>
            <w:tcW w:w="184" w:type="dxa"/>
            <w:shd w:val="clear" w:color="auto" w:fill="auto"/>
          </w:tcPr>
          <w:p w14:paraId="6416B0FC" w14:textId="77777777" w:rsidR="00E6160D" w:rsidRPr="005855F2" w:rsidRDefault="00E6160D" w:rsidP="00E6160D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3E6EB6" w14:textId="2BCFE110" w:rsidR="00E6160D" w:rsidRPr="005855F2" w:rsidRDefault="00E6160D" w:rsidP="00E6160D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>10,775</w:t>
            </w:r>
          </w:p>
        </w:tc>
        <w:tc>
          <w:tcPr>
            <w:tcW w:w="180" w:type="dxa"/>
            <w:shd w:val="clear" w:color="auto" w:fill="auto"/>
          </w:tcPr>
          <w:p w14:paraId="051EBC08" w14:textId="77777777" w:rsidR="00E6160D" w:rsidRPr="005855F2" w:rsidRDefault="00E6160D" w:rsidP="00E6160D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53CCD7" w14:textId="4CB6DABB" w:rsidR="00E6160D" w:rsidRPr="005855F2" w:rsidRDefault="004B3120" w:rsidP="00E6160D">
            <w:pPr>
              <w:tabs>
                <w:tab w:val="decimal" w:pos="90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>103,62</w:t>
            </w:r>
            <w:r w:rsidR="00E05B67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180" w:type="dxa"/>
            <w:shd w:val="clear" w:color="auto" w:fill="auto"/>
          </w:tcPr>
          <w:p w14:paraId="09823EE7" w14:textId="77777777" w:rsidR="00E6160D" w:rsidRPr="005855F2" w:rsidRDefault="00E6160D" w:rsidP="00E6160D">
            <w:pPr>
              <w:tabs>
                <w:tab w:val="decimal" w:pos="882"/>
              </w:tabs>
              <w:ind w:left="-126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346CAC" w14:textId="59C4FD96" w:rsidR="00E6160D" w:rsidRPr="005855F2" w:rsidRDefault="00E6160D" w:rsidP="00E6160D">
            <w:pPr>
              <w:tabs>
                <w:tab w:val="decimal" w:pos="90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>97,085</w:t>
            </w:r>
          </w:p>
        </w:tc>
      </w:tr>
      <w:tr w:rsidR="00E6160D" w:rsidRPr="005855F2" w14:paraId="00B35EF1" w14:textId="77777777" w:rsidTr="007A1D4A">
        <w:tc>
          <w:tcPr>
            <w:tcW w:w="4226" w:type="dxa"/>
            <w:shd w:val="clear" w:color="auto" w:fill="auto"/>
            <w:vAlign w:val="center"/>
          </w:tcPr>
          <w:p w14:paraId="33DE7754" w14:textId="6E05EAD9" w:rsidR="00E6160D" w:rsidRPr="005855F2" w:rsidRDefault="00E6160D" w:rsidP="00E6160D">
            <w:pPr>
              <w:ind w:right="-108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5855F2">
              <w:rPr>
                <w:rFonts w:asciiTheme="majorBidi" w:hAnsiTheme="majorBidi" w:cstheme="majorBidi"/>
                <w:sz w:val="28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1A9C61" w14:textId="7BE56BBB" w:rsidR="00E6160D" w:rsidRPr="005855F2" w:rsidRDefault="004B3120" w:rsidP="00E6160D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4" w:type="dxa"/>
            <w:shd w:val="clear" w:color="auto" w:fill="auto"/>
          </w:tcPr>
          <w:p w14:paraId="7C6EB220" w14:textId="77777777" w:rsidR="00E6160D" w:rsidRPr="005855F2" w:rsidRDefault="00E6160D" w:rsidP="00E6160D">
            <w:pPr>
              <w:tabs>
                <w:tab w:val="decimal" w:pos="882"/>
                <w:tab w:val="decimal" w:pos="920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123839" w14:textId="6C6D9D3E" w:rsidR="00E6160D" w:rsidRPr="005855F2" w:rsidRDefault="00E6160D" w:rsidP="00E6160D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>(1,410)</w:t>
            </w:r>
          </w:p>
        </w:tc>
        <w:tc>
          <w:tcPr>
            <w:tcW w:w="180" w:type="dxa"/>
            <w:shd w:val="clear" w:color="auto" w:fill="auto"/>
          </w:tcPr>
          <w:p w14:paraId="142D48B9" w14:textId="77777777" w:rsidR="00E6160D" w:rsidRPr="005855F2" w:rsidRDefault="00E6160D" w:rsidP="00E6160D">
            <w:pPr>
              <w:tabs>
                <w:tab w:val="decimal" w:pos="882"/>
                <w:tab w:val="decimal" w:pos="920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14D67E" w14:textId="3086BE2A" w:rsidR="00E6160D" w:rsidRPr="005855F2" w:rsidRDefault="004B3120" w:rsidP="00E6160D">
            <w:pPr>
              <w:tabs>
                <w:tab w:val="decimal" w:pos="90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>(16,342)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5ED151C" w14:textId="77777777" w:rsidR="00E6160D" w:rsidRPr="005855F2" w:rsidRDefault="00E6160D" w:rsidP="00E6160D">
            <w:pPr>
              <w:tabs>
                <w:tab w:val="decimal" w:pos="882"/>
                <w:tab w:val="decimal" w:pos="920"/>
              </w:tabs>
              <w:ind w:left="-126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4542C8" w14:textId="639B65E3" w:rsidR="00E6160D" w:rsidRPr="005855F2" w:rsidRDefault="00E6160D" w:rsidP="00E6160D">
            <w:pPr>
              <w:tabs>
                <w:tab w:val="decimal" w:pos="90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>(21,340)</w:t>
            </w:r>
          </w:p>
        </w:tc>
      </w:tr>
      <w:tr w:rsidR="00E6160D" w:rsidRPr="005855F2" w14:paraId="1AD1F89D" w14:textId="77777777" w:rsidTr="007A1D4A">
        <w:tc>
          <w:tcPr>
            <w:tcW w:w="4226" w:type="dxa"/>
            <w:shd w:val="clear" w:color="auto" w:fill="auto"/>
            <w:vAlign w:val="bottom"/>
          </w:tcPr>
          <w:p w14:paraId="27BCBA5F" w14:textId="77777777" w:rsidR="00E6160D" w:rsidRPr="005855F2" w:rsidRDefault="00E6160D" w:rsidP="00E6160D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รวมดอกเบี้ยค้างรับ </w:t>
            </w:r>
            <w:r w:rsidRPr="005855F2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  <w:r w:rsidRPr="005855F2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กิจการที่เกี่ยวข้องกัน</w:t>
            </w:r>
            <w:r w:rsidRPr="005855F2">
              <w:rPr>
                <w:rFonts w:asciiTheme="majorBidi" w:hAnsiTheme="majorBidi" w:cstheme="majorBidi"/>
                <w:b/>
                <w:bCs/>
                <w:sz w:val="28"/>
              </w:rPr>
              <w:t xml:space="preserve"> - </w:t>
            </w:r>
            <w:r w:rsidRPr="005855F2">
              <w:rPr>
                <w:rFonts w:asciiTheme="majorBidi" w:hAnsiTheme="majorBidi" w:cstheme="majorBidi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B73A94" w14:textId="5549F611" w:rsidR="00E6160D" w:rsidRPr="005855F2" w:rsidRDefault="004B3120" w:rsidP="00E6160D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855F2">
              <w:rPr>
                <w:rFonts w:asciiTheme="majorBidi" w:hAnsiTheme="majorBidi" w:cstheme="majorBidi"/>
                <w:b/>
                <w:bCs/>
                <w:sz w:val="28"/>
              </w:rPr>
              <w:t>487</w:t>
            </w:r>
          </w:p>
        </w:tc>
        <w:tc>
          <w:tcPr>
            <w:tcW w:w="184" w:type="dxa"/>
            <w:shd w:val="clear" w:color="auto" w:fill="auto"/>
          </w:tcPr>
          <w:p w14:paraId="04165889" w14:textId="77777777" w:rsidR="00E6160D" w:rsidRPr="005855F2" w:rsidRDefault="00E6160D" w:rsidP="00E6160D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17E099" w14:textId="6EECC9B8" w:rsidR="00E6160D" w:rsidRPr="005855F2" w:rsidRDefault="00E6160D" w:rsidP="00E6160D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855F2">
              <w:rPr>
                <w:rFonts w:asciiTheme="majorBidi" w:hAnsiTheme="majorBidi" w:cstheme="majorBidi"/>
                <w:b/>
                <w:bCs/>
                <w:sz w:val="28"/>
              </w:rPr>
              <w:t>9,365</w:t>
            </w:r>
          </w:p>
        </w:tc>
        <w:tc>
          <w:tcPr>
            <w:tcW w:w="180" w:type="dxa"/>
            <w:shd w:val="clear" w:color="auto" w:fill="auto"/>
          </w:tcPr>
          <w:p w14:paraId="012247C8" w14:textId="77777777" w:rsidR="00E6160D" w:rsidRPr="005855F2" w:rsidRDefault="00E6160D" w:rsidP="00E6160D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77FE63" w14:textId="6BB1BE50" w:rsidR="00E6160D" w:rsidRPr="005855F2" w:rsidRDefault="004B3120" w:rsidP="00E6160D">
            <w:pPr>
              <w:tabs>
                <w:tab w:val="decimal" w:pos="900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b/>
                <w:bCs/>
                <w:sz w:val="28"/>
              </w:rPr>
              <w:t>87,28</w:t>
            </w:r>
            <w:r w:rsidR="00E05B67">
              <w:rPr>
                <w:rFonts w:asciiTheme="majorBidi" w:hAnsiTheme="majorBidi" w:cstheme="majorBidi"/>
                <w:b/>
                <w:bCs/>
                <w:sz w:val="28"/>
              </w:rPr>
              <w:t>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099B7D1" w14:textId="77777777" w:rsidR="00E6160D" w:rsidRPr="005855F2" w:rsidRDefault="00E6160D" w:rsidP="00E6160D">
            <w:pPr>
              <w:tabs>
                <w:tab w:val="decimal" w:pos="882"/>
              </w:tabs>
              <w:ind w:left="-126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144941" w14:textId="3CD6D048" w:rsidR="00E6160D" w:rsidRPr="005855F2" w:rsidRDefault="00E6160D" w:rsidP="00E6160D">
            <w:pPr>
              <w:tabs>
                <w:tab w:val="decimal" w:pos="900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855F2">
              <w:rPr>
                <w:rFonts w:asciiTheme="majorBidi" w:hAnsiTheme="majorBidi" w:cstheme="majorBidi"/>
                <w:b/>
                <w:bCs/>
                <w:sz w:val="28"/>
              </w:rPr>
              <w:t>75,745</w:t>
            </w:r>
          </w:p>
        </w:tc>
      </w:tr>
      <w:tr w:rsidR="00E6160D" w:rsidRPr="005855F2" w14:paraId="72241D2F" w14:textId="77777777" w:rsidTr="007A1D4A">
        <w:tc>
          <w:tcPr>
            <w:tcW w:w="4226" w:type="dxa"/>
            <w:shd w:val="clear" w:color="auto" w:fill="auto"/>
            <w:vAlign w:val="bottom"/>
          </w:tcPr>
          <w:p w14:paraId="5EEAC298" w14:textId="497EA968" w:rsidR="00E6160D" w:rsidRPr="005855F2" w:rsidRDefault="00E6160D" w:rsidP="00E6160D">
            <w:pPr>
              <w:spacing w:line="240" w:lineRule="exact"/>
              <w:ind w:right="-108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8D1B4C6" w14:textId="77777777" w:rsidR="00E6160D" w:rsidRPr="005855F2" w:rsidRDefault="00E6160D" w:rsidP="00E6160D">
            <w:pPr>
              <w:tabs>
                <w:tab w:val="decimal" w:pos="900"/>
              </w:tabs>
              <w:spacing w:line="240" w:lineRule="exact"/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4" w:type="dxa"/>
            <w:shd w:val="clear" w:color="auto" w:fill="auto"/>
          </w:tcPr>
          <w:p w14:paraId="16348AF1" w14:textId="77777777" w:rsidR="00E6160D" w:rsidRPr="005855F2" w:rsidRDefault="00E6160D" w:rsidP="00E6160D">
            <w:pPr>
              <w:tabs>
                <w:tab w:val="decimal" w:pos="882"/>
              </w:tabs>
              <w:spacing w:line="240" w:lineRule="exact"/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23390F6" w14:textId="77777777" w:rsidR="00E6160D" w:rsidRPr="005855F2" w:rsidRDefault="00E6160D" w:rsidP="00E6160D">
            <w:pPr>
              <w:tabs>
                <w:tab w:val="decimal" w:pos="920"/>
              </w:tabs>
              <w:spacing w:line="240" w:lineRule="exact"/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7E1D9252" w14:textId="77777777" w:rsidR="00E6160D" w:rsidRPr="005855F2" w:rsidRDefault="00E6160D" w:rsidP="00E6160D">
            <w:pPr>
              <w:tabs>
                <w:tab w:val="decimal" w:pos="882"/>
              </w:tabs>
              <w:spacing w:line="240" w:lineRule="exact"/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39F5909" w14:textId="77777777" w:rsidR="00E6160D" w:rsidRPr="005855F2" w:rsidRDefault="00E6160D" w:rsidP="00E6160D">
            <w:pPr>
              <w:tabs>
                <w:tab w:val="decimal" w:pos="882"/>
              </w:tabs>
              <w:spacing w:line="240" w:lineRule="exact"/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55B44F5" w14:textId="77777777" w:rsidR="00E6160D" w:rsidRPr="005855F2" w:rsidRDefault="00E6160D" w:rsidP="00E6160D">
            <w:pPr>
              <w:tabs>
                <w:tab w:val="decimal" w:pos="882"/>
              </w:tabs>
              <w:spacing w:line="240" w:lineRule="exact"/>
              <w:ind w:left="-126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6009881" w14:textId="77777777" w:rsidR="00E6160D" w:rsidRPr="005855F2" w:rsidRDefault="00E6160D" w:rsidP="00E6160D">
            <w:pPr>
              <w:tabs>
                <w:tab w:val="decimal" w:pos="950"/>
              </w:tabs>
              <w:spacing w:line="240" w:lineRule="exact"/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E6160D" w:rsidRPr="005855F2" w14:paraId="6A9E4773" w14:textId="77777777" w:rsidTr="007A1D4A">
        <w:tc>
          <w:tcPr>
            <w:tcW w:w="4226" w:type="dxa"/>
            <w:shd w:val="clear" w:color="auto" w:fill="auto"/>
            <w:vAlign w:val="bottom"/>
          </w:tcPr>
          <w:p w14:paraId="0588D278" w14:textId="6897C6D3" w:rsidR="00E6160D" w:rsidRPr="005855F2" w:rsidRDefault="00E6160D" w:rsidP="00F92B4B">
            <w:pPr>
              <w:ind w:right="5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855F2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เจ้าหนี้การค้า - กิจการที่เกี่ยวข้องกัน (ดูหมายเหตุข้อ </w:t>
            </w:r>
            <w:r w:rsidRPr="005855F2">
              <w:rPr>
                <w:rFonts w:asciiTheme="majorBidi" w:hAnsiTheme="majorBidi" w:cstheme="majorBidi"/>
                <w:b/>
                <w:bCs/>
                <w:sz w:val="28"/>
              </w:rPr>
              <w:t>21</w:t>
            </w:r>
            <w:r w:rsidRPr="005855F2">
              <w:rPr>
                <w:rFonts w:asciiTheme="majorBidi" w:hAnsiTheme="majorBidi" w:cstheme="majorBidi"/>
                <w:b/>
                <w:bCs/>
                <w:sz w:val="28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73183DC0" w14:textId="77777777" w:rsidR="00E6160D" w:rsidRPr="005855F2" w:rsidRDefault="00E6160D" w:rsidP="00E6160D">
            <w:pPr>
              <w:tabs>
                <w:tab w:val="decimal" w:pos="539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4" w:type="dxa"/>
            <w:shd w:val="clear" w:color="auto" w:fill="auto"/>
          </w:tcPr>
          <w:p w14:paraId="17C028FB" w14:textId="77777777" w:rsidR="00E6160D" w:rsidRPr="005855F2" w:rsidRDefault="00E6160D" w:rsidP="00E6160D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9C8CAA1" w14:textId="77777777" w:rsidR="00E6160D" w:rsidRPr="005855F2" w:rsidRDefault="00E6160D" w:rsidP="00E6160D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69EFBFC0" w14:textId="77777777" w:rsidR="00E6160D" w:rsidRPr="005855F2" w:rsidRDefault="00E6160D" w:rsidP="00E6160D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8A2A7C9" w14:textId="77777777" w:rsidR="00E6160D" w:rsidRPr="005855F2" w:rsidRDefault="00E6160D" w:rsidP="00E6160D">
            <w:pPr>
              <w:tabs>
                <w:tab w:val="decimal" w:pos="539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02DD8F0" w14:textId="77777777" w:rsidR="00E6160D" w:rsidRPr="005855F2" w:rsidRDefault="00E6160D" w:rsidP="00E6160D">
            <w:pPr>
              <w:tabs>
                <w:tab w:val="decimal" w:pos="882"/>
              </w:tabs>
              <w:ind w:left="-126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6A89B89" w14:textId="77777777" w:rsidR="00E6160D" w:rsidRPr="005855F2" w:rsidRDefault="00E6160D" w:rsidP="00E6160D">
            <w:pPr>
              <w:tabs>
                <w:tab w:val="decimal" w:pos="958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E6160D" w:rsidRPr="005855F2" w14:paraId="7700E76E" w14:textId="77777777" w:rsidTr="007A1D4A">
        <w:tc>
          <w:tcPr>
            <w:tcW w:w="4226" w:type="dxa"/>
            <w:shd w:val="clear" w:color="auto" w:fill="auto"/>
            <w:vAlign w:val="center"/>
          </w:tcPr>
          <w:p w14:paraId="067E2A06" w14:textId="77777777" w:rsidR="00E6160D" w:rsidRPr="005855F2" w:rsidRDefault="00E6160D" w:rsidP="00E6160D">
            <w:pPr>
              <w:ind w:right="-108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บริษัทที่เกี่ยวข้องกัน (มีผู้ถือหุ้นร่วมกัน)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12620D" w14:textId="4ACF7CED" w:rsidR="00E6160D" w:rsidRPr="005855F2" w:rsidRDefault="004B3120" w:rsidP="00E6160D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>893</w:t>
            </w:r>
          </w:p>
        </w:tc>
        <w:tc>
          <w:tcPr>
            <w:tcW w:w="184" w:type="dxa"/>
            <w:shd w:val="clear" w:color="auto" w:fill="auto"/>
          </w:tcPr>
          <w:p w14:paraId="1206202A" w14:textId="77777777" w:rsidR="00E6160D" w:rsidRPr="005855F2" w:rsidRDefault="00E6160D" w:rsidP="00E6160D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C2D3E0" w14:textId="6825CBC1" w:rsidR="00E6160D" w:rsidRPr="005855F2" w:rsidRDefault="00E6160D" w:rsidP="00E6160D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>8,260</w:t>
            </w:r>
          </w:p>
        </w:tc>
        <w:tc>
          <w:tcPr>
            <w:tcW w:w="180" w:type="dxa"/>
            <w:shd w:val="clear" w:color="auto" w:fill="auto"/>
          </w:tcPr>
          <w:p w14:paraId="3C8A857E" w14:textId="77777777" w:rsidR="00E6160D" w:rsidRPr="005855F2" w:rsidRDefault="00E6160D" w:rsidP="00E6160D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ABAB77F" w14:textId="2E7601F4" w:rsidR="00E6160D" w:rsidRPr="005855F2" w:rsidRDefault="004B3120" w:rsidP="00E6160D">
            <w:pPr>
              <w:tabs>
                <w:tab w:val="decimal" w:pos="539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CB0D7CB" w14:textId="77777777" w:rsidR="00E6160D" w:rsidRPr="005855F2" w:rsidRDefault="00E6160D" w:rsidP="00E6160D">
            <w:pPr>
              <w:tabs>
                <w:tab w:val="decimal" w:pos="882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D0293DE" w14:textId="77777777" w:rsidR="00E6160D" w:rsidRPr="005855F2" w:rsidRDefault="00E6160D" w:rsidP="00E6160D">
            <w:pPr>
              <w:tabs>
                <w:tab w:val="decimal" w:pos="539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E6160D" w:rsidRPr="005855F2" w14:paraId="2DD66EFC" w14:textId="77777777" w:rsidTr="007A1D4A">
        <w:tc>
          <w:tcPr>
            <w:tcW w:w="4226" w:type="dxa"/>
            <w:shd w:val="clear" w:color="auto" w:fill="auto"/>
            <w:vAlign w:val="bottom"/>
          </w:tcPr>
          <w:p w14:paraId="3A1A7214" w14:textId="77777777" w:rsidR="00E6160D" w:rsidRPr="005855F2" w:rsidRDefault="00E6160D" w:rsidP="00E6160D">
            <w:pPr>
              <w:ind w:right="-36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855F2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รวมเจ้าหนี้การค้า - กิจการที่เกี่ยวข้องกัน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5C6B8F" w14:textId="55796DCC" w:rsidR="00E6160D" w:rsidRPr="005855F2" w:rsidRDefault="004B3120" w:rsidP="00E6160D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855F2">
              <w:rPr>
                <w:rFonts w:asciiTheme="majorBidi" w:hAnsiTheme="majorBidi" w:cstheme="majorBidi"/>
                <w:b/>
                <w:bCs/>
                <w:sz w:val="28"/>
              </w:rPr>
              <w:t>893</w:t>
            </w:r>
          </w:p>
        </w:tc>
        <w:tc>
          <w:tcPr>
            <w:tcW w:w="184" w:type="dxa"/>
            <w:shd w:val="clear" w:color="auto" w:fill="auto"/>
          </w:tcPr>
          <w:p w14:paraId="05B20969" w14:textId="77777777" w:rsidR="00E6160D" w:rsidRPr="005855F2" w:rsidRDefault="00E6160D" w:rsidP="00E6160D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44618F" w14:textId="52A52295" w:rsidR="00E6160D" w:rsidRPr="005855F2" w:rsidRDefault="00E6160D" w:rsidP="00E6160D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855F2">
              <w:rPr>
                <w:rFonts w:asciiTheme="majorBidi" w:hAnsiTheme="majorBidi" w:cstheme="majorBidi"/>
                <w:b/>
                <w:bCs/>
                <w:sz w:val="28"/>
              </w:rPr>
              <w:t>8,260</w:t>
            </w:r>
          </w:p>
        </w:tc>
        <w:tc>
          <w:tcPr>
            <w:tcW w:w="180" w:type="dxa"/>
            <w:shd w:val="clear" w:color="auto" w:fill="auto"/>
          </w:tcPr>
          <w:p w14:paraId="6C9ECDB7" w14:textId="77777777" w:rsidR="00E6160D" w:rsidRPr="005855F2" w:rsidRDefault="00E6160D" w:rsidP="00E6160D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352308" w14:textId="0035B520" w:rsidR="00E6160D" w:rsidRPr="005855F2" w:rsidRDefault="004B3120" w:rsidP="00E6160D">
            <w:pPr>
              <w:tabs>
                <w:tab w:val="decimal" w:pos="539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855F2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0EE03AE" w14:textId="77777777" w:rsidR="00E6160D" w:rsidRPr="005855F2" w:rsidRDefault="00E6160D" w:rsidP="00E6160D">
            <w:pPr>
              <w:tabs>
                <w:tab w:val="decimal" w:pos="882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6E8AE5" w14:textId="77777777" w:rsidR="00E6160D" w:rsidRPr="005855F2" w:rsidRDefault="00E6160D" w:rsidP="00E6160D">
            <w:pPr>
              <w:tabs>
                <w:tab w:val="decimal" w:pos="539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855F2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</w:tr>
      <w:tr w:rsidR="00E6160D" w:rsidRPr="005855F2" w14:paraId="05DC0218" w14:textId="77777777" w:rsidTr="007A1D4A">
        <w:tc>
          <w:tcPr>
            <w:tcW w:w="4226" w:type="dxa"/>
            <w:shd w:val="clear" w:color="auto" w:fill="auto"/>
            <w:vAlign w:val="bottom"/>
          </w:tcPr>
          <w:p w14:paraId="176924FD" w14:textId="77777777" w:rsidR="00E6160D" w:rsidRPr="005855F2" w:rsidRDefault="00E6160D" w:rsidP="00E6160D">
            <w:pPr>
              <w:spacing w:line="240" w:lineRule="exact"/>
              <w:ind w:right="-36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75691DDA" w14:textId="77777777" w:rsidR="00E6160D" w:rsidRPr="005855F2" w:rsidRDefault="00E6160D" w:rsidP="00E6160D">
            <w:pPr>
              <w:tabs>
                <w:tab w:val="decimal" w:pos="539"/>
              </w:tabs>
              <w:spacing w:line="240" w:lineRule="exact"/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4" w:type="dxa"/>
            <w:shd w:val="clear" w:color="auto" w:fill="auto"/>
          </w:tcPr>
          <w:p w14:paraId="636455E4" w14:textId="77777777" w:rsidR="00E6160D" w:rsidRPr="005855F2" w:rsidRDefault="00E6160D" w:rsidP="00E6160D">
            <w:pPr>
              <w:tabs>
                <w:tab w:val="decimal" w:pos="882"/>
              </w:tabs>
              <w:spacing w:line="240" w:lineRule="exact"/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143FA822" w14:textId="77777777" w:rsidR="00E6160D" w:rsidRPr="005855F2" w:rsidRDefault="00E6160D" w:rsidP="00E6160D">
            <w:pPr>
              <w:tabs>
                <w:tab w:val="decimal" w:pos="920"/>
              </w:tabs>
              <w:spacing w:line="240" w:lineRule="exact"/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5090789D" w14:textId="77777777" w:rsidR="00E6160D" w:rsidRPr="005855F2" w:rsidRDefault="00E6160D" w:rsidP="00E6160D">
            <w:pPr>
              <w:tabs>
                <w:tab w:val="decimal" w:pos="882"/>
              </w:tabs>
              <w:spacing w:line="240" w:lineRule="exact"/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7E20AB3F" w14:textId="77777777" w:rsidR="00E6160D" w:rsidRPr="005855F2" w:rsidRDefault="00E6160D" w:rsidP="00E6160D">
            <w:pPr>
              <w:tabs>
                <w:tab w:val="decimal" w:pos="539"/>
              </w:tabs>
              <w:spacing w:line="240" w:lineRule="exact"/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C13B6A8" w14:textId="77777777" w:rsidR="00E6160D" w:rsidRPr="005855F2" w:rsidRDefault="00E6160D" w:rsidP="00E6160D">
            <w:pPr>
              <w:tabs>
                <w:tab w:val="decimal" w:pos="882"/>
              </w:tabs>
              <w:spacing w:line="240" w:lineRule="exact"/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7825458B" w14:textId="77777777" w:rsidR="00E6160D" w:rsidRPr="005855F2" w:rsidRDefault="00E6160D" w:rsidP="00E6160D">
            <w:pPr>
              <w:tabs>
                <w:tab w:val="decimal" w:pos="882"/>
              </w:tabs>
              <w:spacing w:line="240" w:lineRule="exact"/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E6160D" w:rsidRPr="005855F2" w14:paraId="7C346E01" w14:textId="77777777" w:rsidTr="007A1D4A">
        <w:tc>
          <w:tcPr>
            <w:tcW w:w="4226" w:type="dxa"/>
            <w:shd w:val="clear" w:color="auto" w:fill="auto"/>
            <w:vAlign w:val="bottom"/>
          </w:tcPr>
          <w:p w14:paraId="4C1DDE8E" w14:textId="0C55383D" w:rsidR="00E6160D" w:rsidRPr="005855F2" w:rsidRDefault="00E6160D" w:rsidP="00E6160D">
            <w:pPr>
              <w:ind w:right="5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855F2">
              <w:rPr>
                <w:rFonts w:asciiTheme="majorBidi" w:hAnsiTheme="majorBidi" w:cstheme="majorBidi"/>
                <w:b/>
                <w:bCs/>
                <w:sz w:val="28"/>
                <w:cs/>
              </w:rPr>
              <w:t>เจ้าหนี้อื่น - กิจการที่เกี่ยวข้องกัน</w:t>
            </w:r>
            <w:r w:rsidRPr="005855F2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Pr="005855F2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(ดูหมายเหตุข้อ </w:t>
            </w:r>
            <w:r w:rsidRPr="005855F2">
              <w:rPr>
                <w:rFonts w:asciiTheme="majorBidi" w:hAnsiTheme="majorBidi" w:cstheme="majorBidi"/>
                <w:b/>
                <w:bCs/>
                <w:sz w:val="28"/>
              </w:rPr>
              <w:t>21</w:t>
            </w:r>
            <w:r w:rsidRPr="005855F2">
              <w:rPr>
                <w:rFonts w:asciiTheme="majorBidi" w:hAnsiTheme="majorBidi" w:cstheme="majorBidi"/>
                <w:b/>
                <w:bCs/>
                <w:sz w:val="28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42CD822F" w14:textId="77777777" w:rsidR="00E6160D" w:rsidRPr="005855F2" w:rsidRDefault="00E6160D" w:rsidP="00E6160D">
            <w:pPr>
              <w:tabs>
                <w:tab w:val="decimal" w:pos="539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4" w:type="dxa"/>
            <w:shd w:val="clear" w:color="auto" w:fill="auto"/>
          </w:tcPr>
          <w:p w14:paraId="0916780B" w14:textId="77777777" w:rsidR="00E6160D" w:rsidRPr="005855F2" w:rsidRDefault="00E6160D" w:rsidP="00E6160D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85B6095" w14:textId="77777777" w:rsidR="00E6160D" w:rsidRPr="005855F2" w:rsidRDefault="00E6160D" w:rsidP="00E6160D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2CF6D4EB" w14:textId="77777777" w:rsidR="00E6160D" w:rsidRPr="005855F2" w:rsidRDefault="00E6160D" w:rsidP="00E6160D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3B079D7" w14:textId="77777777" w:rsidR="00E6160D" w:rsidRPr="005855F2" w:rsidRDefault="00E6160D" w:rsidP="00E6160D">
            <w:pPr>
              <w:tabs>
                <w:tab w:val="decimal" w:pos="539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7E3F437" w14:textId="77777777" w:rsidR="00E6160D" w:rsidRPr="005855F2" w:rsidRDefault="00E6160D" w:rsidP="00E6160D">
            <w:pPr>
              <w:tabs>
                <w:tab w:val="decimal" w:pos="882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2BFC9B0" w14:textId="77777777" w:rsidR="00E6160D" w:rsidRPr="005855F2" w:rsidRDefault="00E6160D" w:rsidP="00E6160D">
            <w:pPr>
              <w:tabs>
                <w:tab w:val="decimal" w:pos="882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E6160D" w:rsidRPr="005855F2" w14:paraId="670460DC" w14:textId="77777777" w:rsidTr="007A1D4A">
        <w:tc>
          <w:tcPr>
            <w:tcW w:w="4226" w:type="dxa"/>
            <w:shd w:val="clear" w:color="auto" w:fill="auto"/>
            <w:vAlign w:val="bottom"/>
          </w:tcPr>
          <w:p w14:paraId="6B5AC7DC" w14:textId="77777777" w:rsidR="00E6160D" w:rsidRPr="005855F2" w:rsidRDefault="00E6160D" w:rsidP="00E6160D">
            <w:pPr>
              <w:ind w:right="5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บริษัทร่วม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98FF35B" w14:textId="492F58CE" w:rsidR="00E6160D" w:rsidRPr="005855F2" w:rsidRDefault="004B3120" w:rsidP="00E6160D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4" w:type="dxa"/>
            <w:shd w:val="clear" w:color="auto" w:fill="auto"/>
          </w:tcPr>
          <w:p w14:paraId="426CF7B8" w14:textId="77777777" w:rsidR="00E6160D" w:rsidRPr="005855F2" w:rsidRDefault="00E6160D" w:rsidP="00E6160D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C176C12" w14:textId="2336582C" w:rsidR="00E6160D" w:rsidRPr="005855F2" w:rsidRDefault="00E6160D" w:rsidP="00E6160D">
            <w:pPr>
              <w:tabs>
                <w:tab w:val="decimal" w:pos="539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>13,869</w:t>
            </w:r>
          </w:p>
        </w:tc>
        <w:tc>
          <w:tcPr>
            <w:tcW w:w="180" w:type="dxa"/>
            <w:shd w:val="clear" w:color="auto" w:fill="auto"/>
          </w:tcPr>
          <w:p w14:paraId="4DD7F606" w14:textId="77777777" w:rsidR="00E6160D" w:rsidRPr="005855F2" w:rsidRDefault="00E6160D" w:rsidP="00E6160D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4EA9AA3" w14:textId="386EB459" w:rsidR="00E6160D" w:rsidRPr="005855F2" w:rsidRDefault="004B3120" w:rsidP="00E6160D">
            <w:pPr>
              <w:tabs>
                <w:tab w:val="decimal" w:pos="90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1814BFE" w14:textId="77777777" w:rsidR="00E6160D" w:rsidRPr="005855F2" w:rsidRDefault="00E6160D" w:rsidP="00E6160D">
            <w:pPr>
              <w:tabs>
                <w:tab w:val="decimal" w:pos="882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BE36C90" w14:textId="65963FE6" w:rsidR="00E6160D" w:rsidRPr="005855F2" w:rsidRDefault="00E6160D" w:rsidP="00E6160D">
            <w:pPr>
              <w:tabs>
                <w:tab w:val="decimal" w:pos="539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>13,869</w:t>
            </w:r>
          </w:p>
        </w:tc>
      </w:tr>
      <w:tr w:rsidR="00E6160D" w:rsidRPr="005855F2" w14:paraId="4E4ED979" w14:textId="77777777" w:rsidTr="007A1D4A">
        <w:tc>
          <w:tcPr>
            <w:tcW w:w="4226" w:type="dxa"/>
            <w:shd w:val="clear" w:color="auto" w:fill="auto"/>
            <w:vAlign w:val="bottom"/>
          </w:tcPr>
          <w:p w14:paraId="4B9BBCD6" w14:textId="5391FFA1" w:rsidR="00E6160D" w:rsidRPr="005855F2" w:rsidRDefault="00E6160D" w:rsidP="00E6160D">
            <w:pPr>
              <w:ind w:right="-108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A838B5" w14:textId="616A85B6" w:rsidR="00E6160D" w:rsidRPr="005855F2" w:rsidRDefault="004B3120" w:rsidP="00E6160D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>510</w:t>
            </w:r>
          </w:p>
        </w:tc>
        <w:tc>
          <w:tcPr>
            <w:tcW w:w="184" w:type="dxa"/>
            <w:shd w:val="clear" w:color="auto" w:fill="auto"/>
          </w:tcPr>
          <w:p w14:paraId="40943EDC" w14:textId="77777777" w:rsidR="00E6160D" w:rsidRPr="005855F2" w:rsidRDefault="00E6160D" w:rsidP="00E6160D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3C663A" w14:textId="3CE2A0A6" w:rsidR="00E6160D" w:rsidRPr="005855F2" w:rsidRDefault="00E6160D" w:rsidP="00E6160D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>4,000</w:t>
            </w:r>
          </w:p>
        </w:tc>
        <w:tc>
          <w:tcPr>
            <w:tcW w:w="180" w:type="dxa"/>
            <w:shd w:val="clear" w:color="auto" w:fill="auto"/>
          </w:tcPr>
          <w:p w14:paraId="322A6C8E" w14:textId="77777777" w:rsidR="00E6160D" w:rsidRPr="005855F2" w:rsidRDefault="00E6160D" w:rsidP="00E6160D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9340E1" w14:textId="0A098830" w:rsidR="00E6160D" w:rsidRPr="005855F2" w:rsidRDefault="004B3120" w:rsidP="00E6160D">
            <w:pPr>
              <w:tabs>
                <w:tab w:val="decimal" w:pos="90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C2CC18B" w14:textId="77777777" w:rsidR="00E6160D" w:rsidRPr="005855F2" w:rsidRDefault="00E6160D" w:rsidP="00E6160D">
            <w:pPr>
              <w:tabs>
                <w:tab w:val="decimal" w:pos="882"/>
              </w:tabs>
              <w:ind w:left="-126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09C81C" w14:textId="35678EDA" w:rsidR="00E6160D" w:rsidRPr="005855F2" w:rsidRDefault="00E6160D" w:rsidP="00E6160D">
            <w:pPr>
              <w:tabs>
                <w:tab w:val="decimal" w:pos="958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E6160D" w:rsidRPr="005855F2" w14:paraId="5C0F3B52" w14:textId="77777777" w:rsidTr="007A1D4A">
        <w:tc>
          <w:tcPr>
            <w:tcW w:w="4226" w:type="dxa"/>
            <w:shd w:val="clear" w:color="auto" w:fill="auto"/>
            <w:vAlign w:val="bottom"/>
          </w:tcPr>
          <w:p w14:paraId="222920BF" w14:textId="77777777" w:rsidR="00E6160D" w:rsidRPr="005855F2" w:rsidRDefault="00E6160D" w:rsidP="00E6160D">
            <w:pPr>
              <w:ind w:right="-36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855F2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รวมเจ้าหนี้อื่น - กิจการที่เกี่ยวข้องกัน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61E55DC" w14:textId="693A998A" w:rsidR="00E6160D" w:rsidRPr="005855F2" w:rsidRDefault="001124DF" w:rsidP="00E6160D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855F2">
              <w:rPr>
                <w:rFonts w:asciiTheme="majorBidi" w:hAnsiTheme="majorBidi" w:cstheme="majorBidi"/>
                <w:b/>
                <w:bCs/>
                <w:sz w:val="28"/>
              </w:rPr>
              <w:t>510</w:t>
            </w:r>
          </w:p>
        </w:tc>
        <w:tc>
          <w:tcPr>
            <w:tcW w:w="184" w:type="dxa"/>
            <w:shd w:val="clear" w:color="auto" w:fill="auto"/>
          </w:tcPr>
          <w:p w14:paraId="37DD0DF6" w14:textId="77777777" w:rsidR="00E6160D" w:rsidRPr="005855F2" w:rsidRDefault="00E6160D" w:rsidP="00E6160D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17C77F" w14:textId="65D576A3" w:rsidR="00E6160D" w:rsidRPr="005855F2" w:rsidRDefault="00E6160D" w:rsidP="00E6160D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855F2">
              <w:rPr>
                <w:rFonts w:asciiTheme="majorBidi" w:hAnsiTheme="majorBidi" w:cstheme="majorBidi"/>
                <w:b/>
                <w:bCs/>
                <w:sz w:val="28"/>
              </w:rPr>
              <w:t>17,869</w:t>
            </w:r>
          </w:p>
        </w:tc>
        <w:tc>
          <w:tcPr>
            <w:tcW w:w="180" w:type="dxa"/>
            <w:shd w:val="clear" w:color="auto" w:fill="auto"/>
          </w:tcPr>
          <w:p w14:paraId="065335F8" w14:textId="77777777" w:rsidR="00E6160D" w:rsidRPr="005855F2" w:rsidRDefault="00E6160D" w:rsidP="00E6160D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10F161" w14:textId="2ABA425A" w:rsidR="00E6160D" w:rsidRPr="005855F2" w:rsidRDefault="004B3120" w:rsidP="00E6160D">
            <w:pPr>
              <w:tabs>
                <w:tab w:val="decimal" w:pos="900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855F2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B77A62B" w14:textId="77777777" w:rsidR="00E6160D" w:rsidRPr="005855F2" w:rsidRDefault="00E6160D" w:rsidP="00E6160D">
            <w:pPr>
              <w:tabs>
                <w:tab w:val="decimal" w:pos="882"/>
              </w:tabs>
              <w:ind w:left="-126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AAEBE41" w14:textId="6E173525" w:rsidR="00E6160D" w:rsidRPr="005855F2" w:rsidRDefault="00E6160D" w:rsidP="00E6160D">
            <w:pPr>
              <w:tabs>
                <w:tab w:val="decimal" w:pos="958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855F2">
              <w:rPr>
                <w:rFonts w:asciiTheme="majorBidi" w:hAnsiTheme="majorBidi" w:cstheme="majorBidi"/>
                <w:b/>
                <w:bCs/>
                <w:sz w:val="28"/>
              </w:rPr>
              <w:t>13,869</w:t>
            </w:r>
          </w:p>
        </w:tc>
      </w:tr>
      <w:tr w:rsidR="00E6160D" w:rsidRPr="00B118B0" w14:paraId="58ED618B" w14:textId="77777777" w:rsidTr="007A1D4A">
        <w:tc>
          <w:tcPr>
            <w:tcW w:w="4226" w:type="dxa"/>
            <w:shd w:val="clear" w:color="auto" w:fill="auto"/>
            <w:vAlign w:val="bottom"/>
          </w:tcPr>
          <w:p w14:paraId="129741B7" w14:textId="66BB64C3" w:rsidR="00474D9C" w:rsidRPr="00751B2C" w:rsidRDefault="00474D9C" w:rsidP="00751B2C">
            <w:pPr>
              <w:spacing w:line="240" w:lineRule="exact"/>
              <w:ind w:right="-3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C0BD68" w14:textId="77777777" w:rsidR="00E6160D" w:rsidRPr="00751B2C" w:rsidRDefault="00E6160D" w:rsidP="00751B2C">
            <w:pPr>
              <w:tabs>
                <w:tab w:val="decimal" w:pos="920"/>
              </w:tabs>
              <w:spacing w:line="240" w:lineRule="exact"/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4" w:type="dxa"/>
            <w:shd w:val="clear" w:color="auto" w:fill="auto"/>
          </w:tcPr>
          <w:p w14:paraId="302F13E7" w14:textId="77777777" w:rsidR="00E6160D" w:rsidRPr="00751B2C" w:rsidRDefault="00E6160D" w:rsidP="00751B2C">
            <w:pPr>
              <w:tabs>
                <w:tab w:val="decimal" w:pos="882"/>
              </w:tabs>
              <w:spacing w:line="240" w:lineRule="exact"/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1B4595" w14:textId="77777777" w:rsidR="00E6160D" w:rsidRPr="00751B2C" w:rsidRDefault="00E6160D" w:rsidP="00751B2C">
            <w:pPr>
              <w:tabs>
                <w:tab w:val="decimal" w:pos="920"/>
              </w:tabs>
              <w:spacing w:line="240" w:lineRule="exact"/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4649359A" w14:textId="77777777" w:rsidR="00E6160D" w:rsidRPr="00751B2C" w:rsidRDefault="00E6160D" w:rsidP="00751B2C">
            <w:pPr>
              <w:tabs>
                <w:tab w:val="decimal" w:pos="882"/>
              </w:tabs>
              <w:spacing w:line="240" w:lineRule="exact"/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9A31EF" w14:textId="77777777" w:rsidR="00E6160D" w:rsidRPr="00751B2C" w:rsidRDefault="00E6160D" w:rsidP="00751B2C">
            <w:pPr>
              <w:tabs>
                <w:tab w:val="decimal" w:pos="900"/>
              </w:tabs>
              <w:spacing w:line="240" w:lineRule="exact"/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37A6143" w14:textId="77777777" w:rsidR="00E6160D" w:rsidRPr="00751B2C" w:rsidRDefault="00E6160D" w:rsidP="00751B2C">
            <w:pPr>
              <w:tabs>
                <w:tab w:val="decimal" w:pos="882"/>
              </w:tabs>
              <w:spacing w:line="240" w:lineRule="exact"/>
              <w:ind w:left="-126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F20D19" w14:textId="77777777" w:rsidR="00E6160D" w:rsidRPr="00751B2C" w:rsidRDefault="00E6160D" w:rsidP="00751B2C">
            <w:pPr>
              <w:tabs>
                <w:tab w:val="decimal" w:pos="958"/>
              </w:tabs>
              <w:spacing w:line="240" w:lineRule="exact"/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E6160D" w:rsidRPr="00B118B0" w14:paraId="66442542" w14:textId="77777777" w:rsidTr="007A1D4A">
        <w:tc>
          <w:tcPr>
            <w:tcW w:w="4226" w:type="dxa"/>
            <w:shd w:val="clear" w:color="auto" w:fill="auto"/>
            <w:vAlign w:val="bottom"/>
          </w:tcPr>
          <w:p w14:paraId="119B71BF" w14:textId="70891AB3" w:rsidR="00E6160D" w:rsidRPr="00B118B0" w:rsidRDefault="00E6160D" w:rsidP="00E6160D">
            <w:pPr>
              <w:ind w:right="5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  <w:cs/>
              </w:rPr>
              <w:t>ค่าใช้จ่ายค้างจ่าย - กิจการที่เกี่ยวข้องกัน</w:t>
            </w:r>
            <w:r w:rsidRPr="00B118B0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</w:p>
          <w:p w14:paraId="46B7460A" w14:textId="1BCF383C" w:rsidR="00E6160D" w:rsidRPr="00B118B0" w:rsidRDefault="00E6160D" w:rsidP="00E6160D">
            <w:pPr>
              <w:ind w:right="50" w:firstLine="90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(ดูหมายเหตุข้อ </w:t>
            </w:r>
            <w:r w:rsidRPr="00B118B0">
              <w:rPr>
                <w:rFonts w:asciiTheme="majorBidi" w:hAnsiTheme="majorBidi" w:cstheme="majorBidi"/>
                <w:b/>
                <w:bCs/>
                <w:sz w:val="28"/>
              </w:rPr>
              <w:t>21</w:t>
            </w:r>
            <w:r w:rsidRPr="00B118B0">
              <w:rPr>
                <w:rFonts w:asciiTheme="majorBidi" w:hAnsiTheme="majorBidi" w:cstheme="majorBidi"/>
                <w:b/>
                <w:bCs/>
                <w:sz w:val="28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0006CB99" w14:textId="77777777" w:rsidR="00E6160D" w:rsidRPr="00B118B0" w:rsidRDefault="00E6160D" w:rsidP="00E6160D">
            <w:pPr>
              <w:tabs>
                <w:tab w:val="decimal" w:pos="958"/>
              </w:tabs>
              <w:ind w:left="-18" w:right="49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4" w:type="dxa"/>
            <w:shd w:val="clear" w:color="auto" w:fill="auto"/>
          </w:tcPr>
          <w:p w14:paraId="1FBD5785" w14:textId="77777777" w:rsidR="00E6160D" w:rsidRPr="00B118B0" w:rsidRDefault="00E6160D" w:rsidP="00E6160D">
            <w:pPr>
              <w:tabs>
                <w:tab w:val="decimal" w:pos="88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DD33FDE" w14:textId="77777777" w:rsidR="00E6160D" w:rsidRPr="00B118B0" w:rsidRDefault="00E6160D" w:rsidP="00E6160D">
            <w:pPr>
              <w:tabs>
                <w:tab w:val="decimal" w:pos="539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6C45F1C0" w14:textId="77777777" w:rsidR="00E6160D" w:rsidRPr="00B118B0" w:rsidRDefault="00E6160D" w:rsidP="00E6160D">
            <w:pPr>
              <w:tabs>
                <w:tab w:val="decimal" w:pos="88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258453D" w14:textId="77777777" w:rsidR="00E6160D" w:rsidRPr="00B118B0" w:rsidRDefault="00E6160D" w:rsidP="00E6160D">
            <w:pPr>
              <w:tabs>
                <w:tab w:val="decimal" w:pos="539"/>
              </w:tabs>
              <w:ind w:left="-18" w:right="49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F6523FB" w14:textId="77777777" w:rsidR="00E6160D" w:rsidRPr="00B118B0" w:rsidRDefault="00E6160D" w:rsidP="00E6160D">
            <w:pPr>
              <w:tabs>
                <w:tab w:val="decimal" w:pos="882"/>
              </w:tabs>
              <w:ind w:left="-18" w:right="49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6222077" w14:textId="77777777" w:rsidR="00E6160D" w:rsidRPr="00B118B0" w:rsidRDefault="00E6160D" w:rsidP="00E6160D">
            <w:pPr>
              <w:tabs>
                <w:tab w:val="decimal" w:pos="539"/>
              </w:tabs>
              <w:ind w:left="-18" w:right="102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E6160D" w:rsidRPr="00B118B0" w14:paraId="03B5851D" w14:textId="77777777" w:rsidTr="007A1D4A">
        <w:tc>
          <w:tcPr>
            <w:tcW w:w="4226" w:type="dxa"/>
            <w:shd w:val="clear" w:color="auto" w:fill="auto"/>
            <w:vAlign w:val="bottom"/>
          </w:tcPr>
          <w:p w14:paraId="521F4227" w14:textId="14DB96A7" w:rsidR="00E6160D" w:rsidRPr="00B118B0" w:rsidRDefault="00E6160D" w:rsidP="00E6160D">
            <w:pPr>
              <w:ind w:right="50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</w:tcPr>
          <w:p w14:paraId="1439AE68" w14:textId="0D0A27D5" w:rsidR="00E6160D" w:rsidRPr="00B118B0" w:rsidRDefault="004B3120" w:rsidP="00E6160D">
            <w:pPr>
              <w:tabs>
                <w:tab w:val="decimal" w:pos="958"/>
              </w:tabs>
              <w:ind w:left="-18" w:right="49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4" w:type="dxa"/>
            <w:shd w:val="clear" w:color="auto" w:fill="auto"/>
          </w:tcPr>
          <w:p w14:paraId="03E49644" w14:textId="77777777" w:rsidR="00E6160D" w:rsidRPr="00B118B0" w:rsidRDefault="00E6160D" w:rsidP="00E6160D">
            <w:pPr>
              <w:tabs>
                <w:tab w:val="decimal" w:pos="882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36550F1" w14:textId="0B22F345" w:rsidR="00E6160D" w:rsidRPr="00B118B0" w:rsidRDefault="00E6160D" w:rsidP="00E6160D">
            <w:pPr>
              <w:tabs>
                <w:tab w:val="decimal" w:pos="539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0DF2E22" w14:textId="77777777" w:rsidR="00E6160D" w:rsidRPr="00B118B0" w:rsidRDefault="00E6160D" w:rsidP="00E6160D">
            <w:pPr>
              <w:tabs>
                <w:tab w:val="decimal" w:pos="882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CF97623" w14:textId="469030EA" w:rsidR="00E6160D" w:rsidRPr="00B118B0" w:rsidRDefault="004B3120" w:rsidP="00E6160D">
            <w:pPr>
              <w:tabs>
                <w:tab w:val="decimal" w:pos="539"/>
              </w:tabs>
              <w:ind w:left="-18" w:right="49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93607DC" w14:textId="77777777" w:rsidR="00E6160D" w:rsidRPr="00B118B0" w:rsidRDefault="00E6160D" w:rsidP="00E6160D">
            <w:pPr>
              <w:tabs>
                <w:tab w:val="decimal" w:pos="882"/>
              </w:tabs>
              <w:ind w:left="-18" w:right="4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8D87962" w14:textId="18C877F9" w:rsidR="00E6160D" w:rsidRPr="00B118B0" w:rsidRDefault="00E6160D" w:rsidP="00E6160D">
            <w:pPr>
              <w:tabs>
                <w:tab w:val="decimal" w:pos="539"/>
              </w:tabs>
              <w:ind w:left="-18" w:right="102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32</w:t>
            </w:r>
          </w:p>
        </w:tc>
      </w:tr>
      <w:tr w:rsidR="00E6160D" w:rsidRPr="00B118B0" w14:paraId="0AD1C31F" w14:textId="77777777" w:rsidTr="007A1D4A">
        <w:tc>
          <w:tcPr>
            <w:tcW w:w="4226" w:type="dxa"/>
            <w:shd w:val="clear" w:color="auto" w:fill="auto"/>
            <w:vAlign w:val="bottom"/>
          </w:tcPr>
          <w:p w14:paraId="788E4C87" w14:textId="77777777" w:rsidR="00E6160D" w:rsidRPr="00B118B0" w:rsidRDefault="00E6160D" w:rsidP="00E6160D">
            <w:pPr>
              <w:ind w:right="5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บริษัทที่เกี่ยวข้องกัน (มีผู้ถือหุ้นร่วมกัน)</w:t>
            </w:r>
          </w:p>
        </w:tc>
        <w:tc>
          <w:tcPr>
            <w:tcW w:w="1080" w:type="dxa"/>
            <w:shd w:val="clear" w:color="auto" w:fill="auto"/>
          </w:tcPr>
          <w:p w14:paraId="061ADA9F" w14:textId="264A0219" w:rsidR="00E6160D" w:rsidRPr="00B118B0" w:rsidRDefault="004B3120" w:rsidP="00E6160D">
            <w:pPr>
              <w:tabs>
                <w:tab w:val="decimal" w:pos="539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289</w:t>
            </w:r>
          </w:p>
        </w:tc>
        <w:tc>
          <w:tcPr>
            <w:tcW w:w="184" w:type="dxa"/>
            <w:shd w:val="clear" w:color="auto" w:fill="auto"/>
          </w:tcPr>
          <w:p w14:paraId="4F41B7BD" w14:textId="77777777" w:rsidR="00E6160D" w:rsidRPr="00B118B0" w:rsidRDefault="00E6160D" w:rsidP="00E6160D">
            <w:pPr>
              <w:tabs>
                <w:tab w:val="decimal" w:pos="882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732AD6C" w14:textId="39D67082" w:rsidR="00E6160D" w:rsidRPr="00B118B0" w:rsidRDefault="00E6160D" w:rsidP="00E6160D">
            <w:pPr>
              <w:tabs>
                <w:tab w:val="decimal" w:pos="539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631</w:t>
            </w:r>
          </w:p>
        </w:tc>
        <w:tc>
          <w:tcPr>
            <w:tcW w:w="180" w:type="dxa"/>
            <w:shd w:val="clear" w:color="auto" w:fill="auto"/>
          </w:tcPr>
          <w:p w14:paraId="5E33C0F4" w14:textId="77777777" w:rsidR="00E6160D" w:rsidRPr="00B118B0" w:rsidRDefault="00E6160D" w:rsidP="00E6160D">
            <w:pPr>
              <w:tabs>
                <w:tab w:val="decimal" w:pos="882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27E3DBE" w14:textId="24B16005" w:rsidR="00E6160D" w:rsidRPr="00B118B0" w:rsidRDefault="004B3120" w:rsidP="00E6160D">
            <w:pPr>
              <w:tabs>
                <w:tab w:val="decimal" w:pos="539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013411E" w14:textId="77777777" w:rsidR="00E6160D" w:rsidRPr="00B118B0" w:rsidRDefault="00E6160D" w:rsidP="00E6160D">
            <w:pPr>
              <w:tabs>
                <w:tab w:val="decimal" w:pos="882"/>
              </w:tabs>
              <w:ind w:left="-18" w:right="4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DB6045A" w14:textId="27E5BECC" w:rsidR="00E6160D" w:rsidRPr="00B118B0" w:rsidRDefault="00E6160D" w:rsidP="00E6160D">
            <w:pPr>
              <w:tabs>
                <w:tab w:val="decimal" w:pos="539"/>
              </w:tabs>
              <w:ind w:left="-18" w:right="102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E6160D" w:rsidRPr="00B118B0" w14:paraId="53CD2F7C" w14:textId="77777777" w:rsidTr="007A1D4A">
        <w:tc>
          <w:tcPr>
            <w:tcW w:w="4226" w:type="dxa"/>
            <w:shd w:val="clear" w:color="auto" w:fill="auto"/>
            <w:vAlign w:val="bottom"/>
          </w:tcPr>
          <w:p w14:paraId="24D5402A" w14:textId="1C31A49A" w:rsidR="00E6160D" w:rsidRPr="00B118B0" w:rsidRDefault="00E6160D" w:rsidP="00E6160D">
            <w:pPr>
              <w:ind w:right="5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240B5BBC" w14:textId="48867938" w:rsidR="00E6160D" w:rsidRPr="00B118B0" w:rsidRDefault="004B3120" w:rsidP="00E6160D">
            <w:pPr>
              <w:tabs>
                <w:tab w:val="decimal" w:pos="539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499</w:t>
            </w:r>
          </w:p>
        </w:tc>
        <w:tc>
          <w:tcPr>
            <w:tcW w:w="184" w:type="dxa"/>
            <w:shd w:val="clear" w:color="auto" w:fill="auto"/>
          </w:tcPr>
          <w:p w14:paraId="62CB08EC" w14:textId="77777777" w:rsidR="00E6160D" w:rsidRPr="00B118B0" w:rsidRDefault="00E6160D" w:rsidP="00E6160D">
            <w:pPr>
              <w:tabs>
                <w:tab w:val="decimal" w:pos="882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2222678" w14:textId="72A70CB5" w:rsidR="00E6160D" w:rsidRPr="00B118B0" w:rsidRDefault="00E6160D" w:rsidP="00E6160D">
            <w:pPr>
              <w:tabs>
                <w:tab w:val="decimal" w:pos="539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377</w:t>
            </w:r>
          </w:p>
        </w:tc>
        <w:tc>
          <w:tcPr>
            <w:tcW w:w="180" w:type="dxa"/>
            <w:shd w:val="clear" w:color="auto" w:fill="auto"/>
          </w:tcPr>
          <w:p w14:paraId="132A902E" w14:textId="77777777" w:rsidR="00E6160D" w:rsidRPr="00B118B0" w:rsidRDefault="00E6160D" w:rsidP="00E6160D">
            <w:pPr>
              <w:tabs>
                <w:tab w:val="decimal" w:pos="882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2E9EC3B" w14:textId="43BD5F95" w:rsidR="00E6160D" w:rsidRPr="00B118B0" w:rsidRDefault="004B3120" w:rsidP="00E6160D">
            <w:pPr>
              <w:tabs>
                <w:tab w:val="decimal" w:pos="539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3188420" w14:textId="77777777" w:rsidR="00E6160D" w:rsidRPr="00B118B0" w:rsidRDefault="00E6160D" w:rsidP="00E6160D">
            <w:pPr>
              <w:tabs>
                <w:tab w:val="decimal" w:pos="882"/>
              </w:tabs>
              <w:ind w:left="-18" w:right="4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E91A0A9" w14:textId="33D56F54" w:rsidR="00E6160D" w:rsidRPr="00B118B0" w:rsidRDefault="00E6160D" w:rsidP="00E6160D">
            <w:pPr>
              <w:tabs>
                <w:tab w:val="decimal" w:pos="539"/>
              </w:tabs>
              <w:ind w:left="-18" w:right="102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lang w:val="en-GB"/>
              </w:rPr>
              <w:t>-</w:t>
            </w:r>
          </w:p>
        </w:tc>
      </w:tr>
      <w:tr w:rsidR="00E6160D" w:rsidRPr="00B118B0" w14:paraId="44755E60" w14:textId="77777777" w:rsidTr="007A1D4A">
        <w:tc>
          <w:tcPr>
            <w:tcW w:w="4226" w:type="dxa"/>
            <w:shd w:val="clear" w:color="auto" w:fill="auto"/>
            <w:vAlign w:val="bottom"/>
          </w:tcPr>
          <w:p w14:paraId="2C37283F" w14:textId="77777777" w:rsidR="00E6160D" w:rsidRPr="00B118B0" w:rsidRDefault="00E6160D" w:rsidP="00E6160D">
            <w:pPr>
              <w:ind w:right="-36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รวมค่าใช้จ่ายค้างจ่าย - กิจการที่เกี่ยวข้องกัน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0FC443" w14:textId="75F3E489" w:rsidR="00E6160D" w:rsidRPr="00B118B0" w:rsidRDefault="004B3120" w:rsidP="00E6160D">
            <w:pPr>
              <w:tabs>
                <w:tab w:val="decimal" w:pos="539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</w:rPr>
              <w:t>788</w:t>
            </w:r>
          </w:p>
        </w:tc>
        <w:tc>
          <w:tcPr>
            <w:tcW w:w="184" w:type="dxa"/>
            <w:shd w:val="clear" w:color="auto" w:fill="auto"/>
          </w:tcPr>
          <w:p w14:paraId="06E93435" w14:textId="77777777" w:rsidR="00E6160D" w:rsidRPr="00B118B0" w:rsidRDefault="00E6160D" w:rsidP="00E6160D">
            <w:pPr>
              <w:tabs>
                <w:tab w:val="decimal" w:pos="88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B847E04" w14:textId="36724512" w:rsidR="00E6160D" w:rsidRPr="00B118B0" w:rsidRDefault="00E6160D" w:rsidP="00E6160D">
            <w:pPr>
              <w:tabs>
                <w:tab w:val="decimal" w:pos="539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</w:rPr>
              <w:t>1,008</w:t>
            </w:r>
          </w:p>
        </w:tc>
        <w:tc>
          <w:tcPr>
            <w:tcW w:w="180" w:type="dxa"/>
            <w:shd w:val="clear" w:color="auto" w:fill="auto"/>
          </w:tcPr>
          <w:p w14:paraId="64E33219" w14:textId="77777777" w:rsidR="00E6160D" w:rsidRPr="00B118B0" w:rsidRDefault="00E6160D" w:rsidP="00E6160D">
            <w:pPr>
              <w:tabs>
                <w:tab w:val="decimal" w:pos="88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05D054" w14:textId="5308A0B5" w:rsidR="00E6160D" w:rsidRPr="00B118B0" w:rsidRDefault="004B3120" w:rsidP="00E6160D">
            <w:pPr>
              <w:tabs>
                <w:tab w:val="decimal" w:pos="539"/>
                <w:tab w:val="left" w:pos="882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</w:rPr>
              <w:t>7</w:t>
            </w:r>
          </w:p>
        </w:tc>
        <w:tc>
          <w:tcPr>
            <w:tcW w:w="180" w:type="dxa"/>
            <w:shd w:val="clear" w:color="auto" w:fill="auto"/>
          </w:tcPr>
          <w:p w14:paraId="29163242" w14:textId="77777777" w:rsidR="00E6160D" w:rsidRPr="00B118B0" w:rsidRDefault="00E6160D" w:rsidP="00E6160D">
            <w:pPr>
              <w:tabs>
                <w:tab w:val="decimal" w:pos="882"/>
              </w:tabs>
              <w:ind w:left="-126" w:right="-10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92DEAC" w14:textId="4D37F17E" w:rsidR="00E6160D" w:rsidRPr="00B118B0" w:rsidRDefault="00E6160D" w:rsidP="00E6160D">
            <w:pPr>
              <w:tabs>
                <w:tab w:val="decimal" w:pos="539"/>
              </w:tabs>
              <w:ind w:left="-18" w:right="102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</w:rPr>
              <w:t>32</w:t>
            </w:r>
          </w:p>
        </w:tc>
      </w:tr>
      <w:tr w:rsidR="00E6160D" w:rsidRPr="00B118B0" w14:paraId="3307F52B" w14:textId="77777777" w:rsidTr="007A1D4A">
        <w:trPr>
          <w:trHeight w:val="213"/>
        </w:trPr>
        <w:tc>
          <w:tcPr>
            <w:tcW w:w="4226" w:type="dxa"/>
            <w:shd w:val="clear" w:color="auto" w:fill="auto"/>
            <w:vAlign w:val="bottom"/>
          </w:tcPr>
          <w:p w14:paraId="4CC7B64C" w14:textId="77777777" w:rsidR="00E6160D" w:rsidRPr="00B118B0" w:rsidRDefault="00E6160D" w:rsidP="00E6160D">
            <w:pPr>
              <w:spacing w:line="240" w:lineRule="exact"/>
              <w:ind w:right="-3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4A9523C" w14:textId="77777777" w:rsidR="00E6160D" w:rsidRPr="00B118B0" w:rsidRDefault="00E6160D" w:rsidP="00E6160D">
            <w:pPr>
              <w:tabs>
                <w:tab w:val="decimal" w:pos="539"/>
              </w:tabs>
              <w:spacing w:line="240" w:lineRule="exact"/>
              <w:ind w:left="-108" w:right="9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4" w:type="dxa"/>
            <w:shd w:val="clear" w:color="auto" w:fill="auto"/>
          </w:tcPr>
          <w:p w14:paraId="0EC48C5C" w14:textId="77777777" w:rsidR="00E6160D" w:rsidRPr="00B118B0" w:rsidRDefault="00E6160D" w:rsidP="00E6160D">
            <w:pPr>
              <w:tabs>
                <w:tab w:val="decimal" w:pos="882"/>
              </w:tabs>
              <w:spacing w:line="240" w:lineRule="exact"/>
              <w:ind w:left="-108" w:right="-10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549609E" w14:textId="77777777" w:rsidR="00E6160D" w:rsidRPr="00B118B0" w:rsidRDefault="00E6160D" w:rsidP="00E6160D">
            <w:pPr>
              <w:tabs>
                <w:tab w:val="decimal" w:pos="539"/>
              </w:tabs>
              <w:spacing w:line="240" w:lineRule="exact"/>
              <w:ind w:left="-108" w:right="9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0B0C53E9" w14:textId="77777777" w:rsidR="00E6160D" w:rsidRPr="00B118B0" w:rsidRDefault="00E6160D" w:rsidP="00E6160D">
            <w:pPr>
              <w:tabs>
                <w:tab w:val="decimal" w:pos="882"/>
              </w:tabs>
              <w:spacing w:line="240" w:lineRule="exact"/>
              <w:ind w:left="-108" w:right="-10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2FBC232" w14:textId="77777777" w:rsidR="00E6160D" w:rsidRPr="00B118B0" w:rsidRDefault="00E6160D" w:rsidP="00E6160D">
            <w:pPr>
              <w:tabs>
                <w:tab w:val="decimal" w:pos="539"/>
                <w:tab w:val="left" w:pos="882"/>
              </w:tabs>
              <w:spacing w:line="240" w:lineRule="exact"/>
              <w:ind w:left="-18" w:right="9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3F55ECFA" w14:textId="77777777" w:rsidR="00E6160D" w:rsidRPr="00B118B0" w:rsidRDefault="00E6160D" w:rsidP="00E6160D">
            <w:pPr>
              <w:tabs>
                <w:tab w:val="decimal" w:pos="882"/>
              </w:tabs>
              <w:spacing w:line="240" w:lineRule="exact"/>
              <w:ind w:left="-126" w:right="-10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E71138D" w14:textId="77777777" w:rsidR="00E6160D" w:rsidRPr="00B118B0" w:rsidRDefault="00E6160D" w:rsidP="00E6160D">
            <w:pPr>
              <w:tabs>
                <w:tab w:val="decimal" w:pos="539"/>
              </w:tabs>
              <w:spacing w:line="240" w:lineRule="exact"/>
              <w:ind w:left="-18" w:right="102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</w:tr>
      <w:tr w:rsidR="001676B6" w:rsidRPr="00B118B0" w14:paraId="6BA22B51" w14:textId="77777777" w:rsidTr="007A1D4A">
        <w:trPr>
          <w:trHeight w:val="213"/>
        </w:trPr>
        <w:tc>
          <w:tcPr>
            <w:tcW w:w="4226" w:type="dxa"/>
            <w:shd w:val="clear" w:color="auto" w:fill="auto"/>
            <w:vAlign w:val="bottom"/>
          </w:tcPr>
          <w:p w14:paraId="1B062398" w14:textId="77777777" w:rsidR="001676B6" w:rsidRPr="00B118B0" w:rsidRDefault="001676B6" w:rsidP="00E6160D">
            <w:pPr>
              <w:spacing w:line="240" w:lineRule="exact"/>
              <w:ind w:right="-3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590373D" w14:textId="77777777" w:rsidR="001676B6" w:rsidRPr="00B118B0" w:rsidRDefault="001676B6" w:rsidP="00E6160D">
            <w:pPr>
              <w:tabs>
                <w:tab w:val="decimal" w:pos="539"/>
              </w:tabs>
              <w:spacing w:line="240" w:lineRule="exact"/>
              <w:ind w:left="-108" w:right="9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4" w:type="dxa"/>
            <w:shd w:val="clear" w:color="auto" w:fill="auto"/>
          </w:tcPr>
          <w:p w14:paraId="18A401C5" w14:textId="77777777" w:rsidR="001676B6" w:rsidRPr="00B118B0" w:rsidRDefault="001676B6" w:rsidP="00E6160D">
            <w:pPr>
              <w:tabs>
                <w:tab w:val="decimal" w:pos="882"/>
              </w:tabs>
              <w:spacing w:line="240" w:lineRule="exact"/>
              <w:ind w:left="-108" w:right="-10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6E4978A" w14:textId="77777777" w:rsidR="001676B6" w:rsidRPr="00B118B0" w:rsidRDefault="001676B6" w:rsidP="00E6160D">
            <w:pPr>
              <w:tabs>
                <w:tab w:val="decimal" w:pos="539"/>
              </w:tabs>
              <w:spacing w:line="240" w:lineRule="exact"/>
              <w:ind w:left="-108" w:right="9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6A967314" w14:textId="77777777" w:rsidR="001676B6" w:rsidRPr="00B118B0" w:rsidRDefault="001676B6" w:rsidP="00E6160D">
            <w:pPr>
              <w:tabs>
                <w:tab w:val="decimal" w:pos="882"/>
              </w:tabs>
              <w:spacing w:line="240" w:lineRule="exact"/>
              <w:ind w:left="-108" w:right="-10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8C9C053" w14:textId="77777777" w:rsidR="001676B6" w:rsidRPr="00B118B0" w:rsidRDefault="001676B6" w:rsidP="00E6160D">
            <w:pPr>
              <w:tabs>
                <w:tab w:val="decimal" w:pos="539"/>
                <w:tab w:val="left" w:pos="882"/>
              </w:tabs>
              <w:spacing w:line="240" w:lineRule="exact"/>
              <w:ind w:left="-18" w:right="9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5EE405DE" w14:textId="77777777" w:rsidR="001676B6" w:rsidRPr="00B118B0" w:rsidRDefault="001676B6" w:rsidP="00E6160D">
            <w:pPr>
              <w:tabs>
                <w:tab w:val="decimal" w:pos="882"/>
              </w:tabs>
              <w:spacing w:line="240" w:lineRule="exact"/>
              <w:ind w:left="-126" w:right="-10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CC20E0E" w14:textId="77777777" w:rsidR="001676B6" w:rsidRPr="00B118B0" w:rsidRDefault="001676B6" w:rsidP="00E6160D">
            <w:pPr>
              <w:tabs>
                <w:tab w:val="decimal" w:pos="539"/>
              </w:tabs>
              <w:spacing w:line="240" w:lineRule="exact"/>
              <w:ind w:left="-18" w:right="102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</w:tr>
      <w:tr w:rsidR="00C5120B" w:rsidRPr="00B118B0" w14:paraId="1D3B46C3" w14:textId="77777777" w:rsidTr="007A1D4A">
        <w:trPr>
          <w:trHeight w:val="213"/>
        </w:trPr>
        <w:tc>
          <w:tcPr>
            <w:tcW w:w="4226" w:type="dxa"/>
            <w:shd w:val="clear" w:color="auto" w:fill="auto"/>
            <w:vAlign w:val="bottom"/>
          </w:tcPr>
          <w:p w14:paraId="02D1FEBB" w14:textId="77777777" w:rsidR="00C5120B" w:rsidRPr="00B118B0" w:rsidRDefault="00C5120B" w:rsidP="00E6160D">
            <w:pPr>
              <w:spacing w:line="240" w:lineRule="exact"/>
              <w:ind w:right="-3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D2600E8" w14:textId="77777777" w:rsidR="00C5120B" w:rsidRPr="00B118B0" w:rsidRDefault="00C5120B" w:rsidP="00E6160D">
            <w:pPr>
              <w:tabs>
                <w:tab w:val="decimal" w:pos="539"/>
              </w:tabs>
              <w:spacing w:line="240" w:lineRule="exact"/>
              <w:ind w:left="-108" w:right="9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4" w:type="dxa"/>
            <w:shd w:val="clear" w:color="auto" w:fill="auto"/>
          </w:tcPr>
          <w:p w14:paraId="45FDAE3B" w14:textId="77777777" w:rsidR="00C5120B" w:rsidRPr="00B118B0" w:rsidRDefault="00C5120B" w:rsidP="00E6160D">
            <w:pPr>
              <w:tabs>
                <w:tab w:val="decimal" w:pos="882"/>
              </w:tabs>
              <w:spacing w:line="240" w:lineRule="exact"/>
              <w:ind w:left="-108" w:right="-10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011F822" w14:textId="77777777" w:rsidR="00C5120B" w:rsidRPr="00B118B0" w:rsidRDefault="00C5120B" w:rsidP="00E6160D">
            <w:pPr>
              <w:tabs>
                <w:tab w:val="decimal" w:pos="539"/>
              </w:tabs>
              <w:spacing w:line="240" w:lineRule="exact"/>
              <w:ind w:left="-108" w:right="9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3C68FD01" w14:textId="77777777" w:rsidR="00C5120B" w:rsidRPr="00B118B0" w:rsidRDefault="00C5120B" w:rsidP="00E6160D">
            <w:pPr>
              <w:tabs>
                <w:tab w:val="decimal" w:pos="882"/>
              </w:tabs>
              <w:spacing w:line="240" w:lineRule="exact"/>
              <w:ind w:left="-108" w:right="-10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2BEE23C" w14:textId="77777777" w:rsidR="00C5120B" w:rsidRPr="00B118B0" w:rsidRDefault="00C5120B" w:rsidP="00E6160D">
            <w:pPr>
              <w:tabs>
                <w:tab w:val="decimal" w:pos="539"/>
                <w:tab w:val="left" w:pos="882"/>
              </w:tabs>
              <w:spacing w:line="240" w:lineRule="exact"/>
              <w:ind w:left="-18" w:right="9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0FF9ED98" w14:textId="77777777" w:rsidR="00C5120B" w:rsidRPr="00B118B0" w:rsidRDefault="00C5120B" w:rsidP="00E6160D">
            <w:pPr>
              <w:tabs>
                <w:tab w:val="decimal" w:pos="882"/>
              </w:tabs>
              <w:spacing w:line="240" w:lineRule="exact"/>
              <w:ind w:left="-126" w:right="-10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21C92E0" w14:textId="77777777" w:rsidR="00C5120B" w:rsidRPr="00B118B0" w:rsidRDefault="00C5120B" w:rsidP="00E6160D">
            <w:pPr>
              <w:tabs>
                <w:tab w:val="decimal" w:pos="539"/>
              </w:tabs>
              <w:spacing w:line="240" w:lineRule="exact"/>
              <w:ind w:left="-18" w:right="102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</w:tr>
      <w:tr w:rsidR="00E6160D" w:rsidRPr="00B118B0" w14:paraId="002886EE" w14:textId="77777777" w:rsidTr="00A50198">
        <w:tc>
          <w:tcPr>
            <w:tcW w:w="4226" w:type="dxa"/>
            <w:shd w:val="clear" w:color="auto" w:fill="auto"/>
            <w:vAlign w:val="bottom"/>
          </w:tcPr>
          <w:p w14:paraId="65B2664F" w14:textId="77777777" w:rsidR="00E6160D" w:rsidRPr="00B118B0" w:rsidRDefault="00E6160D" w:rsidP="00E6160D">
            <w:pPr>
              <w:ind w:right="5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  <w:cs/>
              </w:rPr>
              <w:lastRenderedPageBreak/>
              <w:t>ดอกเบี้ยค้างจ่าย - กิจการที่เกี่ยวข้องกัน</w:t>
            </w:r>
          </w:p>
          <w:p w14:paraId="080BD1F3" w14:textId="422308BD" w:rsidR="00E6160D" w:rsidRPr="00B118B0" w:rsidRDefault="00E6160D" w:rsidP="00E6160D">
            <w:pPr>
              <w:ind w:left="92" w:right="5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(ดูหมายเหตุข้อ </w:t>
            </w:r>
            <w:r w:rsidRPr="00B118B0">
              <w:rPr>
                <w:rFonts w:asciiTheme="majorBidi" w:hAnsiTheme="majorBidi" w:cstheme="majorBidi"/>
                <w:b/>
                <w:bCs/>
                <w:sz w:val="28"/>
              </w:rPr>
              <w:t>21</w:t>
            </w:r>
            <w:r w:rsidRPr="00B118B0">
              <w:rPr>
                <w:rFonts w:asciiTheme="majorBidi" w:hAnsiTheme="majorBidi" w:cstheme="majorBidi"/>
                <w:b/>
                <w:bCs/>
                <w:sz w:val="28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4882044F" w14:textId="77777777" w:rsidR="00E6160D" w:rsidRPr="00B118B0" w:rsidRDefault="00E6160D" w:rsidP="00E6160D">
            <w:pPr>
              <w:tabs>
                <w:tab w:val="decimal" w:pos="539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4" w:type="dxa"/>
            <w:shd w:val="clear" w:color="auto" w:fill="auto"/>
          </w:tcPr>
          <w:p w14:paraId="3EEC2AE8" w14:textId="77777777" w:rsidR="00E6160D" w:rsidRPr="00B118B0" w:rsidRDefault="00E6160D" w:rsidP="00E6160D">
            <w:pPr>
              <w:tabs>
                <w:tab w:val="decimal" w:pos="88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536E8D1" w14:textId="77777777" w:rsidR="00E6160D" w:rsidRPr="00B118B0" w:rsidRDefault="00E6160D" w:rsidP="00E6160D">
            <w:pPr>
              <w:tabs>
                <w:tab w:val="decimal" w:pos="557"/>
              </w:tabs>
              <w:ind w:left="-108" w:right="9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268E47EF" w14:textId="77777777" w:rsidR="00E6160D" w:rsidRPr="00B118B0" w:rsidRDefault="00E6160D" w:rsidP="00E6160D">
            <w:pPr>
              <w:tabs>
                <w:tab w:val="decimal" w:pos="88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B6A6388" w14:textId="77777777" w:rsidR="00E6160D" w:rsidRPr="00B118B0" w:rsidRDefault="00E6160D" w:rsidP="00E6160D">
            <w:pPr>
              <w:tabs>
                <w:tab w:val="decimal" w:pos="882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B792BB9" w14:textId="77777777" w:rsidR="00E6160D" w:rsidRPr="00B118B0" w:rsidRDefault="00E6160D" w:rsidP="00E6160D">
            <w:pPr>
              <w:tabs>
                <w:tab w:val="decimal" w:pos="882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28F57CF" w14:textId="77777777" w:rsidR="00E6160D" w:rsidRPr="00B118B0" w:rsidRDefault="00E6160D" w:rsidP="00E6160D">
            <w:pPr>
              <w:tabs>
                <w:tab w:val="decimal" w:pos="539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E6160D" w:rsidRPr="00B118B0" w14:paraId="481E34E6" w14:textId="77777777" w:rsidTr="007A1D4A">
        <w:tc>
          <w:tcPr>
            <w:tcW w:w="4226" w:type="dxa"/>
            <w:shd w:val="clear" w:color="auto" w:fill="auto"/>
            <w:vAlign w:val="bottom"/>
          </w:tcPr>
          <w:p w14:paraId="2DCD0D23" w14:textId="77777777" w:rsidR="00E6160D" w:rsidRPr="00B118B0" w:rsidRDefault="00E6160D" w:rsidP="00E6160D">
            <w:pPr>
              <w:ind w:right="5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E7DC5CB" w14:textId="4D28F04B" w:rsidR="00E6160D" w:rsidRPr="00B118B0" w:rsidRDefault="004B3120" w:rsidP="00E6160D">
            <w:pPr>
              <w:tabs>
                <w:tab w:val="decimal" w:pos="557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4" w:type="dxa"/>
            <w:shd w:val="clear" w:color="auto" w:fill="auto"/>
          </w:tcPr>
          <w:p w14:paraId="2A19C8F3" w14:textId="77777777" w:rsidR="00E6160D" w:rsidRPr="00B118B0" w:rsidRDefault="00E6160D" w:rsidP="00E6160D">
            <w:pPr>
              <w:tabs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A3EE1B4" w14:textId="3D02B263" w:rsidR="00E6160D" w:rsidRPr="00B118B0" w:rsidRDefault="00E6160D" w:rsidP="00E6160D">
            <w:pPr>
              <w:tabs>
                <w:tab w:val="decimal" w:pos="557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9657E8D" w14:textId="77777777" w:rsidR="00E6160D" w:rsidRPr="00B118B0" w:rsidRDefault="00E6160D" w:rsidP="00E6160D">
            <w:pPr>
              <w:tabs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051C9C0" w14:textId="01BA4E53" w:rsidR="00E6160D" w:rsidRPr="00B118B0" w:rsidRDefault="004B3120" w:rsidP="00E6160D">
            <w:pPr>
              <w:ind w:right="89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10,642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5B497A0" w14:textId="5355DED1" w:rsidR="00E6160D" w:rsidRPr="00B118B0" w:rsidRDefault="00E6160D" w:rsidP="00E6160D">
            <w:pPr>
              <w:ind w:right="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C29BC00" w14:textId="387831B1" w:rsidR="00E6160D" w:rsidRPr="00B118B0" w:rsidRDefault="00E6160D" w:rsidP="00E6160D">
            <w:pPr>
              <w:tabs>
                <w:tab w:val="decimal" w:pos="882"/>
              </w:tabs>
              <w:ind w:left="-108"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12,096</w:t>
            </w:r>
          </w:p>
        </w:tc>
      </w:tr>
      <w:tr w:rsidR="00E6160D" w:rsidRPr="00B118B0" w14:paraId="0AA325BF" w14:textId="77777777" w:rsidTr="007A1D4A">
        <w:tc>
          <w:tcPr>
            <w:tcW w:w="4226" w:type="dxa"/>
            <w:shd w:val="clear" w:color="auto" w:fill="auto"/>
            <w:vAlign w:val="bottom"/>
          </w:tcPr>
          <w:p w14:paraId="49E040C8" w14:textId="77777777" w:rsidR="00E6160D" w:rsidRPr="00B118B0" w:rsidRDefault="00E6160D" w:rsidP="00E6160D">
            <w:pPr>
              <w:ind w:right="5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บริษัทร่วม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B2221B5" w14:textId="36974A15" w:rsidR="00E6160D" w:rsidRPr="00B118B0" w:rsidRDefault="004B3120" w:rsidP="00E6160D">
            <w:pPr>
              <w:tabs>
                <w:tab w:val="decimal" w:pos="557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4" w:type="dxa"/>
            <w:shd w:val="clear" w:color="auto" w:fill="auto"/>
          </w:tcPr>
          <w:p w14:paraId="2773E98F" w14:textId="77777777" w:rsidR="00E6160D" w:rsidRPr="00B118B0" w:rsidRDefault="00E6160D" w:rsidP="00E6160D">
            <w:pPr>
              <w:tabs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4D3CD65" w14:textId="413DB6B5" w:rsidR="00E6160D" w:rsidRPr="00B118B0" w:rsidRDefault="00E6160D" w:rsidP="00E6160D">
            <w:pPr>
              <w:tabs>
                <w:tab w:val="decimal" w:pos="557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1,352</w:t>
            </w:r>
          </w:p>
        </w:tc>
        <w:tc>
          <w:tcPr>
            <w:tcW w:w="180" w:type="dxa"/>
            <w:shd w:val="clear" w:color="auto" w:fill="auto"/>
          </w:tcPr>
          <w:p w14:paraId="6C7B693D" w14:textId="77777777" w:rsidR="00E6160D" w:rsidRPr="00B118B0" w:rsidRDefault="00E6160D" w:rsidP="00E6160D">
            <w:pPr>
              <w:tabs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708F72" w14:textId="635B688B" w:rsidR="00E6160D" w:rsidRPr="00B118B0" w:rsidRDefault="004B3120" w:rsidP="00E6160D">
            <w:pPr>
              <w:ind w:right="89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5814949" w14:textId="0431BEC7" w:rsidR="00E6160D" w:rsidRPr="00B118B0" w:rsidRDefault="00E6160D" w:rsidP="00E6160D">
            <w:pPr>
              <w:tabs>
                <w:tab w:val="decimal" w:pos="882"/>
              </w:tabs>
              <w:ind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E566BC" w14:textId="721770A7" w:rsidR="00E6160D" w:rsidRPr="00B118B0" w:rsidRDefault="00E6160D" w:rsidP="00E6160D">
            <w:pPr>
              <w:tabs>
                <w:tab w:val="decimal" w:pos="539"/>
              </w:tabs>
              <w:ind w:left="-108"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E6160D" w:rsidRPr="00B118B0" w14:paraId="64ABC1CF" w14:textId="77777777" w:rsidTr="007A1D4A">
        <w:tc>
          <w:tcPr>
            <w:tcW w:w="4226" w:type="dxa"/>
            <w:shd w:val="clear" w:color="auto" w:fill="auto"/>
            <w:vAlign w:val="bottom"/>
          </w:tcPr>
          <w:p w14:paraId="2FEBD5FF" w14:textId="77777777" w:rsidR="00E6160D" w:rsidRPr="00B118B0" w:rsidRDefault="00E6160D" w:rsidP="00E6160D">
            <w:pPr>
              <w:ind w:right="-36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รวมดอกเบี้ยค้างจ่าย - กิจการที่เกี่ยวข้องกัน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7D67AA" w14:textId="6501E37D" w:rsidR="00E6160D" w:rsidRPr="00B118B0" w:rsidRDefault="004B3120" w:rsidP="00E6160D">
            <w:pPr>
              <w:tabs>
                <w:tab w:val="decimal" w:pos="557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184" w:type="dxa"/>
            <w:shd w:val="clear" w:color="auto" w:fill="auto"/>
          </w:tcPr>
          <w:p w14:paraId="36FE97EF" w14:textId="77777777" w:rsidR="00E6160D" w:rsidRPr="00B118B0" w:rsidRDefault="00E6160D" w:rsidP="00E6160D">
            <w:pPr>
              <w:tabs>
                <w:tab w:val="decimal" w:pos="88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1787FC" w14:textId="7C0641A7" w:rsidR="00E6160D" w:rsidRPr="00B118B0" w:rsidRDefault="00E6160D" w:rsidP="00E6160D">
            <w:pPr>
              <w:tabs>
                <w:tab w:val="decimal" w:pos="557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</w:rPr>
              <w:t>1,352</w:t>
            </w:r>
          </w:p>
        </w:tc>
        <w:tc>
          <w:tcPr>
            <w:tcW w:w="180" w:type="dxa"/>
            <w:shd w:val="clear" w:color="auto" w:fill="auto"/>
          </w:tcPr>
          <w:p w14:paraId="01C8B86D" w14:textId="77777777" w:rsidR="00E6160D" w:rsidRPr="00B118B0" w:rsidRDefault="00E6160D" w:rsidP="00E6160D">
            <w:pPr>
              <w:tabs>
                <w:tab w:val="decimal" w:pos="88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57D3F7" w14:textId="03A0DC1D" w:rsidR="00E6160D" w:rsidRPr="00B118B0" w:rsidRDefault="004B3120" w:rsidP="00E6160D">
            <w:pPr>
              <w:tabs>
                <w:tab w:val="decimal" w:pos="557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</w:rPr>
              <w:t>10,642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06B5E36" w14:textId="77777777" w:rsidR="00E6160D" w:rsidRPr="00B118B0" w:rsidRDefault="00E6160D" w:rsidP="00E6160D">
            <w:pPr>
              <w:tabs>
                <w:tab w:val="decimal" w:pos="882"/>
              </w:tabs>
              <w:ind w:left="-126" w:right="-10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09FFEB" w14:textId="0D7DEBD5" w:rsidR="00E6160D" w:rsidRPr="00B118B0" w:rsidRDefault="00E6160D" w:rsidP="00E6160D">
            <w:pPr>
              <w:tabs>
                <w:tab w:val="decimal" w:pos="882"/>
              </w:tabs>
              <w:ind w:left="-108" w:right="9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</w:rPr>
              <w:t>12,096</w:t>
            </w:r>
          </w:p>
        </w:tc>
      </w:tr>
      <w:tr w:rsidR="00E6160D" w:rsidRPr="00B118B0" w14:paraId="085AD762" w14:textId="77777777" w:rsidTr="007A1D4A">
        <w:trPr>
          <w:trHeight w:val="213"/>
        </w:trPr>
        <w:tc>
          <w:tcPr>
            <w:tcW w:w="4226" w:type="dxa"/>
            <w:shd w:val="clear" w:color="auto" w:fill="auto"/>
            <w:vAlign w:val="bottom"/>
          </w:tcPr>
          <w:p w14:paraId="15CC2CE7" w14:textId="77777777" w:rsidR="00E6160D" w:rsidRPr="00B118B0" w:rsidRDefault="00E6160D" w:rsidP="00E6160D">
            <w:pPr>
              <w:spacing w:line="240" w:lineRule="exact"/>
              <w:ind w:right="-3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54E348F9" w14:textId="77777777" w:rsidR="00E6160D" w:rsidRPr="00B118B0" w:rsidRDefault="00E6160D" w:rsidP="00E6160D">
            <w:pPr>
              <w:tabs>
                <w:tab w:val="decimal" w:pos="539"/>
              </w:tabs>
              <w:spacing w:line="240" w:lineRule="exact"/>
              <w:ind w:left="-108" w:right="9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4" w:type="dxa"/>
            <w:shd w:val="clear" w:color="auto" w:fill="auto"/>
          </w:tcPr>
          <w:p w14:paraId="2E7354FF" w14:textId="77777777" w:rsidR="00E6160D" w:rsidRPr="00B118B0" w:rsidRDefault="00E6160D" w:rsidP="00E6160D">
            <w:pPr>
              <w:tabs>
                <w:tab w:val="decimal" w:pos="882"/>
              </w:tabs>
              <w:spacing w:line="240" w:lineRule="exact"/>
              <w:ind w:left="-108" w:right="-10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9907AA1" w14:textId="77777777" w:rsidR="00E6160D" w:rsidRPr="00B118B0" w:rsidRDefault="00E6160D" w:rsidP="00E6160D">
            <w:pPr>
              <w:tabs>
                <w:tab w:val="decimal" w:pos="539"/>
              </w:tabs>
              <w:spacing w:line="240" w:lineRule="exact"/>
              <w:ind w:left="-108" w:right="9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56BD2A9C" w14:textId="77777777" w:rsidR="00E6160D" w:rsidRPr="00B118B0" w:rsidRDefault="00E6160D" w:rsidP="00E6160D">
            <w:pPr>
              <w:tabs>
                <w:tab w:val="decimal" w:pos="882"/>
              </w:tabs>
              <w:spacing w:line="240" w:lineRule="exact"/>
              <w:ind w:left="-108" w:right="-10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2187E63" w14:textId="77777777" w:rsidR="00E6160D" w:rsidRPr="00B118B0" w:rsidRDefault="00E6160D" w:rsidP="00E6160D">
            <w:pPr>
              <w:tabs>
                <w:tab w:val="decimal" w:pos="539"/>
                <w:tab w:val="left" w:pos="882"/>
              </w:tabs>
              <w:spacing w:line="240" w:lineRule="exact"/>
              <w:ind w:left="-18" w:right="9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70B55C07" w14:textId="77777777" w:rsidR="00E6160D" w:rsidRPr="00B118B0" w:rsidRDefault="00E6160D" w:rsidP="00E6160D">
            <w:pPr>
              <w:tabs>
                <w:tab w:val="decimal" w:pos="882"/>
              </w:tabs>
              <w:spacing w:line="240" w:lineRule="exact"/>
              <w:ind w:left="-126" w:right="-10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8985DFE" w14:textId="77777777" w:rsidR="00E6160D" w:rsidRPr="00B118B0" w:rsidRDefault="00E6160D" w:rsidP="00E6160D">
            <w:pPr>
              <w:tabs>
                <w:tab w:val="decimal" w:pos="539"/>
              </w:tabs>
              <w:spacing w:line="240" w:lineRule="exact"/>
              <w:ind w:left="-18" w:right="102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</w:tr>
      <w:tr w:rsidR="00E6160D" w:rsidRPr="00B118B0" w14:paraId="19FF3F61" w14:textId="77777777" w:rsidTr="007A1D4A">
        <w:tc>
          <w:tcPr>
            <w:tcW w:w="4226" w:type="dxa"/>
            <w:shd w:val="clear" w:color="auto" w:fill="auto"/>
            <w:vAlign w:val="bottom"/>
          </w:tcPr>
          <w:p w14:paraId="5A04F7FC" w14:textId="77777777" w:rsidR="00E6160D" w:rsidRPr="00B118B0" w:rsidRDefault="00E6160D" w:rsidP="00E6160D">
            <w:pPr>
              <w:ind w:right="5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เงินประกันรับค่าเช่าพื้นที่ - กิจการที่เกี่ยวข้องกัน </w:t>
            </w:r>
          </w:p>
        </w:tc>
        <w:tc>
          <w:tcPr>
            <w:tcW w:w="1080" w:type="dxa"/>
            <w:shd w:val="clear" w:color="auto" w:fill="auto"/>
          </w:tcPr>
          <w:p w14:paraId="0BAA7490" w14:textId="77777777" w:rsidR="00E6160D" w:rsidRPr="00B118B0" w:rsidRDefault="00E6160D" w:rsidP="00E6160D">
            <w:pPr>
              <w:tabs>
                <w:tab w:val="decimal" w:pos="539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4" w:type="dxa"/>
            <w:shd w:val="clear" w:color="auto" w:fill="auto"/>
          </w:tcPr>
          <w:p w14:paraId="25466F03" w14:textId="77777777" w:rsidR="00E6160D" w:rsidRPr="00B118B0" w:rsidRDefault="00E6160D" w:rsidP="00E6160D">
            <w:pPr>
              <w:tabs>
                <w:tab w:val="decimal" w:pos="88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A1D907F" w14:textId="77777777" w:rsidR="00E6160D" w:rsidRPr="00B118B0" w:rsidRDefault="00E6160D" w:rsidP="00E6160D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7B3D19C5" w14:textId="77777777" w:rsidR="00E6160D" w:rsidRPr="00B118B0" w:rsidRDefault="00E6160D" w:rsidP="00E6160D">
            <w:pPr>
              <w:tabs>
                <w:tab w:val="decimal" w:pos="88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2129F43" w14:textId="77777777" w:rsidR="00E6160D" w:rsidRPr="00B118B0" w:rsidRDefault="00E6160D" w:rsidP="00E6160D">
            <w:pPr>
              <w:tabs>
                <w:tab w:val="decimal" w:pos="88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F74C18E" w14:textId="77777777" w:rsidR="00E6160D" w:rsidRPr="00B118B0" w:rsidRDefault="00E6160D" w:rsidP="00E6160D">
            <w:pPr>
              <w:tabs>
                <w:tab w:val="decimal" w:pos="882"/>
              </w:tabs>
              <w:ind w:left="-126" w:right="-10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D3233EF" w14:textId="77777777" w:rsidR="00E6160D" w:rsidRPr="00B118B0" w:rsidRDefault="00E6160D" w:rsidP="00E6160D">
            <w:pPr>
              <w:tabs>
                <w:tab w:val="decimal" w:pos="88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E6160D" w:rsidRPr="00B118B0" w14:paraId="50655E6C" w14:textId="77777777" w:rsidTr="007A1D4A">
        <w:tc>
          <w:tcPr>
            <w:tcW w:w="4226" w:type="dxa"/>
            <w:shd w:val="clear" w:color="auto" w:fill="auto"/>
            <w:vAlign w:val="bottom"/>
          </w:tcPr>
          <w:p w14:paraId="702F20C3" w14:textId="77777777" w:rsidR="00E6160D" w:rsidRPr="00B118B0" w:rsidRDefault="00E6160D" w:rsidP="00E6160D">
            <w:pPr>
              <w:ind w:right="5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</w:tcPr>
          <w:p w14:paraId="5B08BF57" w14:textId="148126C7" w:rsidR="00E6160D" w:rsidRPr="00B118B0" w:rsidRDefault="004B3120" w:rsidP="00E6160D">
            <w:pPr>
              <w:tabs>
                <w:tab w:val="decimal" w:pos="557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4" w:type="dxa"/>
            <w:shd w:val="clear" w:color="auto" w:fill="auto"/>
          </w:tcPr>
          <w:p w14:paraId="79A15906" w14:textId="77777777" w:rsidR="00E6160D" w:rsidRPr="00B118B0" w:rsidRDefault="00E6160D" w:rsidP="00E6160D">
            <w:pPr>
              <w:tabs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DE13503" w14:textId="212FE74F" w:rsidR="00E6160D" w:rsidRPr="00B118B0" w:rsidRDefault="00E6160D" w:rsidP="00E6160D">
            <w:pPr>
              <w:tabs>
                <w:tab w:val="decimal" w:pos="557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3BB9B6C" w14:textId="77777777" w:rsidR="00E6160D" w:rsidRPr="00B118B0" w:rsidRDefault="00E6160D" w:rsidP="00E6160D">
            <w:pPr>
              <w:tabs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F461DDA" w14:textId="06FB0D70" w:rsidR="00E6160D" w:rsidRPr="00B118B0" w:rsidRDefault="004B3120" w:rsidP="00E6160D">
            <w:pPr>
              <w:tabs>
                <w:tab w:val="decimal" w:pos="882"/>
              </w:tabs>
              <w:ind w:left="-108"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217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FF4270F" w14:textId="77777777" w:rsidR="00E6160D" w:rsidRPr="00B118B0" w:rsidRDefault="00E6160D" w:rsidP="00E6160D">
            <w:pPr>
              <w:tabs>
                <w:tab w:val="decimal" w:pos="882"/>
              </w:tabs>
              <w:ind w:left="-126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48B55BF" w14:textId="34ED8095" w:rsidR="00E6160D" w:rsidRPr="00B118B0" w:rsidRDefault="00E6160D" w:rsidP="00E6160D">
            <w:pPr>
              <w:tabs>
                <w:tab w:val="decimal" w:pos="882"/>
              </w:tabs>
              <w:ind w:left="-108"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130</w:t>
            </w:r>
          </w:p>
        </w:tc>
      </w:tr>
      <w:tr w:rsidR="00E6160D" w:rsidRPr="00B118B0" w14:paraId="6B408D9E" w14:textId="77777777" w:rsidTr="007A1D4A">
        <w:tc>
          <w:tcPr>
            <w:tcW w:w="4226" w:type="dxa"/>
            <w:shd w:val="clear" w:color="auto" w:fill="auto"/>
            <w:vAlign w:val="bottom"/>
          </w:tcPr>
          <w:p w14:paraId="5BE42D80" w14:textId="77777777" w:rsidR="00E6160D" w:rsidRPr="00B118B0" w:rsidRDefault="00E6160D" w:rsidP="00E6160D">
            <w:pPr>
              <w:ind w:right="5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บริษัทร่วม</w:t>
            </w:r>
          </w:p>
        </w:tc>
        <w:tc>
          <w:tcPr>
            <w:tcW w:w="1080" w:type="dxa"/>
            <w:shd w:val="clear" w:color="auto" w:fill="auto"/>
          </w:tcPr>
          <w:p w14:paraId="5BB2604A" w14:textId="1650D86C" w:rsidR="00E6160D" w:rsidRPr="00B118B0" w:rsidRDefault="004B3120" w:rsidP="00E6160D">
            <w:pPr>
              <w:tabs>
                <w:tab w:val="decimal" w:pos="557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20</w:t>
            </w:r>
          </w:p>
        </w:tc>
        <w:tc>
          <w:tcPr>
            <w:tcW w:w="184" w:type="dxa"/>
            <w:shd w:val="clear" w:color="auto" w:fill="auto"/>
          </w:tcPr>
          <w:p w14:paraId="6524DA16" w14:textId="77777777" w:rsidR="00E6160D" w:rsidRPr="00B118B0" w:rsidRDefault="00E6160D" w:rsidP="00E6160D">
            <w:pPr>
              <w:tabs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1CF6AB6" w14:textId="5D44E9A5" w:rsidR="00E6160D" w:rsidRPr="00B118B0" w:rsidRDefault="00E6160D" w:rsidP="00E6160D">
            <w:pPr>
              <w:tabs>
                <w:tab w:val="decimal" w:pos="557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188</w:t>
            </w:r>
          </w:p>
        </w:tc>
        <w:tc>
          <w:tcPr>
            <w:tcW w:w="180" w:type="dxa"/>
            <w:shd w:val="clear" w:color="auto" w:fill="auto"/>
          </w:tcPr>
          <w:p w14:paraId="1D3DB777" w14:textId="77777777" w:rsidR="00E6160D" w:rsidRPr="00B118B0" w:rsidRDefault="00E6160D" w:rsidP="00E6160D">
            <w:pPr>
              <w:tabs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3B4008F" w14:textId="5D181038" w:rsidR="00E6160D" w:rsidRPr="00B118B0" w:rsidRDefault="004B3120" w:rsidP="00E6160D">
            <w:pPr>
              <w:tabs>
                <w:tab w:val="decimal" w:pos="882"/>
              </w:tabs>
              <w:ind w:left="-108"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B864DDC" w14:textId="77777777" w:rsidR="00E6160D" w:rsidRPr="00B118B0" w:rsidRDefault="00E6160D" w:rsidP="00E6160D">
            <w:pPr>
              <w:tabs>
                <w:tab w:val="decimal" w:pos="882"/>
              </w:tabs>
              <w:ind w:left="-126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A65B794" w14:textId="145363C5" w:rsidR="00E6160D" w:rsidRPr="00B118B0" w:rsidRDefault="00E6160D" w:rsidP="00E6160D">
            <w:pPr>
              <w:tabs>
                <w:tab w:val="decimal" w:pos="539"/>
              </w:tabs>
              <w:ind w:left="-108"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188</w:t>
            </w:r>
          </w:p>
        </w:tc>
      </w:tr>
      <w:tr w:rsidR="00E6160D" w:rsidRPr="00B118B0" w14:paraId="020615A8" w14:textId="77777777" w:rsidTr="007A1D4A">
        <w:tc>
          <w:tcPr>
            <w:tcW w:w="4226" w:type="dxa"/>
            <w:shd w:val="clear" w:color="auto" w:fill="auto"/>
            <w:vAlign w:val="bottom"/>
          </w:tcPr>
          <w:p w14:paraId="09F2FF44" w14:textId="77777777" w:rsidR="00E6160D" w:rsidRPr="00B118B0" w:rsidRDefault="00E6160D" w:rsidP="00E6160D">
            <w:pPr>
              <w:ind w:right="5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รวมเงินประกันรับค่าเช่าพื้นที่ - กิจการที่เกี่ยวข้องกัน 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37829C" w14:textId="1C06DF93" w:rsidR="00E6160D" w:rsidRPr="00B118B0" w:rsidRDefault="004B3120" w:rsidP="00E6160D">
            <w:pPr>
              <w:tabs>
                <w:tab w:val="decimal" w:pos="557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</w:rPr>
              <w:t>20</w:t>
            </w:r>
          </w:p>
        </w:tc>
        <w:tc>
          <w:tcPr>
            <w:tcW w:w="184" w:type="dxa"/>
            <w:shd w:val="clear" w:color="auto" w:fill="auto"/>
          </w:tcPr>
          <w:p w14:paraId="4E9A6945" w14:textId="77777777" w:rsidR="00E6160D" w:rsidRPr="00B118B0" w:rsidRDefault="00E6160D" w:rsidP="00E6160D">
            <w:pPr>
              <w:tabs>
                <w:tab w:val="decimal" w:pos="88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C56AAA" w14:textId="02BC890A" w:rsidR="00E6160D" w:rsidRPr="00B118B0" w:rsidRDefault="00E6160D" w:rsidP="00E6160D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</w:rPr>
              <w:t>188</w:t>
            </w:r>
          </w:p>
        </w:tc>
        <w:tc>
          <w:tcPr>
            <w:tcW w:w="180" w:type="dxa"/>
            <w:shd w:val="clear" w:color="auto" w:fill="auto"/>
          </w:tcPr>
          <w:p w14:paraId="7499B320" w14:textId="77777777" w:rsidR="00E6160D" w:rsidRPr="00B118B0" w:rsidRDefault="00E6160D" w:rsidP="00E6160D">
            <w:pPr>
              <w:tabs>
                <w:tab w:val="decimal" w:pos="88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79DBBE" w14:textId="1F27BD81" w:rsidR="00E6160D" w:rsidRPr="00B118B0" w:rsidRDefault="004B3120" w:rsidP="00E6160D">
            <w:pPr>
              <w:tabs>
                <w:tab w:val="decimal" w:pos="882"/>
              </w:tabs>
              <w:ind w:left="-108" w:right="9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</w:rPr>
              <w:t>237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8EFF173" w14:textId="77777777" w:rsidR="00E6160D" w:rsidRPr="00B118B0" w:rsidRDefault="00E6160D" w:rsidP="00E6160D">
            <w:pPr>
              <w:tabs>
                <w:tab w:val="decimal" w:pos="882"/>
              </w:tabs>
              <w:ind w:left="-126" w:right="-10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0E920F" w14:textId="230009ED" w:rsidR="00E6160D" w:rsidRPr="00B118B0" w:rsidRDefault="00E6160D" w:rsidP="00E6160D">
            <w:pPr>
              <w:tabs>
                <w:tab w:val="decimal" w:pos="882"/>
              </w:tabs>
              <w:ind w:left="-108" w:right="9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</w:rPr>
              <w:t>318</w:t>
            </w:r>
          </w:p>
        </w:tc>
      </w:tr>
    </w:tbl>
    <w:p w14:paraId="3701C8DD" w14:textId="2E9CC074" w:rsidR="00F53166" w:rsidRPr="00B118B0" w:rsidRDefault="009E4C64" w:rsidP="006358BF">
      <w:pPr>
        <w:tabs>
          <w:tab w:val="left" w:pos="360"/>
          <w:tab w:val="left" w:pos="450"/>
        </w:tabs>
        <w:overflowPunct/>
        <w:autoSpaceDE/>
        <w:autoSpaceDN/>
        <w:adjustRightInd/>
        <w:spacing w:before="240"/>
        <w:ind w:left="360"/>
        <w:textAlignment w:val="auto"/>
        <w:rPr>
          <w:rFonts w:asciiTheme="majorBidi" w:hAnsiTheme="majorBidi" w:cstheme="majorBidi"/>
          <w:sz w:val="28"/>
        </w:rPr>
      </w:pPr>
      <w:r w:rsidRPr="00B118B0">
        <w:rPr>
          <w:rFonts w:asciiTheme="majorBidi" w:hAnsiTheme="majorBidi" w:cstheme="majorBidi"/>
          <w:b/>
          <w:bCs/>
          <w:sz w:val="28"/>
          <w:cs/>
        </w:rPr>
        <w:t>เงินให้กู้ยืมระยะสั้นแก่</w:t>
      </w:r>
      <w:r w:rsidR="008518C1" w:rsidRPr="00B118B0">
        <w:rPr>
          <w:rFonts w:asciiTheme="majorBidi" w:hAnsiTheme="majorBidi" w:cstheme="majorBidi"/>
          <w:b/>
          <w:bCs/>
          <w:sz w:val="28"/>
          <w:cs/>
        </w:rPr>
        <w:t>บุคคล</w:t>
      </w:r>
      <w:r w:rsidR="00DC47DA">
        <w:rPr>
          <w:rFonts w:asciiTheme="majorBidi" w:hAnsiTheme="majorBidi" w:cstheme="majorBidi" w:hint="cs"/>
          <w:b/>
          <w:bCs/>
          <w:sz w:val="28"/>
          <w:cs/>
        </w:rPr>
        <w:t>และ</w:t>
      </w:r>
      <w:r w:rsidRPr="00B118B0">
        <w:rPr>
          <w:rFonts w:asciiTheme="majorBidi" w:hAnsiTheme="majorBidi" w:cstheme="majorBidi"/>
          <w:b/>
          <w:bCs/>
          <w:sz w:val="28"/>
          <w:cs/>
        </w:rPr>
        <w:t>กิจการที่เกี่ยวข้องกัน</w:t>
      </w:r>
      <w:r w:rsidR="00C82DE1" w:rsidRPr="00B118B0">
        <w:rPr>
          <w:rFonts w:asciiTheme="majorBidi" w:hAnsiTheme="majorBidi" w:cstheme="majorBidi"/>
          <w:b/>
          <w:bCs/>
          <w:sz w:val="28"/>
          <w:cs/>
        </w:rPr>
        <w:t xml:space="preserve"> เงินให้กู้ยืมระย</w:t>
      </w:r>
      <w:r w:rsidR="00E02500" w:rsidRPr="00B118B0">
        <w:rPr>
          <w:rFonts w:asciiTheme="majorBidi" w:hAnsiTheme="majorBidi" w:cstheme="majorBidi"/>
          <w:b/>
          <w:bCs/>
          <w:sz w:val="28"/>
          <w:cs/>
        </w:rPr>
        <w:t xml:space="preserve">าวแก่กิจการที่เกี่ยวข้องกัน </w:t>
      </w:r>
      <w:r w:rsidRPr="00B118B0">
        <w:rPr>
          <w:rFonts w:asciiTheme="majorBidi" w:hAnsiTheme="majorBidi" w:cstheme="majorBidi"/>
          <w:b/>
          <w:bCs/>
          <w:sz w:val="28"/>
          <w:cs/>
        </w:rPr>
        <w:t>และเงินกู้ยืมระยะสั้นจากบุคคล</w:t>
      </w:r>
      <w:r w:rsidR="00DC47DA">
        <w:rPr>
          <w:rFonts w:asciiTheme="majorBidi" w:hAnsiTheme="majorBidi" w:cstheme="majorBidi" w:hint="cs"/>
          <w:b/>
          <w:bCs/>
          <w:sz w:val="28"/>
          <w:cs/>
        </w:rPr>
        <w:t>และ</w:t>
      </w:r>
      <w:r w:rsidRPr="00B118B0">
        <w:rPr>
          <w:rFonts w:asciiTheme="majorBidi" w:hAnsiTheme="majorBidi" w:cstheme="majorBidi"/>
          <w:b/>
          <w:bCs/>
          <w:sz w:val="28"/>
          <w:cs/>
        </w:rPr>
        <w:t>กิจการที่เกี่ยวข้องกัน</w:t>
      </w:r>
    </w:p>
    <w:p w14:paraId="5A803713" w14:textId="2AFDCE08" w:rsidR="00F53166" w:rsidRPr="00B118B0" w:rsidRDefault="009E4C64" w:rsidP="00D332B9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ยอดคงเหลือของเงินให้กู้ยืมระยะสั้นแก่บุคคล</w:t>
      </w:r>
      <w:r w:rsidR="00DC47DA">
        <w:rPr>
          <w:rFonts w:asciiTheme="majorBidi" w:hAnsiTheme="majorBidi" w:cstheme="majorBidi" w:hint="cs"/>
          <w:color w:val="000000"/>
          <w:spacing w:val="-2"/>
          <w:sz w:val="28"/>
          <w:cs/>
        </w:rPr>
        <w:t>และ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กิจการที่เกี่ยวข้องกัน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ณ วันที่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147C28" w:rsidRPr="00B118B0">
        <w:rPr>
          <w:rFonts w:asciiTheme="majorBidi" w:hAnsiTheme="majorBidi" w:cstheme="majorBidi"/>
          <w:sz w:val="28"/>
        </w:rPr>
        <w:t>3</w:t>
      </w:r>
      <w:r w:rsidR="00147C28" w:rsidRPr="00B118B0">
        <w:rPr>
          <w:rFonts w:asciiTheme="majorBidi" w:hAnsiTheme="majorBidi" w:cstheme="majorBidi"/>
          <w:sz w:val="28"/>
          <w:lang w:val="en-GB"/>
        </w:rPr>
        <w:t>0</w:t>
      </w:r>
      <w:r w:rsidR="00147C28" w:rsidRPr="00B118B0">
        <w:rPr>
          <w:rFonts w:asciiTheme="majorBidi" w:hAnsiTheme="majorBidi" w:cstheme="majorBidi"/>
          <w:sz w:val="28"/>
        </w:rPr>
        <w:t xml:space="preserve"> </w:t>
      </w:r>
      <w:r w:rsidR="00147C28" w:rsidRPr="00B118B0">
        <w:rPr>
          <w:rFonts w:asciiTheme="majorBidi" w:hAnsiTheme="majorBidi" w:cstheme="majorBidi"/>
          <w:sz w:val="28"/>
          <w:cs/>
          <w:lang w:val="en-GB"/>
        </w:rPr>
        <w:t>มิถุนายน</w:t>
      </w:r>
      <w:r w:rsidR="00147C28" w:rsidRPr="00B118B0">
        <w:rPr>
          <w:rFonts w:asciiTheme="majorBidi" w:hAnsiTheme="majorBidi" w:cstheme="majorBidi"/>
          <w:color w:val="000000"/>
          <w:spacing w:val="-2"/>
          <w:sz w:val="28"/>
          <w:lang w:val="en-GB"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1A143D" w:rsidRPr="00B118B0">
        <w:rPr>
          <w:rFonts w:asciiTheme="majorBidi" w:hAnsiTheme="majorBidi" w:cstheme="majorBidi"/>
          <w:color w:val="000000"/>
          <w:spacing w:val="-2"/>
          <w:sz w:val="28"/>
        </w:rPr>
        <w:t>4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และ</w:t>
      </w:r>
      <w:r w:rsidR="00D332B9"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ธันวาคม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1A143D" w:rsidRPr="00B118B0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D332B9"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รวมถึง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การเคลื่อนไหวของเงินให้กู้ยืมระยะสั้นดังกล่าวมีรายละเอียดดังนี้ </w:t>
      </w:r>
    </w:p>
    <w:tbl>
      <w:tblPr>
        <w:tblW w:w="9090" w:type="dxa"/>
        <w:tblInd w:w="36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40"/>
        <w:gridCol w:w="90"/>
        <w:gridCol w:w="1530"/>
        <w:gridCol w:w="90"/>
        <w:gridCol w:w="1080"/>
        <w:gridCol w:w="180"/>
        <w:gridCol w:w="1170"/>
        <w:gridCol w:w="90"/>
        <w:gridCol w:w="1080"/>
        <w:gridCol w:w="180"/>
        <w:gridCol w:w="1260"/>
      </w:tblGrid>
      <w:tr w:rsidR="00D332B9" w:rsidRPr="00B118B0" w14:paraId="0CF4AAF2" w14:textId="77777777" w:rsidTr="006358BF">
        <w:trPr>
          <w:trHeight w:val="80"/>
        </w:trPr>
        <w:tc>
          <w:tcPr>
            <w:tcW w:w="2340" w:type="dxa"/>
            <w:vAlign w:val="bottom"/>
          </w:tcPr>
          <w:p w14:paraId="0A2944FB" w14:textId="77777777" w:rsidR="00D332B9" w:rsidRPr="00B118B0" w:rsidRDefault="00D332B9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vAlign w:val="bottom"/>
          </w:tcPr>
          <w:p w14:paraId="6C48142B" w14:textId="77777777" w:rsidR="00D332B9" w:rsidRPr="00B118B0" w:rsidRDefault="00D332B9">
            <w:pPr>
              <w:ind w:left="117"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243A9E4C" w14:textId="77777777" w:rsidR="00D332B9" w:rsidRPr="00B118B0" w:rsidRDefault="00D332B9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vAlign w:val="bottom"/>
          </w:tcPr>
          <w:p w14:paraId="77D79A01" w14:textId="77777777" w:rsidR="00D332B9" w:rsidRPr="00B118B0" w:rsidRDefault="00D332B9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040" w:type="dxa"/>
            <w:gridSpan w:val="7"/>
            <w:tcBorders>
              <w:bottom w:val="nil"/>
            </w:tcBorders>
            <w:vAlign w:val="bottom"/>
          </w:tcPr>
          <w:p w14:paraId="253C14BF" w14:textId="3950929C" w:rsidR="00D332B9" w:rsidRPr="00B118B0" w:rsidRDefault="00D332B9" w:rsidP="00801454">
            <w:pPr>
              <w:ind w:right="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พันบาท)</w:t>
            </w:r>
          </w:p>
        </w:tc>
      </w:tr>
      <w:tr w:rsidR="00F53166" w:rsidRPr="00B118B0" w14:paraId="6F92C63C" w14:textId="77777777" w:rsidTr="006358BF">
        <w:trPr>
          <w:trHeight w:val="80"/>
        </w:trPr>
        <w:tc>
          <w:tcPr>
            <w:tcW w:w="2340" w:type="dxa"/>
            <w:vAlign w:val="bottom"/>
          </w:tcPr>
          <w:p w14:paraId="27AC5906" w14:textId="77777777" w:rsidR="00F53166" w:rsidRPr="00B118B0" w:rsidRDefault="00F53166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vAlign w:val="bottom"/>
          </w:tcPr>
          <w:p w14:paraId="30CA780B" w14:textId="77777777" w:rsidR="00F53166" w:rsidRPr="00B118B0" w:rsidRDefault="00F53166">
            <w:pPr>
              <w:ind w:left="117"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6DF0B6D1" w14:textId="77777777" w:rsidR="00F53166" w:rsidRPr="00B118B0" w:rsidRDefault="00F53166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vAlign w:val="bottom"/>
          </w:tcPr>
          <w:p w14:paraId="0A48C83B" w14:textId="77777777" w:rsidR="00F53166" w:rsidRPr="00B118B0" w:rsidRDefault="00F53166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040" w:type="dxa"/>
            <w:gridSpan w:val="7"/>
            <w:tcBorders>
              <w:bottom w:val="single" w:sz="4" w:space="0" w:color="auto"/>
            </w:tcBorders>
            <w:vAlign w:val="bottom"/>
          </w:tcPr>
          <w:p w14:paraId="10D04CF5" w14:textId="77777777" w:rsidR="00F53166" w:rsidRPr="00B118B0" w:rsidRDefault="009E4C64" w:rsidP="00C542EF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A03ECF" w:rsidRPr="00B118B0" w14:paraId="79428D76" w14:textId="77777777" w:rsidTr="004C4DEB">
        <w:trPr>
          <w:trHeight w:val="375"/>
        </w:trPr>
        <w:tc>
          <w:tcPr>
            <w:tcW w:w="2340" w:type="dxa"/>
            <w:vMerge w:val="restart"/>
            <w:vAlign w:val="bottom"/>
          </w:tcPr>
          <w:p w14:paraId="36CE7FBF" w14:textId="5495AB02" w:rsidR="00A03ECF" w:rsidRPr="00B118B0" w:rsidRDefault="00A03ECF" w:rsidP="003741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เงินให้กู้ยืมระยะสั้นแก่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br/>
              <w:t>บุคคล</w:t>
            </w:r>
            <w:r w:rsidR="00DC47DA">
              <w:rPr>
                <w:rFonts w:asciiTheme="majorBidi" w:hAnsiTheme="majorBidi" w:cstheme="majorBidi" w:hint="cs"/>
                <w:sz w:val="28"/>
                <w:cs/>
              </w:rPr>
              <w:t>และ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90" w:type="dxa"/>
            <w:vAlign w:val="bottom"/>
          </w:tcPr>
          <w:p w14:paraId="2B078B98" w14:textId="77777777" w:rsidR="00A03ECF" w:rsidRPr="00B118B0" w:rsidRDefault="00A03ECF" w:rsidP="003741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vMerge w:val="restart"/>
            <w:vAlign w:val="bottom"/>
          </w:tcPr>
          <w:p w14:paraId="5B830B73" w14:textId="5E51FBDD" w:rsidR="00A03ECF" w:rsidRPr="00B118B0" w:rsidRDefault="00A03ECF" w:rsidP="003741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ลักษณะความสัมพันธ์</w:t>
            </w:r>
          </w:p>
        </w:tc>
        <w:tc>
          <w:tcPr>
            <w:tcW w:w="90" w:type="dxa"/>
            <w:vAlign w:val="bottom"/>
          </w:tcPr>
          <w:p w14:paraId="4D5B34AF" w14:textId="77777777" w:rsidR="00A03ECF" w:rsidRPr="00B118B0" w:rsidRDefault="00A03ECF" w:rsidP="003741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080" w:type="dxa"/>
            <w:vMerge w:val="restart"/>
            <w:vAlign w:val="bottom"/>
          </w:tcPr>
          <w:p w14:paraId="3F010BB8" w14:textId="1B3E8A2B" w:rsidR="00A03ECF" w:rsidRPr="00B118B0" w:rsidRDefault="00A03ECF" w:rsidP="003741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  <w:r w:rsidRPr="00B118B0">
              <w:rPr>
                <w:rFonts w:asciiTheme="majorBidi" w:hAnsiTheme="majorBidi" w:cstheme="majorBidi"/>
                <w:spacing w:val="-6"/>
                <w:sz w:val="28"/>
              </w:rPr>
              <w:t>1</w:t>
            </w:r>
            <w:r w:rsidRPr="00B118B0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 มกราคม </w:t>
            </w:r>
            <w:r w:rsidRPr="00B118B0">
              <w:rPr>
                <w:rFonts w:asciiTheme="majorBidi" w:hAnsiTheme="majorBidi" w:cstheme="majorBidi"/>
                <w:spacing w:val="-6"/>
                <w:sz w:val="28"/>
              </w:rPr>
              <w:t>2564</w:t>
            </w:r>
          </w:p>
        </w:tc>
        <w:tc>
          <w:tcPr>
            <w:tcW w:w="180" w:type="dxa"/>
          </w:tcPr>
          <w:p w14:paraId="262B6C22" w14:textId="77777777" w:rsidR="00A03ECF" w:rsidRPr="00B118B0" w:rsidRDefault="00A03ECF" w:rsidP="003741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  <w:vAlign w:val="bottom"/>
          </w:tcPr>
          <w:p w14:paraId="0A2DEF50" w14:textId="4E3F3395" w:rsidR="00A03ECF" w:rsidRPr="00B118B0" w:rsidRDefault="00A03ECF" w:rsidP="003741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03ECF">
              <w:rPr>
                <w:rFonts w:asciiTheme="majorBidi" w:hAnsiTheme="majorBidi" w:hint="cs"/>
                <w:sz w:val="28"/>
                <w:cs/>
              </w:rPr>
              <w:t>ในระหว่างงวด</w:t>
            </w:r>
          </w:p>
        </w:tc>
        <w:tc>
          <w:tcPr>
            <w:tcW w:w="180" w:type="dxa"/>
            <w:vAlign w:val="bottom"/>
          </w:tcPr>
          <w:p w14:paraId="1F428DA8" w14:textId="77777777" w:rsidR="00A03ECF" w:rsidRPr="00B118B0" w:rsidRDefault="00A03ECF" w:rsidP="003741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260" w:type="dxa"/>
            <w:vMerge w:val="restart"/>
            <w:vAlign w:val="bottom"/>
          </w:tcPr>
          <w:p w14:paraId="2E949698" w14:textId="77777777" w:rsidR="007D1CDC" w:rsidRDefault="00A03ECF" w:rsidP="003741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  <w:r w:rsidRPr="00B118B0">
              <w:rPr>
                <w:rFonts w:asciiTheme="majorBidi" w:hAnsiTheme="majorBidi" w:cstheme="majorBidi"/>
                <w:spacing w:val="-6"/>
                <w:sz w:val="28"/>
              </w:rPr>
              <w:t xml:space="preserve">30 </w:t>
            </w:r>
            <w:r w:rsidRPr="00B118B0">
              <w:rPr>
                <w:rFonts w:asciiTheme="majorBidi" w:hAnsiTheme="majorBidi" w:cstheme="majorBidi"/>
                <w:spacing w:val="-6"/>
                <w:sz w:val="28"/>
                <w:cs/>
                <w:lang w:val="en-GB"/>
              </w:rPr>
              <w:t>มิถุนายน</w:t>
            </w:r>
            <w:r>
              <w:rPr>
                <w:rFonts w:asciiTheme="majorBidi" w:hAnsiTheme="majorBidi" w:cstheme="majorBidi" w:hint="cs"/>
                <w:spacing w:val="-6"/>
                <w:sz w:val="28"/>
                <w:cs/>
              </w:rPr>
              <w:t xml:space="preserve"> </w:t>
            </w:r>
          </w:p>
          <w:p w14:paraId="57412558" w14:textId="5C0107C9" w:rsidR="00A03ECF" w:rsidRPr="00B118B0" w:rsidRDefault="00A03ECF" w:rsidP="003741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  <w:r w:rsidRPr="00B118B0">
              <w:rPr>
                <w:rFonts w:asciiTheme="majorBidi" w:hAnsiTheme="majorBidi" w:cstheme="majorBidi"/>
                <w:spacing w:val="-6"/>
                <w:sz w:val="28"/>
              </w:rPr>
              <w:t>2564</w:t>
            </w:r>
          </w:p>
        </w:tc>
      </w:tr>
      <w:tr w:rsidR="00A03ECF" w:rsidRPr="00B118B0" w14:paraId="5D9CE519" w14:textId="77777777" w:rsidTr="00A022C4">
        <w:trPr>
          <w:trHeight w:val="375"/>
        </w:trPr>
        <w:tc>
          <w:tcPr>
            <w:tcW w:w="2340" w:type="dxa"/>
            <w:vMerge/>
            <w:tcBorders>
              <w:bottom w:val="single" w:sz="4" w:space="0" w:color="auto"/>
            </w:tcBorders>
            <w:vAlign w:val="bottom"/>
          </w:tcPr>
          <w:p w14:paraId="3E8C4B39" w14:textId="77777777" w:rsidR="00A03ECF" w:rsidRPr="00B118B0" w:rsidRDefault="00A03ECF" w:rsidP="003741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vAlign w:val="bottom"/>
          </w:tcPr>
          <w:p w14:paraId="272EADD0" w14:textId="77777777" w:rsidR="00A03ECF" w:rsidRPr="00B118B0" w:rsidRDefault="00A03ECF" w:rsidP="003741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vMerge/>
            <w:tcBorders>
              <w:bottom w:val="single" w:sz="4" w:space="0" w:color="auto"/>
            </w:tcBorders>
            <w:vAlign w:val="bottom"/>
          </w:tcPr>
          <w:p w14:paraId="44CED1D0" w14:textId="77777777" w:rsidR="00A03ECF" w:rsidRPr="00B118B0" w:rsidRDefault="00A03ECF" w:rsidP="003741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vAlign w:val="bottom"/>
          </w:tcPr>
          <w:p w14:paraId="4D53FCD1" w14:textId="77777777" w:rsidR="00A03ECF" w:rsidRPr="00B118B0" w:rsidRDefault="00A03ECF" w:rsidP="003741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080" w:type="dxa"/>
            <w:vMerge/>
            <w:tcBorders>
              <w:bottom w:val="single" w:sz="4" w:space="0" w:color="auto"/>
            </w:tcBorders>
            <w:vAlign w:val="bottom"/>
          </w:tcPr>
          <w:p w14:paraId="2A16B91D" w14:textId="77777777" w:rsidR="00A03ECF" w:rsidRPr="00B118B0" w:rsidRDefault="00A03ECF" w:rsidP="003741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80" w:type="dxa"/>
            <w:tcBorders>
              <w:bottom w:val="nil"/>
            </w:tcBorders>
          </w:tcPr>
          <w:p w14:paraId="44C8698C" w14:textId="77777777" w:rsidR="00A03ECF" w:rsidRPr="00B118B0" w:rsidRDefault="00A03ECF" w:rsidP="003741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785FBCC" w14:textId="65445A3D" w:rsidR="00A03ECF" w:rsidRPr="00B118B0" w:rsidRDefault="00A03ECF" w:rsidP="003741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90" w:type="dxa"/>
            <w:vAlign w:val="bottom"/>
          </w:tcPr>
          <w:p w14:paraId="4A199614" w14:textId="77777777" w:rsidR="00A03ECF" w:rsidRPr="00B118B0" w:rsidRDefault="00A03ECF" w:rsidP="003741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29F565B" w14:textId="37EBC3D8" w:rsidR="00A03ECF" w:rsidRPr="00B118B0" w:rsidRDefault="00A03ECF" w:rsidP="003741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ลดลง</w:t>
            </w:r>
          </w:p>
        </w:tc>
        <w:tc>
          <w:tcPr>
            <w:tcW w:w="180" w:type="dxa"/>
            <w:vAlign w:val="bottom"/>
          </w:tcPr>
          <w:p w14:paraId="45C0B9C6" w14:textId="77777777" w:rsidR="00A03ECF" w:rsidRPr="00B118B0" w:rsidRDefault="00A03ECF" w:rsidP="003741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  <w:vAlign w:val="bottom"/>
          </w:tcPr>
          <w:p w14:paraId="0DA3BD2B" w14:textId="77777777" w:rsidR="00A03ECF" w:rsidRPr="00B118B0" w:rsidRDefault="00A03ECF" w:rsidP="003741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</w:tr>
      <w:tr w:rsidR="0037414A" w:rsidRPr="00B118B0" w14:paraId="38A93BDB" w14:textId="77777777" w:rsidTr="006358BF">
        <w:trPr>
          <w:trHeight w:val="20"/>
        </w:trPr>
        <w:tc>
          <w:tcPr>
            <w:tcW w:w="2340" w:type="dxa"/>
            <w:tcBorders>
              <w:top w:val="single" w:sz="4" w:space="0" w:color="auto"/>
            </w:tcBorders>
            <w:vAlign w:val="bottom"/>
          </w:tcPr>
          <w:p w14:paraId="2B51FC44" w14:textId="555BD221" w:rsidR="0037414A" w:rsidRPr="00B118B0" w:rsidRDefault="0037414A" w:rsidP="0037414A">
            <w:pPr>
              <w:tabs>
                <w:tab w:val="left" w:pos="360"/>
                <w:tab w:val="left" w:pos="2160"/>
              </w:tabs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กรรมการบริษัทย่อย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90" w:type="dxa"/>
            <w:vAlign w:val="bottom"/>
          </w:tcPr>
          <w:p w14:paraId="7645C1E0" w14:textId="77777777" w:rsidR="0037414A" w:rsidRPr="00B118B0" w:rsidRDefault="0037414A" w:rsidP="003741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5EDBA544" w14:textId="77777777" w:rsidR="0037414A" w:rsidRPr="00B118B0" w:rsidRDefault="0037414A" w:rsidP="0037414A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90" w:type="dxa"/>
            <w:vAlign w:val="bottom"/>
          </w:tcPr>
          <w:p w14:paraId="5B46B099" w14:textId="77777777" w:rsidR="0037414A" w:rsidRPr="00B118B0" w:rsidRDefault="0037414A" w:rsidP="003741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pacing w:val="-6"/>
                <w:sz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0DC551F" w14:textId="5C4A6493" w:rsidR="0037414A" w:rsidRPr="00B118B0" w:rsidRDefault="0037414A" w:rsidP="0037414A">
            <w:pPr>
              <w:tabs>
                <w:tab w:val="decimal" w:pos="990"/>
              </w:tabs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65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9487046" w14:textId="77777777" w:rsidR="0037414A" w:rsidRPr="00B118B0" w:rsidRDefault="0037414A" w:rsidP="003741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7D7129CB" w14:textId="529DBA1B" w:rsidR="0037414A" w:rsidRPr="00B118B0" w:rsidRDefault="0037414A" w:rsidP="0037414A">
            <w:pPr>
              <w:tabs>
                <w:tab w:val="decimal" w:pos="808"/>
              </w:tabs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1BF4FEE" w14:textId="77777777" w:rsidR="0037414A" w:rsidRPr="00B118B0" w:rsidRDefault="0037414A" w:rsidP="0037414A">
            <w:pPr>
              <w:tabs>
                <w:tab w:val="decimal" w:pos="808"/>
                <w:tab w:val="decimal" w:pos="1242"/>
              </w:tabs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E12B317" w14:textId="331AE40C" w:rsidR="0037414A" w:rsidRPr="00B118B0" w:rsidRDefault="0037414A" w:rsidP="0037414A">
            <w:pPr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(65)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FEA2677" w14:textId="77777777" w:rsidR="0037414A" w:rsidRPr="00B118B0" w:rsidRDefault="0037414A" w:rsidP="0037414A">
            <w:pPr>
              <w:tabs>
                <w:tab w:val="left" w:pos="360"/>
                <w:tab w:val="left" w:pos="2160"/>
              </w:tabs>
              <w:ind w:right="180"/>
              <w:jc w:val="right"/>
              <w:rPr>
                <w:rFonts w:asciiTheme="majorBidi" w:hAnsiTheme="majorBidi" w:cstheme="majorBidi"/>
                <w:spacing w:val="-6"/>
                <w:sz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F9D9EC5" w14:textId="396C8A40" w:rsidR="0037414A" w:rsidRPr="00B118B0" w:rsidRDefault="0037414A" w:rsidP="0037414A">
            <w:pPr>
              <w:tabs>
                <w:tab w:val="decimal" w:pos="990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37414A" w:rsidRPr="00B118B0" w14:paraId="5E295B43" w14:textId="77777777" w:rsidTr="000A24D5">
        <w:trPr>
          <w:trHeight w:val="20"/>
        </w:trPr>
        <w:tc>
          <w:tcPr>
            <w:tcW w:w="2340" w:type="dxa"/>
          </w:tcPr>
          <w:p w14:paraId="08A46689" w14:textId="77777777" w:rsidR="0037414A" w:rsidRPr="00B118B0" w:rsidRDefault="0037414A" w:rsidP="00DC47DA">
            <w:pPr>
              <w:tabs>
                <w:tab w:val="left" w:pos="2160"/>
              </w:tabs>
              <w:ind w:left="273" w:hanging="273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บริษัท ซิสเต็ม แอนด์ ซอฟท์แวร์ </w:t>
            </w:r>
          </w:p>
        </w:tc>
        <w:tc>
          <w:tcPr>
            <w:tcW w:w="90" w:type="dxa"/>
          </w:tcPr>
          <w:p w14:paraId="2A588897" w14:textId="77777777" w:rsidR="0037414A" w:rsidRPr="00B118B0" w:rsidRDefault="0037414A" w:rsidP="0037414A">
            <w:pPr>
              <w:tabs>
                <w:tab w:val="left" w:pos="360"/>
                <w:tab w:val="left" w:pos="2160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76D0E448" w14:textId="644B60AF" w:rsidR="0037414A" w:rsidRPr="00B118B0" w:rsidRDefault="0037414A" w:rsidP="0037414A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vAlign w:val="bottom"/>
          </w:tcPr>
          <w:p w14:paraId="1B5826E2" w14:textId="77777777" w:rsidR="0037414A" w:rsidRPr="00B118B0" w:rsidRDefault="0037414A" w:rsidP="0037414A">
            <w:pPr>
              <w:tabs>
                <w:tab w:val="decimal" w:pos="1240"/>
              </w:tabs>
              <w:ind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7E9BB85E" w14:textId="1FE66207" w:rsidR="0037414A" w:rsidRPr="00B118B0" w:rsidRDefault="0037414A" w:rsidP="0037414A">
            <w:pPr>
              <w:tabs>
                <w:tab w:val="decimal" w:pos="990"/>
              </w:tabs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tcBorders>
              <w:top w:val="nil"/>
            </w:tcBorders>
          </w:tcPr>
          <w:p w14:paraId="64203D4C" w14:textId="77777777" w:rsidR="0037414A" w:rsidRPr="00B118B0" w:rsidRDefault="0037414A" w:rsidP="0037414A">
            <w:pPr>
              <w:tabs>
                <w:tab w:val="decimal" w:pos="1240"/>
              </w:tabs>
              <w:ind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07DD8D4" w14:textId="0F7F40D2" w:rsidR="0037414A" w:rsidRPr="00B118B0" w:rsidRDefault="0037414A" w:rsidP="0037414A">
            <w:pPr>
              <w:tabs>
                <w:tab w:val="decimal" w:pos="808"/>
              </w:tabs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56DB3B76" w14:textId="77777777" w:rsidR="0037414A" w:rsidRPr="00B118B0" w:rsidRDefault="0037414A" w:rsidP="0037414A">
            <w:pPr>
              <w:tabs>
                <w:tab w:val="decimal" w:pos="808"/>
                <w:tab w:val="decimal" w:pos="1242"/>
              </w:tabs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A21D320" w14:textId="61AB9BA7" w:rsidR="0037414A" w:rsidRPr="00B118B0" w:rsidRDefault="0037414A" w:rsidP="0037414A">
            <w:pPr>
              <w:tabs>
                <w:tab w:val="decimal" w:pos="808"/>
              </w:tabs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tcBorders>
              <w:top w:val="nil"/>
            </w:tcBorders>
            <w:shd w:val="clear" w:color="auto" w:fill="auto"/>
            <w:vAlign w:val="bottom"/>
          </w:tcPr>
          <w:p w14:paraId="354A74E2" w14:textId="77777777" w:rsidR="0037414A" w:rsidRPr="00B118B0" w:rsidRDefault="0037414A" w:rsidP="0037414A">
            <w:pPr>
              <w:tabs>
                <w:tab w:val="decimal" w:pos="1240"/>
              </w:tabs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886204F" w14:textId="1EC40975" w:rsidR="0037414A" w:rsidRPr="00B118B0" w:rsidRDefault="0037414A" w:rsidP="0037414A">
            <w:pPr>
              <w:tabs>
                <w:tab w:val="decimal" w:pos="990"/>
              </w:tabs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37414A" w:rsidRPr="00B118B0" w14:paraId="343967CC" w14:textId="77777777" w:rsidTr="004A5794">
        <w:trPr>
          <w:trHeight w:val="20"/>
        </w:trPr>
        <w:tc>
          <w:tcPr>
            <w:tcW w:w="2340" w:type="dxa"/>
          </w:tcPr>
          <w:p w14:paraId="2D9134A9" w14:textId="09BFB1E6" w:rsidR="0037414A" w:rsidRPr="00B118B0" w:rsidRDefault="0037414A" w:rsidP="00DC47DA">
            <w:pPr>
              <w:tabs>
                <w:tab w:val="left" w:pos="2160"/>
              </w:tabs>
              <w:ind w:left="273"/>
              <w:rPr>
                <w:rFonts w:asciiTheme="majorBidi" w:hAnsiTheme="majorBidi" w:cstheme="majorBidi"/>
                <w:spacing w:val="-8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เซอร์วิสเซส จำกัด</w:t>
            </w:r>
          </w:p>
        </w:tc>
        <w:tc>
          <w:tcPr>
            <w:tcW w:w="90" w:type="dxa"/>
          </w:tcPr>
          <w:p w14:paraId="1B47C2D3" w14:textId="77777777" w:rsidR="0037414A" w:rsidRPr="00B118B0" w:rsidRDefault="0037414A" w:rsidP="0037414A">
            <w:pPr>
              <w:tabs>
                <w:tab w:val="left" w:pos="360"/>
                <w:tab w:val="left" w:pos="2160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27EA46F9" w14:textId="2D2D3A4F" w:rsidR="0037414A" w:rsidRPr="00B118B0" w:rsidRDefault="0037414A" w:rsidP="0037414A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บริษัทร่วม</w:t>
            </w:r>
          </w:p>
        </w:tc>
        <w:tc>
          <w:tcPr>
            <w:tcW w:w="90" w:type="dxa"/>
            <w:vAlign w:val="bottom"/>
          </w:tcPr>
          <w:p w14:paraId="079EDBA1" w14:textId="77777777" w:rsidR="0037414A" w:rsidRPr="00B118B0" w:rsidRDefault="0037414A" w:rsidP="0037414A">
            <w:pPr>
              <w:tabs>
                <w:tab w:val="decimal" w:pos="1240"/>
              </w:tabs>
              <w:ind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381A66FA" w14:textId="3B22B07B" w:rsidR="0037414A" w:rsidRPr="00B118B0" w:rsidRDefault="0037414A" w:rsidP="0037414A">
            <w:pPr>
              <w:tabs>
                <w:tab w:val="decimal" w:pos="990"/>
              </w:tabs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13,940</w:t>
            </w:r>
          </w:p>
        </w:tc>
        <w:tc>
          <w:tcPr>
            <w:tcW w:w="180" w:type="dxa"/>
            <w:tcBorders>
              <w:top w:val="nil"/>
            </w:tcBorders>
          </w:tcPr>
          <w:p w14:paraId="7749EFAC" w14:textId="77777777" w:rsidR="0037414A" w:rsidRPr="00B118B0" w:rsidRDefault="0037414A" w:rsidP="0037414A">
            <w:pPr>
              <w:tabs>
                <w:tab w:val="decimal" w:pos="1240"/>
              </w:tabs>
              <w:ind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BC5D1A2" w14:textId="07F97926" w:rsidR="0037414A" w:rsidRPr="00B118B0" w:rsidRDefault="0037414A" w:rsidP="0037414A">
            <w:pPr>
              <w:tabs>
                <w:tab w:val="decimal" w:pos="808"/>
              </w:tabs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17B2F132" w14:textId="77777777" w:rsidR="0037414A" w:rsidRPr="00B118B0" w:rsidRDefault="0037414A" w:rsidP="0037414A">
            <w:pPr>
              <w:tabs>
                <w:tab w:val="decimal" w:pos="808"/>
              </w:tabs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E665AD1" w14:textId="2B930754" w:rsidR="0037414A" w:rsidRPr="00B118B0" w:rsidRDefault="0037414A" w:rsidP="0037414A">
            <w:pPr>
              <w:tabs>
                <w:tab w:val="decimal" w:pos="719"/>
              </w:tabs>
              <w:ind w:right="172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(9,940)</w:t>
            </w:r>
          </w:p>
        </w:tc>
        <w:tc>
          <w:tcPr>
            <w:tcW w:w="180" w:type="dxa"/>
            <w:tcBorders>
              <w:top w:val="nil"/>
            </w:tcBorders>
            <w:shd w:val="clear" w:color="auto" w:fill="auto"/>
            <w:vAlign w:val="bottom"/>
          </w:tcPr>
          <w:p w14:paraId="045E4F6A" w14:textId="77777777" w:rsidR="0037414A" w:rsidRPr="00B118B0" w:rsidRDefault="0037414A" w:rsidP="0037414A">
            <w:pPr>
              <w:tabs>
                <w:tab w:val="decimal" w:pos="1240"/>
              </w:tabs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5D1D62D" w14:textId="568DEF01" w:rsidR="0037414A" w:rsidRPr="00B118B0" w:rsidRDefault="0037414A" w:rsidP="0037414A">
            <w:pPr>
              <w:tabs>
                <w:tab w:val="left" w:pos="631"/>
                <w:tab w:val="decimal" w:pos="808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4,000</w:t>
            </w:r>
          </w:p>
        </w:tc>
      </w:tr>
      <w:tr w:rsidR="0037414A" w:rsidRPr="00B118B0" w14:paraId="7602BCE4" w14:textId="77777777" w:rsidTr="004A5794">
        <w:trPr>
          <w:trHeight w:val="20"/>
        </w:trPr>
        <w:tc>
          <w:tcPr>
            <w:tcW w:w="2340" w:type="dxa"/>
          </w:tcPr>
          <w:p w14:paraId="40D0AA70" w14:textId="5F528EB8" w:rsidR="0037414A" w:rsidRPr="00B118B0" w:rsidRDefault="0037414A" w:rsidP="0037414A">
            <w:pPr>
              <w:tabs>
                <w:tab w:val="left" w:pos="360"/>
                <w:tab w:val="left" w:pos="2160"/>
              </w:tabs>
              <w:ind w:left="162" w:hanging="162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 ค้าไม้ วังวิเศษ จำกัด</w:t>
            </w:r>
          </w:p>
        </w:tc>
        <w:tc>
          <w:tcPr>
            <w:tcW w:w="90" w:type="dxa"/>
          </w:tcPr>
          <w:p w14:paraId="2027553E" w14:textId="77777777" w:rsidR="0037414A" w:rsidRPr="00B118B0" w:rsidRDefault="0037414A" w:rsidP="0037414A">
            <w:pPr>
              <w:tabs>
                <w:tab w:val="left" w:pos="360"/>
                <w:tab w:val="left" w:pos="2160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</w:tcPr>
          <w:p w14:paraId="1FFDFB19" w14:textId="7D3A2239" w:rsidR="0037414A" w:rsidRPr="00B118B0" w:rsidRDefault="0037414A" w:rsidP="0037414A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บริษัทร่วม</w:t>
            </w:r>
          </w:p>
        </w:tc>
        <w:tc>
          <w:tcPr>
            <w:tcW w:w="90" w:type="dxa"/>
            <w:vAlign w:val="bottom"/>
          </w:tcPr>
          <w:p w14:paraId="6D96C42C" w14:textId="77777777" w:rsidR="0037414A" w:rsidRPr="00B118B0" w:rsidRDefault="0037414A" w:rsidP="0037414A">
            <w:pPr>
              <w:tabs>
                <w:tab w:val="decimal" w:pos="1240"/>
              </w:tabs>
              <w:ind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4BF0C0DF" w14:textId="683FB228" w:rsidR="0037414A" w:rsidRPr="00B118B0" w:rsidRDefault="0037414A" w:rsidP="0037414A">
            <w:pPr>
              <w:tabs>
                <w:tab w:val="decimal" w:pos="990"/>
              </w:tabs>
              <w:ind w:right="18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3,050</w:t>
            </w:r>
          </w:p>
        </w:tc>
        <w:tc>
          <w:tcPr>
            <w:tcW w:w="180" w:type="dxa"/>
            <w:tcBorders>
              <w:top w:val="nil"/>
            </w:tcBorders>
          </w:tcPr>
          <w:p w14:paraId="6E2412A3" w14:textId="77777777" w:rsidR="0037414A" w:rsidRPr="00B118B0" w:rsidRDefault="0037414A" w:rsidP="0037414A">
            <w:pPr>
              <w:tabs>
                <w:tab w:val="decimal" w:pos="1240"/>
              </w:tabs>
              <w:ind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8EBD911" w14:textId="33439A8C" w:rsidR="0037414A" w:rsidRPr="00B118B0" w:rsidRDefault="0037414A" w:rsidP="0037414A">
            <w:pPr>
              <w:tabs>
                <w:tab w:val="decimal" w:pos="808"/>
              </w:tabs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13,000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0AF36A13" w14:textId="77777777" w:rsidR="0037414A" w:rsidRPr="00B118B0" w:rsidRDefault="0037414A" w:rsidP="0037414A">
            <w:pPr>
              <w:tabs>
                <w:tab w:val="decimal" w:pos="808"/>
              </w:tabs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73908FC" w14:textId="39AB557E" w:rsidR="0037414A" w:rsidRPr="00B118B0" w:rsidRDefault="0037414A" w:rsidP="0037414A">
            <w:pPr>
              <w:tabs>
                <w:tab w:val="decimal" w:pos="719"/>
              </w:tabs>
              <w:ind w:right="172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(3,050)</w:t>
            </w:r>
          </w:p>
        </w:tc>
        <w:tc>
          <w:tcPr>
            <w:tcW w:w="180" w:type="dxa"/>
            <w:tcBorders>
              <w:top w:val="nil"/>
            </w:tcBorders>
            <w:shd w:val="clear" w:color="auto" w:fill="auto"/>
            <w:vAlign w:val="bottom"/>
          </w:tcPr>
          <w:p w14:paraId="221A7A39" w14:textId="77777777" w:rsidR="0037414A" w:rsidRPr="00B118B0" w:rsidRDefault="0037414A" w:rsidP="0037414A">
            <w:pPr>
              <w:tabs>
                <w:tab w:val="decimal" w:pos="1240"/>
              </w:tabs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CCFABE7" w14:textId="7A4B29A3" w:rsidR="0037414A" w:rsidRPr="00B118B0" w:rsidRDefault="0037414A" w:rsidP="0037414A">
            <w:pPr>
              <w:tabs>
                <w:tab w:val="decimal" w:pos="808"/>
                <w:tab w:val="left" w:pos="901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13,000</w:t>
            </w:r>
          </w:p>
        </w:tc>
      </w:tr>
      <w:tr w:rsidR="0037414A" w:rsidRPr="00B118B0" w14:paraId="0E4242F2" w14:textId="77777777" w:rsidTr="004A5794">
        <w:trPr>
          <w:trHeight w:val="20"/>
        </w:trPr>
        <w:tc>
          <w:tcPr>
            <w:tcW w:w="2340" w:type="dxa"/>
          </w:tcPr>
          <w:p w14:paraId="57F72D8A" w14:textId="77777777" w:rsidR="0037414A" w:rsidRPr="00B118B0" w:rsidRDefault="0037414A" w:rsidP="0037414A">
            <w:pPr>
              <w:tabs>
                <w:tab w:val="left" w:pos="360"/>
                <w:tab w:val="left" w:pos="2160"/>
              </w:tabs>
              <w:ind w:left="162" w:hanging="162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90" w:type="dxa"/>
          </w:tcPr>
          <w:p w14:paraId="577D5438" w14:textId="77777777" w:rsidR="0037414A" w:rsidRPr="00B118B0" w:rsidRDefault="0037414A" w:rsidP="0037414A">
            <w:pPr>
              <w:tabs>
                <w:tab w:val="left" w:pos="360"/>
                <w:tab w:val="left" w:pos="2160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77C5CA77" w14:textId="77777777" w:rsidR="0037414A" w:rsidRPr="00B118B0" w:rsidRDefault="0037414A" w:rsidP="0037414A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vAlign w:val="bottom"/>
          </w:tcPr>
          <w:p w14:paraId="6900796E" w14:textId="77777777" w:rsidR="0037414A" w:rsidRPr="00B118B0" w:rsidRDefault="0037414A" w:rsidP="0037414A">
            <w:pPr>
              <w:tabs>
                <w:tab w:val="decimal" w:pos="1240"/>
              </w:tabs>
              <w:ind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88FDA7D" w14:textId="046ABCAE" w:rsidR="0037414A" w:rsidRPr="00B118B0" w:rsidRDefault="0037414A" w:rsidP="0037414A">
            <w:pPr>
              <w:tabs>
                <w:tab w:val="decimal" w:pos="990"/>
              </w:tabs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17,055</w:t>
            </w:r>
          </w:p>
        </w:tc>
        <w:tc>
          <w:tcPr>
            <w:tcW w:w="180" w:type="dxa"/>
          </w:tcPr>
          <w:p w14:paraId="15BA3315" w14:textId="77777777" w:rsidR="0037414A" w:rsidRPr="00B118B0" w:rsidRDefault="0037414A" w:rsidP="0037414A">
            <w:pPr>
              <w:tabs>
                <w:tab w:val="decimal" w:pos="1240"/>
              </w:tabs>
              <w:ind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E9FDC51" w14:textId="082DD50F" w:rsidR="0037414A" w:rsidRPr="00B118B0" w:rsidRDefault="0037414A" w:rsidP="0037414A">
            <w:pPr>
              <w:tabs>
                <w:tab w:val="decimal" w:pos="770"/>
              </w:tabs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13,000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202AA75C" w14:textId="77777777" w:rsidR="0037414A" w:rsidRPr="00B118B0" w:rsidRDefault="0037414A" w:rsidP="0037414A">
            <w:pPr>
              <w:tabs>
                <w:tab w:val="decimal" w:pos="770"/>
                <w:tab w:val="decimal" w:pos="1242"/>
              </w:tabs>
              <w:ind w:right="7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351CF04" w14:textId="24C2142B" w:rsidR="0037414A" w:rsidRPr="00B118B0" w:rsidRDefault="0037414A" w:rsidP="0037414A">
            <w:pPr>
              <w:tabs>
                <w:tab w:val="decimal" w:pos="269"/>
                <w:tab w:val="decimal" w:pos="359"/>
                <w:tab w:val="left" w:pos="539"/>
                <w:tab w:val="left" w:pos="809"/>
              </w:tabs>
              <w:ind w:right="176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(13,055)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DA79342" w14:textId="77777777" w:rsidR="0037414A" w:rsidRPr="00B118B0" w:rsidRDefault="0037414A" w:rsidP="0037414A">
            <w:pPr>
              <w:tabs>
                <w:tab w:val="decimal" w:pos="1240"/>
              </w:tabs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ED4CF92" w14:textId="6F737977" w:rsidR="0037414A" w:rsidRPr="00B118B0" w:rsidRDefault="0037414A" w:rsidP="0037414A">
            <w:pPr>
              <w:tabs>
                <w:tab w:val="decimal" w:pos="990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17,000</w:t>
            </w:r>
          </w:p>
        </w:tc>
      </w:tr>
      <w:tr w:rsidR="0037414A" w:rsidRPr="00B118B0" w14:paraId="1DD3742E" w14:textId="77777777" w:rsidTr="001917BD">
        <w:trPr>
          <w:trHeight w:val="80"/>
        </w:trPr>
        <w:tc>
          <w:tcPr>
            <w:tcW w:w="2340" w:type="dxa"/>
            <w:vAlign w:val="bottom"/>
          </w:tcPr>
          <w:p w14:paraId="7FD4AF6D" w14:textId="663C4FD9" w:rsidR="0037414A" w:rsidRPr="00B118B0" w:rsidRDefault="0037414A" w:rsidP="008E7180">
            <w:pPr>
              <w:tabs>
                <w:tab w:val="left" w:pos="2160"/>
              </w:tabs>
              <w:ind w:left="453" w:hanging="450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ค่าเผื่อผลขาดทุนจากการ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  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ด้อยค่า</w:t>
            </w:r>
          </w:p>
        </w:tc>
        <w:tc>
          <w:tcPr>
            <w:tcW w:w="90" w:type="dxa"/>
            <w:vAlign w:val="bottom"/>
          </w:tcPr>
          <w:p w14:paraId="4671AF1F" w14:textId="77777777" w:rsidR="0037414A" w:rsidRPr="00B118B0" w:rsidRDefault="0037414A" w:rsidP="0037414A">
            <w:pPr>
              <w:tabs>
                <w:tab w:val="left" w:pos="360"/>
                <w:tab w:val="left" w:pos="2160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4549F8B5" w14:textId="77777777" w:rsidR="0037414A" w:rsidRPr="00B118B0" w:rsidRDefault="0037414A" w:rsidP="0037414A">
            <w:pPr>
              <w:tabs>
                <w:tab w:val="left" w:pos="360"/>
                <w:tab w:val="left" w:pos="2160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vAlign w:val="bottom"/>
          </w:tcPr>
          <w:p w14:paraId="7F7AADCC" w14:textId="77777777" w:rsidR="0037414A" w:rsidRPr="00B118B0" w:rsidRDefault="0037414A" w:rsidP="0037414A">
            <w:pPr>
              <w:tabs>
                <w:tab w:val="decimal" w:pos="1240"/>
              </w:tabs>
              <w:ind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3CE5225" w14:textId="40E4AB00" w:rsidR="0037414A" w:rsidRPr="00B118B0" w:rsidRDefault="0037414A" w:rsidP="0037414A">
            <w:pPr>
              <w:tabs>
                <w:tab w:val="decimal" w:pos="904"/>
              </w:tabs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(9,100)</w:t>
            </w:r>
          </w:p>
        </w:tc>
        <w:tc>
          <w:tcPr>
            <w:tcW w:w="180" w:type="dxa"/>
            <w:vAlign w:val="bottom"/>
          </w:tcPr>
          <w:p w14:paraId="7DB604B1" w14:textId="77777777" w:rsidR="0037414A" w:rsidRPr="00B118B0" w:rsidRDefault="0037414A" w:rsidP="0037414A">
            <w:pPr>
              <w:tabs>
                <w:tab w:val="decimal" w:pos="1240"/>
              </w:tabs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27D7A43" w14:textId="408C058C" w:rsidR="0037414A" w:rsidRPr="00B118B0" w:rsidRDefault="0037414A" w:rsidP="0037414A">
            <w:pPr>
              <w:tabs>
                <w:tab w:val="decimal" w:pos="1240"/>
              </w:tabs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AC2E156" w14:textId="77777777" w:rsidR="0037414A" w:rsidRPr="00B118B0" w:rsidRDefault="0037414A" w:rsidP="0037414A">
            <w:pPr>
              <w:tabs>
                <w:tab w:val="decimal" w:pos="1240"/>
              </w:tabs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F807A44" w14:textId="44AFF405" w:rsidR="0037414A" w:rsidRPr="00B118B0" w:rsidRDefault="0037414A" w:rsidP="0037414A">
            <w:pPr>
              <w:tabs>
                <w:tab w:val="decimal" w:pos="1240"/>
              </w:tabs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9,100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599A875" w14:textId="77777777" w:rsidR="0037414A" w:rsidRPr="00B118B0" w:rsidRDefault="0037414A" w:rsidP="0037414A">
            <w:pPr>
              <w:tabs>
                <w:tab w:val="decimal" w:pos="1240"/>
              </w:tabs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8134476" w14:textId="3139C546" w:rsidR="0037414A" w:rsidRPr="00B118B0" w:rsidRDefault="0037414A" w:rsidP="0037414A">
            <w:pPr>
              <w:tabs>
                <w:tab w:val="decimal" w:pos="990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37414A" w:rsidRPr="00B118B0" w14:paraId="58E927F1" w14:textId="77777777" w:rsidTr="004A5794">
        <w:trPr>
          <w:trHeight w:val="20"/>
        </w:trPr>
        <w:tc>
          <w:tcPr>
            <w:tcW w:w="2340" w:type="dxa"/>
            <w:tcBorders>
              <w:bottom w:val="nil"/>
            </w:tcBorders>
            <w:vAlign w:val="bottom"/>
          </w:tcPr>
          <w:p w14:paraId="2EA7AC42" w14:textId="77777777" w:rsidR="0037414A" w:rsidRPr="00B118B0" w:rsidRDefault="0037414A" w:rsidP="0037414A">
            <w:pPr>
              <w:tabs>
                <w:tab w:val="left" w:pos="360"/>
                <w:tab w:val="left" w:pos="2160"/>
              </w:tabs>
              <w:ind w:left="162" w:hanging="162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4CDB6EAC" w14:textId="77777777" w:rsidR="0037414A" w:rsidRPr="00B118B0" w:rsidRDefault="0037414A" w:rsidP="0037414A">
            <w:pPr>
              <w:tabs>
                <w:tab w:val="left" w:pos="360"/>
                <w:tab w:val="left" w:pos="216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530" w:type="dxa"/>
            <w:tcBorders>
              <w:bottom w:val="nil"/>
            </w:tcBorders>
            <w:vAlign w:val="bottom"/>
          </w:tcPr>
          <w:p w14:paraId="78C59919" w14:textId="77777777" w:rsidR="0037414A" w:rsidRPr="00B118B0" w:rsidRDefault="0037414A" w:rsidP="0037414A">
            <w:pPr>
              <w:tabs>
                <w:tab w:val="left" w:pos="360"/>
                <w:tab w:val="left" w:pos="216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281EC7BA" w14:textId="77777777" w:rsidR="0037414A" w:rsidRPr="00B118B0" w:rsidRDefault="0037414A" w:rsidP="0037414A">
            <w:pPr>
              <w:tabs>
                <w:tab w:val="decimal" w:pos="1240"/>
              </w:tabs>
              <w:ind w:right="-1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90DFE59" w14:textId="3086D0E9" w:rsidR="0037414A" w:rsidRPr="00B118B0" w:rsidRDefault="0037414A" w:rsidP="0037414A">
            <w:pPr>
              <w:tabs>
                <w:tab w:val="decimal" w:pos="990"/>
              </w:tabs>
              <w:ind w:right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</w:rPr>
              <w:t>7,955</w:t>
            </w:r>
          </w:p>
        </w:tc>
        <w:tc>
          <w:tcPr>
            <w:tcW w:w="180" w:type="dxa"/>
            <w:tcBorders>
              <w:bottom w:val="nil"/>
            </w:tcBorders>
          </w:tcPr>
          <w:p w14:paraId="3488DA39" w14:textId="77777777" w:rsidR="0037414A" w:rsidRPr="00B118B0" w:rsidRDefault="0037414A" w:rsidP="0037414A">
            <w:pPr>
              <w:tabs>
                <w:tab w:val="decimal" w:pos="1240"/>
              </w:tabs>
              <w:ind w:right="-1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FE6EC5B" w14:textId="77777777" w:rsidR="0037414A" w:rsidRPr="00B118B0" w:rsidRDefault="0037414A" w:rsidP="0037414A">
            <w:pPr>
              <w:tabs>
                <w:tab w:val="decimal" w:pos="1240"/>
              </w:tabs>
              <w:ind w:right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517836EA" w14:textId="77777777" w:rsidR="0037414A" w:rsidRPr="00B118B0" w:rsidRDefault="0037414A" w:rsidP="0037414A">
            <w:pPr>
              <w:tabs>
                <w:tab w:val="decimal" w:pos="1240"/>
              </w:tabs>
              <w:ind w:right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5FB8F6F" w14:textId="77777777" w:rsidR="0037414A" w:rsidRPr="00B118B0" w:rsidRDefault="0037414A" w:rsidP="0037414A">
            <w:pPr>
              <w:tabs>
                <w:tab w:val="decimal" w:pos="1240"/>
              </w:tabs>
              <w:ind w:right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0" w:type="dxa"/>
            <w:tcBorders>
              <w:bottom w:val="nil"/>
            </w:tcBorders>
            <w:shd w:val="clear" w:color="auto" w:fill="auto"/>
            <w:vAlign w:val="bottom"/>
          </w:tcPr>
          <w:p w14:paraId="2ADAAD6C" w14:textId="77777777" w:rsidR="0037414A" w:rsidRPr="00B118B0" w:rsidRDefault="0037414A" w:rsidP="0037414A">
            <w:pPr>
              <w:tabs>
                <w:tab w:val="decimal" w:pos="1240"/>
              </w:tabs>
              <w:ind w:right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4805C8" w14:textId="0FE1813F" w:rsidR="0037414A" w:rsidRPr="00B118B0" w:rsidRDefault="0037414A" w:rsidP="0037414A">
            <w:pPr>
              <w:tabs>
                <w:tab w:val="decimal" w:pos="990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</w:rPr>
              <w:t>17,000</w:t>
            </w:r>
          </w:p>
        </w:tc>
      </w:tr>
    </w:tbl>
    <w:p w14:paraId="38AF2208" w14:textId="661FBEDC" w:rsidR="00883A4E" w:rsidRDefault="00883A4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/>
        <w:jc w:val="right"/>
        <w:rPr>
          <w:rFonts w:asciiTheme="majorBidi" w:hAnsiTheme="majorBidi" w:cstheme="majorBidi"/>
          <w:spacing w:val="-4"/>
          <w:sz w:val="28"/>
        </w:rPr>
      </w:pPr>
    </w:p>
    <w:p w14:paraId="6AE9F654" w14:textId="2C9BF0C0" w:rsidR="00474D9C" w:rsidRDefault="00474D9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/>
        <w:jc w:val="right"/>
        <w:rPr>
          <w:rFonts w:asciiTheme="majorBidi" w:hAnsiTheme="majorBidi" w:cstheme="majorBidi"/>
          <w:spacing w:val="-4"/>
          <w:sz w:val="28"/>
        </w:rPr>
      </w:pPr>
    </w:p>
    <w:p w14:paraId="756FAF84" w14:textId="58AD5CE1" w:rsidR="00474D9C" w:rsidRDefault="00474D9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/>
        <w:jc w:val="right"/>
        <w:rPr>
          <w:rFonts w:asciiTheme="majorBidi" w:hAnsiTheme="majorBidi" w:cstheme="majorBidi"/>
          <w:spacing w:val="-4"/>
          <w:sz w:val="28"/>
        </w:rPr>
      </w:pP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90"/>
        <w:gridCol w:w="1350"/>
        <w:gridCol w:w="90"/>
        <w:gridCol w:w="1170"/>
        <w:gridCol w:w="90"/>
        <w:gridCol w:w="1170"/>
        <w:gridCol w:w="90"/>
        <w:gridCol w:w="1170"/>
        <w:gridCol w:w="90"/>
        <w:gridCol w:w="1260"/>
      </w:tblGrid>
      <w:tr w:rsidR="00B10E88" w:rsidRPr="00B118B0" w14:paraId="57A82798" w14:textId="77777777" w:rsidTr="00152BCA">
        <w:trPr>
          <w:trHeight w:val="20"/>
        </w:trPr>
        <w:tc>
          <w:tcPr>
            <w:tcW w:w="2520" w:type="dxa"/>
            <w:vAlign w:val="bottom"/>
          </w:tcPr>
          <w:p w14:paraId="55F11FDA" w14:textId="77777777" w:rsidR="00B10E88" w:rsidRPr="00B118B0" w:rsidRDefault="00B10E8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565D180E" w14:textId="77777777" w:rsidR="00B10E88" w:rsidRPr="00B118B0" w:rsidRDefault="00B10E8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1B10305E" w14:textId="77777777" w:rsidR="00B10E88" w:rsidRPr="00B118B0" w:rsidRDefault="00B10E8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19734FD5" w14:textId="77777777" w:rsidR="00B10E88" w:rsidRPr="00B118B0" w:rsidRDefault="00B10E8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040" w:type="dxa"/>
            <w:gridSpan w:val="7"/>
            <w:vAlign w:val="bottom"/>
          </w:tcPr>
          <w:p w14:paraId="2FCAA76F" w14:textId="7418CD47" w:rsidR="00B10E88" w:rsidRPr="00B118B0" w:rsidRDefault="00801454" w:rsidP="00801454">
            <w:pPr>
              <w:tabs>
                <w:tab w:val="left" w:pos="360"/>
                <w:tab w:val="left" w:pos="2160"/>
              </w:tabs>
              <w:ind w:right="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พันบาท)</w:t>
            </w:r>
          </w:p>
        </w:tc>
      </w:tr>
      <w:tr w:rsidR="00801454" w:rsidRPr="00B118B0" w14:paraId="1A4CA563" w14:textId="77777777" w:rsidTr="00152BCA">
        <w:trPr>
          <w:trHeight w:val="20"/>
        </w:trPr>
        <w:tc>
          <w:tcPr>
            <w:tcW w:w="2520" w:type="dxa"/>
            <w:vAlign w:val="bottom"/>
          </w:tcPr>
          <w:p w14:paraId="24C72B9B" w14:textId="77777777" w:rsidR="00801454" w:rsidRPr="00B118B0" w:rsidRDefault="00801454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07E0A956" w14:textId="77777777" w:rsidR="00801454" w:rsidRPr="00B118B0" w:rsidRDefault="00801454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50CCFB6B" w14:textId="77777777" w:rsidR="00801454" w:rsidRPr="00B118B0" w:rsidRDefault="00801454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62D61408" w14:textId="77777777" w:rsidR="00801454" w:rsidRPr="00B118B0" w:rsidRDefault="00801454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040" w:type="dxa"/>
            <w:gridSpan w:val="7"/>
            <w:tcBorders>
              <w:bottom w:val="single" w:sz="4" w:space="0" w:color="auto"/>
            </w:tcBorders>
            <w:vAlign w:val="bottom"/>
          </w:tcPr>
          <w:p w14:paraId="49CB60C8" w14:textId="642FE7CE" w:rsidR="00801454" w:rsidRPr="00B118B0" w:rsidRDefault="00801454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267F3B" w:rsidRPr="00B118B0" w14:paraId="2F2B383D" w14:textId="77777777" w:rsidTr="00152BCA">
        <w:trPr>
          <w:trHeight w:val="20"/>
        </w:trPr>
        <w:tc>
          <w:tcPr>
            <w:tcW w:w="2520" w:type="dxa"/>
            <w:vMerge w:val="restart"/>
          </w:tcPr>
          <w:p w14:paraId="4A1A4690" w14:textId="1418B412" w:rsidR="00267F3B" w:rsidRPr="00B118B0" w:rsidRDefault="00267F3B" w:rsidP="004E7322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เงินให้กู้ยืมระยะสั้นแก่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br/>
              <w:t>กิจการที่เกี่ยวข้องกัน</w:t>
            </w:r>
          </w:p>
        </w:tc>
        <w:tc>
          <w:tcPr>
            <w:tcW w:w="90" w:type="dxa"/>
          </w:tcPr>
          <w:p w14:paraId="01F7AB23" w14:textId="77777777" w:rsidR="00267F3B" w:rsidRPr="00B118B0" w:rsidRDefault="00267F3B" w:rsidP="004E7322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50" w:type="dxa"/>
            <w:vMerge w:val="restart"/>
            <w:vAlign w:val="bottom"/>
          </w:tcPr>
          <w:p w14:paraId="6CCDB07D" w14:textId="4F6D545A" w:rsidR="00267F3B" w:rsidRPr="00B118B0" w:rsidRDefault="00267F3B" w:rsidP="004E7322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ลักษณ</w:t>
            </w:r>
            <w:r w:rsidR="00AC4D20" w:rsidRPr="00B118B0">
              <w:rPr>
                <w:rFonts w:asciiTheme="majorBidi" w:hAnsiTheme="majorBidi" w:cstheme="majorBidi"/>
                <w:sz w:val="28"/>
                <w:cs/>
              </w:rPr>
              <w:t>ะ</w:t>
            </w:r>
          </w:p>
          <w:p w14:paraId="584A9812" w14:textId="29F88B3F" w:rsidR="00267F3B" w:rsidRPr="00B118B0" w:rsidRDefault="00267F3B" w:rsidP="004E7322">
            <w:pPr>
              <w:tabs>
                <w:tab w:val="left" w:pos="360"/>
                <w:tab w:val="left" w:pos="2160"/>
              </w:tabs>
              <w:ind w:left="9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ความสัมพันธ์</w:t>
            </w:r>
          </w:p>
        </w:tc>
        <w:tc>
          <w:tcPr>
            <w:tcW w:w="90" w:type="dxa"/>
          </w:tcPr>
          <w:p w14:paraId="28C423F2" w14:textId="77777777" w:rsidR="00267F3B" w:rsidRPr="00B118B0" w:rsidRDefault="00267F3B" w:rsidP="004E7322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Merge w:val="restart"/>
            <w:tcBorders>
              <w:top w:val="single" w:sz="4" w:space="0" w:color="auto"/>
            </w:tcBorders>
            <w:vAlign w:val="bottom"/>
          </w:tcPr>
          <w:p w14:paraId="095B25FB" w14:textId="23E26667" w:rsidR="00267F3B" w:rsidRPr="00B118B0" w:rsidRDefault="00267F3B" w:rsidP="004E7322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1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มกราคม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 2564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165F6E2" w14:textId="77777777" w:rsidR="00267F3B" w:rsidRPr="00B118B0" w:rsidRDefault="00267F3B" w:rsidP="004E7322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D86CDB" w14:textId="77777777" w:rsidR="00267F3B" w:rsidRPr="00B118B0" w:rsidRDefault="00267F3B" w:rsidP="004E7322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ในระหว่างงวด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right w:val="nil"/>
            </w:tcBorders>
          </w:tcPr>
          <w:p w14:paraId="19DECF03" w14:textId="77777777" w:rsidR="00267F3B" w:rsidRPr="00B118B0" w:rsidRDefault="00267F3B" w:rsidP="004E7322">
            <w:pPr>
              <w:tabs>
                <w:tab w:val="left" w:pos="360"/>
                <w:tab w:val="left" w:pos="2160"/>
              </w:tabs>
              <w:ind w:left="-7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nil"/>
            </w:tcBorders>
            <w:vAlign w:val="bottom"/>
          </w:tcPr>
          <w:p w14:paraId="2CCB82BF" w14:textId="0F7D7C3F" w:rsidR="00267F3B" w:rsidRPr="00B118B0" w:rsidRDefault="00147C28" w:rsidP="004E7322">
            <w:pPr>
              <w:tabs>
                <w:tab w:val="left" w:pos="360"/>
                <w:tab w:val="left" w:pos="2160"/>
              </w:tabs>
              <w:ind w:left="7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pacing w:val="-6"/>
                <w:sz w:val="28"/>
              </w:rPr>
              <w:t xml:space="preserve">30 </w:t>
            </w:r>
            <w:r w:rsidRPr="00B118B0">
              <w:rPr>
                <w:rFonts w:asciiTheme="majorBidi" w:hAnsiTheme="majorBidi" w:cstheme="majorBidi"/>
                <w:spacing w:val="-6"/>
                <w:sz w:val="28"/>
                <w:cs/>
                <w:lang w:val="en-GB"/>
              </w:rPr>
              <w:t xml:space="preserve">มิถุนายน </w:t>
            </w:r>
            <w:r w:rsidR="00267F3B" w:rsidRPr="00B118B0">
              <w:rPr>
                <w:rFonts w:asciiTheme="majorBidi" w:hAnsiTheme="majorBidi" w:cstheme="majorBidi"/>
                <w:sz w:val="28"/>
              </w:rPr>
              <w:t>2564</w:t>
            </w:r>
          </w:p>
        </w:tc>
      </w:tr>
      <w:tr w:rsidR="00267F3B" w:rsidRPr="00B118B0" w14:paraId="4EE95CBF" w14:textId="77777777" w:rsidTr="00152BCA">
        <w:trPr>
          <w:trHeight w:val="20"/>
        </w:trPr>
        <w:tc>
          <w:tcPr>
            <w:tcW w:w="2520" w:type="dxa"/>
            <w:vMerge/>
            <w:tcBorders>
              <w:bottom w:val="single" w:sz="4" w:space="0" w:color="auto"/>
            </w:tcBorders>
          </w:tcPr>
          <w:p w14:paraId="26B33999" w14:textId="06467C6B" w:rsidR="00267F3B" w:rsidRPr="00B118B0" w:rsidRDefault="00267F3B" w:rsidP="004E7322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17C12D97" w14:textId="77777777" w:rsidR="00267F3B" w:rsidRPr="00B118B0" w:rsidRDefault="00267F3B" w:rsidP="004E7322">
            <w:pPr>
              <w:tabs>
                <w:tab w:val="left" w:pos="360"/>
                <w:tab w:val="left" w:pos="2160"/>
              </w:tabs>
              <w:ind w:left="9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50" w:type="dxa"/>
            <w:vMerge/>
            <w:tcBorders>
              <w:bottom w:val="single" w:sz="4" w:space="0" w:color="auto"/>
            </w:tcBorders>
            <w:vAlign w:val="bottom"/>
          </w:tcPr>
          <w:p w14:paraId="2CF5B240" w14:textId="0EE8D2CB" w:rsidR="00267F3B" w:rsidRPr="00B118B0" w:rsidRDefault="00267F3B" w:rsidP="004E7322">
            <w:pPr>
              <w:tabs>
                <w:tab w:val="left" w:pos="360"/>
                <w:tab w:val="left" w:pos="2160"/>
              </w:tabs>
              <w:ind w:left="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31E99003" w14:textId="77777777" w:rsidR="00267F3B" w:rsidRPr="00B118B0" w:rsidRDefault="00267F3B" w:rsidP="004E7322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Merge/>
            <w:tcBorders>
              <w:bottom w:val="single" w:sz="4" w:space="0" w:color="auto"/>
            </w:tcBorders>
            <w:vAlign w:val="bottom"/>
          </w:tcPr>
          <w:p w14:paraId="75D7552C" w14:textId="368BFEB9" w:rsidR="00267F3B" w:rsidRPr="00B118B0" w:rsidRDefault="00267F3B" w:rsidP="004E7322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5A325083" w14:textId="77777777" w:rsidR="00267F3B" w:rsidRPr="00B118B0" w:rsidRDefault="00267F3B" w:rsidP="004E7322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A42ACCE" w14:textId="77777777" w:rsidR="00267F3B" w:rsidRPr="00B118B0" w:rsidRDefault="00267F3B" w:rsidP="004E7322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7203BB18" w14:textId="77777777" w:rsidR="00267F3B" w:rsidRPr="00B118B0" w:rsidRDefault="00267F3B" w:rsidP="004E7322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77F74EB" w14:textId="77777777" w:rsidR="00267F3B" w:rsidRPr="00B118B0" w:rsidRDefault="00267F3B" w:rsidP="004E7322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ลดลง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15D615E" w14:textId="77777777" w:rsidR="00267F3B" w:rsidRPr="00B118B0" w:rsidRDefault="00267F3B" w:rsidP="004E7322">
            <w:pPr>
              <w:tabs>
                <w:tab w:val="left" w:pos="360"/>
                <w:tab w:val="left" w:pos="2160"/>
              </w:tabs>
              <w:ind w:left="-7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Merge/>
            <w:tcBorders>
              <w:left w:val="nil"/>
              <w:bottom w:val="single" w:sz="4" w:space="0" w:color="auto"/>
            </w:tcBorders>
            <w:vAlign w:val="bottom"/>
          </w:tcPr>
          <w:p w14:paraId="4C43F0E8" w14:textId="5EE31440" w:rsidR="00267F3B" w:rsidRPr="00B118B0" w:rsidRDefault="00267F3B" w:rsidP="004E7322">
            <w:pPr>
              <w:tabs>
                <w:tab w:val="left" w:pos="360"/>
                <w:tab w:val="left" w:pos="2160"/>
              </w:tabs>
              <w:ind w:left="7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844825" w:rsidRPr="00B118B0" w14:paraId="268D3C5A" w14:textId="77777777" w:rsidTr="00152BCA">
        <w:trPr>
          <w:trHeight w:val="180"/>
        </w:trPr>
        <w:tc>
          <w:tcPr>
            <w:tcW w:w="2520" w:type="dxa"/>
            <w:tcBorders>
              <w:top w:val="single" w:sz="4" w:space="0" w:color="auto"/>
            </w:tcBorders>
          </w:tcPr>
          <w:p w14:paraId="0BC8CECA" w14:textId="77777777" w:rsidR="00844825" w:rsidRPr="00B118B0" w:rsidRDefault="00844825" w:rsidP="00844825">
            <w:pPr>
              <w:tabs>
                <w:tab w:val="left" w:pos="360"/>
                <w:tab w:val="left" w:pos="2160"/>
              </w:tabs>
              <w:ind w:left="162" w:right="-380" w:hanging="162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 เฟอร์รั่ม เอ็นเนอร์ยี่ จำกัด</w:t>
            </w:r>
          </w:p>
        </w:tc>
        <w:tc>
          <w:tcPr>
            <w:tcW w:w="90" w:type="dxa"/>
          </w:tcPr>
          <w:p w14:paraId="339BE7B3" w14:textId="77777777" w:rsidR="00844825" w:rsidRPr="00B118B0" w:rsidRDefault="00844825" w:rsidP="00844825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F111C7E" w14:textId="77777777" w:rsidR="00844825" w:rsidRPr="00B118B0" w:rsidRDefault="00844825" w:rsidP="00F87904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76DFB510" w14:textId="77777777" w:rsidR="00844825" w:rsidRPr="00B118B0" w:rsidRDefault="00844825" w:rsidP="00844825">
            <w:pPr>
              <w:tabs>
                <w:tab w:val="decimal" w:pos="1080"/>
              </w:tabs>
              <w:ind w:right="6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CFC2781" w14:textId="5946AE82" w:rsidR="00844825" w:rsidRPr="00B118B0" w:rsidRDefault="00844825" w:rsidP="00844825">
            <w:pPr>
              <w:tabs>
                <w:tab w:val="decimal" w:pos="63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674,015</w:t>
            </w:r>
          </w:p>
        </w:tc>
        <w:tc>
          <w:tcPr>
            <w:tcW w:w="90" w:type="dxa"/>
          </w:tcPr>
          <w:p w14:paraId="1D99066B" w14:textId="77777777" w:rsidR="00844825" w:rsidRPr="00B118B0" w:rsidRDefault="00844825" w:rsidP="00844825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888EFB" w14:textId="61DDD4CB" w:rsidR="00844825" w:rsidRPr="00B118B0" w:rsidRDefault="00A80FC8" w:rsidP="00844825">
            <w:pPr>
              <w:tabs>
                <w:tab w:val="decimal" w:pos="756"/>
              </w:tabs>
              <w:ind w:right="7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11,800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DEDFA65" w14:textId="77777777" w:rsidR="00844825" w:rsidRPr="00B118B0" w:rsidRDefault="00844825" w:rsidP="00844825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44C663" w14:textId="70C5005D" w:rsidR="00844825" w:rsidRPr="00B118B0" w:rsidRDefault="00A80FC8" w:rsidP="00844825">
            <w:pPr>
              <w:tabs>
                <w:tab w:val="decimal" w:pos="470"/>
              </w:tabs>
              <w:spacing w:beforeLines="20" w:before="48" w:afterLines="20" w:after="48"/>
              <w:ind w:right="58"/>
              <w:contextualSpacing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 w:rsidRPr="00B118B0">
              <w:rPr>
                <w:rFonts w:asciiTheme="majorBidi" w:eastAsia="Times New Roman" w:hAnsiTheme="majorBidi" w:cstheme="majorBidi"/>
                <w:sz w:val="28"/>
                <w:lang w:val="en-GB"/>
              </w:rPr>
              <w:t>(18,300)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FD4DBD" w14:textId="77777777" w:rsidR="00844825" w:rsidRPr="00B118B0" w:rsidRDefault="00844825" w:rsidP="00844825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7882AD11" w14:textId="5280F90E" w:rsidR="00844825" w:rsidRPr="00B118B0" w:rsidRDefault="00554E1F" w:rsidP="00844825">
            <w:pPr>
              <w:tabs>
                <w:tab w:val="decimal" w:pos="1168"/>
              </w:tabs>
              <w:ind w:right="6"/>
              <w:contextualSpacing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667,515</w:t>
            </w:r>
          </w:p>
        </w:tc>
      </w:tr>
      <w:tr w:rsidR="00844825" w:rsidRPr="00B118B0" w14:paraId="1D8D45EF" w14:textId="77777777" w:rsidTr="00152BCA">
        <w:trPr>
          <w:trHeight w:val="20"/>
        </w:trPr>
        <w:tc>
          <w:tcPr>
            <w:tcW w:w="2520" w:type="dxa"/>
          </w:tcPr>
          <w:p w14:paraId="0E0FAB5F" w14:textId="77777777" w:rsidR="00844825" w:rsidRPr="00B118B0" w:rsidRDefault="00844825" w:rsidP="00844825">
            <w:pPr>
              <w:tabs>
                <w:tab w:val="left" w:pos="360"/>
                <w:tab w:val="left" w:pos="2160"/>
              </w:tabs>
              <w:ind w:left="162" w:hanging="162"/>
              <w:contextualSpacing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 สตาร์ แก๊ส จำกัด</w:t>
            </w:r>
          </w:p>
        </w:tc>
        <w:tc>
          <w:tcPr>
            <w:tcW w:w="90" w:type="dxa"/>
          </w:tcPr>
          <w:p w14:paraId="0C934B6A" w14:textId="77777777" w:rsidR="00844825" w:rsidRPr="00B118B0" w:rsidRDefault="00844825" w:rsidP="00844825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433E834B" w14:textId="77777777" w:rsidR="00844825" w:rsidRPr="00B118B0" w:rsidRDefault="00844825" w:rsidP="00F87904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4082E80C" w14:textId="77777777" w:rsidR="00844825" w:rsidRPr="00B118B0" w:rsidRDefault="00844825" w:rsidP="00844825">
            <w:pPr>
              <w:tabs>
                <w:tab w:val="decimal" w:pos="1080"/>
              </w:tabs>
              <w:ind w:right="6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4775492E" w14:textId="5B863B2A" w:rsidR="00844825" w:rsidRPr="00B118B0" w:rsidRDefault="00844825" w:rsidP="00844825">
            <w:pPr>
              <w:tabs>
                <w:tab w:val="decimal" w:pos="63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77,374</w:t>
            </w:r>
          </w:p>
        </w:tc>
        <w:tc>
          <w:tcPr>
            <w:tcW w:w="90" w:type="dxa"/>
          </w:tcPr>
          <w:p w14:paraId="5B11012F" w14:textId="77777777" w:rsidR="00844825" w:rsidRPr="00B118B0" w:rsidRDefault="00844825" w:rsidP="00844825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399B0EF" w14:textId="16396370" w:rsidR="00844825" w:rsidRPr="00B118B0" w:rsidRDefault="00A80FC8" w:rsidP="006358BF">
            <w:pPr>
              <w:tabs>
                <w:tab w:val="decimal" w:pos="756"/>
              </w:tabs>
              <w:ind w:right="7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9F9E104" w14:textId="77777777" w:rsidR="00844825" w:rsidRPr="00B118B0" w:rsidRDefault="00844825" w:rsidP="00844825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A3281A9" w14:textId="790BAD95" w:rsidR="00844825" w:rsidRPr="00B118B0" w:rsidRDefault="00A80FC8" w:rsidP="00844825">
            <w:pPr>
              <w:tabs>
                <w:tab w:val="decimal" w:pos="470"/>
              </w:tabs>
              <w:spacing w:beforeLines="20" w:before="48" w:afterLines="20" w:after="48"/>
              <w:ind w:right="58"/>
              <w:contextualSpacing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 w:rsidRPr="00B118B0">
              <w:rPr>
                <w:rFonts w:asciiTheme="majorBidi" w:eastAsia="Times New Roman" w:hAnsiTheme="majorBidi" w:cstheme="majorBidi"/>
                <w:sz w:val="28"/>
                <w:lang w:val="en-GB"/>
              </w:rPr>
              <w:t>(7,300)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765D55" w14:textId="77777777" w:rsidR="00844825" w:rsidRPr="00B118B0" w:rsidRDefault="00844825" w:rsidP="00844825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left w:val="nil"/>
            </w:tcBorders>
            <w:shd w:val="clear" w:color="auto" w:fill="auto"/>
            <w:vAlign w:val="bottom"/>
          </w:tcPr>
          <w:p w14:paraId="5EF0BD92" w14:textId="02B6CF1D" w:rsidR="00844825" w:rsidRPr="00B118B0" w:rsidRDefault="00554E1F" w:rsidP="00844825">
            <w:pPr>
              <w:tabs>
                <w:tab w:val="decimal" w:pos="1168"/>
              </w:tabs>
              <w:ind w:right="6"/>
              <w:contextualSpacing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70,074</w:t>
            </w:r>
          </w:p>
        </w:tc>
      </w:tr>
      <w:tr w:rsidR="00844825" w:rsidRPr="00B118B0" w14:paraId="56D8E1B1" w14:textId="77777777" w:rsidTr="00152BCA">
        <w:trPr>
          <w:trHeight w:val="20"/>
        </w:trPr>
        <w:tc>
          <w:tcPr>
            <w:tcW w:w="2520" w:type="dxa"/>
          </w:tcPr>
          <w:p w14:paraId="4243CF97" w14:textId="77777777" w:rsidR="00844825" w:rsidRPr="00B118B0" w:rsidRDefault="00844825" w:rsidP="00844825">
            <w:pPr>
              <w:tabs>
                <w:tab w:val="left" w:pos="360"/>
                <w:tab w:val="left" w:pos="2160"/>
              </w:tabs>
              <w:ind w:left="158" w:right="-115" w:hanging="158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 เฟอร์รั่ม แคปปิตอล จำกัด</w:t>
            </w:r>
          </w:p>
        </w:tc>
        <w:tc>
          <w:tcPr>
            <w:tcW w:w="90" w:type="dxa"/>
          </w:tcPr>
          <w:p w14:paraId="2BA1FF8E" w14:textId="77777777" w:rsidR="00844825" w:rsidRPr="00B118B0" w:rsidRDefault="00844825" w:rsidP="00844825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423C6B8F" w14:textId="77777777" w:rsidR="00844825" w:rsidRPr="00B118B0" w:rsidRDefault="00844825" w:rsidP="00F87904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7EF61A30" w14:textId="77777777" w:rsidR="00844825" w:rsidRPr="00B118B0" w:rsidRDefault="00844825" w:rsidP="00844825">
            <w:pPr>
              <w:tabs>
                <w:tab w:val="decimal" w:pos="1080"/>
              </w:tabs>
              <w:ind w:right="6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3781D92E" w14:textId="13C99588" w:rsidR="00844825" w:rsidRPr="00B118B0" w:rsidRDefault="00844825" w:rsidP="00844825">
            <w:pPr>
              <w:tabs>
                <w:tab w:val="decimal" w:pos="63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66,550</w:t>
            </w:r>
          </w:p>
        </w:tc>
        <w:tc>
          <w:tcPr>
            <w:tcW w:w="90" w:type="dxa"/>
          </w:tcPr>
          <w:p w14:paraId="69943D69" w14:textId="77777777" w:rsidR="00844825" w:rsidRPr="00B118B0" w:rsidRDefault="00844825" w:rsidP="00844825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1173C04" w14:textId="76840E7C" w:rsidR="00844825" w:rsidRPr="00B118B0" w:rsidRDefault="00A80FC8" w:rsidP="00844825">
            <w:pPr>
              <w:tabs>
                <w:tab w:val="decimal" w:pos="470"/>
              </w:tabs>
              <w:spacing w:beforeLines="20" w:before="48" w:afterLines="20" w:after="48"/>
              <w:ind w:right="70"/>
              <w:contextualSpacing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 w:rsidRPr="00B118B0">
              <w:rPr>
                <w:rFonts w:asciiTheme="majorBidi" w:eastAsia="Times New Roman" w:hAnsiTheme="majorBidi" w:cstheme="majorBidi"/>
                <w:sz w:val="28"/>
                <w:lang w:val="en-GB"/>
              </w:rPr>
              <w:t>7,500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C064BBA" w14:textId="77777777" w:rsidR="00844825" w:rsidRPr="00B118B0" w:rsidRDefault="00844825" w:rsidP="00844825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5B1FDC2" w14:textId="042EE6B2" w:rsidR="00844825" w:rsidRPr="00B118B0" w:rsidRDefault="00A80FC8" w:rsidP="00844825">
            <w:pPr>
              <w:tabs>
                <w:tab w:val="decimal" w:pos="470"/>
              </w:tabs>
              <w:spacing w:beforeLines="20" w:before="48" w:afterLines="20" w:after="48"/>
              <w:ind w:right="58"/>
              <w:contextualSpacing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 w:rsidRPr="00B118B0">
              <w:rPr>
                <w:rFonts w:asciiTheme="majorBidi" w:eastAsia="Times New Roman" w:hAnsiTheme="majorBidi" w:cstheme="majorBidi"/>
                <w:sz w:val="28"/>
                <w:lang w:val="en-GB"/>
              </w:rPr>
              <w:t>(32,600)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C8D039" w14:textId="77777777" w:rsidR="00844825" w:rsidRPr="00B118B0" w:rsidRDefault="00844825" w:rsidP="00844825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left w:val="nil"/>
            </w:tcBorders>
            <w:shd w:val="clear" w:color="auto" w:fill="auto"/>
            <w:vAlign w:val="bottom"/>
          </w:tcPr>
          <w:p w14:paraId="7C1BFD7A" w14:textId="27B950A6" w:rsidR="00844825" w:rsidRPr="00B118B0" w:rsidRDefault="00554E1F" w:rsidP="00844825">
            <w:pPr>
              <w:tabs>
                <w:tab w:val="decimal" w:pos="1168"/>
              </w:tabs>
              <w:ind w:right="6"/>
              <w:contextualSpacing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41,450</w:t>
            </w:r>
          </w:p>
        </w:tc>
      </w:tr>
      <w:tr w:rsidR="00844825" w:rsidRPr="00B118B0" w14:paraId="33441840" w14:textId="77777777" w:rsidTr="00152BCA">
        <w:trPr>
          <w:trHeight w:val="20"/>
        </w:trPr>
        <w:tc>
          <w:tcPr>
            <w:tcW w:w="2520" w:type="dxa"/>
          </w:tcPr>
          <w:p w14:paraId="6D0711CA" w14:textId="4311E282" w:rsidR="00844825" w:rsidRPr="00B118B0" w:rsidRDefault="00844825" w:rsidP="00844825">
            <w:pPr>
              <w:tabs>
                <w:tab w:val="left" w:pos="360"/>
                <w:tab w:val="left" w:pos="2160"/>
              </w:tabs>
              <w:ind w:left="158" w:right="-115" w:hanging="158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 เอ็ม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โซลูชั่น จำกัด</w:t>
            </w:r>
            <w:r w:rsidR="009A202E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="009A202E" w:rsidRPr="005855F2">
              <w:rPr>
                <w:rFonts w:asciiTheme="majorBidi" w:hAnsiTheme="majorBidi" w:cstheme="majorBidi"/>
                <w:sz w:val="28"/>
                <w:vertAlign w:val="superscript"/>
              </w:rPr>
              <w:t>(</w:t>
            </w:r>
            <w:r w:rsidR="009A202E">
              <w:rPr>
                <w:rFonts w:asciiTheme="majorBidi" w:hAnsiTheme="majorBidi" w:cstheme="majorBidi"/>
                <w:sz w:val="28"/>
                <w:vertAlign w:val="superscript"/>
              </w:rPr>
              <w:t>8</w:t>
            </w:r>
            <w:r w:rsidR="009A202E" w:rsidRPr="005855F2">
              <w:rPr>
                <w:rFonts w:asciiTheme="majorBidi" w:hAnsiTheme="majorBidi" w:cstheme="majorBidi"/>
                <w:sz w:val="28"/>
                <w:vertAlign w:val="superscript"/>
              </w:rPr>
              <w:t>)</w:t>
            </w:r>
          </w:p>
        </w:tc>
        <w:tc>
          <w:tcPr>
            <w:tcW w:w="90" w:type="dxa"/>
          </w:tcPr>
          <w:p w14:paraId="3AF142C6" w14:textId="77777777" w:rsidR="00844825" w:rsidRPr="00B118B0" w:rsidRDefault="00844825" w:rsidP="00844825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361394C8" w14:textId="77777777" w:rsidR="00844825" w:rsidRPr="00B118B0" w:rsidRDefault="00844825" w:rsidP="00F87904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382A90F2" w14:textId="77777777" w:rsidR="00844825" w:rsidRPr="00B118B0" w:rsidRDefault="00844825" w:rsidP="00844825">
            <w:pPr>
              <w:tabs>
                <w:tab w:val="decimal" w:pos="1080"/>
              </w:tabs>
              <w:ind w:right="6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42B0F2EA" w14:textId="65669CCC" w:rsidR="00844825" w:rsidRPr="00B118B0" w:rsidRDefault="00844825" w:rsidP="00844825">
            <w:pPr>
              <w:tabs>
                <w:tab w:val="decimal" w:pos="63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55,771</w:t>
            </w:r>
          </w:p>
        </w:tc>
        <w:tc>
          <w:tcPr>
            <w:tcW w:w="90" w:type="dxa"/>
          </w:tcPr>
          <w:p w14:paraId="12F32960" w14:textId="77777777" w:rsidR="00844825" w:rsidRPr="00B118B0" w:rsidRDefault="00844825" w:rsidP="00844825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1EA8113" w14:textId="432CA807" w:rsidR="00844825" w:rsidRPr="00B118B0" w:rsidRDefault="00A80FC8" w:rsidP="00844825">
            <w:pPr>
              <w:tabs>
                <w:tab w:val="decimal" w:pos="756"/>
              </w:tabs>
              <w:ind w:right="70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118B0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B107D01" w14:textId="77777777" w:rsidR="00844825" w:rsidRPr="00B118B0" w:rsidRDefault="00844825" w:rsidP="00844825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22D3E76" w14:textId="1DFC2FE6" w:rsidR="00844825" w:rsidRPr="00B118B0" w:rsidRDefault="00A80FC8" w:rsidP="00844825">
            <w:pPr>
              <w:tabs>
                <w:tab w:val="decimal" w:pos="470"/>
              </w:tabs>
              <w:spacing w:beforeLines="20" w:before="48" w:afterLines="20" w:after="48"/>
              <w:ind w:right="58"/>
              <w:contextualSpacing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 w:rsidRPr="00B118B0">
              <w:rPr>
                <w:rFonts w:asciiTheme="majorBidi" w:eastAsia="Times New Roman" w:hAnsiTheme="majorBidi" w:cstheme="majorBidi"/>
                <w:sz w:val="28"/>
                <w:lang w:val="en-GB"/>
              </w:rPr>
              <w:t>(55,771)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62B0CE" w14:textId="77777777" w:rsidR="00844825" w:rsidRPr="00B118B0" w:rsidRDefault="00844825" w:rsidP="00844825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left w:val="nil"/>
            </w:tcBorders>
            <w:shd w:val="clear" w:color="auto" w:fill="auto"/>
            <w:vAlign w:val="bottom"/>
          </w:tcPr>
          <w:p w14:paraId="24C4549D" w14:textId="0B57AE33" w:rsidR="00844825" w:rsidRPr="00B118B0" w:rsidRDefault="00554E1F" w:rsidP="00844825">
            <w:pPr>
              <w:tabs>
                <w:tab w:val="decimal" w:pos="1168"/>
              </w:tabs>
              <w:ind w:right="6"/>
              <w:contextualSpacing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844825" w:rsidRPr="00B118B0" w14:paraId="51B97B6D" w14:textId="77777777" w:rsidTr="00152BCA">
        <w:trPr>
          <w:trHeight w:val="20"/>
        </w:trPr>
        <w:tc>
          <w:tcPr>
            <w:tcW w:w="2520" w:type="dxa"/>
          </w:tcPr>
          <w:p w14:paraId="35850C1D" w14:textId="77777777" w:rsidR="00844825" w:rsidRPr="00B118B0" w:rsidRDefault="00844825" w:rsidP="00AB7B2B">
            <w:pPr>
              <w:tabs>
                <w:tab w:val="left" w:pos="360"/>
                <w:tab w:val="left" w:pos="2160"/>
              </w:tabs>
              <w:ind w:left="273" w:right="-108" w:hanging="273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 พระแสงกรีน พาวเวอร์ จำกัด</w:t>
            </w:r>
          </w:p>
        </w:tc>
        <w:tc>
          <w:tcPr>
            <w:tcW w:w="90" w:type="dxa"/>
          </w:tcPr>
          <w:p w14:paraId="465B5B37" w14:textId="77777777" w:rsidR="00844825" w:rsidRPr="00B118B0" w:rsidRDefault="00844825" w:rsidP="00844825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5F96290A" w14:textId="77777777" w:rsidR="00844825" w:rsidRPr="00B118B0" w:rsidRDefault="00844825" w:rsidP="00F87904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6BEABAF7" w14:textId="77777777" w:rsidR="00844825" w:rsidRPr="00B118B0" w:rsidRDefault="00844825" w:rsidP="00844825">
            <w:pPr>
              <w:tabs>
                <w:tab w:val="decimal" w:pos="720"/>
              </w:tabs>
              <w:ind w:right="6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7FE1C6DC" w14:textId="3988FB67" w:rsidR="00844825" w:rsidRPr="00B118B0" w:rsidRDefault="00844825" w:rsidP="00844825">
            <w:pPr>
              <w:tabs>
                <w:tab w:val="decimal" w:pos="63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2,62</w:t>
            </w:r>
            <w:r w:rsidR="00C82DE1" w:rsidRPr="00B118B0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90" w:type="dxa"/>
          </w:tcPr>
          <w:p w14:paraId="5CF7733B" w14:textId="77777777" w:rsidR="00844825" w:rsidRPr="00B118B0" w:rsidRDefault="00844825" w:rsidP="00844825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D28E7F5" w14:textId="2336ED7C" w:rsidR="00844825" w:rsidRPr="00B118B0" w:rsidRDefault="00A80FC8" w:rsidP="00844825">
            <w:pPr>
              <w:tabs>
                <w:tab w:val="decimal" w:pos="770"/>
              </w:tabs>
              <w:ind w:right="7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CDEA588" w14:textId="77777777" w:rsidR="00844825" w:rsidRPr="00B118B0" w:rsidRDefault="00844825" w:rsidP="00844825">
            <w:pPr>
              <w:tabs>
                <w:tab w:val="decimal" w:pos="770"/>
              </w:tabs>
              <w:ind w:right="-9"/>
              <w:contextualSpacing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DEEE452" w14:textId="6EC6479E" w:rsidR="00844825" w:rsidRPr="00B118B0" w:rsidRDefault="00A80FC8" w:rsidP="00844825">
            <w:pPr>
              <w:tabs>
                <w:tab w:val="decimal" w:pos="470"/>
              </w:tabs>
              <w:ind w:right="58"/>
              <w:contextualSpacing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 w:rsidRPr="00B118B0">
              <w:rPr>
                <w:rFonts w:asciiTheme="majorBidi" w:eastAsia="Times New Roman" w:hAnsiTheme="majorBidi" w:cstheme="majorBidi"/>
                <w:sz w:val="28"/>
                <w:lang w:val="en-GB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17330B" w14:textId="77777777" w:rsidR="00844825" w:rsidRPr="00B118B0" w:rsidRDefault="00844825" w:rsidP="00844825">
            <w:pPr>
              <w:tabs>
                <w:tab w:val="decimal" w:pos="770"/>
              </w:tabs>
              <w:ind w:right="-9"/>
              <w:contextualSpacing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left w:val="nil"/>
            </w:tcBorders>
            <w:shd w:val="clear" w:color="auto" w:fill="auto"/>
            <w:vAlign w:val="bottom"/>
          </w:tcPr>
          <w:p w14:paraId="2858BB7B" w14:textId="233EA907" w:rsidR="00844825" w:rsidRPr="00B118B0" w:rsidRDefault="00554E1F" w:rsidP="00844825">
            <w:pPr>
              <w:tabs>
                <w:tab w:val="decimal" w:pos="1168"/>
              </w:tabs>
              <w:ind w:right="6"/>
              <w:contextualSpacing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2,626</w:t>
            </w:r>
          </w:p>
        </w:tc>
      </w:tr>
      <w:tr w:rsidR="00A80FC8" w:rsidRPr="00B118B0" w14:paraId="334E75D8" w14:textId="77777777" w:rsidTr="00152BCA">
        <w:trPr>
          <w:trHeight w:val="20"/>
        </w:trPr>
        <w:tc>
          <w:tcPr>
            <w:tcW w:w="2520" w:type="dxa"/>
          </w:tcPr>
          <w:p w14:paraId="326A0764" w14:textId="6D7B42DB" w:rsidR="00A80FC8" w:rsidRPr="00B118B0" w:rsidRDefault="00A80FC8" w:rsidP="00844825">
            <w:pPr>
              <w:tabs>
                <w:tab w:val="left" w:pos="360"/>
                <w:tab w:val="left" w:pos="2160"/>
              </w:tabs>
              <w:ind w:left="162" w:right="-108" w:hanging="162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 ธวัชภิญโญ จำกัด</w:t>
            </w:r>
          </w:p>
        </w:tc>
        <w:tc>
          <w:tcPr>
            <w:tcW w:w="90" w:type="dxa"/>
          </w:tcPr>
          <w:p w14:paraId="28AA4A9E" w14:textId="77777777" w:rsidR="00A80FC8" w:rsidRPr="00B118B0" w:rsidRDefault="00A80FC8" w:rsidP="00844825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27FD4739" w14:textId="54DD068E" w:rsidR="00A80FC8" w:rsidRPr="00B118B0" w:rsidRDefault="00A80FC8" w:rsidP="00F87904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3AA2158C" w14:textId="77777777" w:rsidR="00A80FC8" w:rsidRPr="00B118B0" w:rsidRDefault="00A80FC8" w:rsidP="00844825">
            <w:pPr>
              <w:tabs>
                <w:tab w:val="decimal" w:pos="720"/>
              </w:tabs>
              <w:ind w:right="6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77216C67" w14:textId="26A97AE2" w:rsidR="00A80FC8" w:rsidRPr="00B118B0" w:rsidRDefault="00A80FC8" w:rsidP="00844825">
            <w:pPr>
              <w:tabs>
                <w:tab w:val="decimal" w:pos="63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</w:tcPr>
          <w:p w14:paraId="5848B5BC" w14:textId="77777777" w:rsidR="00A80FC8" w:rsidRPr="00B118B0" w:rsidRDefault="00A80FC8" w:rsidP="00844825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870D31F" w14:textId="2DBDC76D" w:rsidR="00A80FC8" w:rsidRPr="00B118B0" w:rsidRDefault="00A80FC8" w:rsidP="00844825">
            <w:pPr>
              <w:tabs>
                <w:tab w:val="decimal" w:pos="770"/>
              </w:tabs>
              <w:ind w:right="7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5,000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B6046B2" w14:textId="77777777" w:rsidR="00A80FC8" w:rsidRPr="00B118B0" w:rsidRDefault="00A80FC8" w:rsidP="00844825">
            <w:pPr>
              <w:tabs>
                <w:tab w:val="decimal" w:pos="770"/>
              </w:tabs>
              <w:ind w:right="-9"/>
              <w:contextualSpacing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784ED02" w14:textId="47B67A06" w:rsidR="00A80FC8" w:rsidRPr="00B118B0" w:rsidRDefault="00A80FC8" w:rsidP="00844825">
            <w:pPr>
              <w:tabs>
                <w:tab w:val="decimal" w:pos="470"/>
              </w:tabs>
              <w:ind w:right="58"/>
              <w:contextualSpacing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 w:rsidRPr="00B118B0">
              <w:rPr>
                <w:rFonts w:asciiTheme="majorBidi" w:eastAsia="Times New Roman" w:hAnsiTheme="majorBidi" w:cstheme="majorBidi"/>
                <w:sz w:val="28"/>
                <w:lang w:val="en-GB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855778" w14:textId="77777777" w:rsidR="00A80FC8" w:rsidRPr="00B118B0" w:rsidRDefault="00A80FC8" w:rsidP="00844825">
            <w:pPr>
              <w:tabs>
                <w:tab w:val="decimal" w:pos="770"/>
              </w:tabs>
              <w:ind w:right="-9"/>
              <w:contextualSpacing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left w:val="nil"/>
            </w:tcBorders>
            <w:shd w:val="clear" w:color="auto" w:fill="auto"/>
            <w:vAlign w:val="bottom"/>
          </w:tcPr>
          <w:p w14:paraId="13796619" w14:textId="2EC26407" w:rsidR="00A80FC8" w:rsidRPr="00B118B0" w:rsidRDefault="00554E1F" w:rsidP="00844825">
            <w:pPr>
              <w:tabs>
                <w:tab w:val="decimal" w:pos="1168"/>
              </w:tabs>
              <w:ind w:right="6"/>
              <w:contextualSpacing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5,000</w:t>
            </w:r>
          </w:p>
        </w:tc>
      </w:tr>
      <w:tr w:rsidR="00406DFA" w:rsidRPr="00B118B0" w14:paraId="7EE650D2" w14:textId="77777777" w:rsidTr="00152BCA">
        <w:trPr>
          <w:trHeight w:val="20"/>
        </w:trPr>
        <w:tc>
          <w:tcPr>
            <w:tcW w:w="2520" w:type="dxa"/>
          </w:tcPr>
          <w:p w14:paraId="27A33BAC" w14:textId="5E2A74B2" w:rsidR="00406DFA" w:rsidRPr="00B118B0" w:rsidRDefault="00406DFA" w:rsidP="00406DFA">
            <w:pPr>
              <w:tabs>
                <w:tab w:val="left" w:pos="360"/>
                <w:tab w:val="left" w:pos="2160"/>
              </w:tabs>
              <w:ind w:left="162" w:hanging="162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บริษัท ซิสเต็ม แอนด์ </w:t>
            </w:r>
          </w:p>
        </w:tc>
        <w:tc>
          <w:tcPr>
            <w:tcW w:w="90" w:type="dxa"/>
          </w:tcPr>
          <w:p w14:paraId="3E044A93" w14:textId="77777777" w:rsidR="00406DFA" w:rsidRPr="00B118B0" w:rsidRDefault="00406DFA" w:rsidP="00406DFA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7D74551D" w14:textId="3E977EEA" w:rsidR="00406DFA" w:rsidRPr="00B118B0" w:rsidRDefault="00406DFA" w:rsidP="00F87904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1F7FAD21" w14:textId="77777777" w:rsidR="00406DFA" w:rsidRPr="00B118B0" w:rsidRDefault="00406DFA" w:rsidP="00406DFA">
            <w:pPr>
              <w:tabs>
                <w:tab w:val="decimal" w:pos="1080"/>
              </w:tabs>
              <w:ind w:right="6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6C5CB7E" w14:textId="45F762D6" w:rsidR="00406DFA" w:rsidRPr="00B118B0" w:rsidRDefault="00406DFA" w:rsidP="00406DFA">
            <w:pPr>
              <w:tabs>
                <w:tab w:val="decimal" w:pos="63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6BBD1561" w14:textId="77777777" w:rsidR="00406DFA" w:rsidRPr="00B118B0" w:rsidRDefault="00406DFA" w:rsidP="00406DFA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2D49680" w14:textId="5F1F11B6" w:rsidR="00406DFA" w:rsidRPr="00B118B0" w:rsidRDefault="00406DFA" w:rsidP="00406DFA">
            <w:pPr>
              <w:tabs>
                <w:tab w:val="decimal" w:pos="470"/>
              </w:tabs>
              <w:ind w:right="70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02CFD307" w14:textId="77777777" w:rsidR="00406DFA" w:rsidRPr="00B118B0" w:rsidRDefault="00406DFA" w:rsidP="00406DFA">
            <w:pPr>
              <w:tabs>
                <w:tab w:val="decimal" w:pos="770"/>
              </w:tabs>
              <w:ind w:right="-9"/>
              <w:contextualSpacing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3C063DA" w14:textId="5C5C61C1" w:rsidR="00406DFA" w:rsidRPr="00B118B0" w:rsidRDefault="00406DFA" w:rsidP="00406DFA">
            <w:pPr>
              <w:tabs>
                <w:tab w:val="decimal" w:pos="770"/>
              </w:tabs>
              <w:ind w:right="58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B8CEF2" w14:textId="77777777" w:rsidR="00406DFA" w:rsidRPr="00B118B0" w:rsidRDefault="00406DFA" w:rsidP="00406DFA">
            <w:pPr>
              <w:tabs>
                <w:tab w:val="decimal" w:pos="770"/>
              </w:tabs>
              <w:ind w:right="-9"/>
              <w:contextualSpacing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left w:val="nil"/>
            </w:tcBorders>
            <w:shd w:val="clear" w:color="auto" w:fill="auto"/>
            <w:vAlign w:val="bottom"/>
          </w:tcPr>
          <w:p w14:paraId="6EB6819B" w14:textId="043E129A" w:rsidR="00406DFA" w:rsidRPr="00B118B0" w:rsidRDefault="00406DFA" w:rsidP="00406DFA">
            <w:pPr>
              <w:tabs>
                <w:tab w:val="decimal" w:pos="1168"/>
              </w:tabs>
              <w:ind w:right="6"/>
              <w:contextualSpacing/>
              <w:rPr>
                <w:rFonts w:asciiTheme="majorBidi" w:hAnsiTheme="majorBidi" w:cstheme="majorBidi"/>
                <w:sz w:val="28"/>
              </w:rPr>
            </w:pPr>
          </w:p>
        </w:tc>
      </w:tr>
      <w:tr w:rsidR="00FC6782" w:rsidRPr="00B118B0" w14:paraId="4713DF9A" w14:textId="77777777" w:rsidTr="00152BCA">
        <w:trPr>
          <w:trHeight w:val="20"/>
        </w:trPr>
        <w:tc>
          <w:tcPr>
            <w:tcW w:w="2520" w:type="dxa"/>
          </w:tcPr>
          <w:p w14:paraId="685882EE" w14:textId="18AF8324" w:rsidR="00FC6782" w:rsidRPr="00B118B0" w:rsidRDefault="00D57768" w:rsidP="00AB7B2B">
            <w:pPr>
              <w:tabs>
                <w:tab w:val="left" w:pos="2160"/>
              </w:tabs>
              <w:ind w:left="273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ซอฟท์แวร์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="00FC6782" w:rsidRPr="00B118B0">
              <w:rPr>
                <w:rFonts w:asciiTheme="majorBidi" w:hAnsiTheme="majorBidi" w:cstheme="majorBidi"/>
                <w:sz w:val="28"/>
                <w:cs/>
              </w:rPr>
              <w:t>เซอร์วิสเซส จำกัด</w:t>
            </w:r>
          </w:p>
        </w:tc>
        <w:tc>
          <w:tcPr>
            <w:tcW w:w="90" w:type="dxa"/>
          </w:tcPr>
          <w:p w14:paraId="7867F1E3" w14:textId="77777777" w:rsidR="00FC6782" w:rsidRPr="00B118B0" w:rsidRDefault="00FC6782" w:rsidP="00FC6782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67683C98" w14:textId="0A74C947" w:rsidR="00FC6782" w:rsidRPr="00B118B0" w:rsidRDefault="00FC6782" w:rsidP="00FC6782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บริษัทร่วม</w:t>
            </w:r>
          </w:p>
        </w:tc>
        <w:tc>
          <w:tcPr>
            <w:tcW w:w="90" w:type="dxa"/>
          </w:tcPr>
          <w:p w14:paraId="20FA6186" w14:textId="77777777" w:rsidR="00FC6782" w:rsidRPr="00B118B0" w:rsidRDefault="00FC6782" w:rsidP="00FC6782">
            <w:pPr>
              <w:tabs>
                <w:tab w:val="decimal" w:pos="1080"/>
              </w:tabs>
              <w:ind w:right="6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96BD7BB" w14:textId="3D5A560D" w:rsidR="00FC6782" w:rsidRPr="00B118B0" w:rsidRDefault="00FC6782" w:rsidP="00FC6782">
            <w:pPr>
              <w:tabs>
                <w:tab w:val="decimal" w:pos="63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9,940</w:t>
            </w:r>
          </w:p>
        </w:tc>
        <w:tc>
          <w:tcPr>
            <w:tcW w:w="90" w:type="dxa"/>
            <w:shd w:val="clear" w:color="auto" w:fill="auto"/>
          </w:tcPr>
          <w:p w14:paraId="286A78DC" w14:textId="77777777" w:rsidR="00FC6782" w:rsidRPr="00B118B0" w:rsidRDefault="00FC6782" w:rsidP="00FC6782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5FB564C" w14:textId="649877BD" w:rsidR="00FC6782" w:rsidRPr="00B118B0" w:rsidRDefault="00A80FC8" w:rsidP="00FC6782">
            <w:pPr>
              <w:tabs>
                <w:tab w:val="decimal" w:pos="770"/>
              </w:tabs>
              <w:ind w:right="70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118B0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50E2CAE" w14:textId="77777777" w:rsidR="00FC6782" w:rsidRPr="00B118B0" w:rsidRDefault="00FC6782" w:rsidP="00FC6782">
            <w:pPr>
              <w:tabs>
                <w:tab w:val="decimal" w:pos="770"/>
              </w:tabs>
              <w:ind w:right="-9"/>
              <w:contextualSpacing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327F27B" w14:textId="534707B2" w:rsidR="00FC6782" w:rsidRPr="00B118B0" w:rsidRDefault="00A80FC8" w:rsidP="00FC6782">
            <w:pPr>
              <w:tabs>
                <w:tab w:val="decimal" w:pos="770"/>
              </w:tabs>
              <w:ind w:right="58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(9,940)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60F3D3" w14:textId="77777777" w:rsidR="00FC6782" w:rsidRPr="00B118B0" w:rsidRDefault="00FC6782" w:rsidP="00FC6782">
            <w:pPr>
              <w:tabs>
                <w:tab w:val="decimal" w:pos="770"/>
              </w:tabs>
              <w:ind w:right="-9"/>
              <w:contextualSpacing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left w:val="nil"/>
            </w:tcBorders>
            <w:shd w:val="clear" w:color="auto" w:fill="auto"/>
            <w:vAlign w:val="bottom"/>
          </w:tcPr>
          <w:p w14:paraId="6168A4B0" w14:textId="72842B05" w:rsidR="00FC6782" w:rsidRPr="00B118B0" w:rsidRDefault="00554E1F" w:rsidP="00FC6782">
            <w:pPr>
              <w:tabs>
                <w:tab w:val="decimal" w:pos="1168"/>
              </w:tabs>
              <w:ind w:right="6"/>
              <w:contextualSpacing/>
              <w:rPr>
                <w:rFonts w:asciiTheme="majorBidi" w:eastAsia="Times New Roman" w:hAnsiTheme="majorBidi" w:cstheme="majorBidi"/>
                <w:sz w:val="28"/>
              </w:rPr>
            </w:pPr>
            <w:r w:rsidRPr="00B118B0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B31035" w:rsidRPr="00B118B0" w14:paraId="0BB2D976" w14:textId="77777777" w:rsidTr="00152BCA">
        <w:trPr>
          <w:trHeight w:val="20"/>
        </w:trPr>
        <w:tc>
          <w:tcPr>
            <w:tcW w:w="2520" w:type="dxa"/>
          </w:tcPr>
          <w:p w14:paraId="66800D2D" w14:textId="5F09EE47" w:rsidR="00B31035" w:rsidRPr="00B118B0" w:rsidRDefault="00ED645C">
            <w:pPr>
              <w:tabs>
                <w:tab w:val="left" w:pos="360"/>
                <w:tab w:val="left" w:pos="2160"/>
              </w:tabs>
              <w:ind w:left="162" w:hanging="162"/>
              <w:contextualSpacing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 ค้าไม้ วังวิเศษ จำกัด</w:t>
            </w:r>
          </w:p>
        </w:tc>
        <w:tc>
          <w:tcPr>
            <w:tcW w:w="90" w:type="dxa"/>
          </w:tcPr>
          <w:p w14:paraId="59866A5D" w14:textId="77777777" w:rsidR="00B31035" w:rsidRPr="00B118B0" w:rsidRDefault="00B31035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14AB44A9" w14:textId="3031105D" w:rsidR="00B31035" w:rsidRPr="00B118B0" w:rsidRDefault="0082767F" w:rsidP="00F87904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บริษัทร่วม</w:t>
            </w:r>
          </w:p>
        </w:tc>
        <w:tc>
          <w:tcPr>
            <w:tcW w:w="90" w:type="dxa"/>
          </w:tcPr>
          <w:p w14:paraId="0975B6D4" w14:textId="77777777" w:rsidR="00B31035" w:rsidRPr="00B118B0" w:rsidRDefault="00B31035">
            <w:pPr>
              <w:tabs>
                <w:tab w:val="decimal" w:pos="1080"/>
              </w:tabs>
              <w:ind w:right="6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3F395AC" w14:textId="4CF7FBB5" w:rsidR="00B31035" w:rsidRPr="00B118B0" w:rsidRDefault="00761724" w:rsidP="00AF13A9">
            <w:pPr>
              <w:tabs>
                <w:tab w:val="decimal" w:pos="63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3,050</w:t>
            </w:r>
          </w:p>
        </w:tc>
        <w:tc>
          <w:tcPr>
            <w:tcW w:w="90" w:type="dxa"/>
            <w:shd w:val="clear" w:color="auto" w:fill="auto"/>
          </w:tcPr>
          <w:p w14:paraId="32C192DE" w14:textId="77777777" w:rsidR="00B31035" w:rsidRPr="00B118B0" w:rsidRDefault="00B31035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2C2F02" w14:textId="6F76F79F" w:rsidR="00B31035" w:rsidRPr="00B118B0" w:rsidRDefault="00A80FC8" w:rsidP="00B10E88">
            <w:pPr>
              <w:tabs>
                <w:tab w:val="decimal" w:pos="770"/>
              </w:tabs>
              <w:ind w:right="70"/>
              <w:contextualSpacing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B118B0">
              <w:rPr>
                <w:rFonts w:asciiTheme="majorBidi" w:eastAsia="Times New Roman" w:hAnsiTheme="majorBidi" w:cstheme="majorBidi"/>
                <w:sz w:val="28"/>
              </w:rPr>
              <w:t>13,000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51429D6" w14:textId="77777777" w:rsidR="00B31035" w:rsidRPr="00B118B0" w:rsidRDefault="00B31035">
            <w:pPr>
              <w:tabs>
                <w:tab w:val="decimal" w:pos="770"/>
              </w:tabs>
              <w:ind w:right="-9"/>
              <w:contextualSpacing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959C81" w14:textId="44B3DAAA" w:rsidR="00B31035" w:rsidRPr="00B118B0" w:rsidRDefault="00A80FC8" w:rsidP="00C56BD8">
            <w:pPr>
              <w:tabs>
                <w:tab w:val="decimal" w:pos="770"/>
              </w:tabs>
              <w:ind w:right="58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(3,050)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A1EFAF" w14:textId="77777777" w:rsidR="00B31035" w:rsidRPr="00B118B0" w:rsidRDefault="00B31035">
            <w:pPr>
              <w:tabs>
                <w:tab w:val="decimal" w:pos="770"/>
              </w:tabs>
              <w:ind w:right="-9"/>
              <w:contextualSpacing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left w:val="nil"/>
            </w:tcBorders>
            <w:shd w:val="clear" w:color="auto" w:fill="auto"/>
            <w:vAlign w:val="bottom"/>
          </w:tcPr>
          <w:p w14:paraId="4674D8ED" w14:textId="2E1C3365" w:rsidR="00B31035" w:rsidRPr="00B118B0" w:rsidRDefault="00554E1F" w:rsidP="0038321D">
            <w:pPr>
              <w:tabs>
                <w:tab w:val="decimal" w:pos="1168"/>
              </w:tabs>
              <w:ind w:right="6"/>
              <w:contextualSpacing/>
              <w:rPr>
                <w:rFonts w:asciiTheme="majorBidi" w:eastAsia="Times New Roman" w:hAnsiTheme="majorBidi" w:cstheme="majorBidi"/>
                <w:sz w:val="28"/>
              </w:rPr>
            </w:pPr>
            <w:r w:rsidRPr="00B118B0">
              <w:rPr>
                <w:rFonts w:asciiTheme="majorBidi" w:eastAsia="Times New Roman" w:hAnsiTheme="majorBidi" w:cstheme="majorBidi"/>
                <w:sz w:val="28"/>
              </w:rPr>
              <w:t>13,000</w:t>
            </w:r>
          </w:p>
        </w:tc>
      </w:tr>
      <w:tr w:rsidR="00B10E88" w:rsidRPr="00B118B0" w14:paraId="38E3D187" w14:textId="77777777" w:rsidTr="00152BCA">
        <w:trPr>
          <w:trHeight w:val="20"/>
        </w:trPr>
        <w:tc>
          <w:tcPr>
            <w:tcW w:w="2520" w:type="dxa"/>
            <w:vAlign w:val="bottom"/>
          </w:tcPr>
          <w:p w14:paraId="12C7D312" w14:textId="77777777" w:rsidR="00B10E88" w:rsidRPr="00B118B0" w:rsidRDefault="00B10E88">
            <w:pPr>
              <w:tabs>
                <w:tab w:val="left" w:pos="360"/>
                <w:tab w:val="left" w:pos="2160"/>
              </w:tabs>
              <w:ind w:left="162" w:hanging="162"/>
              <w:contextualSpacing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90" w:type="dxa"/>
          </w:tcPr>
          <w:p w14:paraId="67A8F284" w14:textId="77777777" w:rsidR="00B10E88" w:rsidRPr="00B118B0" w:rsidRDefault="00B10E88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50F457A9" w14:textId="77777777" w:rsidR="00B10E88" w:rsidRPr="00B118B0" w:rsidRDefault="00B10E88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5915D805" w14:textId="77777777" w:rsidR="00B10E88" w:rsidRPr="00B118B0" w:rsidRDefault="00B10E88">
            <w:pPr>
              <w:tabs>
                <w:tab w:val="decimal" w:pos="1080"/>
              </w:tabs>
              <w:ind w:right="6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D775537" w14:textId="3BA1BB8B" w:rsidR="00B10E88" w:rsidRPr="00B118B0" w:rsidRDefault="00543CBB" w:rsidP="00AF13A9">
            <w:pPr>
              <w:tabs>
                <w:tab w:val="decimal" w:pos="63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889,32</w:t>
            </w:r>
            <w:r w:rsidR="00C82DE1" w:rsidRPr="00B118B0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90" w:type="dxa"/>
          </w:tcPr>
          <w:p w14:paraId="24C21CA0" w14:textId="77777777" w:rsidR="00B10E88" w:rsidRPr="00B118B0" w:rsidRDefault="00B10E88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433F41" w14:textId="3EF2C6F8" w:rsidR="00B10E88" w:rsidRPr="00B118B0" w:rsidRDefault="00A80FC8" w:rsidP="00B10E88">
            <w:pPr>
              <w:tabs>
                <w:tab w:val="decimal" w:pos="770"/>
              </w:tabs>
              <w:ind w:right="7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37,300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2C76297" w14:textId="77777777" w:rsidR="00B10E88" w:rsidRPr="00B118B0" w:rsidRDefault="00B10E88">
            <w:pPr>
              <w:tabs>
                <w:tab w:val="decimal" w:pos="770"/>
              </w:tabs>
              <w:ind w:right="-9"/>
              <w:contextualSpacing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275CEC" w14:textId="369809C7" w:rsidR="00B10E88" w:rsidRPr="00B118B0" w:rsidRDefault="00A80FC8" w:rsidP="00B027E3">
            <w:pPr>
              <w:tabs>
                <w:tab w:val="decimal" w:pos="770"/>
              </w:tabs>
              <w:ind w:right="7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(126,961)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D02F36" w14:textId="77777777" w:rsidR="00B10E88" w:rsidRPr="00B118B0" w:rsidRDefault="00B10E88">
            <w:pPr>
              <w:tabs>
                <w:tab w:val="decimal" w:pos="770"/>
              </w:tabs>
              <w:ind w:right="-9"/>
              <w:contextualSpacing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546BF94A" w14:textId="6AC0A9D9" w:rsidR="00B10E88" w:rsidRPr="00B118B0" w:rsidRDefault="00554E1F" w:rsidP="0038321D">
            <w:pPr>
              <w:tabs>
                <w:tab w:val="decimal" w:pos="1168"/>
              </w:tabs>
              <w:ind w:right="6"/>
              <w:contextualSpacing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799,665</w:t>
            </w:r>
          </w:p>
        </w:tc>
      </w:tr>
      <w:tr w:rsidR="00554E1F" w:rsidRPr="00B118B0" w14:paraId="19469FBD" w14:textId="77777777" w:rsidTr="00152BCA">
        <w:trPr>
          <w:trHeight w:val="20"/>
        </w:trPr>
        <w:tc>
          <w:tcPr>
            <w:tcW w:w="2520" w:type="dxa"/>
            <w:vAlign w:val="bottom"/>
          </w:tcPr>
          <w:p w14:paraId="0A3A1E42" w14:textId="77777777" w:rsidR="00B406DF" w:rsidRDefault="00554E1F" w:rsidP="00B406DF">
            <w:pPr>
              <w:tabs>
                <w:tab w:val="left" w:pos="0"/>
                <w:tab w:val="left" w:pos="2160"/>
              </w:tabs>
              <w:ind w:left="352" w:hanging="360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ค่าเผื่อผลขาดทุนจากการ</w:t>
            </w:r>
          </w:p>
          <w:p w14:paraId="331B3EBF" w14:textId="56A13A7B" w:rsidR="00554E1F" w:rsidRPr="00B118B0" w:rsidRDefault="00B406DF" w:rsidP="00AB7B2B">
            <w:pPr>
              <w:tabs>
                <w:tab w:val="left" w:pos="0"/>
                <w:tab w:val="left" w:pos="2160"/>
              </w:tabs>
              <w:ind w:left="453" w:hanging="270"/>
              <w:rPr>
                <w:rFonts w:asciiTheme="majorBidi" w:hAnsiTheme="majorBidi" w:cstheme="majorBidi"/>
                <w:sz w:val="28"/>
                <w:cs/>
              </w:rPr>
            </w:pPr>
            <w:r w:rsidRPr="00B406DF">
              <w:rPr>
                <w:rFonts w:asciiTheme="majorBidi" w:hAnsiTheme="majorBidi" w:cstheme="majorBidi" w:hint="cs"/>
                <w:sz w:val="28"/>
                <w:cs/>
              </w:rPr>
              <w:t xml:space="preserve">      </w:t>
            </w:r>
            <w:r w:rsidR="00554E1F" w:rsidRPr="00B118B0">
              <w:rPr>
                <w:rFonts w:asciiTheme="majorBidi" w:hAnsiTheme="majorBidi" w:cstheme="majorBidi"/>
                <w:sz w:val="28"/>
                <w:cs/>
              </w:rPr>
              <w:t>ด้อยค่า</w:t>
            </w:r>
          </w:p>
        </w:tc>
        <w:tc>
          <w:tcPr>
            <w:tcW w:w="90" w:type="dxa"/>
          </w:tcPr>
          <w:p w14:paraId="7F3C4B8E" w14:textId="77777777" w:rsidR="00554E1F" w:rsidRPr="00B118B0" w:rsidRDefault="00554E1F" w:rsidP="00554E1F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16FE0342" w14:textId="77777777" w:rsidR="00554E1F" w:rsidRPr="00B118B0" w:rsidRDefault="00554E1F" w:rsidP="00554E1F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3181A824" w14:textId="77777777" w:rsidR="00554E1F" w:rsidRPr="00B118B0" w:rsidRDefault="00554E1F" w:rsidP="00554E1F">
            <w:pPr>
              <w:tabs>
                <w:tab w:val="decimal" w:pos="1080"/>
              </w:tabs>
              <w:ind w:right="6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9235895" w14:textId="1BCBDF2D" w:rsidR="00554E1F" w:rsidRPr="00B118B0" w:rsidRDefault="00554E1F" w:rsidP="00554E1F">
            <w:pPr>
              <w:tabs>
                <w:tab w:val="decimal" w:pos="63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(9,100)</w:t>
            </w:r>
          </w:p>
        </w:tc>
        <w:tc>
          <w:tcPr>
            <w:tcW w:w="90" w:type="dxa"/>
          </w:tcPr>
          <w:p w14:paraId="44045ECA" w14:textId="77777777" w:rsidR="00554E1F" w:rsidRPr="00B118B0" w:rsidRDefault="00554E1F" w:rsidP="00554E1F">
            <w:pPr>
              <w:tabs>
                <w:tab w:val="decimal" w:pos="792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21531C" w14:textId="4A3F3D4A" w:rsidR="00554E1F" w:rsidRPr="00B118B0" w:rsidRDefault="00554E1F" w:rsidP="00554E1F">
            <w:pPr>
              <w:tabs>
                <w:tab w:val="decimal" w:pos="410"/>
              </w:tabs>
              <w:ind w:right="70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vAlign w:val="bottom"/>
          </w:tcPr>
          <w:p w14:paraId="28E22A7F" w14:textId="77777777" w:rsidR="00554E1F" w:rsidRPr="00B118B0" w:rsidRDefault="00554E1F" w:rsidP="00554E1F">
            <w:pPr>
              <w:tabs>
                <w:tab w:val="decimal" w:pos="792"/>
              </w:tabs>
              <w:ind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13C128" w14:textId="7D6FF3CB" w:rsidR="00554E1F" w:rsidRPr="00B118B0" w:rsidRDefault="00554E1F" w:rsidP="00554E1F">
            <w:pPr>
              <w:tabs>
                <w:tab w:val="decimal" w:pos="410"/>
              </w:tabs>
              <w:ind w:right="70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9,100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58006F" w14:textId="77777777" w:rsidR="00554E1F" w:rsidRPr="00B118B0" w:rsidRDefault="00554E1F" w:rsidP="00554E1F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5D5BE076" w14:textId="4AE8A0F7" w:rsidR="00554E1F" w:rsidRPr="00B118B0" w:rsidRDefault="00554E1F" w:rsidP="00554E1F">
            <w:pPr>
              <w:tabs>
                <w:tab w:val="decimal" w:pos="63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554E1F" w:rsidRPr="00B118B0" w14:paraId="2B70ED77" w14:textId="77777777" w:rsidTr="00152BCA">
        <w:trPr>
          <w:trHeight w:val="20"/>
        </w:trPr>
        <w:tc>
          <w:tcPr>
            <w:tcW w:w="2520" w:type="dxa"/>
            <w:vAlign w:val="bottom"/>
          </w:tcPr>
          <w:p w14:paraId="2ABA426D" w14:textId="77777777" w:rsidR="00554E1F" w:rsidRPr="00B118B0" w:rsidRDefault="00554E1F" w:rsidP="00554E1F">
            <w:pPr>
              <w:tabs>
                <w:tab w:val="left" w:pos="360"/>
                <w:tab w:val="left" w:pos="2160"/>
              </w:tabs>
              <w:ind w:left="162" w:hanging="162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90" w:type="dxa"/>
          </w:tcPr>
          <w:p w14:paraId="5BF459B2" w14:textId="77777777" w:rsidR="00554E1F" w:rsidRPr="00B118B0" w:rsidRDefault="00554E1F" w:rsidP="00554E1F">
            <w:pPr>
              <w:tabs>
                <w:tab w:val="left" w:pos="360"/>
                <w:tab w:val="left" w:pos="216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36D5614B" w14:textId="77777777" w:rsidR="00554E1F" w:rsidRPr="00B118B0" w:rsidRDefault="00554E1F" w:rsidP="00554E1F">
            <w:pPr>
              <w:tabs>
                <w:tab w:val="left" w:pos="360"/>
                <w:tab w:val="left" w:pos="216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12ABFBA5" w14:textId="77777777" w:rsidR="00554E1F" w:rsidRPr="00B118B0" w:rsidRDefault="00554E1F" w:rsidP="00554E1F">
            <w:pPr>
              <w:tabs>
                <w:tab w:val="decimal" w:pos="1080"/>
              </w:tabs>
              <w:ind w:right="6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1EF1C2" w14:textId="24286043" w:rsidR="00554E1F" w:rsidRPr="00B118B0" w:rsidRDefault="00554E1F" w:rsidP="00554E1F">
            <w:pPr>
              <w:tabs>
                <w:tab w:val="decimal" w:pos="812"/>
              </w:tabs>
              <w:ind w:right="85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</w:rPr>
              <w:t>880,226</w:t>
            </w:r>
          </w:p>
        </w:tc>
        <w:tc>
          <w:tcPr>
            <w:tcW w:w="90" w:type="dxa"/>
          </w:tcPr>
          <w:p w14:paraId="13727FAD" w14:textId="77777777" w:rsidR="00554E1F" w:rsidRPr="00B118B0" w:rsidRDefault="00554E1F" w:rsidP="00554E1F">
            <w:pPr>
              <w:tabs>
                <w:tab w:val="decimal" w:pos="792"/>
              </w:tabs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097B56" w14:textId="77777777" w:rsidR="00554E1F" w:rsidRPr="00B118B0" w:rsidRDefault="00554E1F" w:rsidP="00554E1F">
            <w:pPr>
              <w:tabs>
                <w:tab w:val="decimal" w:pos="410"/>
              </w:tabs>
              <w:ind w:right="-1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  <w:vAlign w:val="bottom"/>
          </w:tcPr>
          <w:p w14:paraId="32DC1653" w14:textId="77777777" w:rsidR="00554E1F" w:rsidRPr="00B118B0" w:rsidRDefault="00554E1F" w:rsidP="00554E1F">
            <w:pPr>
              <w:tabs>
                <w:tab w:val="decimal" w:pos="792"/>
              </w:tabs>
              <w:ind w:right="-1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238899" w14:textId="77777777" w:rsidR="00554E1F" w:rsidRPr="00B118B0" w:rsidRDefault="00554E1F" w:rsidP="00554E1F">
            <w:pPr>
              <w:tabs>
                <w:tab w:val="decimal" w:pos="490"/>
              </w:tabs>
              <w:ind w:right="-1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1F8D698D" w14:textId="77777777" w:rsidR="00554E1F" w:rsidRPr="00B118B0" w:rsidRDefault="00554E1F" w:rsidP="00554E1F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C7EB771" w14:textId="4F227AF3" w:rsidR="00554E1F" w:rsidRPr="00B118B0" w:rsidRDefault="00554E1F" w:rsidP="00793590">
            <w:pPr>
              <w:tabs>
                <w:tab w:val="decimal" w:pos="1168"/>
              </w:tabs>
              <w:ind w:right="6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</w:rPr>
              <w:t>799,665</w:t>
            </w:r>
          </w:p>
        </w:tc>
      </w:tr>
    </w:tbl>
    <w:p w14:paraId="48F017F0" w14:textId="1F6BDF96" w:rsidR="00E02500" w:rsidRPr="00B118B0" w:rsidRDefault="00E02500" w:rsidP="00D31C89">
      <w:pPr>
        <w:spacing w:before="36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ยอดคงเหลือของเงินให้กู้ยืมระยะยาวแก่กิจการที่เกี่ยวข้องกัน ณ วันที่ </w:t>
      </w:r>
      <w:r w:rsidR="006D1DFD"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30 </w:t>
      </w:r>
      <w:r w:rsidR="006D1DFD" w:rsidRPr="00B118B0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มิถุนายน</w:t>
      </w:r>
      <w:r w:rsidR="006D1DFD" w:rsidRPr="00B118B0">
        <w:rPr>
          <w:rFonts w:asciiTheme="majorBidi" w:hAnsiTheme="majorBidi" w:cstheme="majorBidi"/>
          <w:color w:val="000000"/>
          <w:spacing w:val="-2"/>
          <w:sz w:val="28"/>
          <w:lang w:val="en-GB"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2564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และ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ธันวาคม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2563</w:t>
      </w:r>
      <w:r w:rsidR="0010367D"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มีรายละเอียดดังนี้</w:t>
      </w:r>
    </w:p>
    <w:tbl>
      <w:tblPr>
        <w:tblW w:w="9093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90"/>
        <w:gridCol w:w="1440"/>
        <w:gridCol w:w="90"/>
        <w:gridCol w:w="1080"/>
        <w:gridCol w:w="90"/>
        <w:gridCol w:w="1080"/>
        <w:gridCol w:w="90"/>
        <w:gridCol w:w="990"/>
        <w:gridCol w:w="90"/>
        <w:gridCol w:w="1083"/>
      </w:tblGrid>
      <w:tr w:rsidR="00E02500" w:rsidRPr="00B118B0" w14:paraId="3A89E12A" w14:textId="77777777" w:rsidTr="00152BCA">
        <w:trPr>
          <w:trHeight w:val="20"/>
        </w:trPr>
        <w:tc>
          <w:tcPr>
            <w:tcW w:w="2970" w:type="dxa"/>
            <w:vAlign w:val="bottom"/>
          </w:tcPr>
          <w:p w14:paraId="79ADD5A9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1CEABFB0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74C89030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4D5065B1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503" w:type="dxa"/>
            <w:gridSpan w:val="7"/>
            <w:vAlign w:val="bottom"/>
          </w:tcPr>
          <w:p w14:paraId="205A12A4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ind w:right="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พันบาท)</w:t>
            </w:r>
          </w:p>
        </w:tc>
      </w:tr>
      <w:tr w:rsidR="00E02500" w:rsidRPr="00B118B0" w14:paraId="7FD733D1" w14:textId="77777777" w:rsidTr="00152BCA">
        <w:trPr>
          <w:trHeight w:val="20"/>
        </w:trPr>
        <w:tc>
          <w:tcPr>
            <w:tcW w:w="2970" w:type="dxa"/>
            <w:vAlign w:val="bottom"/>
          </w:tcPr>
          <w:p w14:paraId="568FDBF4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67F5F55B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61D29C77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67C97D76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503" w:type="dxa"/>
            <w:gridSpan w:val="7"/>
            <w:tcBorders>
              <w:bottom w:val="single" w:sz="4" w:space="0" w:color="auto"/>
            </w:tcBorders>
            <w:vAlign w:val="bottom"/>
          </w:tcPr>
          <w:p w14:paraId="37DEF7DA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E02500" w:rsidRPr="00B118B0" w14:paraId="36BE5B36" w14:textId="77777777" w:rsidTr="00152BCA">
        <w:trPr>
          <w:trHeight w:val="20"/>
        </w:trPr>
        <w:tc>
          <w:tcPr>
            <w:tcW w:w="2970" w:type="dxa"/>
            <w:vMerge w:val="restart"/>
          </w:tcPr>
          <w:p w14:paraId="7DEBE005" w14:textId="086D3BC3" w:rsidR="00E02500" w:rsidRPr="00B118B0" w:rsidRDefault="00E02500" w:rsidP="00884BA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เงินให้กู้ยืมระยะยาวแก่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br/>
              <w:t>กิจการที่เกี่ยวข้องกัน</w:t>
            </w:r>
          </w:p>
        </w:tc>
        <w:tc>
          <w:tcPr>
            <w:tcW w:w="90" w:type="dxa"/>
          </w:tcPr>
          <w:p w14:paraId="5CFE0CD6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0" w:type="dxa"/>
            <w:vMerge w:val="restart"/>
            <w:vAlign w:val="bottom"/>
          </w:tcPr>
          <w:p w14:paraId="193F52AC" w14:textId="37C1B3D3" w:rsidR="00E02500" w:rsidRPr="00B118B0" w:rsidRDefault="00E02500" w:rsidP="00884BA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ลักษณะ</w:t>
            </w:r>
          </w:p>
          <w:p w14:paraId="2D535DA9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ind w:left="9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ความสัมพันธ์</w:t>
            </w:r>
          </w:p>
        </w:tc>
        <w:tc>
          <w:tcPr>
            <w:tcW w:w="90" w:type="dxa"/>
          </w:tcPr>
          <w:p w14:paraId="723CF9AD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</w:tcBorders>
            <w:vAlign w:val="bottom"/>
          </w:tcPr>
          <w:p w14:paraId="28436786" w14:textId="0F3B031B" w:rsidR="00E02500" w:rsidRPr="00B118B0" w:rsidRDefault="00E02500" w:rsidP="00884BA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1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มกราคม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 2564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CE734F4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E7541A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ในระหว่างงวด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right w:val="nil"/>
            </w:tcBorders>
          </w:tcPr>
          <w:p w14:paraId="21922CA8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ind w:left="-7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3" w:type="dxa"/>
            <w:vMerge w:val="restart"/>
            <w:tcBorders>
              <w:top w:val="single" w:sz="4" w:space="0" w:color="auto"/>
              <w:left w:val="nil"/>
            </w:tcBorders>
            <w:vAlign w:val="bottom"/>
          </w:tcPr>
          <w:p w14:paraId="7FC8003F" w14:textId="4C94ED84" w:rsidR="00E02500" w:rsidRPr="00B118B0" w:rsidRDefault="006D1DFD" w:rsidP="006D1DFD">
            <w:pPr>
              <w:tabs>
                <w:tab w:val="left" w:pos="360"/>
                <w:tab w:val="left" w:pos="2160"/>
              </w:tabs>
              <w:ind w:left="7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pacing w:val="-6"/>
                <w:sz w:val="28"/>
              </w:rPr>
              <w:t xml:space="preserve">30 </w:t>
            </w:r>
            <w:r w:rsidRPr="00B118B0">
              <w:rPr>
                <w:rFonts w:asciiTheme="majorBidi" w:hAnsiTheme="majorBidi" w:cstheme="majorBidi"/>
                <w:spacing w:val="-6"/>
                <w:sz w:val="28"/>
                <w:cs/>
                <w:lang w:val="en-GB"/>
              </w:rPr>
              <w:t>มิถุนายน</w:t>
            </w:r>
            <w:r w:rsidRPr="00B118B0">
              <w:rPr>
                <w:rFonts w:asciiTheme="majorBidi" w:hAnsiTheme="majorBidi" w:cstheme="majorBidi"/>
                <w:spacing w:val="-6"/>
                <w:sz w:val="28"/>
                <w:lang w:val="en-GB"/>
              </w:rPr>
              <w:t xml:space="preserve"> 25</w:t>
            </w:r>
            <w:r w:rsidR="00E02500" w:rsidRPr="00B118B0">
              <w:rPr>
                <w:rFonts w:asciiTheme="majorBidi" w:hAnsiTheme="majorBidi" w:cstheme="majorBidi"/>
                <w:sz w:val="28"/>
              </w:rPr>
              <w:t>64</w:t>
            </w:r>
          </w:p>
        </w:tc>
      </w:tr>
      <w:tr w:rsidR="00E02500" w:rsidRPr="00B118B0" w14:paraId="08E08074" w14:textId="77777777" w:rsidTr="00152BCA">
        <w:trPr>
          <w:trHeight w:val="20"/>
        </w:trPr>
        <w:tc>
          <w:tcPr>
            <w:tcW w:w="2970" w:type="dxa"/>
            <w:vMerge/>
            <w:tcBorders>
              <w:bottom w:val="single" w:sz="4" w:space="0" w:color="auto"/>
            </w:tcBorders>
          </w:tcPr>
          <w:p w14:paraId="3FBDF6DE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75B46ABA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ind w:left="9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vAlign w:val="bottom"/>
          </w:tcPr>
          <w:p w14:paraId="256F57BC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ind w:left="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3B858C02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Merge/>
            <w:tcBorders>
              <w:bottom w:val="single" w:sz="4" w:space="0" w:color="auto"/>
            </w:tcBorders>
            <w:vAlign w:val="bottom"/>
          </w:tcPr>
          <w:p w14:paraId="0D58F1DC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28434330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775601B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2CF4B337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28C22CA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ลดลง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51F891C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ind w:left="-7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3" w:type="dxa"/>
            <w:vMerge/>
            <w:tcBorders>
              <w:left w:val="nil"/>
              <w:bottom w:val="single" w:sz="4" w:space="0" w:color="auto"/>
            </w:tcBorders>
            <w:vAlign w:val="bottom"/>
          </w:tcPr>
          <w:p w14:paraId="75DBB5F5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ind w:left="7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E02500" w:rsidRPr="00B118B0" w14:paraId="3D2F4F5D" w14:textId="77777777" w:rsidTr="00152BCA">
        <w:trPr>
          <w:trHeight w:val="20"/>
        </w:trPr>
        <w:tc>
          <w:tcPr>
            <w:tcW w:w="2970" w:type="dxa"/>
          </w:tcPr>
          <w:p w14:paraId="182DB7A0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ind w:left="162" w:right="-110" w:hanging="162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bookmarkStart w:id="0" w:name="_Hlk78315268"/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 แซม วอเตอร์ ซัพพลาย จำกัด</w:t>
            </w:r>
          </w:p>
        </w:tc>
        <w:tc>
          <w:tcPr>
            <w:tcW w:w="90" w:type="dxa"/>
          </w:tcPr>
          <w:p w14:paraId="2CEA393C" w14:textId="77777777" w:rsidR="00E02500" w:rsidRPr="00B118B0" w:rsidRDefault="00E02500" w:rsidP="00884BA8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0" w:type="dxa"/>
          </w:tcPr>
          <w:p w14:paraId="30A290E8" w14:textId="77777777" w:rsidR="00E02500" w:rsidRPr="00B118B0" w:rsidRDefault="00E02500" w:rsidP="00C80B1F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679DF383" w14:textId="77777777" w:rsidR="00E02500" w:rsidRPr="00B118B0" w:rsidRDefault="00E02500" w:rsidP="00C80B1F">
            <w:pPr>
              <w:tabs>
                <w:tab w:val="decimal" w:pos="1080"/>
              </w:tabs>
              <w:ind w:right="60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193E3A0" w14:textId="77777777" w:rsidR="00E02500" w:rsidRPr="00B118B0" w:rsidRDefault="00E02500" w:rsidP="00C80B1F">
            <w:pPr>
              <w:tabs>
                <w:tab w:val="decimal" w:pos="630"/>
              </w:tabs>
              <w:ind w:right="90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</w:tcPr>
          <w:p w14:paraId="11902E58" w14:textId="77777777" w:rsidR="00E02500" w:rsidRPr="00B118B0" w:rsidRDefault="00E02500" w:rsidP="00C80B1F">
            <w:pPr>
              <w:tabs>
                <w:tab w:val="decimal" w:pos="792"/>
              </w:tabs>
              <w:ind w:right="-18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34EA8CE" w14:textId="192D5770" w:rsidR="00E02500" w:rsidRPr="00B118B0" w:rsidRDefault="000F4496" w:rsidP="00C80B1F">
            <w:pPr>
              <w:spacing w:beforeLines="20" w:before="48" w:afterLines="20" w:after="48"/>
              <w:ind w:right="70"/>
              <w:contextualSpacing/>
              <w:jc w:val="right"/>
              <w:rPr>
                <w:rFonts w:asciiTheme="majorBidi" w:eastAsia="Times New Roman" w:hAnsiTheme="majorBidi" w:cstheme="majorBidi"/>
                <w:sz w:val="28"/>
                <w:cs/>
                <w:lang w:val="en-GB"/>
              </w:rPr>
            </w:pPr>
            <w:r w:rsidRPr="00B118B0">
              <w:rPr>
                <w:rFonts w:asciiTheme="majorBidi" w:eastAsia="Times New Roman" w:hAnsiTheme="majorBidi" w:cstheme="majorBidi"/>
                <w:sz w:val="28"/>
                <w:lang w:val="en-GB"/>
              </w:rPr>
              <w:t>5,791</w:t>
            </w:r>
          </w:p>
        </w:tc>
        <w:tc>
          <w:tcPr>
            <w:tcW w:w="90" w:type="dxa"/>
            <w:shd w:val="clear" w:color="auto" w:fill="auto"/>
          </w:tcPr>
          <w:p w14:paraId="5BAEC193" w14:textId="77777777" w:rsidR="00E02500" w:rsidRPr="00B118B0" w:rsidRDefault="00E02500" w:rsidP="00C80B1F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A44FCF7" w14:textId="7B8027B8" w:rsidR="00E02500" w:rsidRPr="00B118B0" w:rsidRDefault="000F4496" w:rsidP="00B101AE">
            <w:pPr>
              <w:tabs>
                <w:tab w:val="decimal" w:pos="807"/>
              </w:tabs>
              <w:spacing w:beforeLines="20" w:before="48" w:afterLines="20" w:after="48"/>
              <w:ind w:right="58"/>
              <w:contextualSpacing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B118B0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23A98465" w14:textId="77777777" w:rsidR="00E02500" w:rsidRPr="00B118B0" w:rsidRDefault="00E02500" w:rsidP="00C80B1F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3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3948E96A" w14:textId="595C60C7" w:rsidR="00E02500" w:rsidRPr="00B118B0" w:rsidRDefault="000F4496" w:rsidP="00C80B1F">
            <w:pPr>
              <w:ind w:right="94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5,791</w:t>
            </w:r>
          </w:p>
        </w:tc>
      </w:tr>
      <w:bookmarkEnd w:id="0"/>
      <w:tr w:rsidR="000F4496" w:rsidRPr="00B118B0" w14:paraId="2CA382CC" w14:textId="77777777" w:rsidTr="00152BCA">
        <w:trPr>
          <w:trHeight w:val="20"/>
        </w:trPr>
        <w:tc>
          <w:tcPr>
            <w:tcW w:w="2970" w:type="dxa"/>
          </w:tcPr>
          <w:p w14:paraId="385668D7" w14:textId="77777777" w:rsidR="000F4496" w:rsidRPr="00B118B0" w:rsidRDefault="000F4496" w:rsidP="000F4496">
            <w:pPr>
              <w:tabs>
                <w:tab w:val="left" w:pos="360"/>
                <w:tab w:val="left" w:pos="2160"/>
              </w:tabs>
              <w:ind w:left="162" w:right="-110" w:hanging="162"/>
              <w:contextualSpacing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90" w:type="dxa"/>
          </w:tcPr>
          <w:p w14:paraId="6600CB42" w14:textId="77777777" w:rsidR="000F4496" w:rsidRPr="00B118B0" w:rsidRDefault="000F4496" w:rsidP="000F4496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478283EF" w14:textId="77777777" w:rsidR="000F4496" w:rsidRPr="00B118B0" w:rsidRDefault="000F4496" w:rsidP="000F4496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750C434F" w14:textId="77777777" w:rsidR="000F4496" w:rsidRPr="00B118B0" w:rsidRDefault="000F4496" w:rsidP="000F4496">
            <w:pPr>
              <w:tabs>
                <w:tab w:val="decimal" w:pos="1080"/>
              </w:tabs>
              <w:ind w:right="6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27F2595" w14:textId="47FFE02F" w:rsidR="000F4496" w:rsidRPr="00B118B0" w:rsidRDefault="000F4496" w:rsidP="00B101AE">
            <w:pPr>
              <w:tabs>
                <w:tab w:val="decimal" w:pos="630"/>
              </w:tabs>
              <w:ind w:right="265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90" w:type="dxa"/>
          </w:tcPr>
          <w:p w14:paraId="12D1B6F3" w14:textId="77777777" w:rsidR="000F4496" w:rsidRPr="00B118B0" w:rsidRDefault="000F4496" w:rsidP="00FB6C09">
            <w:pPr>
              <w:tabs>
                <w:tab w:val="decimal" w:pos="792"/>
              </w:tabs>
              <w:ind w:right="-18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643876" w14:textId="3CA662BC" w:rsidR="000F4496" w:rsidRPr="00B118B0" w:rsidRDefault="000F4496" w:rsidP="00FB6C09">
            <w:pPr>
              <w:tabs>
                <w:tab w:val="decimal" w:pos="470"/>
              </w:tabs>
              <w:spacing w:beforeLines="20" w:before="48" w:afterLines="20" w:after="48"/>
              <w:ind w:right="70"/>
              <w:contextualSpacing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</w:pPr>
            <w:r w:rsidRPr="00B118B0"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  <w:t>5,791</w:t>
            </w:r>
          </w:p>
        </w:tc>
        <w:tc>
          <w:tcPr>
            <w:tcW w:w="90" w:type="dxa"/>
            <w:shd w:val="clear" w:color="auto" w:fill="auto"/>
          </w:tcPr>
          <w:p w14:paraId="29D6B27A" w14:textId="77777777" w:rsidR="000F4496" w:rsidRPr="00B118B0" w:rsidRDefault="000F4496" w:rsidP="00FB6C09">
            <w:pPr>
              <w:tabs>
                <w:tab w:val="decimal" w:pos="792"/>
              </w:tabs>
              <w:spacing w:beforeLines="20" w:before="48" w:afterLines="20" w:after="48"/>
              <w:ind w:right="-9"/>
              <w:contextualSpacing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89C139" w14:textId="4D309243" w:rsidR="000F4496" w:rsidRPr="00B118B0" w:rsidRDefault="00B101AE" w:rsidP="00B101AE">
            <w:pPr>
              <w:tabs>
                <w:tab w:val="decimal" w:pos="177"/>
              </w:tabs>
              <w:spacing w:beforeLines="20" w:before="48" w:afterLines="20" w:after="48"/>
              <w:ind w:right="58"/>
              <w:contextualSpacing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3BC66573" w14:textId="77777777" w:rsidR="000F4496" w:rsidRPr="00B118B0" w:rsidRDefault="000F4496" w:rsidP="00FB6C09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452EBA07" w14:textId="24A79A8F" w:rsidR="000F4496" w:rsidRPr="00B118B0" w:rsidRDefault="000F4496" w:rsidP="00FB6C09">
            <w:pPr>
              <w:tabs>
                <w:tab w:val="left" w:pos="1177"/>
              </w:tabs>
              <w:ind w:right="94"/>
              <w:contextualSpacing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</w:rPr>
              <w:t xml:space="preserve">    5,791</w:t>
            </w:r>
          </w:p>
        </w:tc>
      </w:tr>
    </w:tbl>
    <w:p w14:paraId="220F233D" w14:textId="77777777" w:rsidR="00474D9C" w:rsidRDefault="00474D9C" w:rsidP="002A7FAB">
      <w:pPr>
        <w:spacing w:before="120" w:after="120"/>
        <w:ind w:left="360" w:right="9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37C6343E" w14:textId="77777777" w:rsidR="00474D9C" w:rsidRDefault="00474D9C" w:rsidP="002A7FAB">
      <w:pPr>
        <w:spacing w:before="120" w:after="120"/>
        <w:ind w:left="360" w:right="9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2358EDCD" w14:textId="1B56962D" w:rsidR="00474D9C" w:rsidRDefault="00474D9C" w:rsidP="002A7FAB">
      <w:pPr>
        <w:spacing w:before="120" w:after="120"/>
        <w:ind w:left="360" w:right="9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63CBF524" w14:textId="64ACA418" w:rsidR="00C80B1F" w:rsidRDefault="00C80B1F" w:rsidP="002A7FAB">
      <w:pPr>
        <w:spacing w:before="120" w:after="120"/>
        <w:ind w:left="360" w:right="9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2A333025" w14:textId="3973AC1F" w:rsidR="004473B4" w:rsidRDefault="004473B4" w:rsidP="004473B4">
      <w:pPr>
        <w:spacing w:before="120"/>
        <w:ind w:left="360" w:right="90"/>
        <w:jc w:val="thaiDistribute"/>
        <w:rPr>
          <w:rFonts w:asciiTheme="majorBidi" w:hAnsiTheme="majorBidi" w:cstheme="majorBidi"/>
          <w:color w:val="000000"/>
          <w:spacing w:val="-2"/>
          <w:sz w:val="22"/>
          <w:szCs w:val="22"/>
        </w:rPr>
      </w:pPr>
    </w:p>
    <w:p w14:paraId="259EE30D" w14:textId="77777777" w:rsidR="0095748F" w:rsidRPr="0095748F" w:rsidRDefault="0095748F" w:rsidP="0095748F">
      <w:pPr>
        <w:ind w:left="360" w:right="90"/>
        <w:jc w:val="thaiDistribute"/>
        <w:rPr>
          <w:rFonts w:asciiTheme="majorBidi" w:hAnsiTheme="majorBidi" w:cstheme="majorBidi"/>
          <w:color w:val="000000"/>
          <w:spacing w:val="-2"/>
          <w:sz w:val="20"/>
          <w:szCs w:val="20"/>
        </w:rPr>
      </w:pPr>
    </w:p>
    <w:p w14:paraId="73783FC5" w14:textId="4DBC2412" w:rsidR="00F53166" w:rsidRPr="00B118B0" w:rsidRDefault="009E4C64" w:rsidP="0095748F">
      <w:pPr>
        <w:spacing w:after="120"/>
        <w:ind w:left="360" w:right="9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ยอดคงเหลือของเงินกู้ยืมระยะสั้นจากบุคคล</w:t>
      </w:r>
      <w:r w:rsidR="00F16B32">
        <w:rPr>
          <w:rFonts w:asciiTheme="majorBidi" w:hAnsiTheme="majorBidi" w:cstheme="majorBidi" w:hint="cs"/>
          <w:color w:val="000000"/>
          <w:spacing w:val="-2"/>
          <w:sz w:val="28"/>
          <w:cs/>
        </w:rPr>
        <w:t>และ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กิจการที่เกี่ยวข้องกัน ณ วันที่ </w:t>
      </w:r>
      <w:r w:rsidR="006D1DFD"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30 </w:t>
      </w:r>
      <w:r w:rsidR="006D1DFD" w:rsidRPr="00B118B0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มิถุนายน</w:t>
      </w:r>
      <w:r w:rsidR="006D1DFD" w:rsidRPr="00B118B0">
        <w:rPr>
          <w:rFonts w:asciiTheme="majorBidi" w:hAnsiTheme="majorBidi" w:cstheme="majorBidi"/>
          <w:color w:val="000000"/>
          <w:spacing w:val="-2"/>
          <w:sz w:val="28"/>
          <w:lang w:val="en-GB"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FA3230" w:rsidRPr="00B118B0">
        <w:rPr>
          <w:rFonts w:asciiTheme="majorBidi" w:hAnsiTheme="majorBidi" w:cstheme="majorBidi"/>
          <w:color w:val="000000"/>
          <w:spacing w:val="-2"/>
          <w:sz w:val="28"/>
        </w:rPr>
        <w:t>4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และ</w:t>
      </w:r>
      <w:r w:rsidR="00C56BD8"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ธันวาคม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FA3230" w:rsidRPr="00B118B0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มีรายละเอียดดังนี้</w:t>
      </w:r>
    </w:p>
    <w:tbl>
      <w:tblPr>
        <w:tblW w:w="918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90"/>
        <w:gridCol w:w="1645"/>
        <w:gridCol w:w="86"/>
        <w:gridCol w:w="1081"/>
        <w:gridCol w:w="86"/>
        <w:gridCol w:w="972"/>
        <w:gridCol w:w="90"/>
        <w:gridCol w:w="900"/>
        <w:gridCol w:w="90"/>
        <w:gridCol w:w="1170"/>
      </w:tblGrid>
      <w:tr w:rsidR="008E1FB5" w:rsidRPr="00B118B0" w14:paraId="7569C325" w14:textId="77777777" w:rsidTr="006D1DFD">
        <w:trPr>
          <w:trHeight w:val="20"/>
        </w:trPr>
        <w:tc>
          <w:tcPr>
            <w:tcW w:w="2970" w:type="dxa"/>
            <w:vAlign w:val="bottom"/>
          </w:tcPr>
          <w:p w14:paraId="29FDE8A1" w14:textId="77777777" w:rsidR="008E1FB5" w:rsidRPr="00B118B0" w:rsidRDefault="008E1FB5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0CD23F42" w14:textId="77777777" w:rsidR="008E1FB5" w:rsidRPr="00B118B0" w:rsidRDefault="008E1FB5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45" w:type="dxa"/>
            <w:vAlign w:val="bottom"/>
          </w:tcPr>
          <w:p w14:paraId="78D1877D" w14:textId="77777777" w:rsidR="008E1FB5" w:rsidRPr="00B118B0" w:rsidRDefault="008E1FB5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6" w:type="dxa"/>
          </w:tcPr>
          <w:p w14:paraId="1947AF50" w14:textId="77777777" w:rsidR="008E1FB5" w:rsidRPr="00B118B0" w:rsidRDefault="008E1FB5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389" w:type="dxa"/>
            <w:gridSpan w:val="7"/>
            <w:vAlign w:val="bottom"/>
          </w:tcPr>
          <w:p w14:paraId="6E1D4EED" w14:textId="6714E6F0" w:rsidR="008E1FB5" w:rsidRPr="00B118B0" w:rsidRDefault="008E1FB5" w:rsidP="008E1FB5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547"/>
              <w:jc w:val="right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พันบาท)</w:t>
            </w:r>
          </w:p>
        </w:tc>
      </w:tr>
      <w:tr w:rsidR="00F53166" w:rsidRPr="00B118B0" w14:paraId="52EB8810" w14:textId="77777777" w:rsidTr="006D1DFD">
        <w:trPr>
          <w:trHeight w:val="20"/>
        </w:trPr>
        <w:tc>
          <w:tcPr>
            <w:tcW w:w="2970" w:type="dxa"/>
            <w:vAlign w:val="bottom"/>
          </w:tcPr>
          <w:p w14:paraId="74D326C0" w14:textId="77777777" w:rsidR="00F53166" w:rsidRPr="00B118B0" w:rsidRDefault="00F53166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6DBF71D0" w14:textId="77777777" w:rsidR="00F53166" w:rsidRPr="00B118B0" w:rsidRDefault="00F53166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45" w:type="dxa"/>
            <w:vAlign w:val="bottom"/>
          </w:tcPr>
          <w:p w14:paraId="2E8878AA" w14:textId="77777777" w:rsidR="00F53166" w:rsidRPr="00B118B0" w:rsidRDefault="00F53166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6" w:type="dxa"/>
          </w:tcPr>
          <w:p w14:paraId="3F0C977C" w14:textId="77777777" w:rsidR="00F53166" w:rsidRPr="00B118B0" w:rsidRDefault="00F53166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389" w:type="dxa"/>
            <w:gridSpan w:val="7"/>
            <w:tcBorders>
              <w:bottom w:val="single" w:sz="4" w:space="0" w:color="auto"/>
            </w:tcBorders>
            <w:vAlign w:val="bottom"/>
          </w:tcPr>
          <w:p w14:paraId="1DBAE64A" w14:textId="77777777" w:rsidR="00F53166" w:rsidRPr="00B118B0" w:rsidRDefault="009E4C64">
            <w:pPr>
              <w:tabs>
                <w:tab w:val="left" w:pos="360"/>
                <w:tab w:val="left" w:pos="2160"/>
              </w:tabs>
              <w:ind w:left="-7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2A3E23" w:rsidRPr="00B118B0" w14:paraId="087870A9" w14:textId="77777777" w:rsidTr="006D1DFD">
        <w:trPr>
          <w:trHeight w:val="20"/>
        </w:trPr>
        <w:tc>
          <w:tcPr>
            <w:tcW w:w="2970" w:type="dxa"/>
            <w:vMerge w:val="restart"/>
            <w:vAlign w:val="bottom"/>
          </w:tcPr>
          <w:p w14:paraId="0F0A822A" w14:textId="77777777" w:rsidR="002A3E23" w:rsidRDefault="002A3E23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เงินกู้ยืมระยะสั้นจาก</w:t>
            </w:r>
          </w:p>
          <w:p w14:paraId="2FD53A21" w14:textId="4C672806" w:rsidR="002A3E23" w:rsidRPr="00B118B0" w:rsidRDefault="002A3E23" w:rsidP="006A237B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บุคคล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และ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กิจการที่เกี่ยวข้องกัน </w:t>
            </w:r>
          </w:p>
        </w:tc>
        <w:tc>
          <w:tcPr>
            <w:tcW w:w="90" w:type="dxa"/>
          </w:tcPr>
          <w:p w14:paraId="2FF92CA3" w14:textId="77777777" w:rsidR="002A3E23" w:rsidRPr="00B118B0" w:rsidRDefault="002A3E23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45" w:type="dxa"/>
            <w:vMerge w:val="restart"/>
            <w:vAlign w:val="bottom"/>
          </w:tcPr>
          <w:p w14:paraId="4E2015B4" w14:textId="77777777" w:rsidR="002A3E23" w:rsidRPr="00B118B0" w:rsidRDefault="002A3E23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ลักษณะ</w:t>
            </w:r>
          </w:p>
          <w:p w14:paraId="375D0B12" w14:textId="3FED7069" w:rsidR="002A3E23" w:rsidRPr="00B118B0" w:rsidRDefault="002A3E23" w:rsidP="0042638F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ความสัมพันธ์</w:t>
            </w:r>
          </w:p>
        </w:tc>
        <w:tc>
          <w:tcPr>
            <w:tcW w:w="86" w:type="dxa"/>
          </w:tcPr>
          <w:p w14:paraId="1579FC3E" w14:textId="77777777" w:rsidR="002A3E23" w:rsidRPr="00B118B0" w:rsidRDefault="002A3E23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1" w:type="dxa"/>
            <w:vMerge w:val="restart"/>
            <w:vAlign w:val="bottom"/>
          </w:tcPr>
          <w:p w14:paraId="71823F69" w14:textId="42F97AEB" w:rsidR="002A3E23" w:rsidRPr="00B118B0" w:rsidRDefault="002A3E23" w:rsidP="00B424C3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1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มกราคม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 2564</w:t>
            </w:r>
          </w:p>
        </w:tc>
        <w:tc>
          <w:tcPr>
            <w:tcW w:w="86" w:type="dxa"/>
          </w:tcPr>
          <w:p w14:paraId="3C2017A3" w14:textId="77777777" w:rsidR="002A3E23" w:rsidRPr="00B118B0" w:rsidRDefault="002A3E23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962" w:type="dxa"/>
            <w:gridSpan w:val="3"/>
            <w:tcBorders>
              <w:bottom w:val="single" w:sz="4" w:space="0" w:color="auto"/>
            </w:tcBorders>
            <w:vAlign w:val="bottom"/>
          </w:tcPr>
          <w:p w14:paraId="5CBA08EA" w14:textId="77777777" w:rsidR="002A3E23" w:rsidRPr="00B118B0" w:rsidRDefault="002A3E23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ในระหว่างงวด</w:t>
            </w:r>
          </w:p>
        </w:tc>
        <w:tc>
          <w:tcPr>
            <w:tcW w:w="90" w:type="dxa"/>
            <w:tcBorders>
              <w:right w:val="nil"/>
            </w:tcBorders>
          </w:tcPr>
          <w:p w14:paraId="6098812D" w14:textId="77777777" w:rsidR="002A3E23" w:rsidRPr="00B118B0" w:rsidRDefault="002A3E23">
            <w:pPr>
              <w:tabs>
                <w:tab w:val="left" w:pos="360"/>
                <w:tab w:val="left" w:pos="2160"/>
              </w:tabs>
              <w:ind w:left="-72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vMerge w:val="restart"/>
            <w:tcBorders>
              <w:left w:val="nil"/>
            </w:tcBorders>
            <w:vAlign w:val="bottom"/>
          </w:tcPr>
          <w:p w14:paraId="2FFD5B6E" w14:textId="7DF06F67" w:rsidR="002A3E23" w:rsidRPr="00B118B0" w:rsidRDefault="002A3E23" w:rsidP="005D1C57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pacing w:val="-6"/>
                <w:sz w:val="28"/>
              </w:rPr>
              <w:t xml:space="preserve">30 </w:t>
            </w:r>
            <w:r w:rsidRPr="00B118B0">
              <w:rPr>
                <w:rFonts w:asciiTheme="majorBidi" w:hAnsiTheme="majorBidi" w:cstheme="majorBidi"/>
                <w:spacing w:val="-6"/>
                <w:sz w:val="28"/>
                <w:cs/>
                <w:lang w:val="en-GB"/>
              </w:rPr>
              <w:t>มิถุนายน</w:t>
            </w:r>
            <w:r w:rsidRPr="00B118B0">
              <w:rPr>
                <w:rFonts w:asciiTheme="majorBidi" w:hAnsiTheme="majorBidi" w:cstheme="majorBidi"/>
                <w:spacing w:val="-6"/>
                <w:sz w:val="28"/>
                <w:lang w:val="en-GB"/>
              </w:rPr>
              <w:t xml:space="preserve"> </w:t>
            </w:r>
            <w:r w:rsidRPr="00B118B0">
              <w:rPr>
                <w:rFonts w:asciiTheme="majorBidi" w:hAnsiTheme="majorBidi" w:cstheme="majorBidi"/>
                <w:sz w:val="28"/>
              </w:rPr>
              <w:t>2564</w:t>
            </w:r>
          </w:p>
        </w:tc>
      </w:tr>
      <w:tr w:rsidR="002A3E23" w:rsidRPr="00B118B0" w14:paraId="51D54CAC" w14:textId="77777777" w:rsidTr="006D1DFD">
        <w:trPr>
          <w:trHeight w:val="20"/>
        </w:trPr>
        <w:tc>
          <w:tcPr>
            <w:tcW w:w="2970" w:type="dxa"/>
            <w:vMerge/>
            <w:tcBorders>
              <w:bottom w:val="single" w:sz="4" w:space="0" w:color="auto"/>
            </w:tcBorders>
            <w:vAlign w:val="bottom"/>
          </w:tcPr>
          <w:p w14:paraId="084C2DF3" w14:textId="0C7D0237" w:rsidR="002A3E23" w:rsidRPr="00B118B0" w:rsidRDefault="002A3E23" w:rsidP="008E1FB5">
            <w:pPr>
              <w:tabs>
                <w:tab w:val="left" w:pos="360"/>
                <w:tab w:val="left" w:pos="2160"/>
                <w:tab w:val="left" w:pos="243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4F24A910" w14:textId="77777777" w:rsidR="002A3E23" w:rsidRPr="00B118B0" w:rsidRDefault="002A3E23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45" w:type="dxa"/>
            <w:vMerge/>
            <w:tcBorders>
              <w:bottom w:val="single" w:sz="4" w:space="0" w:color="auto"/>
            </w:tcBorders>
            <w:vAlign w:val="bottom"/>
          </w:tcPr>
          <w:p w14:paraId="1FD2CD1D" w14:textId="197E27FB" w:rsidR="002A3E23" w:rsidRPr="00B118B0" w:rsidRDefault="002A3E23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6" w:type="dxa"/>
          </w:tcPr>
          <w:p w14:paraId="12112BDB" w14:textId="77777777" w:rsidR="002A3E23" w:rsidRPr="00B118B0" w:rsidRDefault="002A3E23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1" w:type="dxa"/>
            <w:vMerge/>
            <w:tcBorders>
              <w:bottom w:val="single" w:sz="4" w:space="0" w:color="auto"/>
            </w:tcBorders>
            <w:vAlign w:val="bottom"/>
          </w:tcPr>
          <w:p w14:paraId="5C099A7D" w14:textId="448A4AF5" w:rsidR="002A3E23" w:rsidRPr="00B118B0" w:rsidRDefault="002A3E23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6" w:type="dxa"/>
          </w:tcPr>
          <w:p w14:paraId="2848D46B" w14:textId="77777777" w:rsidR="002A3E23" w:rsidRPr="00B118B0" w:rsidRDefault="002A3E23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  <w:vAlign w:val="bottom"/>
          </w:tcPr>
          <w:p w14:paraId="564D0D46" w14:textId="77777777" w:rsidR="002A3E23" w:rsidRPr="00B118B0" w:rsidRDefault="002A3E23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2B0FF903" w14:textId="77777777" w:rsidR="002A3E23" w:rsidRPr="00B118B0" w:rsidRDefault="002A3E23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09EC56A" w14:textId="77777777" w:rsidR="002A3E23" w:rsidRPr="00B118B0" w:rsidRDefault="002A3E23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ลดลง</w:t>
            </w:r>
          </w:p>
        </w:tc>
        <w:tc>
          <w:tcPr>
            <w:tcW w:w="90" w:type="dxa"/>
            <w:tcBorders>
              <w:right w:val="nil"/>
            </w:tcBorders>
          </w:tcPr>
          <w:p w14:paraId="10EA3BF4" w14:textId="77777777" w:rsidR="002A3E23" w:rsidRPr="00B118B0" w:rsidRDefault="002A3E23">
            <w:pPr>
              <w:tabs>
                <w:tab w:val="left" w:pos="360"/>
                <w:tab w:val="left" w:pos="2160"/>
              </w:tabs>
              <w:ind w:left="-72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vMerge/>
            <w:tcBorders>
              <w:left w:val="nil"/>
              <w:bottom w:val="single" w:sz="4" w:space="0" w:color="auto"/>
            </w:tcBorders>
            <w:vAlign w:val="bottom"/>
          </w:tcPr>
          <w:p w14:paraId="0ACAFEE2" w14:textId="158491A3" w:rsidR="002A3E23" w:rsidRPr="00B118B0" w:rsidRDefault="002A3E23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0F66BB" w:rsidRPr="00B118B0" w14:paraId="18B47479" w14:textId="77777777" w:rsidTr="004C1363">
        <w:trPr>
          <w:trHeight w:val="20"/>
        </w:trPr>
        <w:tc>
          <w:tcPr>
            <w:tcW w:w="2970" w:type="dxa"/>
            <w:tcBorders>
              <w:top w:val="single" w:sz="4" w:space="0" w:color="auto"/>
            </w:tcBorders>
          </w:tcPr>
          <w:p w14:paraId="6790B354" w14:textId="4305263C" w:rsidR="004E5C0E" w:rsidRDefault="000F66BB" w:rsidP="000F66BB">
            <w:pPr>
              <w:tabs>
                <w:tab w:val="left" w:pos="360"/>
                <w:tab w:val="left" w:pos="2160"/>
              </w:tabs>
              <w:ind w:left="162" w:hanging="162"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pacing w:val="-6"/>
                <w:sz w:val="28"/>
                <w:cs/>
              </w:rPr>
              <w:t>กรรมการของบริษัทย่อ</w:t>
            </w:r>
            <w:r w:rsidR="009A202E">
              <w:rPr>
                <w:rFonts w:asciiTheme="majorBidi" w:hAnsiTheme="majorBidi" w:cstheme="majorBidi" w:hint="cs"/>
                <w:spacing w:val="-6"/>
                <w:sz w:val="28"/>
                <w:cs/>
              </w:rPr>
              <w:t xml:space="preserve">ย </w:t>
            </w:r>
          </w:p>
          <w:p w14:paraId="06CCA427" w14:textId="2DF693CC" w:rsidR="000F66BB" w:rsidRPr="00B118B0" w:rsidRDefault="00554AB1" w:rsidP="004E5C0E">
            <w:pPr>
              <w:tabs>
                <w:tab w:val="left" w:pos="360"/>
                <w:tab w:val="left" w:pos="2160"/>
              </w:tabs>
              <w:ind w:left="177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pacing w:val="-6"/>
                <w:sz w:val="28"/>
              </w:rPr>
              <w:t>(</w:t>
            </w:r>
            <w:r w:rsidRPr="00B118B0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ดูหมายเหตุข้อ </w:t>
            </w:r>
            <w:r w:rsidRPr="00B118B0">
              <w:rPr>
                <w:rFonts w:asciiTheme="majorBidi" w:hAnsiTheme="majorBidi" w:cstheme="majorBidi"/>
                <w:spacing w:val="-6"/>
                <w:sz w:val="28"/>
              </w:rPr>
              <w:t>23)</w:t>
            </w:r>
          </w:p>
        </w:tc>
        <w:tc>
          <w:tcPr>
            <w:tcW w:w="90" w:type="dxa"/>
          </w:tcPr>
          <w:p w14:paraId="07B060FF" w14:textId="77777777" w:rsidR="000F66BB" w:rsidRPr="00B118B0" w:rsidRDefault="000F66BB" w:rsidP="000F66BB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45" w:type="dxa"/>
            <w:tcBorders>
              <w:top w:val="single" w:sz="4" w:space="0" w:color="auto"/>
            </w:tcBorders>
            <w:vAlign w:val="bottom"/>
          </w:tcPr>
          <w:p w14:paraId="36AE7B8A" w14:textId="77777777" w:rsidR="000F66BB" w:rsidRPr="00B118B0" w:rsidRDefault="000F66BB" w:rsidP="006A203B">
            <w:pPr>
              <w:ind w:left="92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86" w:type="dxa"/>
          </w:tcPr>
          <w:p w14:paraId="556C3A27" w14:textId="77777777" w:rsidR="000F66BB" w:rsidRPr="00B118B0" w:rsidRDefault="000F66BB" w:rsidP="000F66BB">
            <w:pPr>
              <w:tabs>
                <w:tab w:val="decimal" w:pos="792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vAlign w:val="bottom"/>
          </w:tcPr>
          <w:p w14:paraId="3865DFBE" w14:textId="0C180111" w:rsidR="000F66BB" w:rsidRPr="00B118B0" w:rsidRDefault="001A36DD" w:rsidP="005739E4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16,432</w:t>
            </w:r>
          </w:p>
        </w:tc>
        <w:tc>
          <w:tcPr>
            <w:tcW w:w="86" w:type="dxa"/>
            <w:vAlign w:val="bottom"/>
          </w:tcPr>
          <w:p w14:paraId="4B8FAAF7" w14:textId="77777777" w:rsidR="000F66BB" w:rsidRPr="00B118B0" w:rsidRDefault="000F66BB" w:rsidP="005739E4">
            <w:pPr>
              <w:tabs>
                <w:tab w:val="decimal" w:pos="795"/>
              </w:tabs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4905C4" w14:textId="71BB251D" w:rsidR="000F66BB" w:rsidRPr="00B118B0" w:rsidRDefault="000F4496" w:rsidP="005739E4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1AB8908" w14:textId="77777777" w:rsidR="000F66BB" w:rsidRPr="00B118B0" w:rsidRDefault="000F66BB" w:rsidP="005739E4">
            <w:pPr>
              <w:tabs>
                <w:tab w:val="decimal" w:pos="792"/>
                <w:tab w:val="decimal" w:pos="900"/>
              </w:tabs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3B514F" w14:textId="34978CE8" w:rsidR="000F66BB" w:rsidRPr="00B118B0" w:rsidRDefault="000F4496" w:rsidP="005739E4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(16,432)</w:t>
            </w:r>
          </w:p>
        </w:tc>
        <w:tc>
          <w:tcPr>
            <w:tcW w:w="90" w:type="dxa"/>
            <w:tcBorders>
              <w:right w:val="nil"/>
            </w:tcBorders>
            <w:shd w:val="clear" w:color="auto" w:fill="auto"/>
            <w:vAlign w:val="bottom"/>
          </w:tcPr>
          <w:p w14:paraId="6BE791E5" w14:textId="77777777" w:rsidR="000F66BB" w:rsidRPr="00B118B0" w:rsidRDefault="000F66BB" w:rsidP="005739E4">
            <w:pPr>
              <w:tabs>
                <w:tab w:val="decimal" w:pos="732"/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0960C424" w14:textId="35057EC4" w:rsidR="000F66BB" w:rsidRPr="00B118B0" w:rsidRDefault="000F4496" w:rsidP="008240E6">
            <w:pPr>
              <w:tabs>
                <w:tab w:val="decimal" w:pos="990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536CCF" w:rsidRPr="00B118B0" w14:paraId="5E49361D" w14:textId="77777777" w:rsidTr="006D1DFD">
        <w:trPr>
          <w:trHeight w:val="20"/>
        </w:trPr>
        <w:tc>
          <w:tcPr>
            <w:tcW w:w="2970" w:type="dxa"/>
          </w:tcPr>
          <w:p w14:paraId="20B95FBD" w14:textId="02181401" w:rsidR="00536CCF" w:rsidRPr="00B118B0" w:rsidRDefault="00536CCF" w:rsidP="004E5C0E">
            <w:pPr>
              <w:tabs>
                <w:tab w:val="left" w:pos="360"/>
                <w:tab w:val="left" w:pos="2160"/>
              </w:tabs>
              <w:ind w:left="162" w:hanging="162"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pacing w:val="-6"/>
                <w:sz w:val="28"/>
                <w:cs/>
              </w:rPr>
              <w:t>บริษัท การจัดการสิ่งแวดล้อมหาดใหญ่ จำกัด</w:t>
            </w:r>
            <w:r w:rsidR="006A203B">
              <w:rPr>
                <w:rFonts w:asciiTheme="majorBidi" w:hAnsiTheme="majorBidi" w:cstheme="majorBidi"/>
                <w:spacing w:val="-6"/>
                <w:sz w:val="28"/>
              </w:rPr>
              <w:t xml:space="preserve"> </w:t>
            </w:r>
            <w:r w:rsidR="004E5C0E">
              <w:rPr>
                <w:rFonts w:asciiTheme="majorBidi" w:hAnsiTheme="majorBidi" w:cstheme="majorBidi" w:hint="cs"/>
                <w:spacing w:val="-6"/>
                <w:sz w:val="28"/>
                <w:cs/>
              </w:rPr>
              <w:t xml:space="preserve"> </w:t>
            </w:r>
            <w:r w:rsidRPr="00B118B0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(ดูหมายเหตุข้อ </w:t>
            </w:r>
            <w:r w:rsidRPr="00B118B0">
              <w:rPr>
                <w:rFonts w:asciiTheme="majorBidi" w:hAnsiTheme="majorBidi" w:cstheme="majorBidi"/>
                <w:spacing w:val="-6"/>
                <w:sz w:val="28"/>
              </w:rPr>
              <w:t>23</w:t>
            </w:r>
            <w:r w:rsidRPr="00B118B0">
              <w:rPr>
                <w:rFonts w:asciiTheme="majorBidi" w:hAnsiTheme="majorBidi" w:cstheme="majorBidi"/>
                <w:spacing w:val="-6"/>
                <w:sz w:val="28"/>
                <w:cs/>
              </w:rPr>
              <w:t>)</w:t>
            </w:r>
          </w:p>
        </w:tc>
        <w:tc>
          <w:tcPr>
            <w:tcW w:w="90" w:type="dxa"/>
          </w:tcPr>
          <w:p w14:paraId="029A8C10" w14:textId="77777777" w:rsidR="00536CCF" w:rsidRPr="00B118B0" w:rsidRDefault="00536CCF" w:rsidP="00536CCF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45" w:type="dxa"/>
          </w:tcPr>
          <w:p w14:paraId="2C17992A" w14:textId="77777777" w:rsidR="00536CCF" w:rsidRPr="00B118B0" w:rsidRDefault="00536CCF" w:rsidP="006A203B">
            <w:pPr>
              <w:ind w:left="92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บริษัทที่เกี่ยวข้องกัน</w:t>
            </w:r>
          </w:p>
          <w:p w14:paraId="7DFBF057" w14:textId="0FE42A39" w:rsidR="00536CCF" w:rsidRPr="00B118B0" w:rsidRDefault="00455BEC" w:rsidP="000B4171">
            <w:pPr>
              <w:ind w:left="9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(มีผู้ถือหุ้นร่วมกัน)</w:t>
            </w:r>
          </w:p>
        </w:tc>
        <w:tc>
          <w:tcPr>
            <w:tcW w:w="86" w:type="dxa"/>
          </w:tcPr>
          <w:p w14:paraId="45403218" w14:textId="77777777" w:rsidR="00536CCF" w:rsidRPr="00B118B0" w:rsidRDefault="00536CCF" w:rsidP="00536CCF">
            <w:pPr>
              <w:tabs>
                <w:tab w:val="decimal" w:pos="792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1" w:type="dxa"/>
            <w:vAlign w:val="bottom"/>
          </w:tcPr>
          <w:p w14:paraId="4ACE9045" w14:textId="18993EF4" w:rsidR="00536CCF" w:rsidRPr="00B118B0" w:rsidRDefault="00536CCF" w:rsidP="00FC6782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19,794</w:t>
            </w:r>
          </w:p>
        </w:tc>
        <w:tc>
          <w:tcPr>
            <w:tcW w:w="86" w:type="dxa"/>
            <w:vAlign w:val="bottom"/>
          </w:tcPr>
          <w:p w14:paraId="718180D4" w14:textId="77777777" w:rsidR="00536CCF" w:rsidRPr="00B118B0" w:rsidRDefault="00536CCF" w:rsidP="00FC6782">
            <w:pPr>
              <w:tabs>
                <w:tab w:val="decimal" w:pos="795"/>
              </w:tabs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10383616" w14:textId="338BC7B7" w:rsidR="00536CCF" w:rsidRPr="00B118B0" w:rsidRDefault="000F4496" w:rsidP="00FC6782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77FA137" w14:textId="77777777" w:rsidR="00536CCF" w:rsidRPr="00B118B0" w:rsidRDefault="00536CCF" w:rsidP="00FC6782">
            <w:pPr>
              <w:tabs>
                <w:tab w:val="decimal" w:pos="792"/>
                <w:tab w:val="decimal" w:pos="900"/>
              </w:tabs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6588FCC" w14:textId="4DEC90BD" w:rsidR="00536CCF" w:rsidRPr="00B118B0" w:rsidRDefault="000F4496" w:rsidP="00FC6782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(19,794</w:t>
            </w:r>
            <w:r w:rsidR="00DB78EC" w:rsidRPr="00B118B0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tcBorders>
              <w:right w:val="nil"/>
            </w:tcBorders>
            <w:shd w:val="clear" w:color="auto" w:fill="auto"/>
            <w:vAlign w:val="bottom"/>
          </w:tcPr>
          <w:p w14:paraId="1E9176A1" w14:textId="77777777" w:rsidR="00536CCF" w:rsidRPr="00B118B0" w:rsidRDefault="00536CCF" w:rsidP="00FC6782">
            <w:pPr>
              <w:tabs>
                <w:tab w:val="decimal" w:pos="732"/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left w:val="nil"/>
            </w:tcBorders>
            <w:shd w:val="clear" w:color="auto" w:fill="auto"/>
            <w:vAlign w:val="bottom"/>
          </w:tcPr>
          <w:p w14:paraId="4D80B915" w14:textId="2EDD00EB" w:rsidR="00536CCF" w:rsidRPr="00B118B0" w:rsidRDefault="000F4496" w:rsidP="00FC6782">
            <w:pPr>
              <w:tabs>
                <w:tab w:val="decimal" w:pos="990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536CCF" w:rsidRPr="00B118B0" w14:paraId="4D686DDD" w14:textId="77777777" w:rsidTr="006D1DFD">
        <w:trPr>
          <w:trHeight w:val="20"/>
        </w:trPr>
        <w:tc>
          <w:tcPr>
            <w:tcW w:w="2970" w:type="dxa"/>
          </w:tcPr>
          <w:p w14:paraId="0507EFEE" w14:textId="260EC2C7" w:rsidR="00536CCF" w:rsidRPr="00B118B0" w:rsidRDefault="00536CCF" w:rsidP="004E5C0E">
            <w:pPr>
              <w:tabs>
                <w:tab w:val="left" w:pos="360"/>
                <w:tab w:val="left" w:pos="2160"/>
              </w:tabs>
              <w:ind w:left="162" w:hanging="162"/>
              <w:rPr>
                <w:rFonts w:asciiTheme="majorBidi" w:hAnsiTheme="majorBidi" w:cstheme="majorBidi"/>
                <w:spacing w:val="-6"/>
                <w:sz w:val="28"/>
              </w:rPr>
            </w:pPr>
            <w:r w:rsidRPr="00B118B0">
              <w:rPr>
                <w:rFonts w:asciiTheme="majorBidi" w:hAnsiTheme="majorBidi" w:cstheme="majorBidi"/>
                <w:spacing w:val="-6"/>
                <w:sz w:val="28"/>
                <w:cs/>
              </w:rPr>
              <w:t>บริษัท ยูนิเวอร์แซล เวสต์ แมเนจเม้นท์ จำกัด</w:t>
            </w:r>
            <w:r w:rsidR="00F5789A" w:rsidRPr="00B118B0">
              <w:rPr>
                <w:rFonts w:asciiTheme="majorBidi" w:hAnsiTheme="majorBidi" w:cstheme="majorBidi"/>
                <w:sz w:val="28"/>
              </w:rPr>
              <w:t xml:space="preserve"> </w:t>
            </w:r>
            <w:r w:rsidR="00F5789A" w:rsidRPr="00B118B0">
              <w:rPr>
                <w:rFonts w:asciiTheme="majorBidi" w:hAnsiTheme="majorBidi" w:cstheme="majorBidi"/>
                <w:sz w:val="28"/>
                <w:vertAlign w:val="superscript"/>
              </w:rPr>
              <w:t>(5)</w:t>
            </w:r>
            <w:r w:rsidR="004E5C0E">
              <w:rPr>
                <w:rFonts w:asciiTheme="majorBidi" w:hAnsiTheme="majorBidi" w:cstheme="majorBidi" w:hint="cs"/>
                <w:spacing w:val="-6"/>
                <w:sz w:val="28"/>
                <w:cs/>
              </w:rPr>
              <w:t xml:space="preserve"> </w:t>
            </w:r>
            <w:r w:rsidRPr="00B118B0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(ดูหมายเหตุข้อ </w:t>
            </w:r>
            <w:r w:rsidRPr="00B118B0">
              <w:rPr>
                <w:rFonts w:asciiTheme="majorBidi" w:hAnsiTheme="majorBidi" w:cstheme="majorBidi"/>
                <w:spacing w:val="-6"/>
                <w:sz w:val="28"/>
              </w:rPr>
              <w:t>23</w:t>
            </w:r>
            <w:r w:rsidRPr="00B118B0">
              <w:rPr>
                <w:rFonts w:asciiTheme="majorBidi" w:hAnsiTheme="majorBidi" w:cstheme="majorBidi"/>
                <w:spacing w:val="-6"/>
                <w:sz w:val="28"/>
                <w:cs/>
              </w:rPr>
              <w:t>)</w:t>
            </w:r>
          </w:p>
        </w:tc>
        <w:tc>
          <w:tcPr>
            <w:tcW w:w="90" w:type="dxa"/>
          </w:tcPr>
          <w:p w14:paraId="6F65D975" w14:textId="77777777" w:rsidR="00536CCF" w:rsidRPr="00B118B0" w:rsidRDefault="00536CCF" w:rsidP="00536CCF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45" w:type="dxa"/>
            <w:vAlign w:val="bottom"/>
          </w:tcPr>
          <w:p w14:paraId="4B414ECB" w14:textId="77777777" w:rsidR="00536CCF" w:rsidRPr="00B118B0" w:rsidRDefault="00536CCF" w:rsidP="00FC6782">
            <w:pPr>
              <w:ind w:left="9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บริษัทร่วม</w:t>
            </w:r>
          </w:p>
        </w:tc>
        <w:tc>
          <w:tcPr>
            <w:tcW w:w="86" w:type="dxa"/>
          </w:tcPr>
          <w:p w14:paraId="68722257" w14:textId="77777777" w:rsidR="00536CCF" w:rsidRPr="00B118B0" w:rsidRDefault="00536CCF" w:rsidP="00536CCF">
            <w:pPr>
              <w:tabs>
                <w:tab w:val="decimal" w:pos="792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1" w:type="dxa"/>
            <w:vAlign w:val="bottom"/>
          </w:tcPr>
          <w:p w14:paraId="5B4E00B2" w14:textId="69117B36" w:rsidR="00536CCF" w:rsidRPr="00B118B0" w:rsidRDefault="00536CCF" w:rsidP="00FC6782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29,007</w:t>
            </w:r>
          </w:p>
        </w:tc>
        <w:tc>
          <w:tcPr>
            <w:tcW w:w="86" w:type="dxa"/>
            <w:vAlign w:val="bottom"/>
          </w:tcPr>
          <w:p w14:paraId="2A57222C" w14:textId="77777777" w:rsidR="00536CCF" w:rsidRPr="00B118B0" w:rsidRDefault="00536CCF" w:rsidP="00FC6782">
            <w:pPr>
              <w:tabs>
                <w:tab w:val="decimal" w:pos="795"/>
              </w:tabs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098AEA28" w14:textId="1ED87D21" w:rsidR="00536CCF" w:rsidRPr="00B118B0" w:rsidRDefault="000F4496" w:rsidP="00FC6782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126,007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8A9EBA9" w14:textId="77777777" w:rsidR="00536CCF" w:rsidRPr="00B118B0" w:rsidRDefault="00536CCF" w:rsidP="00FC6782">
            <w:pPr>
              <w:tabs>
                <w:tab w:val="decimal" w:pos="792"/>
                <w:tab w:val="decimal" w:pos="900"/>
              </w:tabs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2E63A3E" w14:textId="299B7B87" w:rsidR="00536CCF" w:rsidRPr="00B118B0" w:rsidRDefault="00DB78EC" w:rsidP="00FC6782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(155,014)</w:t>
            </w:r>
          </w:p>
        </w:tc>
        <w:tc>
          <w:tcPr>
            <w:tcW w:w="90" w:type="dxa"/>
            <w:tcBorders>
              <w:right w:val="nil"/>
            </w:tcBorders>
            <w:shd w:val="clear" w:color="auto" w:fill="auto"/>
            <w:vAlign w:val="bottom"/>
          </w:tcPr>
          <w:p w14:paraId="1027E06D" w14:textId="77777777" w:rsidR="00536CCF" w:rsidRPr="00B118B0" w:rsidRDefault="00536CCF" w:rsidP="00FC6782">
            <w:pPr>
              <w:tabs>
                <w:tab w:val="decimal" w:pos="732"/>
              </w:tabs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left w:val="nil"/>
            </w:tcBorders>
            <w:shd w:val="clear" w:color="auto" w:fill="auto"/>
            <w:vAlign w:val="bottom"/>
          </w:tcPr>
          <w:p w14:paraId="26C57FB9" w14:textId="6F78F76F" w:rsidR="00536CCF" w:rsidRPr="00B118B0" w:rsidRDefault="000F4496" w:rsidP="00FC6782">
            <w:pPr>
              <w:tabs>
                <w:tab w:val="decimal" w:pos="990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536CCF" w:rsidRPr="00B118B0" w14:paraId="2C856D12" w14:textId="77777777" w:rsidTr="006D1DFD">
        <w:trPr>
          <w:trHeight w:val="20"/>
        </w:trPr>
        <w:tc>
          <w:tcPr>
            <w:tcW w:w="2970" w:type="dxa"/>
            <w:vAlign w:val="bottom"/>
          </w:tcPr>
          <w:p w14:paraId="03AC3467" w14:textId="77777777" w:rsidR="00536CCF" w:rsidRPr="00B118B0" w:rsidRDefault="00536CCF" w:rsidP="00536CCF">
            <w:pPr>
              <w:tabs>
                <w:tab w:val="left" w:pos="900"/>
                <w:tab w:val="left" w:pos="1440"/>
                <w:tab w:val="left" w:pos="2160"/>
              </w:tabs>
              <w:ind w:left="162" w:right="-108" w:hanging="162"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pacing w:val="-6"/>
                <w:sz w:val="28"/>
                <w:cs/>
              </w:rPr>
              <w:t>รวม</w:t>
            </w:r>
          </w:p>
        </w:tc>
        <w:tc>
          <w:tcPr>
            <w:tcW w:w="90" w:type="dxa"/>
          </w:tcPr>
          <w:p w14:paraId="3EF4A509" w14:textId="77777777" w:rsidR="00536CCF" w:rsidRPr="00B118B0" w:rsidRDefault="00536CCF" w:rsidP="00536CCF">
            <w:pPr>
              <w:tabs>
                <w:tab w:val="left" w:pos="360"/>
                <w:tab w:val="left" w:pos="216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645" w:type="dxa"/>
            <w:vAlign w:val="bottom"/>
          </w:tcPr>
          <w:p w14:paraId="2BE397DB" w14:textId="77777777" w:rsidR="00536CCF" w:rsidRPr="00B118B0" w:rsidRDefault="00536CCF" w:rsidP="00536CCF">
            <w:pPr>
              <w:tabs>
                <w:tab w:val="left" w:pos="360"/>
                <w:tab w:val="left" w:pos="216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86" w:type="dxa"/>
            <w:vAlign w:val="bottom"/>
          </w:tcPr>
          <w:p w14:paraId="086EB911" w14:textId="77777777" w:rsidR="00536CCF" w:rsidRPr="00B118B0" w:rsidRDefault="00536CCF" w:rsidP="00536CCF">
            <w:pPr>
              <w:tabs>
                <w:tab w:val="decimal" w:pos="792"/>
              </w:tabs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D7D943" w14:textId="01880351" w:rsidR="00536CCF" w:rsidRPr="00B118B0" w:rsidRDefault="00536CCF" w:rsidP="00536CCF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</w:rPr>
              <w:t>65,233</w:t>
            </w:r>
          </w:p>
        </w:tc>
        <w:tc>
          <w:tcPr>
            <w:tcW w:w="86" w:type="dxa"/>
          </w:tcPr>
          <w:p w14:paraId="5DD04D78" w14:textId="77777777" w:rsidR="00536CCF" w:rsidRPr="00B118B0" w:rsidRDefault="00536CCF" w:rsidP="00536CCF">
            <w:pPr>
              <w:tabs>
                <w:tab w:val="decimal" w:pos="795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B681F0" w14:textId="2265369D" w:rsidR="00536CCF" w:rsidRPr="00B118B0" w:rsidRDefault="000F4496" w:rsidP="00536CCF">
            <w:pPr>
              <w:tabs>
                <w:tab w:val="decimal" w:pos="881"/>
              </w:tabs>
              <w:ind w:right="-18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</w:rPr>
              <w:t>126,007</w:t>
            </w:r>
          </w:p>
        </w:tc>
        <w:tc>
          <w:tcPr>
            <w:tcW w:w="90" w:type="dxa"/>
            <w:shd w:val="clear" w:color="auto" w:fill="auto"/>
          </w:tcPr>
          <w:p w14:paraId="49AA5E31" w14:textId="77777777" w:rsidR="00536CCF" w:rsidRPr="00B118B0" w:rsidRDefault="00536CCF" w:rsidP="00536CCF">
            <w:pPr>
              <w:tabs>
                <w:tab w:val="decimal" w:pos="792"/>
                <w:tab w:val="decimal" w:pos="90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1F4DC5" w14:textId="59256F20" w:rsidR="00536CCF" w:rsidRPr="00B118B0" w:rsidRDefault="00DB78EC" w:rsidP="00DB78EC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</w:rPr>
              <w:t>(191,240)</w:t>
            </w:r>
          </w:p>
        </w:tc>
        <w:tc>
          <w:tcPr>
            <w:tcW w:w="90" w:type="dxa"/>
            <w:tcBorders>
              <w:right w:val="nil"/>
            </w:tcBorders>
            <w:shd w:val="clear" w:color="auto" w:fill="auto"/>
          </w:tcPr>
          <w:p w14:paraId="363DF581" w14:textId="77777777" w:rsidR="00536CCF" w:rsidRPr="00B118B0" w:rsidRDefault="00536CCF" w:rsidP="00536CCF">
            <w:pPr>
              <w:tabs>
                <w:tab w:val="decimal" w:pos="732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  <w:vAlign w:val="bottom"/>
          </w:tcPr>
          <w:p w14:paraId="503F8C12" w14:textId="0EB942C8" w:rsidR="00536CCF" w:rsidRPr="00B118B0" w:rsidRDefault="000F4496" w:rsidP="00536CCF">
            <w:pPr>
              <w:tabs>
                <w:tab w:val="decimal" w:pos="990"/>
              </w:tabs>
              <w:ind w:right="-18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</w:tr>
    </w:tbl>
    <w:p w14:paraId="17AE95A6" w14:textId="77777777" w:rsidR="005411FC" w:rsidRPr="00B118B0" w:rsidRDefault="005411F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/>
        <w:jc w:val="thaiDistribute"/>
        <w:rPr>
          <w:rFonts w:asciiTheme="majorBidi" w:hAnsiTheme="majorBidi" w:cstheme="majorBidi"/>
          <w:sz w:val="28"/>
        </w:rPr>
      </w:pPr>
    </w:p>
    <w:tbl>
      <w:tblPr>
        <w:tblW w:w="918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90"/>
        <w:gridCol w:w="1620"/>
        <w:gridCol w:w="90"/>
        <w:gridCol w:w="1080"/>
        <w:gridCol w:w="90"/>
        <w:gridCol w:w="990"/>
        <w:gridCol w:w="90"/>
        <w:gridCol w:w="900"/>
        <w:gridCol w:w="90"/>
        <w:gridCol w:w="1170"/>
      </w:tblGrid>
      <w:tr w:rsidR="00F53166" w:rsidRPr="00B118B0" w14:paraId="3626C697" w14:textId="77777777" w:rsidTr="006D1DFD">
        <w:trPr>
          <w:trHeight w:val="20"/>
        </w:trPr>
        <w:tc>
          <w:tcPr>
            <w:tcW w:w="2970" w:type="dxa"/>
            <w:vAlign w:val="bottom"/>
          </w:tcPr>
          <w:p w14:paraId="41058B71" w14:textId="77777777" w:rsidR="00F53166" w:rsidRPr="00B118B0" w:rsidRDefault="00F53166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90" w:type="dxa"/>
          </w:tcPr>
          <w:p w14:paraId="0B41F3D5" w14:textId="77777777" w:rsidR="00F53166" w:rsidRPr="00B118B0" w:rsidRDefault="00F53166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1D1EDC3E" w14:textId="77777777" w:rsidR="00F53166" w:rsidRPr="00B118B0" w:rsidRDefault="00F53166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90" w:type="dxa"/>
            <w:vAlign w:val="bottom"/>
          </w:tcPr>
          <w:p w14:paraId="66C7F3A5" w14:textId="77777777" w:rsidR="00F53166" w:rsidRPr="00B118B0" w:rsidRDefault="00F53166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4410" w:type="dxa"/>
            <w:gridSpan w:val="7"/>
            <w:vAlign w:val="bottom"/>
          </w:tcPr>
          <w:p w14:paraId="57A4CA50" w14:textId="77777777" w:rsidR="00F53166" w:rsidRPr="00B118B0" w:rsidRDefault="009E4C64" w:rsidP="00801454">
            <w:pPr>
              <w:tabs>
                <w:tab w:val="left" w:pos="360"/>
                <w:tab w:val="left" w:pos="2160"/>
              </w:tabs>
              <w:spacing w:line="320" w:lineRule="exact"/>
              <w:ind w:left="-72" w:right="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(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หน่วย: พันบาท)</w:t>
            </w:r>
          </w:p>
        </w:tc>
      </w:tr>
      <w:tr w:rsidR="00F53166" w:rsidRPr="00B118B0" w14:paraId="74A991AB" w14:textId="77777777" w:rsidTr="006D1DFD">
        <w:trPr>
          <w:trHeight w:val="20"/>
        </w:trPr>
        <w:tc>
          <w:tcPr>
            <w:tcW w:w="2970" w:type="dxa"/>
            <w:vAlign w:val="bottom"/>
          </w:tcPr>
          <w:p w14:paraId="2FF55401" w14:textId="77777777" w:rsidR="00F53166" w:rsidRPr="00B118B0" w:rsidRDefault="00F53166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90" w:type="dxa"/>
          </w:tcPr>
          <w:p w14:paraId="7F7F498B" w14:textId="77777777" w:rsidR="00F53166" w:rsidRPr="00B118B0" w:rsidRDefault="00F53166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60AEEDF2" w14:textId="77777777" w:rsidR="00F53166" w:rsidRPr="00B118B0" w:rsidRDefault="00F53166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90" w:type="dxa"/>
            <w:vAlign w:val="bottom"/>
          </w:tcPr>
          <w:p w14:paraId="70B20239" w14:textId="77777777" w:rsidR="00F53166" w:rsidRPr="00B118B0" w:rsidRDefault="00F53166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4410" w:type="dxa"/>
            <w:gridSpan w:val="7"/>
            <w:tcBorders>
              <w:bottom w:val="single" w:sz="4" w:space="0" w:color="auto"/>
            </w:tcBorders>
            <w:vAlign w:val="bottom"/>
          </w:tcPr>
          <w:p w14:paraId="5D8470A3" w14:textId="77777777" w:rsidR="00F53166" w:rsidRPr="00B118B0" w:rsidRDefault="009E4C64">
            <w:pPr>
              <w:tabs>
                <w:tab w:val="left" w:pos="360"/>
                <w:tab w:val="left" w:pos="2160"/>
              </w:tabs>
              <w:spacing w:line="320" w:lineRule="exact"/>
              <w:ind w:left="-7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2A3E23" w:rsidRPr="00B118B0" w14:paraId="3F4C9E4B" w14:textId="77777777" w:rsidTr="006D1DFD">
        <w:trPr>
          <w:trHeight w:val="20"/>
        </w:trPr>
        <w:tc>
          <w:tcPr>
            <w:tcW w:w="2970" w:type="dxa"/>
            <w:vMerge w:val="restart"/>
            <w:vAlign w:val="bottom"/>
          </w:tcPr>
          <w:p w14:paraId="648CE556" w14:textId="77777777" w:rsidR="002A3E23" w:rsidRPr="00B118B0" w:rsidRDefault="002A3E23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เงินกู้ยืมระยะสั้นจาก</w:t>
            </w:r>
          </w:p>
          <w:p w14:paraId="6F88983D" w14:textId="0C471233" w:rsidR="002A3E23" w:rsidRPr="00B118B0" w:rsidRDefault="002A3E23" w:rsidP="0042638F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กิจการที่เกี่ยวข้องกัน </w:t>
            </w:r>
          </w:p>
        </w:tc>
        <w:tc>
          <w:tcPr>
            <w:tcW w:w="90" w:type="dxa"/>
          </w:tcPr>
          <w:p w14:paraId="7669CDDC" w14:textId="77777777" w:rsidR="002A3E23" w:rsidRPr="00B118B0" w:rsidRDefault="002A3E23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20" w:type="dxa"/>
            <w:vMerge w:val="restart"/>
            <w:vAlign w:val="bottom"/>
          </w:tcPr>
          <w:p w14:paraId="4684D3EE" w14:textId="77777777" w:rsidR="002A3E23" w:rsidRPr="00B118B0" w:rsidRDefault="002A3E23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ลักษณะ</w:t>
            </w:r>
          </w:p>
          <w:p w14:paraId="4B8C062C" w14:textId="70C32C92" w:rsidR="002A3E23" w:rsidRPr="00B118B0" w:rsidRDefault="002A3E23" w:rsidP="0042638F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ความสัมพันธ์</w:t>
            </w:r>
          </w:p>
        </w:tc>
        <w:tc>
          <w:tcPr>
            <w:tcW w:w="90" w:type="dxa"/>
            <w:vAlign w:val="bottom"/>
          </w:tcPr>
          <w:p w14:paraId="569E1C2D" w14:textId="77777777" w:rsidR="002A3E23" w:rsidRPr="00B118B0" w:rsidRDefault="002A3E23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</w:tcBorders>
            <w:vAlign w:val="bottom"/>
          </w:tcPr>
          <w:p w14:paraId="0B10E7D2" w14:textId="38C97574" w:rsidR="002A3E23" w:rsidRPr="00B118B0" w:rsidRDefault="002A3E23" w:rsidP="00F56970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1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มกราคม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 2564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1FDE3A3A" w14:textId="77777777" w:rsidR="002A3E23" w:rsidRPr="00B118B0" w:rsidRDefault="002A3E23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1C8724" w14:textId="77777777" w:rsidR="002A3E23" w:rsidRPr="00B118B0" w:rsidRDefault="002A3E23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ในระหว่างงวด</w:t>
            </w:r>
          </w:p>
        </w:tc>
        <w:tc>
          <w:tcPr>
            <w:tcW w:w="90" w:type="dxa"/>
            <w:tcBorders>
              <w:top w:val="single" w:sz="4" w:space="0" w:color="auto"/>
              <w:right w:val="nil"/>
            </w:tcBorders>
            <w:vAlign w:val="bottom"/>
          </w:tcPr>
          <w:p w14:paraId="21D359C8" w14:textId="77777777" w:rsidR="002A3E23" w:rsidRPr="00B118B0" w:rsidRDefault="002A3E23">
            <w:pPr>
              <w:tabs>
                <w:tab w:val="left" w:pos="360"/>
                <w:tab w:val="left" w:pos="2160"/>
              </w:tabs>
              <w:spacing w:line="320" w:lineRule="exact"/>
              <w:ind w:left="-72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nil"/>
            </w:tcBorders>
            <w:vAlign w:val="bottom"/>
          </w:tcPr>
          <w:p w14:paraId="67B38DEE" w14:textId="174FE799" w:rsidR="002A3E23" w:rsidRPr="00B118B0" w:rsidRDefault="002A3E23" w:rsidP="005168C7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pacing w:val="-6"/>
                <w:sz w:val="28"/>
              </w:rPr>
              <w:t xml:space="preserve">30 </w:t>
            </w:r>
            <w:r w:rsidRPr="00B118B0">
              <w:rPr>
                <w:rFonts w:asciiTheme="majorBidi" w:hAnsiTheme="majorBidi" w:cstheme="majorBidi"/>
                <w:spacing w:val="-6"/>
                <w:sz w:val="28"/>
                <w:cs/>
                <w:lang w:val="en-GB"/>
              </w:rPr>
              <w:t>มิถุนายน</w:t>
            </w:r>
            <w:r w:rsidRPr="00B118B0">
              <w:rPr>
                <w:rFonts w:asciiTheme="majorBidi" w:hAnsiTheme="majorBidi" w:cstheme="majorBidi"/>
                <w:spacing w:val="-6"/>
                <w:sz w:val="28"/>
                <w:lang w:val="en-GB"/>
              </w:rPr>
              <w:t xml:space="preserve"> </w:t>
            </w:r>
            <w:r w:rsidRPr="00B118B0">
              <w:rPr>
                <w:rFonts w:asciiTheme="majorBidi" w:hAnsiTheme="majorBidi" w:cstheme="majorBidi"/>
                <w:sz w:val="28"/>
              </w:rPr>
              <w:t>2564</w:t>
            </w:r>
          </w:p>
        </w:tc>
      </w:tr>
      <w:tr w:rsidR="002A3E23" w:rsidRPr="00B118B0" w14:paraId="25734EC5" w14:textId="77777777" w:rsidTr="006D1DFD">
        <w:trPr>
          <w:trHeight w:val="20"/>
        </w:trPr>
        <w:tc>
          <w:tcPr>
            <w:tcW w:w="2970" w:type="dxa"/>
            <w:vMerge/>
            <w:tcBorders>
              <w:bottom w:val="single" w:sz="4" w:space="0" w:color="auto"/>
            </w:tcBorders>
            <w:vAlign w:val="bottom"/>
          </w:tcPr>
          <w:p w14:paraId="2341EFDC" w14:textId="7E84EC13" w:rsidR="002A3E23" w:rsidRPr="00B118B0" w:rsidRDefault="002A3E23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6184ADE9" w14:textId="77777777" w:rsidR="002A3E23" w:rsidRPr="00B118B0" w:rsidRDefault="002A3E23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20" w:type="dxa"/>
            <w:vMerge/>
            <w:tcBorders>
              <w:bottom w:val="single" w:sz="4" w:space="0" w:color="auto"/>
            </w:tcBorders>
            <w:vAlign w:val="bottom"/>
          </w:tcPr>
          <w:p w14:paraId="23D6297E" w14:textId="3BC9A090" w:rsidR="002A3E23" w:rsidRPr="00B118B0" w:rsidRDefault="002A3E23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vAlign w:val="bottom"/>
          </w:tcPr>
          <w:p w14:paraId="4511BF39" w14:textId="77777777" w:rsidR="002A3E23" w:rsidRPr="00B118B0" w:rsidRDefault="002A3E23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vMerge/>
            <w:tcBorders>
              <w:bottom w:val="single" w:sz="4" w:space="0" w:color="auto"/>
            </w:tcBorders>
            <w:vAlign w:val="bottom"/>
          </w:tcPr>
          <w:p w14:paraId="6C190D01" w14:textId="5449D607" w:rsidR="002A3E23" w:rsidRPr="00B118B0" w:rsidRDefault="002A3E23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vAlign w:val="bottom"/>
          </w:tcPr>
          <w:p w14:paraId="4840CF35" w14:textId="77777777" w:rsidR="002A3E23" w:rsidRPr="00B118B0" w:rsidRDefault="002A3E23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44FB60F" w14:textId="77777777" w:rsidR="002A3E23" w:rsidRPr="00B118B0" w:rsidRDefault="002A3E23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90" w:type="dxa"/>
            <w:vAlign w:val="bottom"/>
          </w:tcPr>
          <w:p w14:paraId="6DFB1443" w14:textId="77777777" w:rsidR="002A3E23" w:rsidRPr="00B118B0" w:rsidRDefault="002A3E23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90555A8" w14:textId="77777777" w:rsidR="002A3E23" w:rsidRPr="00B118B0" w:rsidRDefault="002A3E23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ลดลง</w:t>
            </w:r>
          </w:p>
        </w:tc>
        <w:tc>
          <w:tcPr>
            <w:tcW w:w="90" w:type="dxa"/>
            <w:tcBorders>
              <w:right w:val="nil"/>
            </w:tcBorders>
            <w:vAlign w:val="bottom"/>
          </w:tcPr>
          <w:p w14:paraId="1A30BBDC" w14:textId="77777777" w:rsidR="002A3E23" w:rsidRPr="00B118B0" w:rsidRDefault="002A3E23">
            <w:pPr>
              <w:tabs>
                <w:tab w:val="left" w:pos="360"/>
                <w:tab w:val="left" w:pos="2160"/>
              </w:tabs>
              <w:spacing w:line="320" w:lineRule="exact"/>
              <w:ind w:left="-72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vMerge/>
            <w:tcBorders>
              <w:left w:val="nil"/>
              <w:bottom w:val="single" w:sz="4" w:space="0" w:color="auto"/>
            </w:tcBorders>
            <w:vAlign w:val="bottom"/>
          </w:tcPr>
          <w:p w14:paraId="07B76AFC" w14:textId="125B07D8" w:rsidR="002A3E23" w:rsidRPr="00B118B0" w:rsidRDefault="002A3E23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F53166" w:rsidRPr="00B118B0" w14:paraId="076D7C6A" w14:textId="77777777" w:rsidTr="006D1DFD">
        <w:trPr>
          <w:trHeight w:val="64"/>
        </w:trPr>
        <w:tc>
          <w:tcPr>
            <w:tcW w:w="2970" w:type="dxa"/>
            <w:tcBorders>
              <w:top w:val="single" w:sz="4" w:space="0" w:color="auto"/>
            </w:tcBorders>
            <w:vAlign w:val="bottom"/>
          </w:tcPr>
          <w:p w14:paraId="1066FF12" w14:textId="2F4B89CC" w:rsidR="00F53166" w:rsidRPr="00B118B0" w:rsidRDefault="008B74AF" w:rsidP="00BE5C7F">
            <w:pPr>
              <w:tabs>
                <w:tab w:val="left" w:pos="360"/>
                <w:tab w:val="left" w:pos="2160"/>
              </w:tabs>
              <w:spacing w:line="276" w:lineRule="auto"/>
              <w:ind w:left="162" w:hanging="162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pacing w:val="-6"/>
                <w:sz w:val="28"/>
                <w:cs/>
              </w:rPr>
              <w:t>บริษัท เอ็นเนอร์ยี่ ฟอร์ โซไซตี้ จำกัด</w:t>
            </w:r>
          </w:p>
        </w:tc>
        <w:tc>
          <w:tcPr>
            <w:tcW w:w="90" w:type="dxa"/>
          </w:tcPr>
          <w:p w14:paraId="49EE1A5B" w14:textId="77777777" w:rsidR="00F53166" w:rsidRPr="00B118B0" w:rsidRDefault="00F53166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1D3068B7" w14:textId="77777777" w:rsidR="00F53166" w:rsidRPr="00B118B0" w:rsidRDefault="009E4C64" w:rsidP="000B4171">
            <w:pPr>
              <w:spacing w:line="276" w:lineRule="auto"/>
              <w:ind w:left="-88" w:firstLine="18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90" w:type="dxa"/>
            <w:vAlign w:val="bottom"/>
          </w:tcPr>
          <w:p w14:paraId="34FD2529" w14:textId="77777777" w:rsidR="00F53166" w:rsidRPr="00B118B0" w:rsidRDefault="00F53166" w:rsidP="00BE5C7F">
            <w:pPr>
              <w:tabs>
                <w:tab w:val="decimal" w:pos="792"/>
              </w:tabs>
              <w:spacing w:line="276" w:lineRule="auto"/>
              <w:ind w:right="-1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44E858F" w14:textId="64E007E1" w:rsidR="00F53166" w:rsidRPr="00B118B0" w:rsidRDefault="003230BB" w:rsidP="0071546D">
            <w:pPr>
              <w:tabs>
                <w:tab w:val="decimal" w:pos="990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75,875</w:t>
            </w:r>
          </w:p>
        </w:tc>
        <w:tc>
          <w:tcPr>
            <w:tcW w:w="90" w:type="dxa"/>
            <w:vAlign w:val="bottom"/>
          </w:tcPr>
          <w:p w14:paraId="3599F414" w14:textId="77777777" w:rsidR="00F53166" w:rsidRPr="00B118B0" w:rsidRDefault="00F53166" w:rsidP="0071546D">
            <w:pPr>
              <w:tabs>
                <w:tab w:val="decimal" w:pos="795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9394C5" w14:textId="2D1036E7" w:rsidR="00F53166" w:rsidRPr="00B118B0" w:rsidRDefault="00DB78EC" w:rsidP="0071546D">
            <w:pPr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19,500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13ED568" w14:textId="77777777" w:rsidR="00F53166" w:rsidRPr="00B118B0" w:rsidRDefault="00F53166" w:rsidP="0071546D">
            <w:pPr>
              <w:tabs>
                <w:tab w:val="decimal" w:pos="766"/>
              </w:tabs>
              <w:ind w:right="-14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AEEC68" w14:textId="5A9E7784" w:rsidR="00F53166" w:rsidRPr="00B118B0" w:rsidRDefault="00DB78EC" w:rsidP="00C81DA0">
            <w:pPr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(91,835)</w:t>
            </w:r>
          </w:p>
        </w:tc>
        <w:tc>
          <w:tcPr>
            <w:tcW w:w="90" w:type="dxa"/>
            <w:tcBorders>
              <w:right w:val="nil"/>
            </w:tcBorders>
            <w:shd w:val="clear" w:color="auto" w:fill="auto"/>
            <w:vAlign w:val="bottom"/>
          </w:tcPr>
          <w:p w14:paraId="23C2E858" w14:textId="77777777" w:rsidR="00F53166" w:rsidRPr="00B118B0" w:rsidRDefault="00F53166" w:rsidP="0071546D">
            <w:pPr>
              <w:tabs>
                <w:tab w:val="decimal" w:pos="766"/>
              </w:tabs>
              <w:ind w:right="-14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06901E90" w14:textId="02181271" w:rsidR="00F53166" w:rsidRPr="00B118B0" w:rsidRDefault="00DB78EC" w:rsidP="00DB78EC">
            <w:pPr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3,540</w:t>
            </w:r>
          </w:p>
        </w:tc>
      </w:tr>
      <w:tr w:rsidR="001E4BF3" w:rsidRPr="00B118B0" w14:paraId="530E1D46" w14:textId="77777777" w:rsidTr="006D1DFD">
        <w:trPr>
          <w:trHeight w:val="64"/>
        </w:trPr>
        <w:tc>
          <w:tcPr>
            <w:tcW w:w="2970" w:type="dxa"/>
            <w:vAlign w:val="bottom"/>
          </w:tcPr>
          <w:p w14:paraId="03D9DD43" w14:textId="3A0E503C" w:rsidR="001E4BF3" w:rsidRPr="00B118B0" w:rsidRDefault="001E4BF3" w:rsidP="001E4BF3">
            <w:pPr>
              <w:tabs>
                <w:tab w:val="left" w:pos="360"/>
                <w:tab w:val="left" w:pos="2160"/>
              </w:tabs>
              <w:spacing w:line="276" w:lineRule="auto"/>
              <w:ind w:left="162" w:hanging="162"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pacing w:val="-6"/>
                <w:sz w:val="28"/>
                <w:cs/>
              </w:rPr>
              <w:t>บริษัท เอ็นเนอร์ยี่ รีโวลูชั่น จำกัด</w:t>
            </w:r>
          </w:p>
        </w:tc>
        <w:tc>
          <w:tcPr>
            <w:tcW w:w="90" w:type="dxa"/>
          </w:tcPr>
          <w:p w14:paraId="580A156D" w14:textId="77777777" w:rsidR="001E4BF3" w:rsidRPr="00B118B0" w:rsidRDefault="001E4BF3" w:rsidP="001E4BF3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20" w:type="dxa"/>
          </w:tcPr>
          <w:p w14:paraId="15E4D862" w14:textId="7EC11E93" w:rsidR="001E4BF3" w:rsidRPr="00B118B0" w:rsidRDefault="001E4BF3" w:rsidP="000B4171">
            <w:pPr>
              <w:spacing w:line="276" w:lineRule="auto"/>
              <w:ind w:left="-88" w:firstLine="180"/>
              <w:jc w:val="center"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90" w:type="dxa"/>
            <w:vAlign w:val="bottom"/>
          </w:tcPr>
          <w:p w14:paraId="074DDCA8" w14:textId="77777777" w:rsidR="001E4BF3" w:rsidRPr="00B118B0" w:rsidRDefault="001E4BF3" w:rsidP="001E4BF3">
            <w:pPr>
              <w:tabs>
                <w:tab w:val="decimal" w:pos="792"/>
              </w:tabs>
              <w:spacing w:line="276" w:lineRule="auto"/>
              <w:ind w:right="-1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5116BD39" w14:textId="74D99269" w:rsidR="001E4BF3" w:rsidRPr="00B118B0" w:rsidRDefault="001E4BF3" w:rsidP="001E4BF3">
            <w:pPr>
              <w:tabs>
                <w:tab w:val="decimal" w:pos="990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55,300</w:t>
            </w:r>
          </w:p>
        </w:tc>
        <w:tc>
          <w:tcPr>
            <w:tcW w:w="90" w:type="dxa"/>
            <w:vAlign w:val="bottom"/>
          </w:tcPr>
          <w:p w14:paraId="70660347" w14:textId="77777777" w:rsidR="001E4BF3" w:rsidRPr="00B118B0" w:rsidRDefault="001E4BF3" w:rsidP="001E4BF3">
            <w:pPr>
              <w:tabs>
                <w:tab w:val="decimal" w:pos="795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498B740" w14:textId="033FF67B" w:rsidR="001E4BF3" w:rsidRPr="00B118B0" w:rsidRDefault="00DB78EC" w:rsidP="001E4BF3">
            <w:pPr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1BAE0DA" w14:textId="77777777" w:rsidR="001E4BF3" w:rsidRPr="00B118B0" w:rsidRDefault="001E4BF3" w:rsidP="001E4BF3">
            <w:pPr>
              <w:tabs>
                <w:tab w:val="decimal" w:pos="766"/>
              </w:tabs>
              <w:ind w:right="-14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950D36D" w14:textId="7633936F" w:rsidR="001E4BF3" w:rsidRPr="00B118B0" w:rsidRDefault="00DB78EC" w:rsidP="001E4BF3">
            <w:pPr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(34,850)</w:t>
            </w:r>
          </w:p>
        </w:tc>
        <w:tc>
          <w:tcPr>
            <w:tcW w:w="90" w:type="dxa"/>
            <w:tcBorders>
              <w:right w:val="nil"/>
            </w:tcBorders>
            <w:shd w:val="clear" w:color="auto" w:fill="auto"/>
            <w:vAlign w:val="bottom"/>
          </w:tcPr>
          <w:p w14:paraId="6CCBDA55" w14:textId="77777777" w:rsidR="001E4BF3" w:rsidRPr="00B118B0" w:rsidRDefault="001E4BF3" w:rsidP="001E4BF3">
            <w:pPr>
              <w:tabs>
                <w:tab w:val="decimal" w:pos="766"/>
              </w:tabs>
              <w:ind w:right="-14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left w:val="nil"/>
            </w:tcBorders>
            <w:shd w:val="clear" w:color="auto" w:fill="auto"/>
            <w:vAlign w:val="bottom"/>
          </w:tcPr>
          <w:p w14:paraId="6383D1A2" w14:textId="1FC98EDB" w:rsidR="001E4BF3" w:rsidRPr="00B118B0" w:rsidRDefault="00DB78EC" w:rsidP="00DB78EC">
            <w:pPr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20,450</w:t>
            </w:r>
          </w:p>
        </w:tc>
      </w:tr>
      <w:tr w:rsidR="001E4BF3" w:rsidRPr="00B118B0" w14:paraId="54941BB3" w14:textId="77777777" w:rsidTr="006D1DFD">
        <w:trPr>
          <w:trHeight w:val="64"/>
        </w:trPr>
        <w:tc>
          <w:tcPr>
            <w:tcW w:w="2970" w:type="dxa"/>
            <w:vAlign w:val="bottom"/>
          </w:tcPr>
          <w:p w14:paraId="021DFA21" w14:textId="34DD4139" w:rsidR="001E4BF3" w:rsidRPr="00B118B0" w:rsidRDefault="001E4BF3" w:rsidP="001E4BF3">
            <w:pPr>
              <w:tabs>
                <w:tab w:val="left" w:pos="360"/>
                <w:tab w:val="left" w:pos="2160"/>
              </w:tabs>
              <w:spacing w:line="276" w:lineRule="auto"/>
              <w:ind w:left="162" w:hanging="162"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pacing w:val="-6"/>
                <w:sz w:val="28"/>
                <w:cs/>
              </w:rPr>
              <w:t>บริษัท อี อาร์ วี อินเตอร์เนชั่นแนล จำกัด</w:t>
            </w:r>
          </w:p>
        </w:tc>
        <w:tc>
          <w:tcPr>
            <w:tcW w:w="90" w:type="dxa"/>
          </w:tcPr>
          <w:p w14:paraId="53116CC0" w14:textId="77777777" w:rsidR="001E4BF3" w:rsidRPr="00B118B0" w:rsidRDefault="001E4BF3" w:rsidP="001E4BF3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20" w:type="dxa"/>
          </w:tcPr>
          <w:p w14:paraId="5E85D466" w14:textId="23D96EA1" w:rsidR="001E4BF3" w:rsidRPr="00B118B0" w:rsidRDefault="001E4BF3" w:rsidP="000B4171">
            <w:pPr>
              <w:spacing w:line="276" w:lineRule="auto"/>
              <w:ind w:left="-88" w:firstLine="180"/>
              <w:jc w:val="center"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90" w:type="dxa"/>
            <w:vAlign w:val="bottom"/>
          </w:tcPr>
          <w:p w14:paraId="4F3224F2" w14:textId="77777777" w:rsidR="001E4BF3" w:rsidRPr="00B118B0" w:rsidRDefault="001E4BF3" w:rsidP="001E4BF3">
            <w:pPr>
              <w:tabs>
                <w:tab w:val="decimal" w:pos="792"/>
              </w:tabs>
              <w:spacing w:line="276" w:lineRule="auto"/>
              <w:ind w:right="-1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51C0343A" w14:textId="5DCCD9B8" w:rsidR="001E4BF3" w:rsidRPr="00B118B0" w:rsidRDefault="001E4BF3" w:rsidP="001E4BF3">
            <w:pPr>
              <w:tabs>
                <w:tab w:val="decimal" w:pos="990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6,000</w:t>
            </w:r>
          </w:p>
        </w:tc>
        <w:tc>
          <w:tcPr>
            <w:tcW w:w="90" w:type="dxa"/>
            <w:vAlign w:val="bottom"/>
          </w:tcPr>
          <w:p w14:paraId="55A06684" w14:textId="77777777" w:rsidR="001E4BF3" w:rsidRPr="00B118B0" w:rsidRDefault="001E4BF3" w:rsidP="001E4BF3">
            <w:pPr>
              <w:tabs>
                <w:tab w:val="decimal" w:pos="795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589C0CE" w14:textId="02F8B529" w:rsidR="001E4BF3" w:rsidRPr="00B118B0" w:rsidRDefault="00DB78EC" w:rsidP="001E4BF3">
            <w:pPr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0B65310" w14:textId="77777777" w:rsidR="001E4BF3" w:rsidRPr="00B118B0" w:rsidRDefault="001E4BF3" w:rsidP="001E4BF3">
            <w:pPr>
              <w:tabs>
                <w:tab w:val="decimal" w:pos="766"/>
              </w:tabs>
              <w:ind w:right="-14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D9D5771" w14:textId="1A4AA68F" w:rsidR="001E4BF3" w:rsidRPr="00B118B0" w:rsidRDefault="00DB78EC" w:rsidP="001E4BF3">
            <w:pPr>
              <w:spacing w:beforeLines="20" w:before="48" w:afterLines="20" w:after="48"/>
              <w:ind w:right="17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118B0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right w:val="nil"/>
            </w:tcBorders>
            <w:shd w:val="clear" w:color="auto" w:fill="auto"/>
            <w:vAlign w:val="bottom"/>
          </w:tcPr>
          <w:p w14:paraId="58306098" w14:textId="77777777" w:rsidR="001E4BF3" w:rsidRPr="00B118B0" w:rsidRDefault="001E4BF3" w:rsidP="001E4BF3">
            <w:pPr>
              <w:tabs>
                <w:tab w:val="decimal" w:pos="766"/>
              </w:tabs>
              <w:ind w:right="-14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left w:val="nil"/>
            </w:tcBorders>
            <w:shd w:val="clear" w:color="auto" w:fill="auto"/>
            <w:vAlign w:val="bottom"/>
          </w:tcPr>
          <w:p w14:paraId="52F67931" w14:textId="1571E3BD" w:rsidR="001E4BF3" w:rsidRPr="00B118B0" w:rsidRDefault="00DB78EC" w:rsidP="00DB78EC">
            <w:pPr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6,000</w:t>
            </w:r>
          </w:p>
        </w:tc>
      </w:tr>
      <w:tr w:rsidR="00BE5C7F" w:rsidRPr="00B118B0" w14:paraId="4757C5CA" w14:textId="77777777" w:rsidTr="006D1DFD">
        <w:trPr>
          <w:trHeight w:val="639"/>
        </w:trPr>
        <w:tc>
          <w:tcPr>
            <w:tcW w:w="2970" w:type="dxa"/>
          </w:tcPr>
          <w:p w14:paraId="33C899B0" w14:textId="61B602CD" w:rsidR="00BE5C7F" w:rsidRPr="00B118B0" w:rsidRDefault="00BE5C7F" w:rsidP="004E5C0E">
            <w:pPr>
              <w:tabs>
                <w:tab w:val="left" w:pos="360"/>
                <w:tab w:val="left" w:pos="2160"/>
              </w:tabs>
              <w:spacing w:line="276" w:lineRule="auto"/>
              <w:ind w:left="162" w:hanging="162"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pacing w:val="-6"/>
                <w:sz w:val="28"/>
                <w:cs/>
              </w:rPr>
              <w:t>บริษัท ยูนิเวอร์แซล เวสต์ แมเนจเม้นท์ จำกัด</w:t>
            </w:r>
            <w:r w:rsidR="00F5789A" w:rsidRPr="00B118B0">
              <w:rPr>
                <w:rFonts w:asciiTheme="majorBidi" w:hAnsiTheme="majorBidi" w:cstheme="majorBidi"/>
                <w:sz w:val="28"/>
              </w:rPr>
              <w:t xml:space="preserve"> </w:t>
            </w:r>
            <w:r w:rsidR="00F5789A" w:rsidRPr="00B118B0">
              <w:rPr>
                <w:rFonts w:asciiTheme="majorBidi" w:hAnsiTheme="majorBidi" w:cstheme="majorBidi"/>
                <w:sz w:val="28"/>
                <w:vertAlign w:val="superscript"/>
              </w:rPr>
              <w:t>(5)</w:t>
            </w:r>
            <w:r w:rsidR="004E5C0E">
              <w:rPr>
                <w:rFonts w:asciiTheme="majorBidi" w:hAnsiTheme="majorBidi" w:cstheme="majorBidi" w:hint="cs"/>
                <w:spacing w:val="-6"/>
                <w:sz w:val="28"/>
                <w:cs/>
              </w:rPr>
              <w:t xml:space="preserve"> </w:t>
            </w:r>
            <w:r w:rsidRPr="00B118B0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(ดูหมายเหตุข้อ </w:t>
            </w:r>
            <w:r w:rsidRPr="00B118B0">
              <w:rPr>
                <w:rFonts w:asciiTheme="majorBidi" w:hAnsiTheme="majorBidi" w:cstheme="majorBidi"/>
                <w:spacing w:val="-6"/>
                <w:sz w:val="28"/>
              </w:rPr>
              <w:t>23</w:t>
            </w:r>
            <w:r w:rsidRPr="00B118B0">
              <w:rPr>
                <w:rFonts w:asciiTheme="majorBidi" w:hAnsiTheme="majorBidi" w:cstheme="majorBidi"/>
                <w:spacing w:val="-6"/>
                <w:sz w:val="28"/>
                <w:cs/>
              </w:rPr>
              <w:t>)</w:t>
            </w:r>
          </w:p>
        </w:tc>
        <w:tc>
          <w:tcPr>
            <w:tcW w:w="90" w:type="dxa"/>
          </w:tcPr>
          <w:p w14:paraId="31BCD2D3" w14:textId="77777777" w:rsidR="00BE5C7F" w:rsidRPr="00B118B0" w:rsidRDefault="00BE5C7F" w:rsidP="00BE5C7F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33F0B2FB" w14:textId="579AB28C" w:rsidR="00BE5C7F" w:rsidRPr="00B118B0" w:rsidRDefault="00BE5C7F" w:rsidP="00FC6782">
            <w:pPr>
              <w:spacing w:line="276" w:lineRule="auto"/>
              <w:ind w:left="-88" w:firstLine="18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บริษัทร่วม</w:t>
            </w:r>
          </w:p>
        </w:tc>
        <w:tc>
          <w:tcPr>
            <w:tcW w:w="90" w:type="dxa"/>
            <w:vAlign w:val="bottom"/>
          </w:tcPr>
          <w:p w14:paraId="340F2837" w14:textId="77777777" w:rsidR="00BE5C7F" w:rsidRPr="00B118B0" w:rsidRDefault="00BE5C7F" w:rsidP="00BE5C7F">
            <w:pPr>
              <w:tabs>
                <w:tab w:val="decimal" w:pos="792"/>
              </w:tabs>
              <w:spacing w:line="276" w:lineRule="auto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4486A870" w14:textId="48954D30" w:rsidR="00BE5C7F" w:rsidRPr="00B118B0" w:rsidRDefault="00BE5C7F" w:rsidP="00FC6782">
            <w:pPr>
              <w:tabs>
                <w:tab w:val="decimal" w:pos="990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vAlign w:val="bottom"/>
          </w:tcPr>
          <w:p w14:paraId="7CF89E16" w14:textId="77777777" w:rsidR="00BE5C7F" w:rsidRPr="00B118B0" w:rsidRDefault="00BE5C7F" w:rsidP="00FC6782">
            <w:pPr>
              <w:tabs>
                <w:tab w:val="decimal" w:pos="795"/>
              </w:tabs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8D5A42E" w14:textId="321E1D5A" w:rsidR="00BE5C7F" w:rsidRPr="00B118B0" w:rsidRDefault="00DB78EC" w:rsidP="00FC6782">
            <w:pPr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126,007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7087205" w14:textId="77777777" w:rsidR="00BE5C7F" w:rsidRPr="00B118B0" w:rsidRDefault="00BE5C7F" w:rsidP="00FC6782">
            <w:pPr>
              <w:tabs>
                <w:tab w:val="decimal" w:pos="766"/>
              </w:tabs>
              <w:ind w:right="-1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A0B0694" w14:textId="61DBE121" w:rsidR="00BE5C7F" w:rsidRPr="00B118B0" w:rsidRDefault="00DB78EC" w:rsidP="00DB78EC">
            <w:pPr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(126,007)</w:t>
            </w:r>
          </w:p>
        </w:tc>
        <w:tc>
          <w:tcPr>
            <w:tcW w:w="90" w:type="dxa"/>
            <w:tcBorders>
              <w:right w:val="nil"/>
            </w:tcBorders>
            <w:shd w:val="clear" w:color="auto" w:fill="auto"/>
            <w:vAlign w:val="bottom"/>
          </w:tcPr>
          <w:p w14:paraId="240830A9" w14:textId="77777777" w:rsidR="00BE5C7F" w:rsidRPr="00B118B0" w:rsidRDefault="00BE5C7F" w:rsidP="00FC6782">
            <w:pPr>
              <w:tabs>
                <w:tab w:val="decimal" w:pos="766"/>
              </w:tabs>
              <w:ind w:right="-1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left w:val="nil"/>
            </w:tcBorders>
            <w:shd w:val="clear" w:color="auto" w:fill="auto"/>
            <w:vAlign w:val="bottom"/>
          </w:tcPr>
          <w:p w14:paraId="693F9584" w14:textId="4AA0D13D" w:rsidR="00BE5C7F" w:rsidRPr="00B118B0" w:rsidRDefault="00DB78EC" w:rsidP="00DB78EC">
            <w:pPr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BE5C7F" w:rsidRPr="00B118B0" w14:paraId="2A314FAC" w14:textId="77777777" w:rsidTr="006D1DFD">
        <w:trPr>
          <w:trHeight w:val="20"/>
        </w:trPr>
        <w:tc>
          <w:tcPr>
            <w:tcW w:w="2970" w:type="dxa"/>
            <w:vAlign w:val="bottom"/>
          </w:tcPr>
          <w:p w14:paraId="245B999B" w14:textId="77777777" w:rsidR="00BE5C7F" w:rsidRPr="00B118B0" w:rsidRDefault="00BE5C7F" w:rsidP="00BE5C7F">
            <w:pPr>
              <w:tabs>
                <w:tab w:val="left" w:pos="900"/>
                <w:tab w:val="left" w:pos="1440"/>
                <w:tab w:val="left" w:pos="2160"/>
              </w:tabs>
              <w:spacing w:line="276" w:lineRule="auto"/>
              <w:ind w:left="162" w:right="-108" w:hanging="162"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pacing w:val="-6"/>
                <w:sz w:val="28"/>
                <w:cs/>
              </w:rPr>
              <w:t>รวม</w:t>
            </w:r>
          </w:p>
        </w:tc>
        <w:tc>
          <w:tcPr>
            <w:tcW w:w="90" w:type="dxa"/>
          </w:tcPr>
          <w:p w14:paraId="03CC4E43" w14:textId="77777777" w:rsidR="00BE5C7F" w:rsidRPr="00B118B0" w:rsidRDefault="00BE5C7F" w:rsidP="00BE5C7F">
            <w:pPr>
              <w:tabs>
                <w:tab w:val="left" w:pos="360"/>
                <w:tab w:val="left" w:pos="216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620" w:type="dxa"/>
            <w:vAlign w:val="bottom"/>
          </w:tcPr>
          <w:p w14:paraId="586833A2" w14:textId="77777777" w:rsidR="00BE5C7F" w:rsidRPr="00B118B0" w:rsidRDefault="00BE5C7F" w:rsidP="00BE5C7F">
            <w:pPr>
              <w:tabs>
                <w:tab w:val="left" w:pos="360"/>
                <w:tab w:val="left" w:pos="2160"/>
              </w:tabs>
              <w:spacing w:line="276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  <w:vAlign w:val="bottom"/>
          </w:tcPr>
          <w:p w14:paraId="49B2559F" w14:textId="77777777" w:rsidR="00BE5C7F" w:rsidRPr="00B118B0" w:rsidRDefault="00BE5C7F" w:rsidP="00BE5C7F">
            <w:pPr>
              <w:tabs>
                <w:tab w:val="decimal" w:pos="792"/>
              </w:tabs>
              <w:spacing w:line="276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029220" w14:textId="65C02839" w:rsidR="00BE5C7F" w:rsidRPr="00B118B0" w:rsidRDefault="00BE5C7F" w:rsidP="00794820">
            <w:pPr>
              <w:tabs>
                <w:tab w:val="decimal" w:pos="990"/>
              </w:tabs>
              <w:ind w:right="-18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</w:rPr>
              <w:t>137,175</w:t>
            </w:r>
          </w:p>
        </w:tc>
        <w:tc>
          <w:tcPr>
            <w:tcW w:w="90" w:type="dxa"/>
            <w:vAlign w:val="bottom"/>
          </w:tcPr>
          <w:p w14:paraId="770E4F5D" w14:textId="77777777" w:rsidR="00BE5C7F" w:rsidRPr="00B118B0" w:rsidRDefault="00BE5C7F" w:rsidP="0071546D">
            <w:pPr>
              <w:tabs>
                <w:tab w:val="decimal" w:pos="795"/>
              </w:tabs>
              <w:ind w:right="-1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4F4EE3" w14:textId="02E6E0A7" w:rsidR="00BE5C7F" w:rsidRPr="00B118B0" w:rsidRDefault="00DB78EC" w:rsidP="0071546D">
            <w:pPr>
              <w:ind w:right="8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</w:rPr>
              <w:t>145,507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EF607CF" w14:textId="77777777" w:rsidR="00BE5C7F" w:rsidRPr="00B118B0" w:rsidRDefault="00BE5C7F" w:rsidP="0071546D">
            <w:pPr>
              <w:tabs>
                <w:tab w:val="decimal" w:pos="766"/>
              </w:tabs>
              <w:ind w:right="-14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5908E2" w14:textId="088DFFF3" w:rsidR="00BE5C7F" w:rsidRPr="00B118B0" w:rsidRDefault="00DB78EC" w:rsidP="0071546D">
            <w:pPr>
              <w:ind w:right="8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eastAsia="Times New Roman" w:hAnsiTheme="majorBidi" w:cstheme="majorBidi"/>
                <w:b/>
                <w:bCs/>
                <w:sz w:val="28"/>
              </w:rPr>
              <w:t>(252,692)</w:t>
            </w:r>
          </w:p>
        </w:tc>
        <w:tc>
          <w:tcPr>
            <w:tcW w:w="90" w:type="dxa"/>
            <w:tcBorders>
              <w:right w:val="nil"/>
            </w:tcBorders>
            <w:shd w:val="clear" w:color="auto" w:fill="auto"/>
            <w:vAlign w:val="bottom"/>
          </w:tcPr>
          <w:p w14:paraId="6F53DE05" w14:textId="77777777" w:rsidR="00BE5C7F" w:rsidRPr="00B118B0" w:rsidRDefault="00BE5C7F" w:rsidP="0071546D">
            <w:pPr>
              <w:tabs>
                <w:tab w:val="decimal" w:pos="766"/>
              </w:tabs>
              <w:ind w:right="-14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  <w:vAlign w:val="bottom"/>
          </w:tcPr>
          <w:p w14:paraId="5B6800C3" w14:textId="483CCD39" w:rsidR="00BE5C7F" w:rsidRPr="00B118B0" w:rsidRDefault="00DB78EC" w:rsidP="00DB78EC">
            <w:pPr>
              <w:ind w:right="8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</w:rPr>
              <w:t>29,990</w:t>
            </w:r>
          </w:p>
        </w:tc>
      </w:tr>
    </w:tbl>
    <w:p w14:paraId="2026346E" w14:textId="53C33AB8" w:rsidR="00474D9C" w:rsidRDefault="00474D9C" w:rsidP="004A699C">
      <w:pPr>
        <w:overflowPunct/>
        <w:autoSpaceDE/>
        <w:autoSpaceDN/>
        <w:adjustRightInd/>
        <w:spacing w:before="240"/>
        <w:ind w:left="360"/>
        <w:textAlignment w:val="auto"/>
        <w:rPr>
          <w:rFonts w:asciiTheme="majorBidi" w:hAnsiTheme="majorBidi" w:cstheme="majorBidi"/>
          <w:b/>
          <w:bCs/>
          <w:sz w:val="28"/>
        </w:rPr>
      </w:pPr>
    </w:p>
    <w:p w14:paraId="03B0989D" w14:textId="77777777" w:rsidR="002A3E23" w:rsidRDefault="002A3E23" w:rsidP="004A699C">
      <w:pPr>
        <w:overflowPunct/>
        <w:autoSpaceDE/>
        <w:autoSpaceDN/>
        <w:adjustRightInd/>
        <w:spacing w:before="240"/>
        <w:ind w:left="360"/>
        <w:textAlignment w:val="auto"/>
        <w:rPr>
          <w:rFonts w:asciiTheme="majorBidi" w:hAnsiTheme="majorBidi" w:cstheme="majorBidi"/>
          <w:b/>
          <w:bCs/>
          <w:sz w:val="28"/>
        </w:rPr>
      </w:pPr>
    </w:p>
    <w:p w14:paraId="0A30E90D" w14:textId="1E96656A" w:rsidR="00474D9C" w:rsidRDefault="00474D9C" w:rsidP="004A699C">
      <w:pPr>
        <w:overflowPunct/>
        <w:autoSpaceDE/>
        <w:autoSpaceDN/>
        <w:adjustRightInd/>
        <w:spacing w:before="240"/>
        <w:ind w:left="360"/>
        <w:textAlignment w:val="auto"/>
        <w:rPr>
          <w:rFonts w:asciiTheme="majorBidi" w:hAnsiTheme="majorBidi" w:cstheme="majorBidi"/>
          <w:b/>
          <w:bCs/>
          <w:sz w:val="28"/>
        </w:rPr>
      </w:pPr>
    </w:p>
    <w:p w14:paraId="0ABD5F6A" w14:textId="1E021910" w:rsidR="004E5C0E" w:rsidRDefault="004E5C0E" w:rsidP="004A699C">
      <w:pPr>
        <w:overflowPunct/>
        <w:autoSpaceDE/>
        <w:autoSpaceDN/>
        <w:adjustRightInd/>
        <w:spacing w:before="240"/>
        <w:ind w:left="360"/>
        <w:textAlignment w:val="auto"/>
        <w:rPr>
          <w:rFonts w:asciiTheme="majorBidi" w:hAnsiTheme="majorBidi" w:cstheme="majorBidi"/>
          <w:b/>
          <w:bCs/>
          <w:sz w:val="28"/>
        </w:rPr>
      </w:pPr>
    </w:p>
    <w:p w14:paraId="51882D17" w14:textId="7036A09F" w:rsidR="004E5C0E" w:rsidRDefault="004E5C0E" w:rsidP="004A699C">
      <w:pPr>
        <w:overflowPunct/>
        <w:autoSpaceDE/>
        <w:autoSpaceDN/>
        <w:adjustRightInd/>
        <w:spacing w:before="240"/>
        <w:ind w:left="360"/>
        <w:textAlignment w:val="auto"/>
        <w:rPr>
          <w:rFonts w:asciiTheme="majorBidi" w:hAnsiTheme="majorBidi" w:cstheme="majorBidi"/>
          <w:b/>
          <w:bCs/>
          <w:sz w:val="28"/>
        </w:rPr>
      </w:pPr>
    </w:p>
    <w:p w14:paraId="35BB86AB" w14:textId="74B62185" w:rsidR="00F53166" w:rsidRPr="007A206C" w:rsidRDefault="009E4C64" w:rsidP="004A699C">
      <w:pPr>
        <w:overflowPunct/>
        <w:autoSpaceDE/>
        <w:autoSpaceDN/>
        <w:adjustRightInd/>
        <w:spacing w:before="240"/>
        <w:ind w:left="360"/>
        <w:textAlignment w:val="auto"/>
        <w:rPr>
          <w:rFonts w:asciiTheme="majorBidi" w:hAnsiTheme="majorBidi" w:cstheme="majorBidi"/>
          <w:b/>
          <w:bCs/>
          <w:sz w:val="28"/>
        </w:rPr>
      </w:pPr>
      <w:r w:rsidRPr="007A206C">
        <w:rPr>
          <w:rFonts w:asciiTheme="majorBidi" w:hAnsiTheme="majorBidi" w:cstheme="majorBidi"/>
          <w:b/>
          <w:bCs/>
          <w:sz w:val="28"/>
          <w:cs/>
        </w:rPr>
        <w:lastRenderedPageBreak/>
        <w:t>ค่าตอบแทนกรรมการและผู้บริหาร</w:t>
      </w:r>
    </w:p>
    <w:p w14:paraId="205AF151" w14:textId="726C0441" w:rsidR="00F53166" w:rsidRPr="007A206C" w:rsidRDefault="009E4C64" w:rsidP="0083352E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7A206C">
        <w:rPr>
          <w:rFonts w:asciiTheme="majorBidi" w:hAnsiTheme="majorBidi" w:cstheme="majorBidi"/>
          <w:color w:val="000000"/>
          <w:spacing w:val="-2"/>
          <w:sz w:val="28"/>
          <w:cs/>
        </w:rPr>
        <w:t>ในระหว่าง</w:t>
      </w:r>
      <w:r w:rsidR="006D1DFD" w:rsidRPr="007A206C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งวดสามเดือนและหกเดือนสิ้นสุดวันที่</w:t>
      </w:r>
      <w:r w:rsidR="006D1DFD" w:rsidRPr="007A206C">
        <w:rPr>
          <w:rFonts w:asciiTheme="majorBidi" w:hAnsiTheme="majorBidi" w:cstheme="majorBidi"/>
          <w:color w:val="000000"/>
          <w:spacing w:val="-2"/>
          <w:sz w:val="28"/>
          <w:lang w:val="en-GB"/>
        </w:rPr>
        <w:t xml:space="preserve"> </w:t>
      </w:r>
      <w:r w:rsidR="006D1DFD" w:rsidRPr="007A206C">
        <w:rPr>
          <w:rFonts w:asciiTheme="majorBidi" w:hAnsiTheme="majorBidi" w:cstheme="majorBidi"/>
          <w:color w:val="000000"/>
          <w:spacing w:val="-2"/>
          <w:sz w:val="28"/>
        </w:rPr>
        <w:t xml:space="preserve">30 </w:t>
      </w:r>
      <w:r w:rsidR="006D1DFD" w:rsidRPr="007A206C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มิถุนายน</w:t>
      </w:r>
      <w:r w:rsidR="006D1DFD" w:rsidRPr="007A206C">
        <w:rPr>
          <w:rFonts w:asciiTheme="majorBidi" w:hAnsiTheme="majorBidi" w:cstheme="majorBidi"/>
          <w:color w:val="000000"/>
          <w:spacing w:val="-2"/>
          <w:sz w:val="28"/>
          <w:lang w:val="en-GB"/>
        </w:rPr>
        <w:t xml:space="preserve"> </w:t>
      </w:r>
      <w:r w:rsidRPr="007A206C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F85DB4" w:rsidRPr="007A206C">
        <w:rPr>
          <w:rFonts w:asciiTheme="majorBidi" w:hAnsiTheme="majorBidi" w:cstheme="majorBidi"/>
          <w:color w:val="000000"/>
          <w:spacing w:val="-2"/>
          <w:sz w:val="28"/>
        </w:rPr>
        <w:t>4</w:t>
      </w:r>
      <w:r w:rsidRPr="007A206C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7A206C">
        <w:rPr>
          <w:rFonts w:asciiTheme="majorBidi" w:hAnsiTheme="majorBidi" w:cstheme="majorBidi"/>
          <w:color w:val="000000"/>
          <w:spacing w:val="-2"/>
          <w:sz w:val="28"/>
          <w:cs/>
        </w:rPr>
        <w:t>และ</w:t>
      </w:r>
      <w:r w:rsidR="00080658" w:rsidRPr="007A206C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7A206C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F85DB4" w:rsidRPr="007A206C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Pr="007A206C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7A206C">
        <w:rPr>
          <w:rFonts w:asciiTheme="majorBidi" w:hAnsiTheme="majorBidi" w:cstheme="majorBidi"/>
          <w:color w:val="000000"/>
          <w:spacing w:val="-2"/>
          <w:sz w:val="28"/>
          <w:cs/>
        </w:rPr>
        <w:t>บริษัทและบริษัทย่อยมีค่าใช้จ่ายผลประโยชน์พนักงา</w:t>
      </w:r>
      <w:r w:rsidR="0048138B" w:rsidRPr="007A206C">
        <w:rPr>
          <w:rFonts w:asciiTheme="majorBidi" w:hAnsiTheme="majorBidi" w:cstheme="majorBidi"/>
          <w:color w:val="000000"/>
          <w:spacing w:val="-2"/>
          <w:sz w:val="28"/>
          <w:cs/>
        </w:rPr>
        <w:t>น</w:t>
      </w:r>
      <w:r w:rsidRPr="007A206C">
        <w:rPr>
          <w:rFonts w:asciiTheme="majorBidi" w:hAnsiTheme="majorBidi" w:cstheme="majorBidi"/>
          <w:color w:val="000000"/>
          <w:spacing w:val="-2"/>
          <w:sz w:val="28"/>
          <w:cs/>
        </w:rPr>
        <w:t>ที่ให้แก่กรรมการและผู้บริหาร ดังต่อไปนี้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0"/>
        <w:gridCol w:w="1170"/>
        <w:gridCol w:w="90"/>
        <w:gridCol w:w="1170"/>
        <w:gridCol w:w="90"/>
        <w:gridCol w:w="1170"/>
        <w:gridCol w:w="90"/>
        <w:gridCol w:w="1170"/>
      </w:tblGrid>
      <w:tr w:rsidR="004A699C" w:rsidRPr="007A206C" w14:paraId="421BD2F7" w14:textId="77777777" w:rsidTr="00C2050A">
        <w:tc>
          <w:tcPr>
            <w:tcW w:w="4140" w:type="dxa"/>
            <w:vAlign w:val="bottom"/>
          </w:tcPr>
          <w:p w14:paraId="06235BB8" w14:textId="77777777" w:rsidR="004A699C" w:rsidRPr="007A206C" w:rsidRDefault="004A699C" w:rsidP="004D57BF">
            <w:pPr>
              <w:ind w:right="-43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950" w:type="dxa"/>
            <w:gridSpan w:val="7"/>
            <w:vAlign w:val="bottom"/>
          </w:tcPr>
          <w:p w14:paraId="15824849" w14:textId="38EDDBC9" w:rsidR="004A699C" w:rsidRPr="007A206C" w:rsidRDefault="004A699C" w:rsidP="004D57BF">
            <w:pPr>
              <w:tabs>
                <w:tab w:val="left" w:pos="900"/>
                <w:tab w:val="left" w:pos="2160"/>
                <w:tab w:val="right" w:pos="8100"/>
              </w:tabs>
              <w:ind w:left="360" w:hanging="360"/>
              <w:jc w:val="right"/>
              <w:rPr>
                <w:rFonts w:asciiTheme="majorBidi" w:hAnsiTheme="majorBidi" w:cstheme="majorBidi"/>
                <w:caps/>
                <w:sz w:val="28"/>
                <w:cs/>
              </w:rPr>
            </w:pPr>
            <w:r w:rsidRPr="007A206C">
              <w:rPr>
                <w:rFonts w:asciiTheme="majorBidi" w:hAnsiTheme="majorBidi" w:cstheme="majorBidi"/>
                <w:caps/>
                <w:sz w:val="28"/>
                <w:cs/>
              </w:rPr>
              <w:t>(หน่วย: พันบาท)</w:t>
            </w:r>
          </w:p>
        </w:tc>
      </w:tr>
      <w:tr w:rsidR="00F53166" w:rsidRPr="007A206C" w14:paraId="08E0EFAC" w14:textId="77777777" w:rsidTr="00C2050A">
        <w:tc>
          <w:tcPr>
            <w:tcW w:w="4140" w:type="dxa"/>
            <w:vAlign w:val="bottom"/>
          </w:tcPr>
          <w:p w14:paraId="79067890" w14:textId="77777777" w:rsidR="00F53166" w:rsidRPr="007A206C" w:rsidRDefault="00F53166" w:rsidP="004D57BF">
            <w:pPr>
              <w:ind w:right="-43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950" w:type="dxa"/>
            <w:gridSpan w:val="7"/>
            <w:tcBorders>
              <w:bottom w:val="single" w:sz="4" w:space="0" w:color="auto"/>
            </w:tcBorders>
            <w:vAlign w:val="bottom"/>
          </w:tcPr>
          <w:p w14:paraId="209E8255" w14:textId="4FAD54FE" w:rsidR="00F53166" w:rsidRPr="007A206C" w:rsidRDefault="009E4C64" w:rsidP="004D57BF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7A206C">
              <w:rPr>
                <w:rFonts w:asciiTheme="majorBidi" w:hAnsiTheme="majorBidi" w:cstheme="majorBidi"/>
                <w:sz w:val="28"/>
                <w:cs/>
              </w:rPr>
              <w:t xml:space="preserve">สำหรับงวดสามเดือนสิ้นสุดวันที่ </w:t>
            </w:r>
            <w:r w:rsidR="006D1DFD" w:rsidRPr="007A206C">
              <w:rPr>
                <w:rFonts w:asciiTheme="majorBidi" w:hAnsiTheme="majorBidi" w:cstheme="majorBidi"/>
                <w:sz w:val="28"/>
              </w:rPr>
              <w:t>30</w:t>
            </w:r>
            <w:r w:rsidR="006D1DFD" w:rsidRPr="007A206C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 มิถุนายน</w:t>
            </w:r>
          </w:p>
        </w:tc>
      </w:tr>
      <w:tr w:rsidR="00F53166" w:rsidRPr="007A206C" w14:paraId="349A403D" w14:textId="77777777" w:rsidTr="00C2050A">
        <w:tc>
          <w:tcPr>
            <w:tcW w:w="4140" w:type="dxa"/>
            <w:vAlign w:val="bottom"/>
          </w:tcPr>
          <w:p w14:paraId="3F40A433" w14:textId="77777777" w:rsidR="00F53166" w:rsidRPr="007A206C" w:rsidRDefault="00F53166" w:rsidP="004D57BF">
            <w:pPr>
              <w:ind w:right="-43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29351D" w14:textId="77777777" w:rsidR="00F53166" w:rsidRPr="007A206C" w:rsidRDefault="009E4C64" w:rsidP="004D57BF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7A206C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4914E31" w14:textId="77777777" w:rsidR="00F53166" w:rsidRPr="007A206C" w:rsidRDefault="00F53166" w:rsidP="004D57BF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FF9504" w14:textId="77777777" w:rsidR="00F53166" w:rsidRPr="007A206C" w:rsidRDefault="009E4C64" w:rsidP="004D57BF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7A206C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F53166" w:rsidRPr="007A206C" w14:paraId="3D687550" w14:textId="77777777" w:rsidTr="00C2050A">
        <w:tc>
          <w:tcPr>
            <w:tcW w:w="4140" w:type="dxa"/>
            <w:vAlign w:val="bottom"/>
          </w:tcPr>
          <w:p w14:paraId="7D470512" w14:textId="77777777" w:rsidR="00F53166" w:rsidRPr="007A206C" w:rsidRDefault="00F53166" w:rsidP="004D57BF">
            <w:pPr>
              <w:ind w:right="-43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6689ED" w14:textId="36D19C11" w:rsidR="00F53166" w:rsidRPr="007A206C" w:rsidRDefault="009E4C64" w:rsidP="004D57BF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7A206C">
              <w:rPr>
                <w:rFonts w:asciiTheme="majorBidi" w:hAnsiTheme="majorBidi" w:cstheme="majorBidi"/>
                <w:sz w:val="28"/>
              </w:rPr>
              <w:t>256</w:t>
            </w:r>
            <w:r w:rsidR="005D5D18" w:rsidRPr="007A206C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20B3493E" w14:textId="77777777" w:rsidR="00F53166" w:rsidRPr="007A206C" w:rsidRDefault="00F53166" w:rsidP="004D57BF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60C555" w14:textId="64361B67" w:rsidR="00F53166" w:rsidRPr="007A206C" w:rsidRDefault="009E4C64" w:rsidP="004D57BF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7A206C">
              <w:rPr>
                <w:rFonts w:asciiTheme="majorBidi" w:hAnsiTheme="majorBidi" w:cstheme="majorBidi"/>
                <w:sz w:val="28"/>
              </w:rPr>
              <w:t>256</w:t>
            </w:r>
            <w:r w:rsidR="005D5D18" w:rsidRPr="007A206C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90" w:type="dxa"/>
            <w:shd w:val="clear" w:color="auto" w:fill="auto"/>
          </w:tcPr>
          <w:p w14:paraId="6DB5966B" w14:textId="77777777" w:rsidR="00F53166" w:rsidRPr="007A206C" w:rsidRDefault="00F53166" w:rsidP="004D57BF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413F00" w14:textId="7120F9A8" w:rsidR="00F53166" w:rsidRPr="007A206C" w:rsidRDefault="009E4C64" w:rsidP="004D57BF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7A206C">
              <w:rPr>
                <w:rFonts w:asciiTheme="majorBidi" w:hAnsiTheme="majorBidi" w:cstheme="majorBidi"/>
                <w:sz w:val="28"/>
              </w:rPr>
              <w:t>256</w:t>
            </w:r>
            <w:r w:rsidR="005D5D18" w:rsidRPr="007A206C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90" w:type="dxa"/>
            <w:shd w:val="clear" w:color="auto" w:fill="auto"/>
          </w:tcPr>
          <w:p w14:paraId="6A9076A3" w14:textId="77777777" w:rsidR="00F53166" w:rsidRPr="007A206C" w:rsidRDefault="00F53166" w:rsidP="004D57BF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C991AE" w14:textId="133B367B" w:rsidR="00F53166" w:rsidRPr="007A206C" w:rsidRDefault="009E4C64" w:rsidP="004D57BF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7A206C">
              <w:rPr>
                <w:rFonts w:asciiTheme="majorBidi" w:hAnsiTheme="majorBidi" w:cstheme="majorBidi"/>
                <w:sz w:val="28"/>
              </w:rPr>
              <w:t>256</w:t>
            </w:r>
            <w:r w:rsidR="005D5D18" w:rsidRPr="007A206C">
              <w:rPr>
                <w:rFonts w:asciiTheme="majorBidi" w:hAnsiTheme="majorBidi" w:cstheme="majorBidi"/>
                <w:sz w:val="28"/>
              </w:rPr>
              <w:t>3</w:t>
            </w:r>
          </w:p>
        </w:tc>
      </w:tr>
      <w:tr w:rsidR="006D1DFD" w:rsidRPr="007A206C" w14:paraId="1523EDE9" w14:textId="77777777" w:rsidTr="00C2050A">
        <w:trPr>
          <w:trHeight w:val="431"/>
        </w:trPr>
        <w:tc>
          <w:tcPr>
            <w:tcW w:w="4140" w:type="dxa"/>
            <w:shd w:val="clear" w:color="auto" w:fill="auto"/>
            <w:vAlign w:val="center"/>
          </w:tcPr>
          <w:p w14:paraId="75EF5203" w14:textId="77777777" w:rsidR="006D1DFD" w:rsidRPr="007A206C" w:rsidRDefault="006D1DFD" w:rsidP="006D1DFD">
            <w:pPr>
              <w:tabs>
                <w:tab w:val="right" w:pos="8100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 w:rsidRPr="007A206C">
              <w:rPr>
                <w:rFonts w:asciiTheme="majorBidi" w:hAnsiTheme="majorBidi" w:cstheme="majorBidi"/>
                <w:sz w:val="28"/>
                <w:cs/>
              </w:rPr>
              <w:t>ผลประโยชน์ระยะสั้น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3AD8EC" w14:textId="1B7FB10A" w:rsidR="006D1DFD" w:rsidRPr="007A206C" w:rsidRDefault="005721E3" w:rsidP="006D1DFD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7A206C">
              <w:rPr>
                <w:rFonts w:asciiTheme="majorBidi" w:hAnsiTheme="majorBidi" w:cstheme="majorBidi"/>
                <w:sz w:val="28"/>
              </w:rPr>
              <w:t>6,148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7DD3456" w14:textId="77777777" w:rsidR="006D1DFD" w:rsidRPr="007A206C" w:rsidRDefault="006D1DFD" w:rsidP="006D1DFD">
            <w:pPr>
              <w:tabs>
                <w:tab w:val="decimal" w:pos="1004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5398CB" w14:textId="2DF38DD2" w:rsidR="006D1DFD" w:rsidRPr="007A206C" w:rsidRDefault="006D1DFD" w:rsidP="006D1DFD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7A206C">
              <w:rPr>
                <w:rFonts w:asciiTheme="majorBidi" w:hAnsiTheme="majorBidi" w:cstheme="majorBidi"/>
                <w:sz w:val="28"/>
              </w:rPr>
              <w:t>7,608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042E201" w14:textId="77777777" w:rsidR="006D1DFD" w:rsidRPr="007A206C" w:rsidRDefault="006D1DFD" w:rsidP="006D1DFD">
            <w:pPr>
              <w:tabs>
                <w:tab w:val="decimal" w:pos="1004"/>
              </w:tabs>
              <w:ind w:left="-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B5D440" w14:textId="28A63FF2" w:rsidR="006D1DFD" w:rsidRPr="007A206C" w:rsidRDefault="005721E3" w:rsidP="006D1DFD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7A206C">
              <w:rPr>
                <w:rFonts w:asciiTheme="majorBidi" w:hAnsiTheme="majorBidi" w:cstheme="majorBidi"/>
                <w:sz w:val="28"/>
              </w:rPr>
              <w:t>2,47</w:t>
            </w:r>
            <w:r w:rsidR="001D49E1" w:rsidRPr="007A206C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0FF6E03" w14:textId="77777777" w:rsidR="006D1DFD" w:rsidRPr="007A206C" w:rsidRDefault="006D1DFD" w:rsidP="006D1DFD">
            <w:pPr>
              <w:tabs>
                <w:tab w:val="decimal" w:pos="1004"/>
              </w:tabs>
              <w:ind w:left="-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B7024CD" w14:textId="501453C1" w:rsidR="006D1DFD" w:rsidRPr="007A206C" w:rsidRDefault="006D1DFD" w:rsidP="006D1DFD">
            <w:pPr>
              <w:tabs>
                <w:tab w:val="decimal" w:pos="927"/>
                <w:tab w:val="left" w:pos="1064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7A206C">
              <w:rPr>
                <w:rFonts w:asciiTheme="majorBidi" w:hAnsiTheme="majorBidi" w:cstheme="majorBidi"/>
                <w:sz w:val="28"/>
              </w:rPr>
              <w:t>3,073</w:t>
            </w:r>
          </w:p>
        </w:tc>
      </w:tr>
      <w:tr w:rsidR="006D1DFD" w:rsidRPr="007A206C" w14:paraId="5ED01DBC" w14:textId="77777777" w:rsidTr="00C2050A">
        <w:trPr>
          <w:trHeight w:val="360"/>
        </w:trPr>
        <w:tc>
          <w:tcPr>
            <w:tcW w:w="4140" w:type="dxa"/>
            <w:shd w:val="clear" w:color="auto" w:fill="auto"/>
            <w:vAlign w:val="center"/>
          </w:tcPr>
          <w:p w14:paraId="34F4C54C" w14:textId="77777777" w:rsidR="006D1DFD" w:rsidRPr="007A206C" w:rsidRDefault="006D1DFD" w:rsidP="006D1DFD">
            <w:pPr>
              <w:tabs>
                <w:tab w:val="right" w:pos="8100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 w:rsidRPr="007A206C">
              <w:rPr>
                <w:rFonts w:asciiTheme="majorBidi" w:hAnsiTheme="majorBidi" w:cstheme="majorBidi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E9772E" w14:textId="7B116FD6" w:rsidR="006D1DFD" w:rsidRPr="007A206C" w:rsidRDefault="005721E3" w:rsidP="006D1DFD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7A206C">
              <w:rPr>
                <w:rFonts w:asciiTheme="majorBidi" w:hAnsiTheme="majorBidi" w:cstheme="majorBidi"/>
                <w:sz w:val="28"/>
              </w:rPr>
              <w:t>1,580</w:t>
            </w:r>
          </w:p>
        </w:tc>
        <w:tc>
          <w:tcPr>
            <w:tcW w:w="90" w:type="dxa"/>
            <w:shd w:val="clear" w:color="auto" w:fill="auto"/>
          </w:tcPr>
          <w:p w14:paraId="7A3D2831" w14:textId="77777777" w:rsidR="006D1DFD" w:rsidRPr="007A206C" w:rsidRDefault="006D1DFD" w:rsidP="006D1DFD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24D66F" w14:textId="239C0ED2" w:rsidR="006D1DFD" w:rsidRPr="007A206C" w:rsidRDefault="006D1DFD" w:rsidP="006D1DFD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7A206C">
              <w:rPr>
                <w:rFonts w:asciiTheme="majorBidi" w:hAnsiTheme="majorBidi" w:cstheme="majorBidi"/>
                <w:sz w:val="28"/>
              </w:rPr>
              <w:t>1,473</w:t>
            </w:r>
          </w:p>
        </w:tc>
        <w:tc>
          <w:tcPr>
            <w:tcW w:w="90" w:type="dxa"/>
            <w:shd w:val="clear" w:color="auto" w:fill="auto"/>
          </w:tcPr>
          <w:p w14:paraId="07F159E0" w14:textId="77777777" w:rsidR="006D1DFD" w:rsidRPr="007A206C" w:rsidRDefault="006D1DFD" w:rsidP="006D1DFD">
            <w:pPr>
              <w:tabs>
                <w:tab w:val="decimal" w:pos="1004"/>
              </w:tabs>
              <w:ind w:left="-10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7D8C1A" w14:textId="7F449CD9" w:rsidR="006D1DFD" w:rsidRPr="007A206C" w:rsidRDefault="005721E3" w:rsidP="006D1DFD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7A206C">
              <w:rPr>
                <w:rFonts w:asciiTheme="majorBidi" w:hAnsiTheme="majorBidi" w:cstheme="majorBidi"/>
                <w:sz w:val="28"/>
              </w:rPr>
              <w:t>31</w:t>
            </w:r>
            <w:r w:rsidR="001D49E1" w:rsidRPr="007A206C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90" w:type="dxa"/>
            <w:shd w:val="clear" w:color="auto" w:fill="auto"/>
          </w:tcPr>
          <w:p w14:paraId="6EB3BC2E" w14:textId="77777777" w:rsidR="006D1DFD" w:rsidRPr="007A206C" w:rsidRDefault="006D1DFD" w:rsidP="006D1DFD">
            <w:pPr>
              <w:tabs>
                <w:tab w:val="decimal" w:pos="1004"/>
              </w:tabs>
              <w:ind w:left="-10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CA47E3" w14:textId="7AAD0040" w:rsidR="006D1DFD" w:rsidRPr="007A206C" w:rsidRDefault="006D1DFD" w:rsidP="006D1DFD">
            <w:pPr>
              <w:tabs>
                <w:tab w:val="decimal" w:pos="945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7A206C">
              <w:rPr>
                <w:rFonts w:asciiTheme="majorBidi" w:hAnsiTheme="majorBidi" w:cstheme="majorBidi"/>
                <w:sz w:val="28"/>
              </w:rPr>
              <w:t>307</w:t>
            </w:r>
          </w:p>
        </w:tc>
      </w:tr>
      <w:tr w:rsidR="006D1DFD" w:rsidRPr="007A206C" w14:paraId="2A6A909A" w14:textId="77777777" w:rsidTr="00C2050A">
        <w:tc>
          <w:tcPr>
            <w:tcW w:w="4140" w:type="dxa"/>
            <w:shd w:val="clear" w:color="auto" w:fill="auto"/>
            <w:vAlign w:val="center"/>
          </w:tcPr>
          <w:p w14:paraId="3AC18E73" w14:textId="77777777" w:rsidR="006D1DFD" w:rsidRPr="007A206C" w:rsidRDefault="006D1DFD" w:rsidP="006D1DFD">
            <w:pPr>
              <w:tabs>
                <w:tab w:val="right" w:pos="8100"/>
              </w:tabs>
              <w:ind w:right="-18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A206C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A5A6D0" w14:textId="2DDF0881" w:rsidR="006D1DFD" w:rsidRPr="007A206C" w:rsidRDefault="005721E3" w:rsidP="006D1DFD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A206C">
              <w:rPr>
                <w:rFonts w:asciiTheme="majorBidi" w:hAnsiTheme="majorBidi" w:cstheme="majorBidi"/>
                <w:b/>
                <w:bCs/>
                <w:sz w:val="28"/>
              </w:rPr>
              <w:t>7,728</w:t>
            </w:r>
          </w:p>
        </w:tc>
        <w:tc>
          <w:tcPr>
            <w:tcW w:w="90" w:type="dxa"/>
            <w:shd w:val="clear" w:color="auto" w:fill="auto"/>
          </w:tcPr>
          <w:p w14:paraId="393029AD" w14:textId="77777777" w:rsidR="006D1DFD" w:rsidRPr="007A206C" w:rsidRDefault="006D1DFD" w:rsidP="006D1DFD">
            <w:pPr>
              <w:tabs>
                <w:tab w:val="decimal" w:pos="1004"/>
              </w:tabs>
              <w:ind w:left="-108" w:firstLine="9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5C3655" w14:textId="26F34830" w:rsidR="006D1DFD" w:rsidRPr="007A206C" w:rsidRDefault="006D1DFD" w:rsidP="006D1DFD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A206C">
              <w:rPr>
                <w:rFonts w:asciiTheme="majorBidi" w:hAnsiTheme="majorBidi" w:cstheme="majorBidi"/>
                <w:b/>
                <w:bCs/>
                <w:sz w:val="28"/>
              </w:rPr>
              <w:t>9,081</w:t>
            </w:r>
          </w:p>
        </w:tc>
        <w:tc>
          <w:tcPr>
            <w:tcW w:w="90" w:type="dxa"/>
            <w:shd w:val="clear" w:color="auto" w:fill="auto"/>
          </w:tcPr>
          <w:p w14:paraId="59D5D060" w14:textId="77777777" w:rsidR="006D1DFD" w:rsidRPr="007A206C" w:rsidRDefault="006D1DFD" w:rsidP="006D1DFD">
            <w:pPr>
              <w:tabs>
                <w:tab w:val="decimal" w:pos="1004"/>
              </w:tabs>
              <w:ind w:left="-108" w:firstLine="9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D4E041F" w14:textId="62AC66BF" w:rsidR="006D1DFD" w:rsidRPr="007A206C" w:rsidRDefault="005721E3" w:rsidP="006D1DFD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A206C">
              <w:rPr>
                <w:rFonts w:asciiTheme="majorBidi" w:hAnsiTheme="majorBidi" w:cstheme="majorBidi"/>
                <w:b/>
                <w:bCs/>
                <w:sz w:val="28"/>
              </w:rPr>
              <w:t>2,788</w:t>
            </w:r>
          </w:p>
        </w:tc>
        <w:tc>
          <w:tcPr>
            <w:tcW w:w="90" w:type="dxa"/>
            <w:shd w:val="clear" w:color="auto" w:fill="auto"/>
          </w:tcPr>
          <w:p w14:paraId="514F18A6" w14:textId="77777777" w:rsidR="006D1DFD" w:rsidRPr="007A206C" w:rsidRDefault="006D1DFD" w:rsidP="006D1DFD">
            <w:pPr>
              <w:tabs>
                <w:tab w:val="decimal" w:pos="1004"/>
              </w:tabs>
              <w:ind w:left="-108" w:firstLine="9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D84D86" w14:textId="5544C979" w:rsidR="006D1DFD" w:rsidRPr="007A206C" w:rsidRDefault="006D1DFD" w:rsidP="006D1DFD">
            <w:pPr>
              <w:tabs>
                <w:tab w:val="decimal" w:pos="927"/>
              </w:tabs>
              <w:ind w:left="-108" w:right="90" w:firstLine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A206C">
              <w:rPr>
                <w:rFonts w:asciiTheme="majorBidi" w:hAnsiTheme="majorBidi" w:cstheme="majorBidi"/>
                <w:b/>
                <w:bCs/>
                <w:sz w:val="28"/>
              </w:rPr>
              <w:t>3,380</w:t>
            </w:r>
          </w:p>
        </w:tc>
      </w:tr>
      <w:tr w:rsidR="006D1DFD" w:rsidRPr="007A206C" w14:paraId="3E3796FD" w14:textId="77777777" w:rsidTr="004F0276">
        <w:trPr>
          <w:trHeight w:val="213"/>
        </w:trPr>
        <w:tc>
          <w:tcPr>
            <w:tcW w:w="4140" w:type="dxa"/>
            <w:vAlign w:val="bottom"/>
          </w:tcPr>
          <w:p w14:paraId="16CDB410" w14:textId="77777777" w:rsidR="006D1DFD" w:rsidRPr="007A206C" w:rsidRDefault="006D1DFD" w:rsidP="006D1DFD">
            <w:pPr>
              <w:ind w:right="-43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950" w:type="dxa"/>
            <w:gridSpan w:val="7"/>
            <w:vAlign w:val="bottom"/>
          </w:tcPr>
          <w:p w14:paraId="6C817A24" w14:textId="3A4EA2C0" w:rsidR="006D1DFD" w:rsidRPr="007A206C" w:rsidRDefault="006D1DFD" w:rsidP="006D1DFD">
            <w:pPr>
              <w:tabs>
                <w:tab w:val="left" w:pos="900"/>
                <w:tab w:val="left" w:pos="2160"/>
                <w:tab w:val="right" w:pos="8100"/>
              </w:tabs>
              <w:ind w:left="360" w:hanging="360"/>
              <w:jc w:val="right"/>
              <w:rPr>
                <w:rFonts w:asciiTheme="majorBidi" w:hAnsiTheme="majorBidi" w:cstheme="majorBidi"/>
                <w:caps/>
                <w:sz w:val="28"/>
                <w:cs/>
              </w:rPr>
            </w:pPr>
          </w:p>
        </w:tc>
      </w:tr>
      <w:tr w:rsidR="006D1DFD" w:rsidRPr="007A206C" w14:paraId="3ECA4A06" w14:textId="77777777" w:rsidTr="000A24D5">
        <w:tc>
          <w:tcPr>
            <w:tcW w:w="4140" w:type="dxa"/>
            <w:vAlign w:val="bottom"/>
          </w:tcPr>
          <w:p w14:paraId="1DB696AD" w14:textId="77777777" w:rsidR="006D1DFD" w:rsidRPr="007A206C" w:rsidRDefault="006D1DFD" w:rsidP="006D1DFD">
            <w:pPr>
              <w:ind w:right="-43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950" w:type="dxa"/>
            <w:gridSpan w:val="7"/>
            <w:vAlign w:val="bottom"/>
          </w:tcPr>
          <w:p w14:paraId="00BF1D0E" w14:textId="40A94F29" w:rsidR="006D1DFD" w:rsidRPr="007A206C" w:rsidRDefault="006D1DFD" w:rsidP="006D1DFD">
            <w:pPr>
              <w:tabs>
                <w:tab w:val="left" w:pos="900"/>
                <w:tab w:val="left" w:pos="2160"/>
                <w:tab w:val="right" w:pos="8100"/>
              </w:tabs>
              <w:ind w:left="360" w:hanging="360"/>
              <w:jc w:val="right"/>
              <w:rPr>
                <w:rFonts w:asciiTheme="majorBidi" w:hAnsiTheme="majorBidi" w:cstheme="majorBidi"/>
                <w:caps/>
                <w:sz w:val="28"/>
                <w:cs/>
              </w:rPr>
            </w:pPr>
            <w:r w:rsidRPr="007A206C">
              <w:rPr>
                <w:rFonts w:asciiTheme="majorBidi" w:hAnsiTheme="majorBidi" w:cstheme="majorBidi"/>
                <w:caps/>
                <w:sz w:val="28"/>
                <w:cs/>
              </w:rPr>
              <w:t>(หน่วย: พันบาท)</w:t>
            </w:r>
          </w:p>
        </w:tc>
      </w:tr>
      <w:tr w:rsidR="006D1DFD" w:rsidRPr="007A206C" w14:paraId="775108C3" w14:textId="77777777" w:rsidTr="000A24D5">
        <w:tc>
          <w:tcPr>
            <w:tcW w:w="4140" w:type="dxa"/>
            <w:vAlign w:val="bottom"/>
          </w:tcPr>
          <w:p w14:paraId="75A82E91" w14:textId="77777777" w:rsidR="006D1DFD" w:rsidRPr="007A206C" w:rsidRDefault="006D1DFD" w:rsidP="006D1DFD">
            <w:pPr>
              <w:ind w:right="-43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950" w:type="dxa"/>
            <w:gridSpan w:val="7"/>
            <w:tcBorders>
              <w:bottom w:val="single" w:sz="4" w:space="0" w:color="auto"/>
            </w:tcBorders>
            <w:vAlign w:val="bottom"/>
          </w:tcPr>
          <w:p w14:paraId="500F5587" w14:textId="32DF1BF5" w:rsidR="006D1DFD" w:rsidRPr="007A206C" w:rsidRDefault="006D1DFD" w:rsidP="006D1DFD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7A206C">
              <w:rPr>
                <w:rFonts w:asciiTheme="majorBidi" w:hAnsiTheme="majorBidi" w:cstheme="majorBidi"/>
                <w:sz w:val="28"/>
                <w:cs/>
              </w:rPr>
              <w:t xml:space="preserve">สำหรับงวดหกเดือนสิ้นสุดวันที่ </w:t>
            </w:r>
            <w:r w:rsidRPr="007A206C">
              <w:rPr>
                <w:rFonts w:asciiTheme="majorBidi" w:hAnsiTheme="majorBidi" w:cstheme="majorBidi"/>
                <w:sz w:val="28"/>
              </w:rPr>
              <w:t>30</w:t>
            </w:r>
            <w:r w:rsidRPr="007A206C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 มิถุนายน</w:t>
            </w:r>
          </w:p>
        </w:tc>
      </w:tr>
      <w:tr w:rsidR="006D1DFD" w:rsidRPr="007A206C" w14:paraId="0306761B" w14:textId="77777777" w:rsidTr="000A24D5">
        <w:tc>
          <w:tcPr>
            <w:tcW w:w="4140" w:type="dxa"/>
            <w:vAlign w:val="bottom"/>
          </w:tcPr>
          <w:p w14:paraId="7ACA102E" w14:textId="77777777" w:rsidR="006D1DFD" w:rsidRPr="007A206C" w:rsidRDefault="006D1DFD" w:rsidP="006D1DFD">
            <w:pPr>
              <w:ind w:right="-43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DBB1EB" w14:textId="77777777" w:rsidR="006D1DFD" w:rsidRPr="007A206C" w:rsidRDefault="006D1DFD" w:rsidP="006D1DFD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7A206C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B454BED" w14:textId="77777777" w:rsidR="006D1DFD" w:rsidRPr="007A206C" w:rsidRDefault="006D1DFD" w:rsidP="006D1DFD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7EAED8" w14:textId="77777777" w:rsidR="006D1DFD" w:rsidRPr="007A206C" w:rsidRDefault="006D1DFD" w:rsidP="006D1DFD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7A206C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6D1DFD" w:rsidRPr="007A206C" w14:paraId="34939A1D" w14:textId="77777777" w:rsidTr="000A24D5">
        <w:tc>
          <w:tcPr>
            <w:tcW w:w="4140" w:type="dxa"/>
            <w:vAlign w:val="bottom"/>
          </w:tcPr>
          <w:p w14:paraId="29ED90EC" w14:textId="77777777" w:rsidR="006D1DFD" w:rsidRPr="007A206C" w:rsidRDefault="006D1DFD" w:rsidP="006D1DFD">
            <w:pPr>
              <w:ind w:right="-43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DD8089" w14:textId="77777777" w:rsidR="006D1DFD" w:rsidRPr="007A206C" w:rsidRDefault="006D1DFD" w:rsidP="006D1DFD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7A206C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6198C73B" w14:textId="77777777" w:rsidR="006D1DFD" w:rsidRPr="007A206C" w:rsidRDefault="006D1DFD" w:rsidP="006D1DFD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201CDE" w14:textId="584CAAD1" w:rsidR="006D1DFD" w:rsidRPr="007A206C" w:rsidRDefault="006D1DFD" w:rsidP="006D1DFD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7A206C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90" w:type="dxa"/>
            <w:shd w:val="clear" w:color="auto" w:fill="auto"/>
          </w:tcPr>
          <w:p w14:paraId="140042D9" w14:textId="77777777" w:rsidR="006D1DFD" w:rsidRPr="007A206C" w:rsidRDefault="006D1DFD" w:rsidP="006D1DFD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113C45" w14:textId="77777777" w:rsidR="006D1DFD" w:rsidRPr="007A206C" w:rsidRDefault="006D1DFD" w:rsidP="006D1DFD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7A206C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90" w:type="dxa"/>
            <w:shd w:val="clear" w:color="auto" w:fill="auto"/>
          </w:tcPr>
          <w:p w14:paraId="5542212B" w14:textId="77777777" w:rsidR="006D1DFD" w:rsidRPr="007A206C" w:rsidRDefault="006D1DFD" w:rsidP="006D1DFD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FF635C" w14:textId="2842A8FB" w:rsidR="006D1DFD" w:rsidRPr="007A206C" w:rsidRDefault="006D1DFD" w:rsidP="006D1DFD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7A206C">
              <w:rPr>
                <w:rFonts w:asciiTheme="majorBidi" w:hAnsiTheme="majorBidi" w:cstheme="majorBidi"/>
                <w:sz w:val="28"/>
              </w:rPr>
              <w:t>2563</w:t>
            </w:r>
          </w:p>
        </w:tc>
      </w:tr>
      <w:tr w:rsidR="006D1DFD" w:rsidRPr="007A206C" w14:paraId="7AD2ADF5" w14:textId="77777777" w:rsidTr="000A24D5">
        <w:trPr>
          <w:trHeight w:val="431"/>
        </w:trPr>
        <w:tc>
          <w:tcPr>
            <w:tcW w:w="4140" w:type="dxa"/>
            <w:shd w:val="clear" w:color="auto" w:fill="auto"/>
            <w:vAlign w:val="center"/>
          </w:tcPr>
          <w:p w14:paraId="1D8C0E46" w14:textId="77777777" w:rsidR="006D1DFD" w:rsidRPr="007A206C" w:rsidRDefault="006D1DFD" w:rsidP="006D1DFD">
            <w:pPr>
              <w:tabs>
                <w:tab w:val="right" w:pos="8100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 w:rsidRPr="007A206C">
              <w:rPr>
                <w:rFonts w:asciiTheme="majorBidi" w:hAnsiTheme="majorBidi" w:cstheme="majorBidi"/>
                <w:sz w:val="28"/>
                <w:cs/>
              </w:rPr>
              <w:t>ผลประโยชน์ระยะสั้น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0C4EB3" w14:textId="4B748994" w:rsidR="006D1DFD" w:rsidRPr="007A206C" w:rsidRDefault="005721E3" w:rsidP="006D1DFD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7A206C">
              <w:rPr>
                <w:rFonts w:asciiTheme="majorBidi" w:hAnsiTheme="majorBidi" w:cstheme="majorBidi"/>
                <w:sz w:val="28"/>
              </w:rPr>
              <w:t>12,080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033F680" w14:textId="77777777" w:rsidR="006D1DFD" w:rsidRPr="007A206C" w:rsidRDefault="006D1DFD" w:rsidP="006D1DFD">
            <w:pPr>
              <w:tabs>
                <w:tab w:val="decimal" w:pos="1004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8485A9" w14:textId="50D7757F" w:rsidR="006D1DFD" w:rsidRPr="007A206C" w:rsidRDefault="006D1DFD" w:rsidP="006D1DFD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7A206C">
              <w:rPr>
                <w:rFonts w:asciiTheme="majorBidi" w:hAnsiTheme="majorBidi" w:cstheme="majorBidi"/>
                <w:sz w:val="28"/>
              </w:rPr>
              <w:t>17,371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B08734B" w14:textId="77777777" w:rsidR="006D1DFD" w:rsidRPr="007A206C" w:rsidRDefault="006D1DFD" w:rsidP="006D1DFD">
            <w:pPr>
              <w:tabs>
                <w:tab w:val="decimal" w:pos="1004"/>
              </w:tabs>
              <w:ind w:left="-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3BE85A" w14:textId="736F4CFA" w:rsidR="006D1DFD" w:rsidRPr="007A206C" w:rsidRDefault="005721E3" w:rsidP="006D1DFD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7A206C">
              <w:rPr>
                <w:rFonts w:asciiTheme="majorBidi" w:hAnsiTheme="majorBidi" w:cstheme="majorBidi"/>
                <w:sz w:val="28"/>
              </w:rPr>
              <w:t>4,739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B4D91F2" w14:textId="77777777" w:rsidR="006D1DFD" w:rsidRPr="007A206C" w:rsidRDefault="006D1DFD" w:rsidP="006D1DFD">
            <w:pPr>
              <w:tabs>
                <w:tab w:val="decimal" w:pos="1004"/>
              </w:tabs>
              <w:ind w:left="-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9E4D52C" w14:textId="248A796E" w:rsidR="006D1DFD" w:rsidRPr="007A206C" w:rsidRDefault="006D1DFD" w:rsidP="006D1DFD">
            <w:pPr>
              <w:tabs>
                <w:tab w:val="decimal" w:pos="927"/>
                <w:tab w:val="left" w:pos="1064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7A206C">
              <w:rPr>
                <w:rFonts w:asciiTheme="majorBidi" w:hAnsiTheme="majorBidi" w:cstheme="majorBidi"/>
                <w:sz w:val="28"/>
              </w:rPr>
              <w:t>6,545</w:t>
            </w:r>
          </w:p>
        </w:tc>
      </w:tr>
      <w:tr w:rsidR="006D1DFD" w:rsidRPr="007A206C" w14:paraId="2354ADCE" w14:textId="77777777" w:rsidTr="000A24D5">
        <w:trPr>
          <w:trHeight w:val="360"/>
        </w:trPr>
        <w:tc>
          <w:tcPr>
            <w:tcW w:w="4140" w:type="dxa"/>
            <w:shd w:val="clear" w:color="auto" w:fill="auto"/>
            <w:vAlign w:val="center"/>
          </w:tcPr>
          <w:p w14:paraId="7F6879F3" w14:textId="77777777" w:rsidR="006D1DFD" w:rsidRPr="007A206C" w:rsidRDefault="006D1DFD" w:rsidP="006D1DFD">
            <w:pPr>
              <w:tabs>
                <w:tab w:val="right" w:pos="8100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 w:rsidRPr="007A206C">
              <w:rPr>
                <w:rFonts w:asciiTheme="majorBidi" w:hAnsiTheme="majorBidi" w:cstheme="majorBidi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1B597C" w14:textId="4C4E4056" w:rsidR="006D1DFD" w:rsidRPr="007A206C" w:rsidRDefault="005721E3" w:rsidP="006D1DFD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7A206C">
              <w:rPr>
                <w:rFonts w:asciiTheme="majorBidi" w:hAnsiTheme="majorBidi" w:cstheme="majorBidi"/>
                <w:sz w:val="28"/>
              </w:rPr>
              <w:t>3,144</w:t>
            </w:r>
          </w:p>
        </w:tc>
        <w:tc>
          <w:tcPr>
            <w:tcW w:w="90" w:type="dxa"/>
            <w:shd w:val="clear" w:color="auto" w:fill="auto"/>
          </w:tcPr>
          <w:p w14:paraId="4244CDC7" w14:textId="77777777" w:rsidR="006D1DFD" w:rsidRPr="007A206C" w:rsidRDefault="006D1DFD" w:rsidP="006D1DFD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971C10" w14:textId="097EE28D" w:rsidR="006D1DFD" w:rsidRPr="007A206C" w:rsidRDefault="006D1DFD" w:rsidP="006D1DFD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7A206C">
              <w:rPr>
                <w:rFonts w:asciiTheme="majorBidi" w:hAnsiTheme="majorBidi" w:cstheme="majorBidi"/>
                <w:sz w:val="28"/>
              </w:rPr>
              <w:t>2,946</w:t>
            </w:r>
          </w:p>
        </w:tc>
        <w:tc>
          <w:tcPr>
            <w:tcW w:w="90" w:type="dxa"/>
            <w:shd w:val="clear" w:color="auto" w:fill="auto"/>
          </w:tcPr>
          <w:p w14:paraId="141C8AAD" w14:textId="77777777" w:rsidR="006D1DFD" w:rsidRPr="007A206C" w:rsidRDefault="006D1DFD" w:rsidP="006D1DFD">
            <w:pPr>
              <w:tabs>
                <w:tab w:val="decimal" w:pos="1004"/>
              </w:tabs>
              <w:ind w:left="-10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00C1CD" w14:textId="734FF39F" w:rsidR="006D1DFD" w:rsidRPr="007A206C" w:rsidRDefault="005721E3" w:rsidP="006D1DFD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7A206C">
              <w:rPr>
                <w:rFonts w:asciiTheme="majorBidi" w:hAnsiTheme="majorBidi" w:cstheme="majorBidi"/>
                <w:sz w:val="28"/>
              </w:rPr>
              <w:t>62</w:t>
            </w:r>
            <w:r w:rsidR="001D49E1" w:rsidRPr="007A206C">
              <w:rPr>
                <w:rFonts w:asciiTheme="majorBidi" w:hAnsiTheme="majorBidi" w:cstheme="majorBidi"/>
                <w:sz w:val="28"/>
              </w:rPr>
              <w:t>0</w:t>
            </w:r>
          </w:p>
        </w:tc>
        <w:tc>
          <w:tcPr>
            <w:tcW w:w="90" w:type="dxa"/>
            <w:shd w:val="clear" w:color="auto" w:fill="auto"/>
          </w:tcPr>
          <w:p w14:paraId="06179CBC" w14:textId="77777777" w:rsidR="006D1DFD" w:rsidRPr="007A206C" w:rsidRDefault="006D1DFD" w:rsidP="006D1DFD">
            <w:pPr>
              <w:tabs>
                <w:tab w:val="decimal" w:pos="1004"/>
              </w:tabs>
              <w:ind w:left="-10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E481CE" w14:textId="0162D8F4" w:rsidR="006D1DFD" w:rsidRPr="007A206C" w:rsidRDefault="006D1DFD" w:rsidP="006D1DFD">
            <w:pPr>
              <w:tabs>
                <w:tab w:val="decimal" w:pos="945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7A206C">
              <w:rPr>
                <w:rFonts w:asciiTheme="majorBidi" w:hAnsiTheme="majorBidi" w:cstheme="majorBidi"/>
                <w:sz w:val="28"/>
              </w:rPr>
              <w:t>613</w:t>
            </w:r>
          </w:p>
        </w:tc>
      </w:tr>
      <w:tr w:rsidR="006D1DFD" w:rsidRPr="007A206C" w14:paraId="261F634B" w14:textId="77777777" w:rsidTr="000A24D5">
        <w:tc>
          <w:tcPr>
            <w:tcW w:w="4140" w:type="dxa"/>
            <w:shd w:val="clear" w:color="auto" w:fill="auto"/>
            <w:vAlign w:val="center"/>
          </w:tcPr>
          <w:p w14:paraId="029C75E1" w14:textId="77777777" w:rsidR="006D1DFD" w:rsidRPr="007A206C" w:rsidRDefault="006D1DFD" w:rsidP="006D1DFD">
            <w:pPr>
              <w:tabs>
                <w:tab w:val="right" w:pos="8100"/>
              </w:tabs>
              <w:ind w:right="-18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A206C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62FB80" w14:textId="26CB1784" w:rsidR="006D1DFD" w:rsidRPr="007A206C" w:rsidRDefault="005721E3" w:rsidP="006D1DFD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A206C">
              <w:rPr>
                <w:rFonts w:asciiTheme="majorBidi" w:hAnsiTheme="majorBidi" w:cstheme="majorBidi"/>
                <w:b/>
                <w:bCs/>
                <w:sz w:val="28"/>
              </w:rPr>
              <w:t>15,224</w:t>
            </w:r>
          </w:p>
        </w:tc>
        <w:tc>
          <w:tcPr>
            <w:tcW w:w="90" w:type="dxa"/>
            <w:shd w:val="clear" w:color="auto" w:fill="auto"/>
          </w:tcPr>
          <w:p w14:paraId="3B573146" w14:textId="77777777" w:rsidR="006D1DFD" w:rsidRPr="007A206C" w:rsidRDefault="006D1DFD" w:rsidP="006D1DFD">
            <w:pPr>
              <w:tabs>
                <w:tab w:val="decimal" w:pos="1004"/>
              </w:tabs>
              <w:ind w:left="-108" w:firstLine="9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B0A17C2" w14:textId="3E03BC70" w:rsidR="006D1DFD" w:rsidRPr="007A206C" w:rsidRDefault="006D1DFD" w:rsidP="006D1DFD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A206C">
              <w:rPr>
                <w:rFonts w:asciiTheme="majorBidi" w:hAnsiTheme="majorBidi" w:cstheme="majorBidi"/>
                <w:b/>
                <w:bCs/>
                <w:sz w:val="28"/>
              </w:rPr>
              <w:t>20,317</w:t>
            </w:r>
          </w:p>
        </w:tc>
        <w:tc>
          <w:tcPr>
            <w:tcW w:w="90" w:type="dxa"/>
            <w:shd w:val="clear" w:color="auto" w:fill="auto"/>
          </w:tcPr>
          <w:p w14:paraId="6D3E3255" w14:textId="77777777" w:rsidR="006D1DFD" w:rsidRPr="007A206C" w:rsidRDefault="006D1DFD" w:rsidP="006D1DFD">
            <w:pPr>
              <w:tabs>
                <w:tab w:val="decimal" w:pos="1004"/>
              </w:tabs>
              <w:ind w:left="-108" w:firstLine="9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61DE450" w14:textId="2672BE3C" w:rsidR="006D1DFD" w:rsidRPr="007A206C" w:rsidRDefault="005721E3" w:rsidP="006D1DFD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A206C">
              <w:rPr>
                <w:rFonts w:asciiTheme="majorBidi" w:hAnsiTheme="majorBidi" w:cstheme="majorBidi"/>
                <w:b/>
                <w:bCs/>
                <w:sz w:val="28"/>
              </w:rPr>
              <w:t>5,3</w:t>
            </w:r>
            <w:r w:rsidR="001D49E1" w:rsidRPr="007A206C">
              <w:rPr>
                <w:rFonts w:asciiTheme="majorBidi" w:hAnsiTheme="majorBidi" w:cstheme="majorBidi"/>
                <w:b/>
                <w:bCs/>
                <w:sz w:val="28"/>
              </w:rPr>
              <w:t>59</w:t>
            </w:r>
          </w:p>
        </w:tc>
        <w:tc>
          <w:tcPr>
            <w:tcW w:w="90" w:type="dxa"/>
            <w:shd w:val="clear" w:color="auto" w:fill="auto"/>
          </w:tcPr>
          <w:p w14:paraId="43CC873C" w14:textId="77777777" w:rsidR="006D1DFD" w:rsidRPr="007A206C" w:rsidRDefault="006D1DFD" w:rsidP="006D1DFD">
            <w:pPr>
              <w:tabs>
                <w:tab w:val="decimal" w:pos="1004"/>
              </w:tabs>
              <w:ind w:left="-108" w:firstLine="9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86CEF27" w14:textId="01FAB568" w:rsidR="006D1DFD" w:rsidRPr="007A206C" w:rsidRDefault="006D1DFD" w:rsidP="006D1DFD">
            <w:pPr>
              <w:tabs>
                <w:tab w:val="decimal" w:pos="927"/>
              </w:tabs>
              <w:ind w:left="-108" w:right="90" w:firstLine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A206C">
              <w:rPr>
                <w:rFonts w:asciiTheme="majorBidi" w:hAnsiTheme="majorBidi" w:cstheme="majorBidi"/>
                <w:b/>
                <w:bCs/>
                <w:sz w:val="28"/>
              </w:rPr>
              <w:t>7,158</w:t>
            </w:r>
          </w:p>
        </w:tc>
      </w:tr>
    </w:tbl>
    <w:p w14:paraId="3402BE73" w14:textId="77777777" w:rsidR="007931CB" w:rsidRPr="007931CB" w:rsidRDefault="007931CB" w:rsidP="004A699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360" w:right="-43"/>
        <w:rPr>
          <w:rFonts w:asciiTheme="majorBidi" w:hAnsiTheme="majorBidi" w:cstheme="majorBidi"/>
          <w:b/>
          <w:bCs/>
          <w:sz w:val="20"/>
          <w:szCs w:val="20"/>
        </w:rPr>
      </w:pPr>
    </w:p>
    <w:p w14:paraId="6A9B72EF" w14:textId="73D45661" w:rsidR="00F53166" w:rsidRPr="007A206C" w:rsidRDefault="009E4C64" w:rsidP="007931C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360" w:right="-43"/>
        <w:rPr>
          <w:rFonts w:asciiTheme="majorBidi" w:hAnsiTheme="majorBidi" w:cstheme="majorBidi"/>
          <w:b/>
          <w:bCs/>
          <w:sz w:val="28"/>
          <w:cs/>
        </w:rPr>
      </w:pPr>
      <w:r w:rsidRPr="007A206C">
        <w:rPr>
          <w:rFonts w:asciiTheme="majorBidi" w:hAnsiTheme="majorBidi" w:cstheme="majorBidi"/>
          <w:b/>
          <w:bCs/>
          <w:sz w:val="28"/>
          <w:cs/>
        </w:rPr>
        <w:t>ภาระค้ำประกันกับกิจการที่เกี่ยวข้องกัน</w:t>
      </w:r>
    </w:p>
    <w:p w14:paraId="709772E4" w14:textId="3026903A" w:rsidR="00B63C1A" w:rsidRDefault="009E4C64" w:rsidP="00B63C1A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7A206C">
        <w:rPr>
          <w:rFonts w:asciiTheme="majorBidi" w:hAnsiTheme="majorBidi" w:cstheme="majorBidi"/>
          <w:color w:val="000000"/>
          <w:spacing w:val="-2"/>
          <w:sz w:val="28"/>
          <w:cs/>
        </w:rPr>
        <w:t>บริษัทมีภาระการค้ำประกันกับกิจการที่เกี่ยวข้องกันตามที่กล่าวไว้ในหมายเหตุประกอบงบการเงิน</w:t>
      </w:r>
      <w:r w:rsidRPr="007A206C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7A206C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ข้อ </w:t>
      </w:r>
      <w:r w:rsidR="0083352E" w:rsidRPr="007A206C">
        <w:rPr>
          <w:rFonts w:asciiTheme="majorBidi" w:hAnsiTheme="majorBidi" w:cstheme="majorBidi"/>
          <w:color w:val="000000"/>
          <w:spacing w:val="-2"/>
          <w:sz w:val="28"/>
        </w:rPr>
        <w:t>30.2</w:t>
      </w:r>
      <w:r w:rsidR="00554AB1" w:rsidRPr="007A206C">
        <w:rPr>
          <w:rFonts w:asciiTheme="majorBidi" w:hAnsiTheme="majorBidi" w:cstheme="majorBidi"/>
          <w:color w:val="000000"/>
          <w:spacing w:val="-2"/>
          <w:sz w:val="28"/>
        </w:rPr>
        <w:t>.2</w:t>
      </w:r>
    </w:p>
    <w:p w14:paraId="5277C148" w14:textId="573EDA8B" w:rsidR="004F0276" w:rsidRDefault="004F0276" w:rsidP="00B63C1A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2152FC36" w14:textId="75D558B5" w:rsidR="004F0276" w:rsidRDefault="004F0276" w:rsidP="00B63C1A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14B9042E" w14:textId="1B04CFC0" w:rsidR="004F0276" w:rsidRDefault="004F0276" w:rsidP="00B63C1A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22A2A782" w14:textId="75EE2BF5" w:rsidR="004F0276" w:rsidRDefault="004F0276" w:rsidP="00B63C1A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4D193FCD" w14:textId="5292A602" w:rsidR="004F0276" w:rsidRDefault="004F0276" w:rsidP="00B63C1A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5EF777A3" w14:textId="6ACFA2BE" w:rsidR="004F0276" w:rsidRDefault="004F0276" w:rsidP="00B63C1A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3AA34E35" w14:textId="08382E27" w:rsidR="004F0276" w:rsidRDefault="004F0276" w:rsidP="00B63C1A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6E4F3953" w14:textId="51ED8543" w:rsidR="004F0276" w:rsidRDefault="004F0276" w:rsidP="00B63C1A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201E3136" w14:textId="77777777" w:rsidR="004F0276" w:rsidRPr="00B118B0" w:rsidRDefault="004F0276" w:rsidP="00B63C1A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560BB199" w14:textId="6D2702E5" w:rsidR="002403B3" w:rsidRPr="00237E45" w:rsidRDefault="002403B3" w:rsidP="00081754">
      <w:pPr>
        <w:pStyle w:val="ListParagraph"/>
        <w:numPr>
          <w:ilvl w:val="0"/>
          <w:numId w:val="1"/>
        </w:numPr>
        <w:spacing w:before="240" w:line="240" w:lineRule="atLeast"/>
        <w:ind w:left="360"/>
        <w:rPr>
          <w:rFonts w:asciiTheme="majorBidi" w:hAnsiTheme="majorBidi" w:cstheme="majorBidi"/>
          <w:b/>
          <w:bCs/>
          <w:sz w:val="28"/>
          <w:cs/>
        </w:rPr>
      </w:pPr>
      <w:bookmarkStart w:id="1" w:name="_Hlk39673225"/>
      <w:r w:rsidRPr="00237E45">
        <w:rPr>
          <w:rFonts w:asciiTheme="majorBidi" w:hAnsiTheme="majorBidi" w:cstheme="majorBidi"/>
          <w:b/>
          <w:bCs/>
          <w:sz w:val="28"/>
          <w:cs/>
        </w:rPr>
        <w:lastRenderedPageBreak/>
        <w:t>ข้อมูลเพิ่มเติมเกี่ยวกับกระแสเงินสด</w:t>
      </w:r>
      <w:r w:rsidRPr="00237E45">
        <w:rPr>
          <w:rFonts w:asciiTheme="majorBidi" w:hAnsiTheme="majorBidi" w:cstheme="majorBidi"/>
          <w:b/>
          <w:bCs/>
          <w:sz w:val="28"/>
        </w:rPr>
        <w:t xml:space="preserve"> </w:t>
      </w:r>
    </w:p>
    <w:p w14:paraId="5CF76655" w14:textId="0988C7DC" w:rsidR="002403B3" w:rsidRPr="00237E45" w:rsidRDefault="003344F2" w:rsidP="006358BF">
      <w:pPr>
        <w:tabs>
          <w:tab w:val="left" w:pos="360"/>
          <w:tab w:val="left" w:pos="630"/>
        </w:tabs>
        <w:spacing w:before="120" w:after="120"/>
        <w:jc w:val="thaiDistribute"/>
        <w:rPr>
          <w:rFonts w:asciiTheme="majorBidi" w:hAnsiTheme="majorBidi" w:cstheme="majorBidi"/>
          <w:color w:val="000000" w:themeColor="text1"/>
          <w:spacing w:val="-2"/>
          <w:sz w:val="28"/>
        </w:rPr>
      </w:pPr>
      <w:r w:rsidRPr="00237E45">
        <w:rPr>
          <w:rFonts w:asciiTheme="majorBidi" w:hAnsiTheme="majorBidi" w:cstheme="majorBidi"/>
          <w:color w:val="000000" w:themeColor="text1"/>
          <w:spacing w:val="-2"/>
          <w:sz w:val="28"/>
        </w:rPr>
        <w:t>5</w:t>
      </w:r>
      <w:r w:rsidR="002403B3" w:rsidRPr="00237E45">
        <w:rPr>
          <w:rFonts w:asciiTheme="majorBidi" w:hAnsiTheme="majorBidi" w:cstheme="majorBidi"/>
          <w:color w:val="000000" w:themeColor="text1"/>
          <w:spacing w:val="-2"/>
          <w:sz w:val="28"/>
        </w:rPr>
        <w:t>.1</w:t>
      </w:r>
      <w:r w:rsidR="00AA5409" w:rsidRPr="00237E45">
        <w:rPr>
          <w:rFonts w:asciiTheme="majorBidi" w:hAnsiTheme="majorBidi" w:cstheme="majorBidi"/>
          <w:color w:val="000000" w:themeColor="text1"/>
          <w:spacing w:val="-2"/>
          <w:sz w:val="28"/>
        </w:rPr>
        <w:t>   </w:t>
      </w:r>
      <w:r w:rsidR="002403B3" w:rsidRPr="00237E45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 xml:space="preserve">เงินสดและรายการเทียบเท่าเงินสด ณ วันที่ </w:t>
      </w:r>
      <w:r w:rsidR="006D1DFD" w:rsidRPr="00237E45">
        <w:rPr>
          <w:rFonts w:asciiTheme="majorBidi" w:hAnsiTheme="majorBidi" w:cstheme="majorBidi"/>
          <w:color w:val="000000"/>
          <w:spacing w:val="-2"/>
          <w:sz w:val="28"/>
        </w:rPr>
        <w:t xml:space="preserve">30 </w:t>
      </w:r>
      <w:r w:rsidR="006D1DFD" w:rsidRPr="00237E45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มิถุนายน</w:t>
      </w:r>
      <w:r w:rsidR="006D1DFD" w:rsidRPr="00237E45">
        <w:rPr>
          <w:rFonts w:asciiTheme="majorBidi" w:hAnsiTheme="majorBidi" w:cstheme="majorBidi"/>
          <w:color w:val="000000"/>
          <w:spacing w:val="-2"/>
          <w:sz w:val="28"/>
          <w:lang w:val="en-GB"/>
        </w:rPr>
        <w:t xml:space="preserve"> </w:t>
      </w:r>
      <w:r w:rsidR="002403B3" w:rsidRPr="00237E45">
        <w:rPr>
          <w:rFonts w:asciiTheme="majorBidi" w:hAnsiTheme="majorBidi" w:cstheme="majorBidi"/>
          <w:color w:val="000000" w:themeColor="text1"/>
          <w:spacing w:val="-2"/>
          <w:sz w:val="28"/>
        </w:rPr>
        <w:t>256</w:t>
      </w:r>
      <w:r w:rsidR="00275A14" w:rsidRPr="00237E45">
        <w:rPr>
          <w:rFonts w:asciiTheme="majorBidi" w:hAnsiTheme="majorBidi" w:cstheme="majorBidi"/>
          <w:color w:val="000000" w:themeColor="text1"/>
          <w:spacing w:val="-2"/>
          <w:sz w:val="28"/>
        </w:rPr>
        <w:t>4</w:t>
      </w:r>
      <w:r w:rsidR="002403B3" w:rsidRPr="00237E45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 xml:space="preserve"> และวันที่ </w:t>
      </w:r>
      <w:r w:rsidR="002403B3" w:rsidRPr="00237E45">
        <w:rPr>
          <w:rFonts w:asciiTheme="majorBidi" w:hAnsiTheme="majorBidi" w:cstheme="majorBidi"/>
          <w:color w:val="000000" w:themeColor="text1"/>
          <w:spacing w:val="-2"/>
          <w:sz w:val="28"/>
        </w:rPr>
        <w:t>31</w:t>
      </w:r>
      <w:r w:rsidR="002403B3" w:rsidRPr="00237E45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 xml:space="preserve"> ธันวาคม </w:t>
      </w:r>
      <w:r w:rsidR="002403B3" w:rsidRPr="00237E45">
        <w:rPr>
          <w:rFonts w:asciiTheme="majorBidi" w:hAnsiTheme="majorBidi" w:cstheme="majorBidi"/>
          <w:color w:val="000000" w:themeColor="text1"/>
          <w:spacing w:val="-2"/>
          <w:sz w:val="28"/>
        </w:rPr>
        <w:t>256</w:t>
      </w:r>
      <w:r w:rsidR="00DD58E5" w:rsidRPr="00237E45">
        <w:rPr>
          <w:rFonts w:asciiTheme="majorBidi" w:hAnsiTheme="majorBidi" w:cstheme="majorBidi"/>
          <w:color w:val="000000" w:themeColor="text1"/>
          <w:spacing w:val="-2"/>
          <w:sz w:val="28"/>
        </w:rPr>
        <w:t>3</w:t>
      </w:r>
      <w:r w:rsidR="002403B3" w:rsidRPr="00237E45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 xml:space="preserve"> ประกอบด้วย</w:t>
      </w:r>
    </w:p>
    <w:tbl>
      <w:tblPr>
        <w:tblW w:w="909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0"/>
        <w:gridCol w:w="1260"/>
        <w:gridCol w:w="90"/>
        <w:gridCol w:w="1260"/>
        <w:gridCol w:w="90"/>
        <w:gridCol w:w="1170"/>
        <w:gridCol w:w="90"/>
        <w:gridCol w:w="1350"/>
      </w:tblGrid>
      <w:tr w:rsidR="002403B3" w:rsidRPr="00237E45" w14:paraId="1AD8173E" w14:textId="77777777" w:rsidTr="006358BF">
        <w:trPr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3B67B089" w14:textId="77777777" w:rsidR="002403B3" w:rsidRPr="00237E45" w:rsidRDefault="002403B3" w:rsidP="00BA2D3C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EC4134" w14:textId="77777777" w:rsidR="002403B3" w:rsidRPr="00237E45" w:rsidRDefault="002403B3" w:rsidP="00BA2D3C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8E1BAA" w14:textId="77777777" w:rsidR="002403B3" w:rsidRPr="00237E45" w:rsidRDefault="002403B3" w:rsidP="00BA2D3C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C8364E" w14:textId="77777777" w:rsidR="002403B3" w:rsidRPr="00237E45" w:rsidRDefault="002403B3" w:rsidP="001376C8">
            <w:pPr>
              <w:tabs>
                <w:tab w:val="left" w:pos="900"/>
                <w:tab w:val="left" w:pos="2160"/>
                <w:tab w:val="right" w:pos="8100"/>
              </w:tabs>
              <w:ind w:left="360" w:hanging="360"/>
              <w:jc w:val="right"/>
              <w:rPr>
                <w:rFonts w:asciiTheme="majorBidi" w:hAnsiTheme="majorBidi" w:cstheme="majorBidi"/>
                <w:caps/>
                <w:sz w:val="28"/>
              </w:rPr>
            </w:pPr>
            <w:r w:rsidRPr="00237E45">
              <w:rPr>
                <w:rFonts w:asciiTheme="majorBidi" w:hAnsiTheme="majorBidi" w:cstheme="majorBidi"/>
                <w:caps/>
                <w:sz w:val="28"/>
                <w:cs/>
              </w:rPr>
              <w:t>(หน่วย: พันบาท)</w:t>
            </w:r>
          </w:p>
        </w:tc>
      </w:tr>
      <w:tr w:rsidR="002403B3" w:rsidRPr="00237E45" w14:paraId="34926B92" w14:textId="77777777" w:rsidTr="006358BF">
        <w:trPr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6F00753F" w14:textId="77777777" w:rsidR="002403B3" w:rsidRPr="00237E45" w:rsidRDefault="002403B3" w:rsidP="00BA2D3C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9ED5EA" w14:textId="77777777" w:rsidR="002403B3" w:rsidRPr="00237E45" w:rsidRDefault="002403B3" w:rsidP="00BA2D3C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37E45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815EBB" w14:textId="77777777" w:rsidR="002403B3" w:rsidRPr="00237E45" w:rsidRDefault="002403B3" w:rsidP="00BA2D3C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D1BF4FC" w14:textId="77777777" w:rsidR="002403B3" w:rsidRPr="00237E45" w:rsidRDefault="002403B3" w:rsidP="00BA2D3C">
            <w:pPr>
              <w:tabs>
                <w:tab w:val="left" w:pos="2160"/>
              </w:tabs>
              <w:ind w:left="-297" w:firstLine="29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37E45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2403B3" w:rsidRPr="00237E45" w14:paraId="07C36501" w14:textId="77777777" w:rsidTr="006358BF">
        <w:trPr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70359BF9" w14:textId="77777777" w:rsidR="002403B3" w:rsidRPr="00237E45" w:rsidRDefault="002403B3" w:rsidP="00BA2D3C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C579E2" w14:textId="77777777" w:rsidR="006D1DFD" w:rsidRPr="00237E45" w:rsidRDefault="006D1DFD" w:rsidP="006D1DFD">
            <w:pPr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237E45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237E45">
              <w:rPr>
                <w:rFonts w:asciiTheme="majorBidi" w:hAnsiTheme="majorBidi" w:cstheme="majorBidi"/>
                <w:sz w:val="28"/>
                <w:cs/>
                <w:lang w:val="en-GB"/>
              </w:rPr>
              <w:t>มิถุนายน</w:t>
            </w:r>
          </w:p>
          <w:p w14:paraId="24428A6A" w14:textId="5F9F427C" w:rsidR="002403B3" w:rsidRPr="00237E45" w:rsidRDefault="002403B3" w:rsidP="00BA2D3C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237E45">
              <w:rPr>
                <w:rFonts w:asciiTheme="majorBidi" w:hAnsiTheme="majorBidi" w:cstheme="majorBidi"/>
                <w:sz w:val="28"/>
              </w:rPr>
              <w:t>256</w:t>
            </w:r>
            <w:r w:rsidR="00DD58E5" w:rsidRPr="00237E45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C4D881" w14:textId="77777777" w:rsidR="002403B3" w:rsidRPr="00237E45" w:rsidRDefault="002403B3" w:rsidP="00BA2D3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819247" w14:textId="77777777" w:rsidR="002403B3" w:rsidRPr="00237E45" w:rsidRDefault="002403B3" w:rsidP="00BA2D3C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37E45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237E45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  <w:p w14:paraId="58D5AB85" w14:textId="054B22CC" w:rsidR="002403B3" w:rsidRPr="00237E45" w:rsidRDefault="002403B3" w:rsidP="00BA2D3C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37E45">
              <w:rPr>
                <w:rFonts w:asciiTheme="majorBidi" w:hAnsiTheme="majorBidi" w:cstheme="majorBidi"/>
                <w:sz w:val="28"/>
              </w:rPr>
              <w:t>256</w:t>
            </w:r>
            <w:r w:rsidR="00DD58E5" w:rsidRPr="00237E45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82205BB" w14:textId="77777777" w:rsidR="002403B3" w:rsidRPr="00237E45" w:rsidRDefault="002403B3" w:rsidP="00BA2D3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98A50D" w14:textId="77777777" w:rsidR="006D1DFD" w:rsidRPr="00237E45" w:rsidRDefault="006D1DFD" w:rsidP="006D1DFD">
            <w:pPr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237E45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237E45">
              <w:rPr>
                <w:rFonts w:asciiTheme="majorBidi" w:hAnsiTheme="majorBidi" w:cstheme="majorBidi"/>
                <w:sz w:val="28"/>
                <w:cs/>
                <w:lang w:val="en-GB"/>
              </w:rPr>
              <w:t>มิถุนายน</w:t>
            </w:r>
          </w:p>
          <w:p w14:paraId="7305D22F" w14:textId="63621879" w:rsidR="002403B3" w:rsidRPr="00237E45" w:rsidRDefault="002403B3" w:rsidP="00BA2D3C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237E45">
              <w:rPr>
                <w:rFonts w:asciiTheme="majorBidi" w:hAnsiTheme="majorBidi" w:cstheme="majorBidi"/>
                <w:sz w:val="28"/>
              </w:rPr>
              <w:t>256</w:t>
            </w:r>
            <w:r w:rsidR="00DD58E5" w:rsidRPr="00237E45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5D3CC6" w14:textId="77777777" w:rsidR="002403B3" w:rsidRPr="00237E45" w:rsidRDefault="002403B3" w:rsidP="00BA2D3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19AA60" w14:textId="77777777" w:rsidR="002403B3" w:rsidRPr="00237E45" w:rsidRDefault="002403B3" w:rsidP="00BA2D3C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37E45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237E45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  <w:p w14:paraId="6EA9EBAE" w14:textId="6E92FAEE" w:rsidR="002403B3" w:rsidRPr="00237E45" w:rsidRDefault="002403B3" w:rsidP="00BA2D3C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37E45">
              <w:rPr>
                <w:rFonts w:asciiTheme="majorBidi" w:hAnsiTheme="majorBidi" w:cstheme="majorBidi"/>
                <w:sz w:val="28"/>
              </w:rPr>
              <w:t>256</w:t>
            </w:r>
            <w:r w:rsidR="00DD58E5" w:rsidRPr="00237E45">
              <w:rPr>
                <w:rFonts w:asciiTheme="majorBidi" w:hAnsiTheme="majorBidi" w:cstheme="majorBidi"/>
                <w:sz w:val="28"/>
              </w:rPr>
              <w:t>3</w:t>
            </w:r>
          </w:p>
        </w:tc>
      </w:tr>
      <w:tr w:rsidR="00B26821" w:rsidRPr="00237E45" w14:paraId="3DBCE5CB" w14:textId="77777777" w:rsidTr="006358BF">
        <w:trPr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6E069554" w14:textId="77777777" w:rsidR="00B26821" w:rsidRPr="00237E45" w:rsidRDefault="00B26821" w:rsidP="006358BF">
            <w:pPr>
              <w:pStyle w:val="Heading5"/>
              <w:keepNext w:val="0"/>
              <w:spacing w:line="240" w:lineRule="auto"/>
              <w:ind w:right="58" w:firstLine="0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237E4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เงินสดในมือ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D9B99AD" w14:textId="34C45A69" w:rsidR="00B26821" w:rsidRPr="00237E45" w:rsidRDefault="00541AEF" w:rsidP="00B26821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  <w:r w:rsidRPr="00237E45">
              <w:rPr>
                <w:rFonts w:asciiTheme="majorBidi" w:hAnsiTheme="majorBidi" w:cstheme="majorBidi"/>
                <w:sz w:val="28"/>
              </w:rPr>
              <w:t>1,48</w:t>
            </w:r>
            <w:r w:rsidR="001D1B3E" w:rsidRPr="00237E45">
              <w:rPr>
                <w:rFonts w:asciiTheme="majorBidi" w:hAnsiTheme="majorBidi" w:cstheme="majorBidi"/>
                <w:sz w:val="28"/>
              </w:rPr>
              <w:t>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5633387" w14:textId="77777777" w:rsidR="00B26821" w:rsidRPr="00237E45" w:rsidRDefault="00B26821" w:rsidP="00B26821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BC85ED" w14:textId="5CEA14B7" w:rsidR="00B26821" w:rsidRPr="00237E45" w:rsidRDefault="00B26821" w:rsidP="00B26821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  <w:r w:rsidRPr="00237E45">
              <w:rPr>
                <w:rFonts w:asciiTheme="majorBidi" w:hAnsiTheme="majorBidi" w:cstheme="majorBidi"/>
                <w:sz w:val="28"/>
              </w:rPr>
              <w:t>3,163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06AC4AC" w14:textId="77777777" w:rsidR="00B26821" w:rsidRPr="00237E45" w:rsidRDefault="00B26821" w:rsidP="00B26821">
            <w:pPr>
              <w:tabs>
                <w:tab w:val="decimal" w:pos="841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07995B" w14:textId="0F6CB2A5" w:rsidR="00B26821" w:rsidRPr="00237E45" w:rsidRDefault="00541AEF" w:rsidP="00B26821">
            <w:pPr>
              <w:tabs>
                <w:tab w:val="decimal" w:pos="1074"/>
              </w:tabs>
              <w:rPr>
                <w:rFonts w:asciiTheme="majorBidi" w:hAnsiTheme="majorBidi" w:cstheme="majorBidi"/>
                <w:sz w:val="28"/>
              </w:rPr>
            </w:pPr>
            <w:r w:rsidRPr="00237E45">
              <w:rPr>
                <w:rFonts w:asciiTheme="majorBidi" w:hAnsiTheme="majorBidi" w:cstheme="majorBidi"/>
                <w:sz w:val="28"/>
              </w:rPr>
              <w:t>140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D930B9C" w14:textId="77777777" w:rsidR="00B26821" w:rsidRPr="00237E45" w:rsidRDefault="00B26821" w:rsidP="00B26821">
            <w:pPr>
              <w:ind w:right="5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D310C97" w14:textId="2FA518F2" w:rsidR="00B26821" w:rsidRPr="00237E45" w:rsidRDefault="00B26821" w:rsidP="00163DAD">
            <w:pPr>
              <w:tabs>
                <w:tab w:val="decimal" w:pos="1258"/>
              </w:tabs>
              <w:rPr>
                <w:rFonts w:asciiTheme="majorBidi" w:hAnsiTheme="majorBidi" w:cstheme="majorBidi"/>
                <w:sz w:val="28"/>
              </w:rPr>
            </w:pPr>
            <w:r w:rsidRPr="00237E45">
              <w:rPr>
                <w:rFonts w:asciiTheme="majorBidi" w:hAnsiTheme="majorBidi" w:cstheme="majorBidi"/>
                <w:sz w:val="28"/>
              </w:rPr>
              <w:t>159</w:t>
            </w:r>
          </w:p>
        </w:tc>
      </w:tr>
      <w:tr w:rsidR="00B26821" w:rsidRPr="00237E45" w14:paraId="604395A7" w14:textId="77777777" w:rsidTr="006358BF">
        <w:trPr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12C87251" w14:textId="77777777" w:rsidR="00B26821" w:rsidRPr="00237E45" w:rsidRDefault="00B26821" w:rsidP="006358BF">
            <w:pPr>
              <w:pStyle w:val="Heading5"/>
              <w:keepNext w:val="0"/>
              <w:spacing w:line="240" w:lineRule="auto"/>
              <w:ind w:right="58" w:firstLine="0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237E4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D65189" w14:textId="5DBF2738" w:rsidR="00B26821" w:rsidRPr="00237E45" w:rsidRDefault="00541AEF" w:rsidP="00B26821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  <w:r w:rsidRPr="00237E45">
              <w:rPr>
                <w:rFonts w:asciiTheme="majorBidi" w:hAnsiTheme="majorBidi" w:cstheme="majorBidi"/>
                <w:sz w:val="28"/>
              </w:rPr>
              <w:t>324,440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F02D2E0" w14:textId="77777777" w:rsidR="00B26821" w:rsidRPr="00237E45" w:rsidRDefault="00B26821" w:rsidP="00B26821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A60E0F9" w14:textId="6D626FFC" w:rsidR="00B26821" w:rsidRPr="00237E45" w:rsidRDefault="00B26821" w:rsidP="00B26821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  <w:r w:rsidRPr="00237E45">
              <w:rPr>
                <w:rFonts w:asciiTheme="majorBidi" w:hAnsiTheme="majorBidi" w:cstheme="majorBidi"/>
                <w:sz w:val="28"/>
              </w:rPr>
              <w:t>113,30</w:t>
            </w:r>
            <w:r w:rsidR="00275A14" w:rsidRPr="00237E45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1A38533" w14:textId="77777777" w:rsidR="00B26821" w:rsidRPr="00237E45" w:rsidRDefault="00B26821" w:rsidP="00B26821">
            <w:pPr>
              <w:tabs>
                <w:tab w:val="decimal" w:pos="841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939E014" w14:textId="4DA140C6" w:rsidR="00B26821" w:rsidRPr="00237E45" w:rsidRDefault="00541AEF" w:rsidP="00B26821">
            <w:pPr>
              <w:tabs>
                <w:tab w:val="decimal" w:pos="1074"/>
              </w:tabs>
              <w:rPr>
                <w:rFonts w:asciiTheme="majorBidi" w:hAnsiTheme="majorBidi" w:cstheme="majorBidi"/>
                <w:sz w:val="28"/>
              </w:rPr>
            </w:pPr>
            <w:r w:rsidRPr="00237E45">
              <w:rPr>
                <w:rFonts w:asciiTheme="majorBidi" w:hAnsiTheme="majorBidi" w:cstheme="majorBidi"/>
                <w:sz w:val="28"/>
              </w:rPr>
              <w:t>257,162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C561DFC" w14:textId="77777777" w:rsidR="00B26821" w:rsidRPr="00237E45" w:rsidRDefault="00B26821" w:rsidP="00B26821">
            <w:pPr>
              <w:ind w:right="5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EC9014B" w14:textId="35F98A77" w:rsidR="00B26821" w:rsidRPr="00237E45" w:rsidRDefault="00B26821" w:rsidP="00163DAD">
            <w:pPr>
              <w:tabs>
                <w:tab w:val="decimal" w:pos="1258"/>
              </w:tabs>
              <w:rPr>
                <w:rFonts w:asciiTheme="majorBidi" w:hAnsiTheme="majorBidi" w:cstheme="majorBidi"/>
                <w:sz w:val="28"/>
              </w:rPr>
            </w:pPr>
            <w:r w:rsidRPr="00237E45">
              <w:rPr>
                <w:rFonts w:asciiTheme="majorBidi" w:hAnsiTheme="majorBidi" w:cstheme="majorBidi"/>
                <w:sz w:val="28"/>
              </w:rPr>
              <w:t>40,69</w:t>
            </w:r>
            <w:r w:rsidR="00275A14" w:rsidRPr="00237E45">
              <w:rPr>
                <w:rFonts w:asciiTheme="majorBidi" w:hAnsiTheme="majorBidi" w:cstheme="majorBidi"/>
                <w:sz w:val="28"/>
              </w:rPr>
              <w:t>8</w:t>
            </w:r>
          </w:p>
        </w:tc>
      </w:tr>
      <w:tr w:rsidR="00B26821" w:rsidRPr="00003722" w14:paraId="7012E879" w14:textId="77777777" w:rsidTr="006358BF">
        <w:trPr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1BD107BB" w14:textId="007A9EF1" w:rsidR="00B26821" w:rsidRPr="00237E45" w:rsidRDefault="00B26821" w:rsidP="006358BF">
            <w:pPr>
              <w:pStyle w:val="Heading5"/>
              <w:keepNext w:val="0"/>
              <w:spacing w:line="240" w:lineRule="auto"/>
              <w:ind w:right="58" w:firstLine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37E4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D223F2A" w14:textId="3E469519" w:rsidR="00B26821" w:rsidRPr="0072620F" w:rsidRDefault="00541AEF" w:rsidP="00B26821">
            <w:pPr>
              <w:tabs>
                <w:tab w:val="decimal" w:pos="1080"/>
              </w:tabs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72620F">
              <w:rPr>
                <w:rFonts w:asciiTheme="majorBidi" w:hAnsiTheme="majorBidi" w:cstheme="majorBidi"/>
                <w:b/>
                <w:bCs/>
                <w:sz w:val="28"/>
              </w:rPr>
              <w:t>325,92</w:t>
            </w:r>
            <w:r w:rsidR="001D1B3E" w:rsidRPr="0072620F">
              <w:rPr>
                <w:rFonts w:asciiTheme="majorBidi" w:hAnsiTheme="majorBidi" w:cstheme="majorBidi"/>
                <w:b/>
                <w:bCs/>
                <w:sz w:val="28"/>
              </w:rPr>
              <w:t>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5DE0ADE" w14:textId="77777777" w:rsidR="00B26821" w:rsidRPr="0072620F" w:rsidRDefault="00B26821" w:rsidP="00B26821">
            <w:pPr>
              <w:tabs>
                <w:tab w:val="decimal" w:pos="108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53D3F9" w14:textId="608A0661" w:rsidR="00B26821" w:rsidRPr="0072620F" w:rsidRDefault="00B26821" w:rsidP="00B26821">
            <w:pPr>
              <w:tabs>
                <w:tab w:val="decimal" w:pos="108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2620F">
              <w:rPr>
                <w:rFonts w:asciiTheme="majorBidi" w:hAnsiTheme="majorBidi" w:cstheme="majorBidi"/>
                <w:b/>
                <w:bCs/>
                <w:sz w:val="28"/>
              </w:rPr>
              <w:t>116,47</w:t>
            </w:r>
            <w:r w:rsidR="00275A14" w:rsidRPr="0072620F">
              <w:rPr>
                <w:rFonts w:asciiTheme="majorBidi" w:hAnsiTheme="majorBidi" w:cstheme="majorBidi"/>
                <w:b/>
                <w:bCs/>
                <w:sz w:val="28"/>
              </w:rPr>
              <w:t>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4F7AB75" w14:textId="77777777" w:rsidR="00B26821" w:rsidRPr="0072620F" w:rsidRDefault="00B26821" w:rsidP="00B26821">
            <w:pPr>
              <w:tabs>
                <w:tab w:val="decimal" w:pos="841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798398" w14:textId="0E98AF2C" w:rsidR="00B26821" w:rsidRPr="0072620F" w:rsidRDefault="00541AEF" w:rsidP="00B26821">
            <w:pPr>
              <w:tabs>
                <w:tab w:val="decimal" w:pos="1074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2620F">
              <w:rPr>
                <w:rFonts w:asciiTheme="majorBidi" w:hAnsiTheme="majorBidi" w:cstheme="majorBidi"/>
                <w:b/>
                <w:bCs/>
                <w:sz w:val="28"/>
              </w:rPr>
              <w:t>257,302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CBA1AC2" w14:textId="77777777" w:rsidR="00B26821" w:rsidRPr="0072620F" w:rsidRDefault="00B26821" w:rsidP="00B26821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A17BB1" w14:textId="165761B2" w:rsidR="00B26821" w:rsidRPr="0072620F" w:rsidRDefault="00B26821" w:rsidP="00163DAD">
            <w:pPr>
              <w:tabs>
                <w:tab w:val="decimal" w:pos="1258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2620F">
              <w:rPr>
                <w:rFonts w:asciiTheme="majorBidi" w:hAnsiTheme="majorBidi" w:cstheme="majorBidi"/>
                <w:b/>
                <w:bCs/>
                <w:sz w:val="28"/>
              </w:rPr>
              <w:t>40,85</w:t>
            </w:r>
            <w:r w:rsidR="00275A14" w:rsidRPr="0072620F">
              <w:rPr>
                <w:rFonts w:asciiTheme="majorBidi" w:hAnsiTheme="majorBidi" w:cstheme="majorBidi"/>
                <w:b/>
                <w:bCs/>
                <w:sz w:val="28"/>
              </w:rPr>
              <w:t>7</w:t>
            </w:r>
          </w:p>
        </w:tc>
      </w:tr>
    </w:tbl>
    <w:p w14:paraId="7FDB75E9" w14:textId="77777777" w:rsidR="006C0ED6" w:rsidRPr="00003722" w:rsidRDefault="006C0ED6" w:rsidP="00AE3FC6">
      <w:pPr>
        <w:ind w:left="360"/>
        <w:jc w:val="thaiDistribute"/>
        <w:rPr>
          <w:rFonts w:asciiTheme="majorBidi" w:hAnsiTheme="majorBidi" w:cstheme="majorBidi"/>
          <w:color w:val="000000" w:themeColor="text1"/>
          <w:spacing w:val="-2"/>
          <w:sz w:val="28"/>
          <w:highlight w:val="cyan"/>
        </w:rPr>
      </w:pPr>
    </w:p>
    <w:p w14:paraId="7FC59A56" w14:textId="5D54097D" w:rsidR="00BC1439" w:rsidRPr="007F1A8C" w:rsidRDefault="00AA5409" w:rsidP="00AE3FC6">
      <w:pPr>
        <w:ind w:left="360"/>
        <w:jc w:val="thaiDistribute"/>
        <w:rPr>
          <w:rFonts w:asciiTheme="majorBidi" w:hAnsiTheme="majorBidi" w:cstheme="majorBidi"/>
          <w:color w:val="000000" w:themeColor="text1"/>
          <w:spacing w:val="-2"/>
          <w:sz w:val="28"/>
        </w:rPr>
      </w:pPr>
      <w:r w:rsidRPr="007F1A8C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 xml:space="preserve">ณ วันที่ </w:t>
      </w:r>
      <w:r w:rsidR="006D1DFD" w:rsidRPr="007F1A8C">
        <w:rPr>
          <w:rFonts w:asciiTheme="majorBidi" w:hAnsiTheme="majorBidi" w:cstheme="majorBidi"/>
          <w:color w:val="000000"/>
          <w:spacing w:val="-2"/>
          <w:sz w:val="28"/>
        </w:rPr>
        <w:t xml:space="preserve">30 </w:t>
      </w:r>
      <w:r w:rsidR="006D1DFD" w:rsidRPr="007F1A8C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มิถุนายน</w:t>
      </w:r>
      <w:r w:rsidR="006D1DFD" w:rsidRPr="007F1A8C">
        <w:rPr>
          <w:rFonts w:asciiTheme="majorBidi" w:hAnsiTheme="majorBidi" w:cstheme="majorBidi"/>
          <w:color w:val="000000"/>
          <w:spacing w:val="-2"/>
          <w:sz w:val="28"/>
          <w:lang w:val="en-GB"/>
        </w:rPr>
        <w:t xml:space="preserve"> </w:t>
      </w:r>
      <w:r w:rsidRPr="007F1A8C">
        <w:rPr>
          <w:rFonts w:asciiTheme="majorBidi" w:hAnsiTheme="majorBidi" w:cstheme="majorBidi"/>
          <w:color w:val="000000" w:themeColor="text1"/>
          <w:spacing w:val="-2"/>
          <w:sz w:val="28"/>
        </w:rPr>
        <w:t>256</w:t>
      </w:r>
      <w:r w:rsidR="00E61A0B" w:rsidRPr="007F1A8C">
        <w:rPr>
          <w:rFonts w:asciiTheme="majorBidi" w:hAnsiTheme="majorBidi" w:cstheme="majorBidi"/>
          <w:color w:val="000000" w:themeColor="text1"/>
          <w:spacing w:val="-2"/>
          <w:sz w:val="28"/>
        </w:rPr>
        <w:t>4</w:t>
      </w:r>
      <w:r w:rsidRPr="007F1A8C">
        <w:rPr>
          <w:rFonts w:asciiTheme="majorBidi" w:hAnsiTheme="majorBidi" w:cstheme="majorBidi"/>
          <w:color w:val="000000" w:themeColor="text1"/>
          <w:spacing w:val="-2"/>
          <w:sz w:val="28"/>
        </w:rPr>
        <w:t xml:space="preserve"> </w:t>
      </w:r>
      <w:r w:rsidRPr="007F1A8C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 xml:space="preserve">และวันที่ </w:t>
      </w:r>
      <w:r w:rsidRPr="007F1A8C">
        <w:rPr>
          <w:rFonts w:asciiTheme="majorBidi" w:hAnsiTheme="majorBidi" w:cstheme="majorBidi"/>
          <w:color w:val="000000" w:themeColor="text1"/>
          <w:spacing w:val="-2"/>
          <w:sz w:val="28"/>
        </w:rPr>
        <w:t xml:space="preserve">31 </w:t>
      </w:r>
      <w:r w:rsidRPr="007F1A8C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 xml:space="preserve">ธันวาคม </w:t>
      </w:r>
      <w:r w:rsidRPr="007F1A8C">
        <w:rPr>
          <w:rFonts w:asciiTheme="majorBidi" w:hAnsiTheme="majorBidi" w:cstheme="majorBidi"/>
          <w:color w:val="000000" w:themeColor="text1"/>
          <w:spacing w:val="-2"/>
          <w:sz w:val="28"/>
        </w:rPr>
        <w:t>256</w:t>
      </w:r>
      <w:r w:rsidR="00E61A0B" w:rsidRPr="007F1A8C">
        <w:rPr>
          <w:rFonts w:asciiTheme="majorBidi" w:hAnsiTheme="majorBidi" w:cstheme="majorBidi"/>
          <w:color w:val="000000" w:themeColor="text1"/>
          <w:spacing w:val="-2"/>
          <w:sz w:val="28"/>
        </w:rPr>
        <w:t>3</w:t>
      </w:r>
      <w:r w:rsidRPr="007F1A8C">
        <w:rPr>
          <w:rFonts w:asciiTheme="majorBidi" w:hAnsiTheme="majorBidi" w:cstheme="majorBidi"/>
          <w:color w:val="000000" w:themeColor="text1"/>
          <w:spacing w:val="-2"/>
          <w:sz w:val="28"/>
        </w:rPr>
        <w:t xml:space="preserve"> </w:t>
      </w:r>
      <w:r w:rsidRPr="007F1A8C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 xml:space="preserve">ดอกเบี้ยเงินฝากประจำธนาคารในงบการเงินรวมและงบการเงินเฉพาะกิจการคิดอัตราดอกเบี้ยร้อยละ </w:t>
      </w:r>
      <w:r w:rsidR="000F66BB" w:rsidRPr="007F1A8C">
        <w:rPr>
          <w:rFonts w:asciiTheme="majorBidi" w:hAnsiTheme="majorBidi" w:cstheme="majorBidi"/>
          <w:color w:val="000000" w:themeColor="text1"/>
          <w:spacing w:val="-2"/>
          <w:sz w:val="28"/>
        </w:rPr>
        <w:t>0.05 - 0.</w:t>
      </w:r>
      <w:r w:rsidR="005B42EC" w:rsidRPr="007F1A8C">
        <w:rPr>
          <w:rFonts w:asciiTheme="majorBidi" w:hAnsiTheme="majorBidi" w:cstheme="majorBidi"/>
          <w:color w:val="000000" w:themeColor="text1"/>
          <w:spacing w:val="-2"/>
          <w:sz w:val="28"/>
        </w:rPr>
        <w:t>13</w:t>
      </w:r>
      <w:r w:rsidR="000F66BB" w:rsidRPr="007F1A8C">
        <w:rPr>
          <w:rFonts w:asciiTheme="majorBidi" w:hAnsiTheme="majorBidi" w:cstheme="majorBidi"/>
          <w:color w:val="000000" w:themeColor="text1"/>
          <w:spacing w:val="-2"/>
          <w:sz w:val="28"/>
        </w:rPr>
        <w:t xml:space="preserve"> </w:t>
      </w:r>
      <w:r w:rsidRPr="007F1A8C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 xml:space="preserve">และ </w:t>
      </w:r>
      <w:r w:rsidR="006F0C10" w:rsidRPr="007F1A8C">
        <w:rPr>
          <w:rFonts w:asciiTheme="majorBidi" w:hAnsiTheme="majorBidi" w:cstheme="majorBidi"/>
          <w:color w:val="000000" w:themeColor="text1"/>
          <w:spacing w:val="-2"/>
          <w:sz w:val="28"/>
        </w:rPr>
        <w:t xml:space="preserve">0.05 - 0.25 </w:t>
      </w:r>
      <w:r w:rsidRPr="007F1A8C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>ต่อปี ตามลำดับ</w:t>
      </w:r>
    </w:p>
    <w:p w14:paraId="7BFCDF0B" w14:textId="2F0592A5" w:rsidR="00E4735F" w:rsidRPr="007F1A8C" w:rsidRDefault="00E4735F" w:rsidP="00AE3FC6">
      <w:pPr>
        <w:ind w:left="360"/>
        <w:jc w:val="thaiDistribute"/>
        <w:rPr>
          <w:rFonts w:asciiTheme="majorBidi" w:hAnsiTheme="majorBidi" w:cstheme="majorBidi"/>
          <w:color w:val="000000" w:themeColor="text1"/>
          <w:spacing w:val="-2"/>
          <w:sz w:val="28"/>
        </w:rPr>
      </w:pPr>
    </w:p>
    <w:p w14:paraId="60613A83" w14:textId="1AA28389" w:rsidR="002403B3" w:rsidRPr="007F1A8C" w:rsidRDefault="00AE1464" w:rsidP="001E7FEB">
      <w:pPr>
        <w:tabs>
          <w:tab w:val="left" w:pos="360"/>
        </w:tabs>
        <w:overflowPunct/>
        <w:autoSpaceDE/>
        <w:autoSpaceDN/>
        <w:adjustRightInd/>
        <w:ind w:left="360" w:hanging="360"/>
        <w:jc w:val="thaiDistribute"/>
        <w:textAlignment w:val="auto"/>
        <w:rPr>
          <w:rFonts w:asciiTheme="majorBidi" w:hAnsiTheme="majorBidi" w:cstheme="majorBidi"/>
          <w:color w:val="000000" w:themeColor="text1"/>
          <w:spacing w:val="-2"/>
          <w:sz w:val="28"/>
        </w:rPr>
      </w:pPr>
      <w:r w:rsidRPr="007F1A8C">
        <w:rPr>
          <w:rFonts w:asciiTheme="majorBidi" w:hAnsiTheme="majorBidi" w:cstheme="majorBidi"/>
          <w:color w:val="000000" w:themeColor="text1"/>
          <w:spacing w:val="-2"/>
          <w:sz w:val="28"/>
        </w:rPr>
        <w:t>5</w:t>
      </w:r>
      <w:r w:rsidR="00AA5409" w:rsidRPr="007F1A8C">
        <w:rPr>
          <w:rFonts w:asciiTheme="majorBidi" w:hAnsiTheme="majorBidi" w:cstheme="majorBidi"/>
          <w:color w:val="000000" w:themeColor="text1"/>
          <w:spacing w:val="-2"/>
          <w:sz w:val="28"/>
        </w:rPr>
        <w:t>.2 </w:t>
      </w:r>
      <w:r w:rsidR="007B246E" w:rsidRPr="007F1A8C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 xml:space="preserve">  </w:t>
      </w:r>
      <w:r w:rsidR="00AA5409" w:rsidRPr="007F1A8C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>เงินสดจ่ายเพื่อซื้ออุปกรณ์</w:t>
      </w:r>
      <w:r w:rsidR="009F757A" w:rsidRPr="007F1A8C">
        <w:rPr>
          <w:rFonts w:asciiTheme="majorBidi" w:hAnsiTheme="majorBidi" w:hint="cs"/>
          <w:color w:val="000000" w:themeColor="text1"/>
          <w:spacing w:val="-2"/>
          <w:sz w:val="28"/>
          <w:cs/>
        </w:rPr>
        <w:t>และงานระหว่างก่อสร้าง</w:t>
      </w:r>
      <w:r w:rsidR="00AA5409" w:rsidRPr="007F1A8C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>สำหรับ</w:t>
      </w:r>
      <w:r w:rsidR="006D1DFD" w:rsidRPr="007F1A8C">
        <w:rPr>
          <w:rFonts w:asciiTheme="majorBidi" w:hAnsiTheme="majorBidi" w:cstheme="majorBidi"/>
          <w:sz w:val="28"/>
          <w:cs/>
          <w:lang w:val="en-GB"/>
        </w:rPr>
        <w:t xml:space="preserve">งวดหกเดือนสิ้นสุดวันที่ </w:t>
      </w:r>
      <w:r w:rsidR="006D1DFD" w:rsidRPr="007F1A8C">
        <w:rPr>
          <w:rFonts w:asciiTheme="majorBidi" w:hAnsiTheme="majorBidi" w:cstheme="majorBidi"/>
          <w:sz w:val="28"/>
        </w:rPr>
        <w:t>30</w:t>
      </w:r>
      <w:r w:rsidR="006D1DFD" w:rsidRPr="007F1A8C">
        <w:rPr>
          <w:rFonts w:asciiTheme="majorBidi" w:hAnsiTheme="majorBidi" w:cstheme="majorBidi"/>
          <w:sz w:val="28"/>
          <w:cs/>
          <w:lang w:val="en-GB"/>
        </w:rPr>
        <w:t xml:space="preserve"> มิถุนายน</w:t>
      </w:r>
      <w:r w:rsidR="006D1DFD" w:rsidRPr="007F1A8C">
        <w:rPr>
          <w:rFonts w:asciiTheme="majorBidi" w:hAnsiTheme="majorBidi" w:cstheme="majorBidi"/>
          <w:color w:val="000000" w:themeColor="text1"/>
          <w:spacing w:val="-2"/>
          <w:sz w:val="28"/>
          <w:cs/>
          <w:lang w:val="en-GB"/>
        </w:rPr>
        <w:t xml:space="preserve"> </w:t>
      </w:r>
      <w:r w:rsidR="00AA5409" w:rsidRPr="007F1A8C">
        <w:rPr>
          <w:rFonts w:asciiTheme="majorBidi" w:hAnsiTheme="majorBidi" w:cstheme="majorBidi"/>
          <w:color w:val="000000" w:themeColor="text1"/>
          <w:spacing w:val="-2"/>
          <w:sz w:val="28"/>
        </w:rPr>
        <w:t>256</w:t>
      </w:r>
      <w:r w:rsidR="00D43B3C" w:rsidRPr="007F1A8C">
        <w:rPr>
          <w:rFonts w:asciiTheme="majorBidi" w:hAnsiTheme="majorBidi" w:cstheme="majorBidi"/>
          <w:color w:val="000000" w:themeColor="text1"/>
          <w:spacing w:val="-2"/>
          <w:sz w:val="28"/>
        </w:rPr>
        <w:t>4</w:t>
      </w:r>
      <w:r w:rsidR="00AA5409" w:rsidRPr="007F1A8C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 xml:space="preserve"> และ สำหรับปีสิ้นสุดวันที่ </w:t>
      </w:r>
      <w:r w:rsidR="00AA5409" w:rsidRPr="007F1A8C">
        <w:rPr>
          <w:rFonts w:asciiTheme="majorBidi" w:hAnsiTheme="majorBidi" w:cstheme="majorBidi"/>
          <w:color w:val="000000" w:themeColor="text1"/>
          <w:spacing w:val="-2"/>
          <w:sz w:val="28"/>
        </w:rPr>
        <w:t xml:space="preserve">31 </w:t>
      </w:r>
      <w:r w:rsidR="00AA5409" w:rsidRPr="007F1A8C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 xml:space="preserve">ธันวาคม </w:t>
      </w:r>
      <w:r w:rsidR="009F4FB1" w:rsidRPr="007F1A8C">
        <w:rPr>
          <w:rFonts w:asciiTheme="majorBidi" w:hAnsiTheme="majorBidi" w:cstheme="majorBidi"/>
          <w:color w:val="000000" w:themeColor="text1"/>
          <w:spacing w:val="-2"/>
          <w:sz w:val="28"/>
        </w:rPr>
        <w:t>2563</w:t>
      </w:r>
      <w:r w:rsidR="009F4FB1">
        <w:rPr>
          <w:rFonts w:asciiTheme="majorBidi" w:hAnsiTheme="majorBidi" w:cstheme="majorBidi" w:hint="cs"/>
          <w:color w:val="000000" w:themeColor="text1"/>
          <w:spacing w:val="-2"/>
          <w:sz w:val="28"/>
          <w:cs/>
        </w:rPr>
        <w:t xml:space="preserve"> </w:t>
      </w:r>
      <w:r w:rsidR="009F4FB1" w:rsidRPr="007F1A8C">
        <w:rPr>
          <w:rFonts w:asciiTheme="majorBidi" w:hAnsiTheme="majorBidi" w:cstheme="majorBidi" w:hint="cs"/>
          <w:color w:val="000000" w:themeColor="text1"/>
          <w:spacing w:val="-2"/>
          <w:sz w:val="28"/>
          <w:cs/>
        </w:rPr>
        <w:t>มีรายละเอียดดังนี้</w:t>
      </w:r>
    </w:p>
    <w:tbl>
      <w:tblPr>
        <w:tblW w:w="9180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0"/>
        <w:gridCol w:w="1170"/>
        <w:gridCol w:w="90"/>
        <w:gridCol w:w="1170"/>
        <w:gridCol w:w="90"/>
        <w:gridCol w:w="1170"/>
        <w:gridCol w:w="90"/>
        <w:gridCol w:w="1170"/>
      </w:tblGrid>
      <w:tr w:rsidR="00AA5409" w:rsidRPr="007F1A8C" w14:paraId="762E23CD" w14:textId="77777777" w:rsidTr="004E492B">
        <w:trPr>
          <w:cantSplit/>
          <w:trHeight w:val="108"/>
        </w:trPr>
        <w:tc>
          <w:tcPr>
            <w:tcW w:w="4230" w:type="dxa"/>
          </w:tcPr>
          <w:p w14:paraId="5657512C" w14:textId="77777777" w:rsidR="00AA5409" w:rsidRPr="007F1A8C" w:rsidRDefault="00AA5409" w:rsidP="00E54490">
            <w:pPr>
              <w:rPr>
                <w:rFonts w:asciiTheme="majorBidi" w:eastAsia="MS Mincho" w:hAnsiTheme="majorBidi" w:cstheme="majorBidi"/>
                <w:b/>
                <w:bCs/>
                <w:sz w:val="28"/>
              </w:rPr>
            </w:pPr>
          </w:p>
        </w:tc>
        <w:tc>
          <w:tcPr>
            <w:tcW w:w="2430" w:type="dxa"/>
            <w:gridSpan w:val="3"/>
            <w:vAlign w:val="center"/>
          </w:tcPr>
          <w:p w14:paraId="6ED1F2E7" w14:textId="77777777" w:rsidR="00AA5409" w:rsidRPr="007F1A8C" w:rsidRDefault="00AA5409" w:rsidP="00E54490">
            <w:pPr>
              <w:tabs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vAlign w:val="center"/>
          </w:tcPr>
          <w:p w14:paraId="076073AB" w14:textId="77777777" w:rsidR="00AA5409" w:rsidRPr="007F1A8C" w:rsidRDefault="00AA5409" w:rsidP="00E54490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430" w:type="dxa"/>
            <w:gridSpan w:val="3"/>
            <w:vAlign w:val="center"/>
          </w:tcPr>
          <w:p w14:paraId="1A422264" w14:textId="77777777" w:rsidR="00AA5409" w:rsidRPr="007F1A8C" w:rsidRDefault="00AA5409" w:rsidP="00032414">
            <w:pPr>
              <w:tabs>
                <w:tab w:val="left" w:pos="2160"/>
              </w:tabs>
              <w:ind w:left="-297" w:right="96" w:firstLine="297"/>
              <w:jc w:val="right"/>
              <w:rPr>
                <w:rFonts w:asciiTheme="majorBidi" w:hAnsiTheme="majorBidi" w:cstheme="majorBidi"/>
                <w:sz w:val="28"/>
              </w:rPr>
            </w:pPr>
            <w:r w:rsidRPr="007F1A8C">
              <w:rPr>
                <w:rFonts w:asciiTheme="majorBidi" w:hAnsiTheme="majorBidi" w:cstheme="majorBidi"/>
                <w:caps/>
                <w:sz w:val="28"/>
                <w:cs/>
              </w:rPr>
              <w:t>(หน่วย: พันบาท)</w:t>
            </w:r>
          </w:p>
        </w:tc>
      </w:tr>
      <w:tr w:rsidR="00AA5409" w:rsidRPr="007F1A8C" w14:paraId="331B5174" w14:textId="77777777" w:rsidTr="004E492B">
        <w:trPr>
          <w:cantSplit/>
          <w:trHeight w:val="108"/>
        </w:trPr>
        <w:tc>
          <w:tcPr>
            <w:tcW w:w="4230" w:type="dxa"/>
          </w:tcPr>
          <w:p w14:paraId="632068A1" w14:textId="77777777" w:rsidR="00AA5409" w:rsidRPr="007F1A8C" w:rsidRDefault="00AA5409" w:rsidP="00E54490">
            <w:pPr>
              <w:rPr>
                <w:rFonts w:asciiTheme="majorBidi" w:eastAsia="MS Mincho" w:hAnsiTheme="majorBidi" w:cstheme="majorBidi"/>
                <w:b/>
                <w:bCs/>
                <w:sz w:val="28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  <w:vAlign w:val="center"/>
          </w:tcPr>
          <w:p w14:paraId="6D5ADDC0" w14:textId="77777777" w:rsidR="00AA5409" w:rsidRPr="007F1A8C" w:rsidRDefault="00AA5409" w:rsidP="00E54490">
            <w:pPr>
              <w:tabs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F1A8C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  <w:vAlign w:val="center"/>
          </w:tcPr>
          <w:p w14:paraId="51F9F2DA" w14:textId="77777777" w:rsidR="00AA5409" w:rsidRPr="007F1A8C" w:rsidRDefault="00AA5409" w:rsidP="00E54490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  <w:vAlign w:val="center"/>
          </w:tcPr>
          <w:p w14:paraId="7CE688CE" w14:textId="77777777" w:rsidR="00AA5409" w:rsidRPr="007F1A8C" w:rsidRDefault="00AA5409" w:rsidP="00E54490">
            <w:pPr>
              <w:tabs>
                <w:tab w:val="left" w:pos="2160"/>
              </w:tabs>
              <w:ind w:left="-297" w:firstLine="29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F1A8C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AA5409" w:rsidRPr="007F1A8C" w14:paraId="56DF460C" w14:textId="77777777" w:rsidTr="004E492B">
        <w:trPr>
          <w:cantSplit/>
        </w:trPr>
        <w:tc>
          <w:tcPr>
            <w:tcW w:w="4230" w:type="dxa"/>
          </w:tcPr>
          <w:p w14:paraId="3A10AA7B" w14:textId="77777777" w:rsidR="00AA5409" w:rsidRPr="007F1A8C" w:rsidRDefault="00AA5409" w:rsidP="00E54490">
            <w:pPr>
              <w:rPr>
                <w:rFonts w:asciiTheme="majorBidi" w:eastAsia="MS Mincho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C188F8E" w14:textId="77777777" w:rsidR="00F878D9" w:rsidRDefault="006D1DFD" w:rsidP="006D1DFD">
            <w:pPr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  <w:r w:rsidRPr="007F1A8C">
              <w:rPr>
                <w:rFonts w:asciiTheme="majorBidi" w:hAnsiTheme="majorBidi" w:cstheme="majorBidi"/>
                <w:sz w:val="28"/>
                <w:cs/>
                <w:lang w:val="en-GB"/>
              </w:rPr>
              <w:t>สำหรับงวดหก</w:t>
            </w:r>
          </w:p>
          <w:p w14:paraId="5897C0D1" w14:textId="1845E2C0" w:rsidR="006D1DFD" w:rsidRPr="007F1A8C" w:rsidRDefault="006D1DFD" w:rsidP="006D1DFD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F1A8C">
              <w:rPr>
                <w:rFonts w:asciiTheme="majorBidi" w:hAnsiTheme="majorBidi" w:cstheme="majorBidi"/>
                <w:sz w:val="28"/>
                <w:cs/>
                <w:lang w:val="en-GB"/>
              </w:rPr>
              <w:t>เดือนสิ้นสุด</w:t>
            </w:r>
          </w:p>
          <w:p w14:paraId="516FCEC3" w14:textId="50CCE698" w:rsidR="00AA5409" w:rsidRPr="007F1A8C" w:rsidRDefault="006D1DFD" w:rsidP="006D1DFD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F1A8C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วันที่ </w:t>
            </w:r>
            <w:r w:rsidRPr="007F1A8C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7F1A8C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มิถุนายน </w:t>
            </w:r>
            <w:r w:rsidR="00AA5409" w:rsidRPr="007F1A8C">
              <w:rPr>
                <w:rFonts w:asciiTheme="majorBidi" w:hAnsiTheme="majorBidi" w:cstheme="majorBidi"/>
                <w:sz w:val="28"/>
              </w:rPr>
              <w:t>256</w:t>
            </w:r>
            <w:r w:rsidR="00D43B3C" w:rsidRPr="007F1A8C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95BE48F" w14:textId="77777777" w:rsidR="00AA5409" w:rsidRPr="007F1A8C" w:rsidRDefault="00AA5409" w:rsidP="00E54490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4195814" w14:textId="64C89E88" w:rsidR="004532AA" w:rsidRDefault="00AA5409" w:rsidP="00E54490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F1A8C">
              <w:rPr>
                <w:rFonts w:asciiTheme="majorBidi" w:hAnsiTheme="majorBidi" w:cstheme="majorBidi"/>
                <w:sz w:val="28"/>
                <w:cs/>
              </w:rPr>
              <w:t>สำหรับปี</w:t>
            </w:r>
          </w:p>
          <w:p w14:paraId="655C13FE" w14:textId="3B0403FA" w:rsidR="00AA5409" w:rsidRPr="007F1A8C" w:rsidRDefault="00AA5409" w:rsidP="00E54490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F1A8C">
              <w:rPr>
                <w:rFonts w:asciiTheme="majorBidi" w:hAnsiTheme="majorBidi" w:cstheme="majorBidi"/>
                <w:sz w:val="28"/>
                <w:cs/>
              </w:rPr>
              <w:t>สิ้นสุดวันที่</w:t>
            </w:r>
          </w:p>
          <w:p w14:paraId="1877F382" w14:textId="77777777" w:rsidR="00AA5409" w:rsidRPr="007F1A8C" w:rsidRDefault="00AA5409" w:rsidP="00E54490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F1A8C">
              <w:rPr>
                <w:rFonts w:asciiTheme="majorBidi" w:hAnsiTheme="majorBidi" w:cstheme="majorBidi"/>
                <w:sz w:val="28"/>
              </w:rPr>
              <w:t>31</w:t>
            </w:r>
            <w:r w:rsidRPr="007F1A8C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  <w:p w14:paraId="4CC57BD9" w14:textId="1DB7CAD8" w:rsidR="00AA5409" w:rsidRPr="007F1A8C" w:rsidRDefault="00AA5409" w:rsidP="00E54490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F1A8C">
              <w:rPr>
                <w:rFonts w:asciiTheme="majorBidi" w:hAnsiTheme="majorBidi" w:cstheme="majorBidi"/>
                <w:sz w:val="28"/>
              </w:rPr>
              <w:t>256</w:t>
            </w:r>
            <w:r w:rsidR="00D43B3C" w:rsidRPr="007F1A8C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90" w:type="dxa"/>
          </w:tcPr>
          <w:p w14:paraId="4F2D0175" w14:textId="77777777" w:rsidR="00AA5409" w:rsidRPr="007F1A8C" w:rsidRDefault="00AA5409" w:rsidP="00E54490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7451872" w14:textId="77777777" w:rsidR="00F878D9" w:rsidRDefault="006D1DFD" w:rsidP="006D1DFD">
            <w:pPr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  <w:r w:rsidRPr="007F1A8C">
              <w:rPr>
                <w:rFonts w:asciiTheme="majorBidi" w:hAnsiTheme="majorBidi" w:cstheme="majorBidi"/>
                <w:sz w:val="28"/>
                <w:cs/>
                <w:lang w:val="en-GB"/>
              </w:rPr>
              <w:t>สำหรับงวดหก</w:t>
            </w:r>
          </w:p>
          <w:p w14:paraId="7BA29940" w14:textId="50C66CB4" w:rsidR="006D1DFD" w:rsidRPr="007F1A8C" w:rsidRDefault="006D1DFD" w:rsidP="006D1DFD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F1A8C">
              <w:rPr>
                <w:rFonts w:asciiTheme="majorBidi" w:hAnsiTheme="majorBidi" w:cstheme="majorBidi"/>
                <w:sz w:val="28"/>
                <w:cs/>
                <w:lang w:val="en-GB"/>
              </w:rPr>
              <w:t>เดือนสิ้นสุด</w:t>
            </w:r>
          </w:p>
          <w:p w14:paraId="1BCAD8BF" w14:textId="27DE20EA" w:rsidR="00AA5409" w:rsidRPr="007F1A8C" w:rsidRDefault="006D1DFD" w:rsidP="006D1DFD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F1A8C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วันที่ </w:t>
            </w:r>
            <w:r w:rsidRPr="007F1A8C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7F1A8C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มิถุนายน </w:t>
            </w:r>
            <w:r w:rsidR="00AA5409" w:rsidRPr="007F1A8C">
              <w:rPr>
                <w:rFonts w:asciiTheme="majorBidi" w:hAnsiTheme="majorBidi" w:cstheme="majorBidi"/>
                <w:sz w:val="28"/>
              </w:rPr>
              <w:t>256</w:t>
            </w:r>
            <w:r w:rsidR="00D43B3C" w:rsidRPr="007F1A8C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FE9CEE8" w14:textId="77777777" w:rsidR="00AA5409" w:rsidRPr="007F1A8C" w:rsidRDefault="00AA5409" w:rsidP="00E54490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A2FAC4E" w14:textId="60C7AC32" w:rsidR="004532AA" w:rsidRDefault="00AA5409" w:rsidP="00AA5409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F1A8C">
              <w:rPr>
                <w:rFonts w:asciiTheme="majorBidi" w:hAnsiTheme="majorBidi" w:cstheme="majorBidi"/>
                <w:sz w:val="28"/>
                <w:cs/>
              </w:rPr>
              <w:t>สำหรับปี</w:t>
            </w:r>
          </w:p>
          <w:p w14:paraId="6165D618" w14:textId="7B54AAF6" w:rsidR="00AA5409" w:rsidRPr="007F1A8C" w:rsidRDefault="00AA5409" w:rsidP="00AA5409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F1A8C">
              <w:rPr>
                <w:rFonts w:asciiTheme="majorBidi" w:hAnsiTheme="majorBidi" w:cstheme="majorBidi"/>
                <w:sz w:val="28"/>
                <w:cs/>
              </w:rPr>
              <w:t>สิ้นสุดวันที่</w:t>
            </w:r>
          </w:p>
          <w:p w14:paraId="1AD34012" w14:textId="77777777" w:rsidR="00AA5409" w:rsidRPr="007F1A8C" w:rsidRDefault="00AA5409" w:rsidP="00AA5409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F1A8C">
              <w:rPr>
                <w:rFonts w:asciiTheme="majorBidi" w:hAnsiTheme="majorBidi" w:cstheme="majorBidi"/>
                <w:sz w:val="28"/>
              </w:rPr>
              <w:t>31</w:t>
            </w:r>
            <w:r w:rsidRPr="007F1A8C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  <w:p w14:paraId="4E7AC4DE" w14:textId="2542EEEC" w:rsidR="00AA5409" w:rsidRPr="007F1A8C" w:rsidRDefault="00AA5409" w:rsidP="00AA5409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F1A8C">
              <w:rPr>
                <w:rFonts w:asciiTheme="majorBidi" w:hAnsiTheme="majorBidi" w:cstheme="majorBidi"/>
                <w:sz w:val="28"/>
              </w:rPr>
              <w:t>256</w:t>
            </w:r>
            <w:r w:rsidR="00D43B3C" w:rsidRPr="007F1A8C">
              <w:rPr>
                <w:rFonts w:asciiTheme="majorBidi" w:hAnsiTheme="majorBidi" w:cstheme="majorBidi"/>
                <w:sz w:val="28"/>
              </w:rPr>
              <w:t>3</w:t>
            </w:r>
          </w:p>
        </w:tc>
      </w:tr>
      <w:tr w:rsidR="00AA5409" w:rsidRPr="007F1A8C" w14:paraId="2FBC3CDE" w14:textId="77777777" w:rsidTr="004E492B">
        <w:trPr>
          <w:cantSplit/>
        </w:trPr>
        <w:tc>
          <w:tcPr>
            <w:tcW w:w="4230" w:type="dxa"/>
          </w:tcPr>
          <w:p w14:paraId="4E8F2C8D" w14:textId="655C76E0" w:rsidR="00AA5409" w:rsidRPr="007F1A8C" w:rsidRDefault="00AA5409" w:rsidP="00AA5409">
            <w:pPr>
              <w:ind w:left="85" w:right="108"/>
              <w:jc w:val="thaiDistribute"/>
              <w:rPr>
                <w:rFonts w:asciiTheme="majorBidi" w:eastAsia="MS Mincho" w:hAnsiTheme="majorBidi" w:cstheme="majorBidi"/>
                <w:sz w:val="28"/>
              </w:rPr>
            </w:pPr>
            <w:r w:rsidRPr="007F1A8C">
              <w:rPr>
                <w:rFonts w:asciiTheme="majorBidi" w:eastAsia="MS Mincho" w:hAnsiTheme="majorBidi" w:cstheme="majorBidi"/>
                <w:sz w:val="28"/>
                <w:cs/>
              </w:rPr>
              <w:t>เจ้าหนี้ค่าซื้ออุปกรณ์</w:t>
            </w:r>
            <w:r w:rsidR="0093231B">
              <w:rPr>
                <w:rFonts w:asciiTheme="majorBidi" w:eastAsia="MS Mincho" w:hAnsiTheme="majorBidi" w:cstheme="majorBidi" w:hint="cs"/>
                <w:sz w:val="28"/>
                <w:cs/>
              </w:rPr>
              <w:t>และงานระหว่างก่อสร้าง</w:t>
            </w:r>
            <w:r w:rsidRPr="007F1A8C">
              <w:rPr>
                <w:rFonts w:asciiTheme="majorBidi" w:eastAsia="MS Mincho" w:hAnsiTheme="majorBidi" w:cstheme="majorBidi"/>
                <w:sz w:val="28"/>
                <w:cs/>
              </w:rPr>
              <w:t>ยกมา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5ACF02B" w14:textId="77777777" w:rsidR="00AA5409" w:rsidRPr="007F1A8C" w:rsidRDefault="00AA5409" w:rsidP="00E54490">
            <w:pPr>
              <w:tabs>
                <w:tab w:val="decimal" w:pos="798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vAlign w:val="bottom"/>
          </w:tcPr>
          <w:p w14:paraId="36867E62" w14:textId="77777777" w:rsidR="00AA5409" w:rsidRPr="007F1A8C" w:rsidRDefault="00AA5409" w:rsidP="00E54490">
            <w:pPr>
              <w:tabs>
                <w:tab w:val="decimal" w:pos="798"/>
              </w:tabs>
              <w:ind w:right="5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0AB4A7E" w14:textId="77777777" w:rsidR="00AA5409" w:rsidRPr="007F1A8C" w:rsidRDefault="00AA5409" w:rsidP="00C1042D">
            <w:pPr>
              <w:tabs>
                <w:tab w:val="decimal" w:pos="798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2655BC43" w14:textId="77777777" w:rsidR="00AA5409" w:rsidRPr="007F1A8C" w:rsidRDefault="00AA5409" w:rsidP="00E54490">
            <w:pPr>
              <w:tabs>
                <w:tab w:val="decimal" w:pos="841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2240CD0" w14:textId="77777777" w:rsidR="00AA5409" w:rsidRPr="007F1A8C" w:rsidRDefault="00AA5409" w:rsidP="00E54490">
            <w:pPr>
              <w:tabs>
                <w:tab w:val="decimal" w:pos="841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7C0C636C" w14:textId="77777777" w:rsidR="00AA5409" w:rsidRPr="007F1A8C" w:rsidRDefault="00AA5409" w:rsidP="00E54490">
            <w:pPr>
              <w:ind w:left="-90" w:right="-10"/>
              <w:jc w:val="center"/>
              <w:rPr>
                <w:rFonts w:asciiTheme="majorBidi" w:eastAsia="MS Mincho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024F1A9A" w14:textId="77777777" w:rsidR="00AA5409" w:rsidRPr="007F1A8C" w:rsidRDefault="00AA5409" w:rsidP="00BC62FE">
            <w:pPr>
              <w:tabs>
                <w:tab w:val="decimal" w:pos="841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E172DC" w:rsidRPr="007F1A8C" w14:paraId="490D9BAC" w14:textId="77777777" w:rsidTr="00A01F55">
        <w:trPr>
          <w:cantSplit/>
        </w:trPr>
        <w:tc>
          <w:tcPr>
            <w:tcW w:w="4230" w:type="dxa"/>
          </w:tcPr>
          <w:p w14:paraId="6377EFF5" w14:textId="071D3334" w:rsidR="00E172DC" w:rsidRPr="007F1A8C" w:rsidRDefault="00E172DC" w:rsidP="00116593">
            <w:pPr>
              <w:ind w:left="535" w:right="63"/>
              <w:rPr>
                <w:rFonts w:asciiTheme="majorBidi" w:eastAsia="MS Mincho" w:hAnsiTheme="majorBidi" w:cstheme="majorBidi"/>
                <w:sz w:val="28"/>
              </w:rPr>
            </w:pPr>
            <w:r w:rsidRPr="007F1A8C">
              <w:rPr>
                <w:rFonts w:asciiTheme="majorBidi" w:eastAsia="MS Mincho" w:hAnsiTheme="majorBidi" w:cstheme="majorBidi"/>
                <w:sz w:val="28"/>
                <w:cs/>
              </w:rPr>
              <w:t>(บันทึกเป็นส่วนหนึ่งของเจ้าหนี้การค้าและ</w:t>
            </w:r>
            <w:r w:rsidR="00116593">
              <w:rPr>
                <w:rFonts w:asciiTheme="majorBidi" w:eastAsia="MS Mincho" w:hAnsiTheme="majorBidi" w:cstheme="majorBidi" w:hint="cs"/>
                <w:sz w:val="28"/>
                <w:cs/>
              </w:rPr>
              <w:t xml:space="preserve"> </w:t>
            </w:r>
            <w:r w:rsidRPr="007F1A8C">
              <w:rPr>
                <w:rFonts w:asciiTheme="majorBidi" w:eastAsia="MS Mincho" w:hAnsiTheme="majorBidi" w:cstheme="majorBidi"/>
                <w:sz w:val="28"/>
                <w:cs/>
              </w:rPr>
              <w:t>เจ้าหนี้</w:t>
            </w:r>
            <w:r w:rsidR="00335786">
              <w:rPr>
                <w:rFonts w:asciiTheme="majorBidi" w:eastAsia="MS Mincho" w:hAnsiTheme="majorBidi" w:cstheme="majorBidi" w:hint="cs"/>
                <w:sz w:val="28"/>
                <w:cs/>
              </w:rPr>
              <w:t>หมุนเวียน</w:t>
            </w:r>
            <w:r w:rsidRPr="007F1A8C">
              <w:rPr>
                <w:rFonts w:asciiTheme="majorBidi" w:eastAsia="MS Mincho" w:hAnsiTheme="majorBidi" w:cstheme="majorBidi"/>
                <w:sz w:val="28"/>
                <w:cs/>
              </w:rPr>
              <w:t>อื่น)</w:t>
            </w:r>
          </w:p>
        </w:tc>
        <w:tc>
          <w:tcPr>
            <w:tcW w:w="1170" w:type="dxa"/>
            <w:vAlign w:val="bottom"/>
          </w:tcPr>
          <w:p w14:paraId="0B3D7CA6" w14:textId="76D58D4D" w:rsidR="00E172DC" w:rsidRPr="007F1A8C" w:rsidRDefault="000A24D5" w:rsidP="00AE0C2D">
            <w:pPr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  <w:r w:rsidRPr="007F1A8C">
              <w:rPr>
                <w:rFonts w:asciiTheme="majorBidi" w:hAnsiTheme="majorBidi" w:cstheme="majorBidi"/>
                <w:sz w:val="28"/>
              </w:rPr>
              <w:t>30,773</w:t>
            </w:r>
          </w:p>
        </w:tc>
        <w:tc>
          <w:tcPr>
            <w:tcW w:w="90" w:type="dxa"/>
            <w:vAlign w:val="bottom"/>
          </w:tcPr>
          <w:p w14:paraId="50E39C55" w14:textId="77777777" w:rsidR="00E172DC" w:rsidRPr="007F1A8C" w:rsidRDefault="00E172DC" w:rsidP="00A01F55">
            <w:pPr>
              <w:tabs>
                <w:tab w:val="decimal" w:pos="798"/>
              </w:tabs>
              <w:ind w:right="5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46F15347" w14:textId="00E943BE" w:rsidR="00E172DC" w:rsidRPr="007F1A8C" w:rsidRDefault="00E172DC" w:rsidP="00E172DC">
            <w:pPr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  <w:r w:rsidRPr="007F1A8C">
              <w:rPr>
                <w:rFonts w:asciiTheme="majorBidi" w:hAnsiTheme="majorBidi" w:cstheme="majorBidi"/>
                <w:sz w:val="28"/>
              </w:rPr>
              <w:t>659</w:t>
            </w:r>
          </w:p>
        </w:tc>
        <w:tc>
          <w:tcPr>
            <w:tcW w:w="90" w:type="dxa"/>
            <w:vAlign w:val="bottom"/>
          </w:tcPr>
          <w:p w14:paraId="3314A1F0" w14:textId="77777777" w:rsidR="00E172DC" w:rsidRPr="007F1A8C" w:rsidRDefault="00E172DC" w:rsidP="00A01F55">
            <w:pPr>
              <w:tabs>
                <w:tab w:val="decimal" w:pos="841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3995312E" w14:textId="632D23BA" w:rsidR="00E172DC" w:rsidRPr="007F1A8C" w:rsidRDefault="00BC62FE" w:rsidP="00E172DC">
            <w:pPr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  <w:r w:rsidRPr="007F1A8C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vAlign w:val="bottom"/>
          </w:tcPr>
          <w:p w14:paraId="2B8C8602" w14:textId="77777777" w:rsidR="00E172DC" w:rsidRPr="007F1A8C" w:rsidRDefault="00E172DC" w:rsidP="00E172DC">
            <w:pPr>
              <w:ind w:left="-90" w:right="180"/>
              <w:jc w:val="right"/>
              <w:rPr>
                <w:rFonts w:asciiTheme="majorBidi" w:eastAsia="MS Mincho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48FDBB77" w14:textId="43D7BD16" w:rsidR="00E172DC" w:rsidRPr="007F1A8C" w:rsidRDefault="00E172DC" w:rsidP="00A01F55">
            <w:pPr>
              <w:tabs>
                <w:tab w:val="decimal" w:pos="841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7F1A8C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E172DC" w:rsidRPr="007F1A8C" w14:paraId="3CB4EE03" w14:textId="77777777" w:rsidTr="004E492B">
        <w:trPr>
          <w:cantSplit/>
        </w:trPr>
        <w:tc>
          <w:tcPr>
            <w:tcW w:w="4230" w:type="dxa"/>
          </w:tcPr>
          <w:p w14:paraId="2A19EE5A" w14:textId="290CC648" w:rsidR="00E172DC" w:rsidRPr="007F1A8C" w:rsidRDefault="00E172DC" w:rsidP="00E172DC">
            <w:pPr>
              <w:ind w:left="85"/>
              <w:jc w:val="thaiDistribute"/>
              <w:rPr>
                <w:rFonts w:asciiTheme="majorBidi" w:eastAsia="MS Mincho" w:hAnsiTheme="majorBidi" w:cstheme="majorBidi"/>
                <w:sz w:val="28"/>
                <w:u w:val="single"/>
              </w:rPr>
            </w:pPr>
            <w:r w:rsidRPr="007F1A8C">
              <w:rPr>
                <w:rFonts w:asciiTheme="majorBidi" w:eastAsia="MS Mincho" w:hAnsiTheme="majorBidi" w:cstheme="majorBidi"/>
                <w:sz w:val="28"/>
                <w:u w:val="single"/>
                <w:cs/>
              </w:rPr>
              <w:t>บวก</w:t>
            </w:r>
            <w:r w:rsidR="00FD6F31">
              <w:rPr>
                <w:rFonts w:asciiTheme="majorBidi" w:eastAsia="MS Mincho" w:hAnsiTheme="majorBidi" w:cstheme="majorBidi" w:hint="cs"/>
                <w:sz w:val="28"/>
                <w:cs/>
              </w:rPr>
              <w:t xml:space="preserve">   </w:t>
            </w:r>
            <w:r w:rsidRPr="007F1A8C">
              <w:rPr>
                <w:rFonts w:asciiTheme="majorBidi" w:eastAsia="MS Mincho" w:hAnsiTheme="majorBidi" w:cstheme="majorBidi"/>
                <w:sz w:val="28"/>
                <w:cs/>
              </w:rPr>
              <w:t>ซื้ออุปกรณ์</w:t>
            </w:r>
            <w:r w:rsidR="003F08EF" w:rsidRPr="007F1A8C">
              <w:rPr>
                <w:rFonts w:asciiTheme="majorBidi" w:eastAsia="MS Mincho" w:hAnsiTheme="majorBidi" w:cstheme="majorBidi" w:hint="cs"/>
                <w:sz w:val="28"/>
                <w:cs/>
              </w:rPr>
              <w:t>และ</w:t>
            </w:r>
            <w:r w:rsidR="009F757A" w:rsidRPr="007F1A8C">
              <w:rPr>
                <w:rFonts w:asciiTheme="majorBidi" w:eastAsia="MS Mincho" w:hAnsiTheme="majorBidi" w:cstheme="majorBidi" w:hint="cs"/>
                <w:sz w:val="28"/>
                <w:cs/>
              </w:rPr>
              <w:t>งานระหว่างก่อสร้าง</w:t>
            </w:r>
          </w:p>
        </w:tc>
        <w:tc>
          <w:tcPr>
            <w:tcW w:w="1170" w:type="dxa"/>
            <w:vAlign w:val="bottom"/>
          </w:tcPr>
          <w:p w14:paraId="3FD9B681" w14:textId="073FBF47" w:rsidR="00E172DC" w:rsidRPr="007F1A8C" w:rsidRDefault="000A24D5" w:rsidP="00AE0C2D">
            <w:pPr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  <w:r w:rsidRPr="007F1A8C">
              <w:rPr>
                <w:rFonts w:asciiTheme="majorBidi" w:hAnsiTheme="majorBidi" w:cstheme="majorBidi"/>
                <w:sz w:val="28"/>
              </w:rPr>
              <w:t>148,</w:t>
            </w:r>
            <w:r w:rsidR="00003722" w:rsidRPr="007F1A8C">
              <w:rPr>
                <w:rFonts w:asciiTheme="majorBidi" w:hAnsiTheme="majorBidi" w:cstheme="majorBidi"/>
                <w:sz w:val="28"/>
              </w:rPr>
              <w:t>219</w:t>
            </w:r>
          </w:p>
        </w:tc>
        <w:tc>
          <w:tcPr>
            <w:tcW w:w="90" w:type="dxa"/>
            <w:vAlign w:val="bottom"/>
          </w:tcPr>
          <w:p w14:paraId="1E3B5B77" w14:textId="77777777" w:rsidR="00E172DC" w:rsidRPr="007F1A8C" w:rsidRDefault="00E172DC" w:rsidP="00E172DC">
            <w:pPr>
              <w:tabs>
                <w:tab w:val="decimal" w:pos="798"/>
              </w:tabs>
              <w:ind w:right="5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6630AD95" w14:textId="0FD8775D" w:rsidR="00E172DC" w:rsidRPr="007F1A8C" w:rsidRDefault="00E172DC" w:rsidP="00E172DC">
            <w:pPr>
              <w:ind w:right="18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7F1A8C">
              <w:rPr>
                <w:rFonts w:asciiTheme="majorBidi" w:hAnsiTheme="majorBidi" w:cstheme="majorBidi"/>
                <w:sz w:val="28"/>
              </w:rPr>
              <w:t>15,031</w:t>
            </w:r>
          </w:p>
        </w:tc>
        <w:tc>
          <w:tcPr>
            <w:tcW w:w="90" w:type="dxa"/>
          </w:tcPr>
          <w:p w14:paraId="748026A9" w14:textId="77777777" w:rsidR="00E172DC" w:rsidRPr="007F1A8C" w:rsidRDefault="00E172DC" w:rsidP="00E172DC">
            <w:pPr>
              <w:tabs>
                <w:tab w:val="decimal" w:pos="841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7358130F" w14:textId="5781E5D1" w:rsidR="00E172DC" w:rsidRPr="007F1A8C" w:rsidRDefault="00BC62FE" w:rsidP="00E172DC">
            <w:pPr>
              <w:tabs>
                <w:tab w:val="decimal" w:pos="1030"/>
              </w:tabs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  <w:r w:rsidRPr="007F1A8C">
              <w:rPr>
                <w:rFonts w:asciiTheme="majorBidi" w:hAnsiTheme="majorBidi" w:cstheme="majorBidi"/>
                <w:sz w:val="28"/>
              </w:rPr>
              <w:t>86</w:t>
            </w:r>
          </w:p>
        </w:tc>
        <w:tc>
          <w:tcPr>
            <w:tcW w:w="90" w:type="dxa"/>
          </w:tcPr>
          <w:p w14:paraId="14E0156C" w14:textId="77777777" w:rsidR="00E172DC" w:rsidRPr="007F1A8C" w:rsidRDefault="00E172DC" w:rsidP="00E172DC">
            <w:pPr>
              <w:ind w:left="-90"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73A28428" w14:textId="467DDE91" w:rsidR="00E172DC" w:rsidRPr="007F1A8C" w:rsidRDefault="00E172DC" w:rsidP="00BC62FE">
            <w:pPr>
              <w:tabs>
                <w:tab w:val="decimal" w:pos="841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7F1A8C">
              <w:rPr>
                <w:rFonts w:asciiTheme="majorBidi" w:hAnsiTheme="majorBidi" w:cstheme="majorBidi"/>
                <w:sz w:val="28"/>
              </w:rPr>
              <w:t>122</w:t>
            </w:r>
          </w:p>
        </w:tc>
      </w:tr>
      <w:tr w:rsidR="00E172DC" w:rsidRPr="007F1A8C" w14:paraId="6CB2E41B" w14:textId="77777777" w:rsidTr="004E492B">
        <w:trPr>
          <w:cantSplit/>
        </w:trPr>
        <w:tc>
          <w:tcPr>
            <w:tcW w:w="4230" w:type="dxa"/>
          </w:tcPr>
          <w:p w14:paraId="407B3109" w14:textId="3297B195" w:rsidR="00E172DC" w:rsidRPr="007F1A8C" w:rsidRDefault="00E172DC" w:rsidP="00FD6F31">
            <w:pPr>
              <w:ind w:left="85" w:firstLine="460"/>
              <w:jc w:val="thaiDistribute"/>
              <w:rPr>
                <w:rFonts w:asciiTheme="majorBidi" w:eastAsia="MS Mincho" w:hAnsiTheme="majorBidi" w:cstheme="majorBidi"/>
                <w:sz w:val="28"/>
                <w:cs/>
              </w:rPr>
            </w:pPr>
            <w:r w:rsidRPr="007F1A8C">
              <w:rPr>
                <w:rFonts w:asciiTheme="majorBidi" w:eastAsia="MS Mincho" w:hAnsiTheme="majorBidi" w:cstheme="majorBidi"/>
                <w:sz w:val="28"/>
                <w:cs/>
              </w:rPr>
              <w:t>ซื้อสินทรัพย์ไม่มีตัวตน</w:t>
            </w:r>
          </w:p>
        </w:tc>
        <w:tc>
          <w:tcPr>
            <w:tcW w:w="1170" w:type="dxa"/>
            <w:vAlign w:val="bottom"/>
          </w:tcPr>
          <w:p w14:paraId="5114FE29" w14:textId="7720C761" w:rsidR="00E172DC" w:rsidRPr="007F1A8C" w:rsidRDefault="000A24D5" w:rsidP="00AE0C2D">
            <w:pPr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  <w:r w:rsidRPr="007F1A8C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vAlign w:val="bottom"/>
          </w:tcPr>
          <w:p w14:paraId="2D674735" w14:textId="77777777" w:rsidR="00E172DC" w:rsidRPr="007F1A8C" w:rsidRDefault="00E172DC" w:rsidP="00E172DC">
            <w:pPr>
              <w:tabs>
                <w:tab w:val="decimal" w:pos="798"/>
              </w:tabs>
              <w:ind w:right="5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6E238DB3" w14:textId="7E67EC1F" w:rsidR="00E172DC" w:rsidRPr="007F1A8C" w:rsidRDefault="00E172DC" w:rsidP="00E172DC">
            <w:pPr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  <w:r w:rsidRPr="007F1A8C">
              <w:rPr>
                <w:rFonts w:asciiTheme="majorBidi" w:hAnsiTheme="majorBidi" w:cstheme="majorBidi"/>
                <w:sz w:val="28"/>
              </w:rPr>
              <w:t>1,031</w:t>
            </w:r>
          </w:p>
        </w:tc>
        <w:tc>
          <w:tcPr>
            <w:tcW w:w="90" w:type="dxa"/>
          </w:tcPr>
          <w:p w14:paraId="64FFF6E0" w14:textId="77777777" w:rsidR="00E172DC" w:rsidRPr="007F1A8C" w:rsidRDefault="00E172DC" w:rsidP="00E172DC">
            <w:pPr>
              <w:tabs>
                <w:tab w:val="decimal" w:pos="841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4AAECA1D" w14:textId="2D5A6EF9" w:rsidR="00E172DC" w:rsidRPr="007F1A8C" w:rsidRDefault="00BC62FE" w:rsidP="00E172DC">
            <w:pPr>
              <w:tabs>
                <w:tab w:val="decimal" w:pos="1030"/>
              </w:tabs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  <w:r w:rsidRPr="007F1A8C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</w:tcPr>
          <w:p w14:paraId="2E8C931A" w14:textId="77777777" w:rsidR="00E172DC" w:rsidRPr="007F1A8C" w:rsidRDefault="00E172DC" w:rsidP="00E172DC">
            <w:pPr>
              <w:ind w:left="-90"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61F41ABE" w14:textId="65D037E4" w:rsidR="00E172DC" w:rsidRPr="007F1A8C" w:rsidRDefault="00E172DC" w:rsidP="00BC62FE">
            <w:pPr>
              <w:tabs>
                <w:tab w:val="decimal" w:pos="841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7F1A8C">
              <w:rPr>
                <w:rFonts w:asciiTheme="majorBidi" w:hAnsiTheme="majorBidi" w:cstheme="majorBidi"/>
                <w:sz w:val="28"/>
              </w:rPr>
              <w:t>39</w:t>
            </w:r>
          </w:p>
        </w:tc>
      </w:tr>
      <w:tr w:rsidR="00E172DC" w:rsidRPr="007F1A8C" w14:paraId="26F18E3C" w14:textId="77777777" w:rsidTr="004E492B">
        <w:trPr>
          <w:cantSplit/>
        </w:trPr>
        <w:tc>
          <w:tcPr>
            <w:tcW w:w="4230" w:type="dxa"/>
          </w:tcPr>
          <w:p w14:paraId="55D06A1F" w14:textId="327D114C" w:rsidR="00E172DC" w:rsidRPr="007F1A8C" w:rsidRDefault="00E172DC" w:rsidP="00FD6F31">
            <w:pPr>
              <w:ind w:left="85" w:firstLine="460"/>
              <w:jc w:val="thaiDistribute"/>
              <w:rPr>
                <w:rFonts w:asciiTheme="majorBidi" w:eastAsia="MS Mincho" w:hAnsiTheme="majorBidi" w:cstheme="majorBidi"/>
                <w:sz w:val="28"/>
                <w:cs/>
              </w:rPr>
            </w:pPr>
            <w:r w:rsidRPr="007F1A8C">
              <w:rPr>
                <w:rFonts w:asciiTheme="majorBidi" w:eastAsia="MS Mincho" w:hAnsiTheme="majorBidi" w:cstheme="majorBidi"/>
                <w:sz w:val="28"/>
                <w:cs/>
              </w:rPr>
              <w:t>เพิ่มขึ้นจากการซื้อบริษัท</w:t>
            </w:r>
          </w:p>
        </w:tc>
        <w:tc>
          <w:tcPr>
            <w:tcW w:w="1170" w:type="dxa"/>
            <w:vAlign w:val="bottom"/>
          </w:tcPr>
          <w:p w14:paraId="37840359" w14:textId="3F8DD617" w:rsidR="00E172DC" w:rsidRPr="007F1A8C" w:rsidRDefault="000A24D5" w:rsidP="00AE0C2D">
            <w:pPr>
              <w:ind w:right="18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7F1A8C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vAlign w:val="bottom"/>
          </w:tcPr>
          <w:p w14:paraId="5E81503C" w14:textId="77777777" w:rsidR="00E172DC" w:rsidRPr="007F1A8C" w:rsidRDefault="00E172DC" w:rsidP="00E172DC">
            <w:pPr>
              <w:tabs>
                <w:tab w:val="decimal" w:pos="798"/>
              </w:tabs>
              <w:ind w:right="5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21F00503" w14:textId="73DA5596" w:rsidR="00E172DC" w:rsidRPr="007F1A8C" w:rsidRDefault="00E172DC" w:rsidP="00E172DC">
            <w:pPr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  <w:r w:rsidRPr="007F1A8C">
              <w:rPr>
                <w:rFonts w:asciiTheme="majorBidi" w:hAnsiTheme="majorBidi" w:cstheme="majorBidi"/>
                <w:sz w:val="28"/>
              </w:rPr>
              <w:t>30,549</w:t>
            </w:r>
          </w:p>
        </w:tc>
        <w:tc>
          <w:tcPr>
            <w:tcW w:w="90" w:type="dxa"/>
          </w:tcPr>
          <w:p w14:paraId="0FFCF732" w14:textId="77777777" w:rsidR="00E172DC" w:rsidRPr="007F1A8C" w:rsidRDefault="00E172DC" w:rsidP="00E172DC">
            <w:pPr>
              <w:tabs>
                <w:tab w:val="decimal" w:pos="841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76A3E7FE" w14:textId="01601D74" w:rsidR="00E172DC" w:rsidRPr="007F1A8C" w:rsidRDefault="00BC62FE" w:rsidP="00E172DC">
            <w:pPr>
              <w:tabs>
                <w:tab w:val="decimal" w:pos="1030"/>
              </w:tabs>
              <w:ind w:right="18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7F1A8C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</w:tcPr>
          <w:p w14:paraId="0907E946" w14:textId="77777777" w:rsidR="00E172DC" w:rsidRPr="007F1A8C" w:rsidRDefault="00E172DC" w:rsidP="00E172DC">
            <w:pPr>
              <w:ind w:left="-90"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0F8CC86C" w14:textId="7FFD1026" w:rsidR="00E172DC" w:rsidRPr="007F1A8C" w:rsidRDefault="00E172DC" w:rsidP="00BC62FE">
            <w:pPr>
              <w:tabs>
                <w:tab w:val="decimal" w:pos="841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7F1A8C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E172DC" w:rsidRPr="007F1A8C" w14:paraId="46952886" w14:textId="77777777" w:rsidTr="0005224E">
        <w:trPr>
          <w:cantSplit/>
        </w:trPr>
        <w:tc>
          <w:tcPr>
            <w:tcW w:w="4230" w:type="dxa"/>
          </w:tcPr>
          <w:p w14:paraId="041BD01F" w14:textId="47A63AC6" w:rsidR="00E172DC" w:rsidRPr="007F1A8C" w:rsidRDefault="00E172DC" w:rsidP="00A01F55">
            <w:pPr>
              <w:ind w:left="815" w:hanging="723"/>
              <w:rPr>
                <w:rFonts w:asciiTheme="majorBidi" w:eastAsia="MS Mincho" w:hAnsiTheme="majorBidi" w:cstheme="majorBidi"/>
                <w:sz w:val="28"/>
              </w:rPr>
            </w:pPr>
            <w:r w:rsidRPr="007F1A8C">
              <w:rPr>
                <w:rFonts w:asciiTheme="majorBidi" w:eastAsia="MS Mincho" w:hAnsiTheme="majorBidi" w:cstheme="majorBidi"/>
                <w:sz w:val="28"/>
                <w:u w:val="single"/>
                <w:cs/>
              </w:rPr>
              <w:t>หัก</w:t>
            </w:r>
            <w:r w:rsidR="00FD6F31">
              <w:rPr>
                <w:rFonts w:asciiTheme="majorBidi" w:eastAsia="MS Mincho" w:hAnsiTheme="majorBidi" w:cstheme="majorBidi" w:hint="cs"/>
                <w:sz w:val="28"/>
                <w:cs/>
              </w:rPr>
              <w:t xml:space="preserve">     </w:t>
            </w:r>
            <w:r w:rsidRPr="007F1A8C">
              <w:rPr>
                <w:rFonts w:asciiTheme="majorBidi" w:eastAsia="MS Mincho" w:hAnsiTheme="majorBidi" w:cstheme="majorBidi"/>
                <w:sz w:val="28"/>
                <w:cs/>
              </w:rPr>
              <w:t>เงินสดจ่ายเพื่อซื้ออุปกรณ์</w:t>
            </w:r>
            <w:r w:rsidR="009F757A" w:rsidRPr="007F1A8C">
              <w:rPr>
                <w:rFonts w:asciiTheme="majorBidi" w:eastAsia="MS Mincho" w:hAnsiTheme="majorBidi" w:hint="cs"/>
                <w:sz w:val="28"/>
                <w:cs/>
              </w:rPr>
              <w:t>และงานระหว่างก่อสร้าง</w:t>
            </w:r>
          </w:p>
        </w:tc>
        <w:tc>
          <w:tcPr>
            <w:tcW w:w="1170" w:type="dxa"/>
            <w:vAlign w:val="bottom"/>
          </w:tcPr>
          <w:p w14:paraId="3A0BDF5F" w14:textId="2E4EDAED" w:rsidR="00E172DC" w:rsidRPr="007F1A8C" w:rsidRDefault="00003722" w:rsidP="00AE0C2D">
            <w:pPr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  <w:r w:rsidRPr="007F1A8C">
              <w:rPr>
                <w:rFonts w:asciiTheme="majorBidi" w:hAnsiTheme="majorBidi" w:cstheme="majorBidi"/>
                <w:sz w:val="28"/>
              </w:rPr>
              <w:t>(121,980</w:t>
            </w:r>
            <w:r w:rsidR="000A24D5" w:rsidRPr="007F1A8C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vAlign w:val="bottom"/>
          </w:tcPr>
          <w:p w14:paraId="74851C7F" w14:textId="77777777" w:rsidR="00E172DC" w:rsidRPr="007F1A8C" w:rsidRDefault="00E172DC" w:rsidP="00E172DC">
            <w:pPr>
              <w:tabs>
                <w:tab w:val="decimal" w:pos="798"/>
              </w:tabs>
              <w:ind w:right="5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31A31DF0" w14:textId="1A124884" w:rsidR="00E172DC" w:rsidRPr="007F1A8C" w:rsidRDefault="00E172DC" w:rsidP="0005224E">
            <w:pPr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  <w:r w:rsidRPr="007F1A8C">
              <w:rPr>
                <w:rFonts w:asciiTheme="majorBidi" w:hAnsiTheme="majorBidi" w:cstheme="majorBidi"/>
                <w:sz w:val="28"/>
              </w:rPr>
              <w:t>(16,497)</w:t>
            </w:r>
          </w:p>
        </w:tc>
        <w:tc>
          <w:tcPr>
            <w:tcW w:w="90" w:type="dxa"/>
            <w:vAlign w:val="bottom"/>
          </w:tcPr>
          <w:p w14:paraId="59C045F2" w14:textId="77777777" w:rsidR="00E172DC" w:rsidRPr="007F1A8C" w:rsidRDefault="00E172DC" w:rsidP="0005224E">
            <w:pPr>
              <w:tabs>
                <w:tab w:val="decimal" w:pos="841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404832E0" w14:textId="422514F0" w:rsidR="00E172DC" w:rsidRPr="007F1A8C" w:rsidRDefault="00BC62FE" w:rsidP="0005224E">
            <w:pPr>
              <w:tabs>
                <w:tab w:val="decimal" w:pos="1030"/>
              </w:tabs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  <w:r w:rsidRPr="007F1A8C">
              <w:rPr>
                <w:rFonts w:asciiTheme="majorBidi" w:hAnsiTheme="majorBidi" w:cstheme="majorBidi"/>
                <w:sz w:val="28"/>
              </w:rPr>
              <w:t>(86)</w:t>
            </w:r>
          </w:p>
        </w:tc>
        <w:tc>
          <w:tcPr>
            <w:tcW w:w="90" w:type="dxa"/>
            <w:vAlign w:val="bottom"/>
          </w:tcPr>
          <w:p w14:paraId="2CD48CAC" w14:textId="77777777" w:rsidR="00E172DC" w:rsidRPr="007F1A8C" w:rsidRDefault="00E172DC" w:rsidP="0005224E">
            <w:pPr>
              <w:ind w:left="-90"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71257F65" w14:textId="2A617858" w:rsidR="00E172DC" w:rsidRPr="007F1A8C" w:rsidRDefault="00E172DC" w:rsidP="0005224E">
            <w:pPr>
              <w:tabs>
                <w:tab w:val="decimal" w:pos="841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7F1A8C">
              <w:rPr>
                <w:rFonts w:asciiTheme="majorBidi" w:hAnsiTheme="majorBidi" w:cstheme="majorBidi"/>
                <w:sz w:val="28"/>
              </w:rPr>
              <w:t>(161)</w:t>
            </w:r>
          </w:p>
        </w:tc>
      </w:tr>
      <w:tr w:rsidR="000A24D5" w:rsidRPr="007F1A8C" w14:paraId="3915C6E0" w14:textId="77777777" w:rsidTr="004E492B">
        <w:trPr>
          <w:cantSplit/>
        </w:trPr>
        <w:tc>
          <w:tcPr>
            <w:tcW w:w="4230" w:type="dxa"/>
          </w:tcPr>
          <w:p w14:paraId="10DF2A52" w14:textId="12F716DC" w:rsidR="000A24D5" w:rsidRPr="007F1A8C" w:rsidRDefault="000A24D5" w:rsidP="00FD6F31">
            <w:pPr>
              <w:tabs>
                <w:tab w:val="left" w:pos="715"/>
              </w:tabs>
              <w:ind w:firstLine="545"/>
              <w:jc w:val="thaiDistribute"/>
              <w:rPr>
                <w:rFonts w:asciiTheme="majorBidi" w:eastAsia="MS Mincho" w:hAnsiTheme="majorBidi" w:cstheme="majorBidi"/>
                <w:sz w:val="28"/>
                <w:cs/>
              </w:rPr>
            </w:pPr>
            <w:r w:rsidRPr="007F1A8C">
              <w:rPr>
                <w:rFonts w:asciiTheme="majorBidi" w:eastAsia="MS Mincho" w:hAnsiTheme="majorBidi" w:cstheme="majorBidi"/>
                <w:sz w:val="28"/>
                <w:cs/>
              </w:rPr>
              <w:t>ลดลงจากการขายบริษัท</w:t>
            </w:r>
          </w:p>
        </w:tc>
        <w:tc>
          <w:tcPr>
            <w:tcW w:w="1170" w:type="dxa"/>
            <w:vAlign w:val="bottom"/>
          </w:tcPr>
          <w:p w14:paraId="5C673A3E" w14:textId="44DC9C67" w:rsidR="000A24D5" w:rsidRPr="007F1A8C" w:rsidRDefault="00312FE4" w:rsidP="00AE0C2D">
            <w:pPr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  <w:r w:rsidRPr="007F1A8C">
              <w:rPr>
                <w:rFonts w:asciiTheme="majorBidi" w:hAnsiTheme="majorBidi" w:cstheme="majorBidi"/>
                <w:sz w:val="28"/>
              </w:rPr>
              <w:t>(30,549)</w:t>
            </w:r>
          </w:p>
        </w:tc>
        <w:tc>
          <w:tcPr>
            <w:tcW w:w="90" w:type="dxa"/>
            <w:vAlign w:val="bottom"/>
          </w:tcPr>
          <w:p w14:paraId="7F324E09" w14:textId="77777777" w:rsidR="000A24D5" w:rsidRPr="007F1A8C" w:rsidRDefault="000A24D5" w:rsidP="00E172DC">
            <w:pPr>
              <w:tabs>
                <w:tab w:val="decimal" w:pos="798"/>
              </w:tabs>
              <w:ind w:right="5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47E8B697" w14:textId="737758D2" w:rsidR="000A24D5" w:rsidRPr="007F1A8C" w:rsidRDefault="00BC62FE" w:rsidP="00E172DC">
            <w:pPr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  <w:r w:rsidRPr="007F1A8C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</w:tcPr>
          <w:p w14:paraId="45B19A7E" w14:textId="77777777" w:rsidR="000A24D5" w:rsidRPr="007F1A8C" w:rsidRDefault="000A24D5" w:rsidP="00E172DC">
            <w:pPr>
              <w:tabs>
                <w:tab w:val="decimal" w:pos="841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4980B33B" w14:textId="23A10631" w:rsidR="000A24D5" w:rsidRPr="007F1A8C" w:rsidRDefault="00BC62FE" w:rsidP="00E172DC">
            <w:pPr>
              <w:tabs>
                <w:tab w:val="decimal" w:pos="1030"/>
              </w:tabs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  <w:r w:rsidRPr="007F1A8C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</w:tcPr>
          <w:p w14:paraId="6968C801" w14:textId="77777777" w:rsidR="000A24D5" w:rsidRPr="007F1A8C" w:rsidRDefault="000A24D5" w:rsidP="00E172DC">
            <w:pPr>
              <w:ind w:left="-90"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73CDCBF1" w14:textId="44975405" w:rsidR="000A24D5" w:rsidRPr="007F1A8C" w:rsidRDefault="00BC62FE" w:rsidP="00BC62FE">
            <w:pPr>
              <w:tabs>
                <w:tab w:val="decimal" w:pos="841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7F1A8C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2B2EE2" w:rsidRPr="007F1A8C" w14:paraId="39591A9E" w14:textId="77777777" w:rsidTr="004E492B">
        <w:trPr>
          <w:cantSplit/>
        </w:trPr>
        <w:tc>
          <w:tcPr>
            <w:tcW w:w="4230" w:type="dxa"/>
          </w:tcPr>
          <w:p w14:paraId="3FAF40B9" w14:textId="27496610" w:rsidR="002B2EE2" w:rsidRPr="007F1A8C" w:rsidRDefault="002B2EE2" w:rsidP="002B2EE2">
            <w:pPr>
              <w:ind w:left="85" w:right="108"/>
              <w:jc w:val="thaiDistribute"/>
              <w:rPr>
                <w:rFonts w:asciiTheme="majorBidi" w:eastAsia="MS Mincho" w:hAnsiTheme="majorBidi" w:cstheme="majorBidi"/>
                <w:b/>
                <w:bCs/>
                <w:sz w:val="28"/>
              </w:rPr>
            </w:pPr>
            <w:r w:rsidRPr="007F1A8C">
              <w:rPr>
                <w:rFonts w:asciiTheme="majorBidi" w:eastAsia="MS Mincho" w:hAnsiTheme="majorBidi" w:cstheme="majorBidi"/>
                <w:b/>
                <w:bCs/>
                <w:sz w:val="28"/>
                <w:cs/>
              </w:rPr>
              <w:t>เจ้าหนี้ค่าซื้ออุปกรณ์</w:t>
            </w:r>
            <w:r w:rsidR="0093231B">
              <w:rPr>
                <w:rFonts w:asciiTheme="majorBidi" w:eastAsia="MS Mincho" w:hAnsiTheme="majorBidi" w:cstheme="majorBidi" w:hint="cs"/>
                <w:b/>
                <w:bCs/>
                <w:sz w:val="28"/>
                <w:cs/>
              </w:rPr>
              <w:t>และงานระหว่างก่อสร้าง</w:t>
            </w:r>
            <w:r w:rsidRPr="007F1A8C">
              <w:rPr>
                <w:rFonts w:asciiTheme="majorBidi" w:eastAsia="MS Mincho" w:hAnsiTheme="majorBidi" w:cstheme="majorBidi"/>
                <w:b/>
                <w:bCs/>
                <w:sz w:val="28"/>
                <w:cs/>
              </w:rPr>
              <w:t>ยกไป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152C14A" w14:textId="77777777" w:rsidR="002B2EE2" w:rsidRPr="007F1A8C" w:rsidRDefault="002B2EE2" w:rsidP="00AE0C2D">
            <w:pPr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vAlign w:val="bottom"/>
          </w:tcPr>
          <w:p w14:paraId="1ECE03AF" w14:textId="77777777" w:rsidR="002B2EE2" w:rsidRPr="007F1A8C" w:rsidRDefault="002B2EE2" w:rsidP="002B2EE2">
            <w:pPr>
              <w:tabs>
                <w:tab w:val="decimal" w:pos="798"/>
              </w:tabs>
              <w:ind w:right="5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701535" w14:textId="77777777" w:rsidR="002B2EE2" w:rsidRPr="007F1A8C" w:rsidRDefault="002B2EE2" w:rsidP="00AE0C2D">
            <w:pPr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6EA7AC7" w14:textId="77777777" w:rsidR="002B2EE2" w:rsidRPr="007F1A8C" w:rsidRDefault="002B2EE2" w:rsidP="002B2EE2">
            <w:pPr>
              <w:tabs>
                <w:tab w:val="decimal" w:pos="841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750D0B" w14:textId="77777777" w:rsidR="002B2EE2" w:rsidRPr="007F1A8C" w:rsidRDefault="002B2EE2" w:rsidP="002B2EE2">
            <w:pPr>
              <w:ind w:right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182364A" w14:textId="77777777" w:rsidR="002B2EE2" w:rsidRPr="007F1A8C" w:rsidRDefault="002B2EE2" w:rsidP="002B2EE2">
            <w:pPr>
              <w:ind w:left="-90" w:right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B697FD0" w14:textId="77777777" w:rsidR="002B2EE2" w:rsidRPr="007F1A8C" w:rsidRDefault="002B2EE2" w:rsidP="00BC62FE">
            <w:pPr>
              <w:tabs>
                <w:tab w:val="decimal" w:pos="841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2B2EE2" w:rsidRPr="007F1A8C" w14:paraId="5B615832" w14:textId="77777777" w:rsidTr="004E492B">
        <w:trPr>
          <w:cantSplit/>
        </w:trPr>
        <w:tc>
          <w:tcPr>
            <w:tcW w:w="4230" w:type="dxa"/>
          </w:tcPr>
          <w:p w14:paraId="54A75E4E" w14:textId="77777777" w:rsidR="00116593" w:rsidRDefault="002B2EE2" w:rsidP="00116593">
            <w:pPr>
              <w:ind w:left="535" w:right="63"/>
              <w:rPr>
                <w:rFonts w:asciiTheme="majorBidi" w:eastAsia="MS Mincho" w:hAnsiTheme="majorBidi" w:cstheme="majorBidi"/>
                <w:b/>
                <w:bCs/>
                <w:sz w:val="28"/>
              </w:rPr>
            </w:pPr>
            <w:r w:rsidRPr="007F1A8C">
              <w:rPr>
                <w:rFonts w:asciiTheme="majorBidi" w:eastAsia="MS Mincho" w:hAnsiTheme="majorBidi" w:cstheme="majorBidi"/>
                <w:b/>
                <w:bCs/>
                <w:sz w:val="28"/>
                <w:cs/>
              </w:rPr>
              <w:t>(บันทึกเป็นส่วนหนึ่งของเจ้าหนี้การค้าและ</w:t>
            </w:r>
          </w:p>
          <w:p w14:paraId="2A5EE0E3" w14:textId="0641F6E9" w:rsidR="002B2EE2" w:rsidRPr="007F1A8C" w:rsidRDefault="002B2EE2" w:rsidP="00116593">
            <w:pPr>
              <w:ind w:left="535" w:right="63"/>
              <w:rPr>
                <w:rFonts w:asciiTheme="majorBidi" w:eastAsia="MS Mincho" w:hAnsiTheme="majorBidi" w:cstheme="majorBidi"/>
                <w:b/>
                <w:bCs/>
                <w:sz w:val="28"/>
              </w:rPr>
            </w:pPr>
            <w:r w:rsidRPr="007F1A8C">
              <w:rPr>
                <w:rFonts w:asciiTheme="majorBidi" w:eastAsia="MS Mincho" w:hAnsiTheme="majorBidi" w:cstheme="majorBidi"/>
                <w:b/>
                <w:bCs/>
                <w:sz w:val="28"/>
                <w:cs/>
              </w:rPr>
              <w:t>เจ้าหนี้</w:t>
            </w:r>
            <w:r w:rsidR="00335786">
              <w:rPr>
                <w:rFonts w:asciiTheme="majorBidi" w:eastAsia="MS Mincho" w:hAnsiTheme="majorBidi" w:cstheme="majorBidi" w:hint="cs"/>
                <w:b/>
                <w:bCs/>
                <w:sz w:val="28"/>
                <w:cs/>
              </w:rPr>
              <w:t>หมุนเวียน</w:t>
            </w:r>
            <w:r w:rsidRPr="007F1A8C">
              <w:rPr>
                <w:rFonts w:asciiTheme="majorBidi" w:eastAsia="MS Mincho" w:hAnsiTheme="majorBidi" w:cstheme="majorBidi"/>
                <w:b/>
                <w:bCs/>
                <w:sz w:val="28"/>
                <w:cs/>
              </w:rPr>
              <w:t>อื่น)</w:t>
            </w: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4E634DE" w14:textId="4AEB7BFC" w:rsidR="002B2EE2" w:rsidRPr="007F1A8C" w:rsidRDefault="00CD4827" w:rsidP="00AE0C2D">
            <w:pPr>
              <w:ind w:right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F1A8C">
              <w:rPr>
                <w:rFonts w:asciiTheme="majorBidi" w:hAnsiTheme="majorBidi" w:cstheme="majorBidi"/>
                <w:b/>
                <w:bCs/>
                <w:sz w:val="28"/>
              </w:rPr>
              <w:t>26,463</w:t>
            </w:r>
          </w:p>
        </w:tc>
        <w:tc>
          <w:tcPr>
            <w:tcW w:w="90" w:type="dxa"/>
            <w:vAlign w:val="bottom"/>
          </w:tcPr>
          <w:p w14:paraId="5E86D84D" w14:textId="77777777" w:rsidR="002B2EE2" w:rsidRPr="007F1A8C" w:rsidRDefault="002B2EE2" w:rsidP="002B2EE2">
            <w:pPr>
              <w:tabs>
                <w:tab w:val="decimal" w:pos="798"/>
              </w:tabs>
              <w:ind w:right="5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624EFE4" w14:textId="0D36F6F3" w:rsidR="002B2EE2" w:rsidRPr="007F1A8C" w:rsidRDefault="00D0639F" w:rsidP="00D0639F">
            <w:pPr>
              <w:ind w:right="180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7F1A8C">
              <w:rPr>
                <w:rFonts w:asciiTheme="majorBidi" w:hAnsiTheme="majorBidi" w:cstheme="majorBidi"/>
                <w:b/>
                <w:bCs/>
                <w:sz w:val="28"/>
              </w:rPr>
              <w:t>30,773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213E994" w14:textId="77777777" w:rsidR="002B2EE2" w:rsidRPr="007F1A8C" w:rsidRDefault="002B2EE2" w:rsidP="002B2EE2">
            <w:pPr>
              <w:tabs>
                <w:tab w:val="decimal" w:pos="841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0F48E08" w14:textId="7331FC5A" w:rsidR="002B2EE2" w:rsidRPr="007F1A8C" w:rsidRDefault="00BC62FE" w:rsidP="002B2EE2">
            <w:pPr>
              <w:ind w:right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F1A8C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0F9BCBF" w14:textId="77777777" w:rsidR="002B2EE2" w:rsidRPr="007F1A8C" w:rsidRDefault="002B2EE2" w:rsidP="002B2EE2">
            <w:pPr>
              <w:ind w:left="-90" w:right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7CAD530" w14:textId="3376C9C6" w:rsidR="002B2EE2" w:rsidRPr="007F1A8C" w:rsidRDefault="00BC3840" w:rsidP="00BC62FE">
            <w:pPr>
              <w:tabs>
                <w:tab w:val="decimal" w:pos="841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F1A8C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</w:tr>
    </w:tbl>
    <w:p w14:paraId="62471103" w14:textId="56786F6F" w:rsidR="002403B3" w:rsidRPr="007F1A8C" w:rsidRDefault="007D7054" w:rsidP="00782387">
      <w:pPr>
        <w:spacing w:before="120" w:after="120"/>
        <w:ind w:left="360" w:hanging="360"/>
        <w:jc w:val="thaiDistribute"/>
        <w:rPr>
          <w:rFonts w:asciiTheme="majorBidi" w:hAnsiTheme="majorBidi" w:cstheme="majorBidi"/>
          <w:color w:val="000000" w:themeColor="text1"/>
          <w:spacing w:val="-2"/>
          <w:sz w:val="28"/>
        </w:rPr>
      </w:pPr>
      <w:r w:rsidRPr="007F1A8C">
        <w:rPr>
          <w:rFonts w:asciiTheme="majorBidi" w:hAnsiTheme="majorBidi" w:cstheme="majorBidi"/>
          <w:color w:val="000000" w:themeColor="text1"/>
          <w:spacing w:val="-2"/>
          <w:sz w:val="28"/>
        </w:rPr>
        <w:lastRenderedPageBreak/>
        <w:t>5</w:t>
      </w:r>
      <w:r w:rsidR="000D7B8A" w:rsidRPr="007F1A8C">
        <w:rPr>
          <w:rFonts w:asciiTheme="majorBidi" w:hAnsiTheme="majorBidi" w:cstheme="majorBidi"/>
          <w:color w:val="000000" w:themeColor="text1"/>
          <w:spacing w:val="-2"/>
          <w:sz w:val="28"/>
        </w:rPr>
        <w:t>.3 </w:t>
      </w:r>
      <w:r w:rsidR="000D7B8A" w:rsidRPr="007F1A8C">
        <w:rPr>
          <w:rFonts w:asciiTheme="majorBidi" w:hAnsiTheme="majorBidi" w:cstheme="majorBidi"/>
          <w:color w:val="000000" w:themeColor="text1"/>
          <w:spacing w:val="-2"/>
          <w:sz w:val="28"/>
        </w:rPr>
        <w:tab/>
      </w:r>
      <w:r w:rsidR="000D7B8A" w:rsidRPr="007F1A8C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>รายการที่ไม่เกี่ยวข้องกับเงินสดสำหรับ</w:t>
      </w:r>
      <w:r w:rsidR="006D1DFD" w:rsidRPr="007F1A8C">
        <w:rPr>
          <w:rFonts w:asciiTheme="majorBidi" w:hAnsiTheme="majorBidi" w:cstheme="majorBidi"/>
          <w:sz w:val="28"/>
          <w:cs/>
          <w:lang w:val="en-GB"/>
        </w:rPr>
        <w:t>งวดหกเดือนสิ้นสุดวันที่</w:t>
      </w:r>
      <w:r w:rsidR="006D1DFD" w:rsidRPr="007F1A8C">
        <w:rPr>
          <w:rFonts w:asciiTheme="majorBidi" w:hAnsiTheme="majorBidi" w:cstheme="majorBidi"/>
          <w:sz w:val="28"/>
          <w:lang w:val="en-GB"/>
        </w:rPr>
        <w:t xml:space="preserve"> </w:t>
      </w:r>
      <w:r w:rsidR="006D1DFD" w:rsidRPr="007F1A8C">
        <w:rPr>
          <w:rFonts w:asciiTheme="majorBidi" w:hAnsiTheme="majorBidi" w:cstheme="majorBidi"/>
          <w:sz w:val="28"/>
        </w:rPr>
        <w:t>30</w:t>
      </w:r>
      <w:r w:rsidR="006D1DFD" w:rsidRPr="007F1A8C">
        <w:rPr>
          <w:rFonts w:asciiTheme="majorBidi" w:hAnsiTheme="majorBidi" w:cstheme="majorBidi"/>
          <w:sz w:val="28"/>
          <w:cs/>
          <w:lang w:val="en-GB"/>
        </w:rPr>
        <w:t xml:space="preserve"> มิถุนายน</w:t>
      </w:r>
      <w:r w:rsidR="006D1DFD" w:rsidRPr="007F1A8C">
        <w:rPr>
          <w:rFonts w:asciiTheme="majorBidi" w:hAnsiTheme="majorBidi" w:cstheme="majorBidi"/>
          <w:color w:val="000000" w:themeColor="text1"/>
          <w:spacing w:val="-2"/>
          <w:sz w:val="28"/>
          <w:lang w:val="en-GB"/>
        </w:rPr>
        <w:t xml:space="preserve"> </w:t>
      </w:r>
      <w:r w:rsidR="000D7B8A" w:rsidRPr="007F1A8C">
        <w:rPr>
          <w:rFonts w:asciiTheme="majorBidi" w:hAnsiTheme="majorBidi" w:cstheme="majorBidi"/>
          <w:color w:val="000000" w:themeColor="text1"/>
          <w:spacing w:val="-2"/>
          <w:sz w:val="28"/>
        </w:rPr>
        <w:t>256</w:t>
      </w:r>
      <w:r w:rsidR="00AC1F7C" w:rsidRPr="007F1A8C">
        <w:rPr>
          <w:rFonts w:asciiTheme="majorBidi" w:hAnsiTheme="majorBidi" w:cstheme="majorBidi"/>
          <w:color w:val="000000" w:themeColor="text1"/>
          <w:spacing w:val="-2"/>
          <w:sz w:val="28"/>
        </w:rPr>
        <w:t>4</w:t>
      </w:r>
      <w:r w:rsidR="000D7B8A" w:rsidRPr="007F1A8C">
        <w:rPr>
          <w:rFonts w:asciiTheme="majorBidi" w:hAnsiTheme="majorBidi" w:cstheme="majorBidi"/>
          <w:color w:val="000000" w:themeColor="text1"/>
          <w:spacing w:val="-2"/>
          <w:sz w:val="28"/>
        </w:rPr>
        <w:t xml:space="preserve"> </w:t>
      </w:r>
      <w:r w:rsidR="000D7B8A" w:rsidRPr="007F1A8C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 xml:space="preserve">และ สำหรับปีสิ้นสุดวันที่ </w:t>
      </w:r>
      <w:r w:rsidR="000D7B8A" w:rsidRPr="007F1A8C">
        <w:rPr>
          <w:rFonts w:asciiTheme="majorBidi" w:hAnsiTheme="majorBidi" w:cstheme="majorBidi"/>
          <w:color w:val="000000" w:themeColor="text1"/>
          <w:spacing w:val="-2"/>
          <w:sz w:val="28"/>
        </w:rPr>
        <w:t xml:space="preserve">31 </w:t>
      </w:r>
      <w:r w:rsidR="000D7B8A" w:rsidRPr="007F1A8C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 xml:space="preserve">ธันวาคม </w:t>
      </w:r>
      <w:r w:rsidR="000D7B8A" w:rsidRPr="007F1A8C">
        <w:rPr>
          <w:rFonts w:asciiTheme="majorBidi" w:hAnsiTheme="majorBidi" w:cstheme="majorBidi"/>
          <w:color w:val="000000" w:themeColor="text1"/>
          <w:spacing w:val="-2"/>
          <w:sz w:val="28"/>
        </w:rPr>
        <w:t>256</w:t>
      </w:r>
      <w:r w:rsidR="00AC1F7C" w:rsidRPr="007F1A8C">
        <w:rPr>
          <w:rFonts w:asciiTheme="majorBidi" w:hAnsiTheme="majorBidi" w:cstheme="majorBidi"/>
          <w:color w:val="000000" w:themeColor="text1"/>
          <w:spacing w:val="-2"/>
          <w:sz w:val="28"/>
        </w:rPr>
        <w:t>3</w:t>
      </w:r>
      <w:r w:rsidR="000D7B8A" w:rsidRPr="007F1A8C">
        <w:rPr>
          <w:rFonts w:asciiTheme="majorBidi" w:hAnsiTheme="majorBidi" w:cstheme="majorBidi"/>
          <w:color w:val="000000" w:themeColor="text1"/>
          <w:spacing w:val="-2"/>
          <w:sz w:val="28"/>
        </w:rPr>
        <w:t xml:space="preserve"> </w:t>
      </w:r>
      <w:r w:rsidR="000D7B8A" w:rsidRPr="007F1A8C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>มีดังนี้</w:t>
      </w:r>
    </w:p>
    <w:tbl>
      <w:tblPr>
        <w:tblW w:w="9180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40"/>
        <w:gridCol w:w="1170"/>
        <w:gridCol w:w="90"/>
        <w:gridCol w:w="1170"/>
        <w:gridCol w:w="90"/>
        <w:gridCol w:w="1260"/>
        <w:gridCol w:w="90"/>
        <w:gridCol w:w="1170"/>
      </w:tblGrid>
      <w:tr w:rsidR="000D7B8A" w:rsidRPr="007F1A8C" w14:paraId="33F58921" w14:textId="77777777" w:rsidTr="008833D2">
        <w:trPr>
          <w:cantSplit/>
        </w:trPr>
        <w:tc>
          <w:tcPr>
            <w:tcW w:w="4140" w:type="dxa"/>
          </w:tcPr>
          <w:p w14:paraId="24B538C4" w14:textId="77777777" w:rsidR="000D7B8A" w:rsidRPr="007F1A8C" w:rsidRDefault="000D7B8A" w:rsidP="00E54490">
            <w:pPr>
              <w:rPr>
                <w:rFonts w:asciiTheme="majorBidi" w:eastAsia="MS Mincho" w:hAnsiTheme="majorBidi" w:cstheme="majorBidi"/>
                <w:b/>
                <w:bCs/>
                <w:sz w:val="28"/>
              </w:rPr>
            </w:pPr>
          </w:p>
        </w:tc>
        <w:tc>
          <w:tcPr>
            <w:tcW w:w="2430" w:type="dxa"/>
            <w:gridSpan w:val="3"/>
            <w:vAlign w:val="center"/>
          </w:tcPr>
          <w:p w14:paraId="574F7398" w14:textId="77777777" w:rsidR="000D7B8A" w:rsidRPr="007F1A8C" w:rsidRDefault="000D7B8A" w:rsidP="00E54490">
            <w:pPr>
              <w:tabs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vAlign w:val="center"/>
          </w:tcPr>
          <w:p w14:paraId="1E12777F" w14:textId="77777777" w:rsidR="000D7B8A" w:rsidRPr="007F1A8C" w:rsidRDefault="000D7B8A" w:rsidP="00E54490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520" w:type="dxa"/>
            <w:gridSpan w:val="3"/>
            <w:vAlign w:val="center"/>
          </w:tcPr>
          <w:p w14:paraId="457EFE7B" w14:textId="77777777" w:rsidR="000D7B8A" w:rsidRPr="007F1A8C" w:rsidRDefault="000D7B8A" w:rsidP="00E54490">
            <w:pPr>
              <w:tabs>
                <w:tab w:val="left" w:pos="2160"/>
              </w:tabs>
              <w:ind w:left="-297" w:firstLine="297"/>
              <w:jc w:val="right"/>
              <w:rPr>
                <w:rFonts w:asciiTheme="majorBidi" w:hAnsiTheme="majorBidi" w:cstheme="majorBidi"/>
                <w:sz w:val="28"/>
              </w:rPr>
            </w:pPr>
            <w:r w:rsidRPr="007F1A8C">
              <w:rPr>
                <w:rFonts w:asciiTheme="majorBidi" w:hAnsiTheme="majorBidi" w:cstheme="majorBidi"/>
                <w:caps/>
                <w:sz w:val="28"/>
                <w:cs/>
              </w:rPr>
              <w:t>(หน่วย: พันบาท)</w:t>
            </w:r>
          </w:p>
        </w:tc>
      </w:tr>
      <w:tr w:rsidR="000D7B8A" w:rsidRPr="007F1A8C" w14:paraId="42F2E7B0" w14:textId="77777777" w:rsidTr="008833D2">
        <w:trPr>
          <w:cantSplit/>
        </w:trPr>
        <w:tc>
          <w:tcPr>
            <w:tcW w:w="4140" w:type="dxa"/>
          </w:tcPr>
          <w:p w14:paraId="6D9A85A9" w14:textId="77777777" w:rsidR="000D7B8A" w:rsidRPr="007F1A8C" w:rsidRDefault="000D7B8A" w:rsidP="00E54490">
            <w:pPr>
              <w:rPr>
                <w:rFonts w:asciiTheme="majorBidi" w:eastAsia="MS Mincho" w:hAnsiTheme="majorBidi" w:cstheme="majorBidi"/>
                <w:b/>
                <w:bCs/>
                <w:sz w:val="28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  <w:vAlign w:val="center"/>
          </w:tcPr>
          <w:p w14:paraId="5C0699F5" w14:textId="77777777" w:rsidR="000D7B8A" w:rsidRPr="007F1A8C" w:rsidRDefault="000D7B8A" w:rsidP="00E54490">
            <w:pPr>
              <w:tabs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F1A8C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  <w:vAlign w:val="center"/>
          </w:tcPr>
          <w:p w14:paraId="044D25B2" w14:textId="77777777" w:rsidR="000D7B8A" w:rsidRPr="007F1A8C" w:rsidRDefault="000D7B8A" w:rsidP="00E54490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  <w:vAlign w:val="center"/>
          </w:tcPr>
          <w:p w14:paraId="1EABE167" w14:textId="77777777" w:rsidR="000D7B8A" w:rsidRPr="007F1A8C" w:rsidRDefault="000D7B8A" w:rsidP="00E54490">
            <w:pPr>
              <w:tabs>
                <w:tab w:val="left" w:pos="2160"/>
              </w:tabs>
              <w:ind w:left="-297" w:firstLine="29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F1A8C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4353E2" w:rsidRPr="00003722" w14:paraId="5F00FBCF" w14:textId="77777777" w:rsidTr="008833D2">
        <w:trPr>
          <w:cantSplit/>
        </w:trPr>
        <w:tc>
          <w:tcPr>
            <w:tcW w:w="4140" w:type="dxa"/>
          </w:tcPr>
          <w:p w14:paraId="7BAF1869" w14:textId="77777777" w:rsidR="000D7B8A" w:rsidRPr="007F1A8C" w:rsidRDefault="000D7B8A" w:rsidP="00E54490">
            <w:pPr>
              <w:rPr>
                <w:rFonts w:asciiTheme="majorBidi" w:eastAsia="MS Mincho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7E38CDD" w14:textId="77777777" w:rsidR="006D1DFD" w:rsidRPr="007F1A8C" w:rsidRDefault="006D1DFD" w:rsidP="006D1DFD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F1A8C">
              <w:rPr>
                <w:rFonts w:asciiTheme="majorBidi" w:hAnsiTheme="majorBidi" w:cstheme="majorBidi"/>
                <w:sz w:val="28"/>
                <w:cs/>
                <w:lang w:val="en-GB"/>
              </w:rPr>
              <w:t>สำหรับงวดหกเดือนสิ้นสุด</w:t>
            </w:r>
          </w:p>
          <w:p w14:paraId="0096183D" w14:textId="2F9FCD3B" w:rsidR="000D7B8A" w:rsidRPr="007F1A8C" w:rsidRDefault="006D1DFD" w:rsidP="006D1DFD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F1A8C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วันที่ </w:t>
            </w:r>
            <w:r w:rsidRPr="007F1A8C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7F1A8C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มิถุนายน </w:t>
            </w:r>
            <w:r w:rsidR="000D7B8A" w:rsidRPr="007F1A8C">
              <w:rPr>
                <w:rFonts w:asciiTheme="majorBidi" w:hAnsiTheme="majorBidi" w:cstheme="majorBidi"/>
                <w:sz w:val="28"/>
              </w:rPr>
              <w:t>256</w:t>
            </w:r>
            <w:r w:rsidR="00784792" w:rsidRPr="007F1A8C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92C99E7" w14:textId="77777777" w:rsidR="000D7B8A" w:rsidRPr="007F1A8C" w:rsidRDefault="000D7B8A" w:rsidP="00E54490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C7AB5D7" w14:textId="77777777" w:rsidR="00F644E6" w:rsidRDefault="000D7B8A" w:rsidP="00E54490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F1A8C">
              <w:rPr>
                <w:rFonts w:asciiTheme="majorBidi" w:hAnsiTheme="majorBidi" w:cstheme="majorBidi"/>
                <w:sz w:val="28"/>
                <w:cs/>
              </w:rPr>
              <w:t>สำหรับปี</w:t>
            </w:r>
          </w:p>
          <w:p w14:paraId="5F19002B" w14:textId="38BED83F" w:rsidR="000D7B8A" w:rsidRPr="007F1A8C" w:rsidRDefault="000D7B8A" w:rsidP="00E54490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F1A8C">
              <w:rPr>
                <w:rFonts w:asciiTheme="majorBidi" w:hAnsiTheme="majorBidi" w:cstheme="majorBidi"/>
                <w:sz w:val="28"/>
                <w:cs/>
              </w:rPr>
              <w:t>สิ้นสุดวันที่</w:t>
            </w:r>
          </w:p>
          <w:p w14:paraId="5D286160" w14:textId="77777777" w:rsidR="000D7B8A" w:rsidRPr="007F1A8C" w:rsidRDefault="000D7B8A" w:rsidP="00E54490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F1A8C">
              <w:rPr>
                <w:rFonts w:asciiTheme="majorBidi" w:hAnsiTheme="majorBidi" w:cstheme="majorBidi"/>
                <w:sz w:val="28"/>
              </w:rPr>
              <w:t>31</w:t>
            </w:r>
            <w:r w:rsidRPr="007F1A8C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  <w:p w14:paraId="712C89AC" w14:textId="1A4302E2" w:rsidR="000D7B8A" w:rsidRPr="007F1A8C" w:rsidRDefault="000D7B8A" w:rsidP="00E54490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F1A8C">
              <w:rPr>
                <w:rFonts w:asciiTheme="majorBidi" w:hAnsiTheme="majorBidi" w:cstheme="majorBidi"/>
                <w:sz w:val="28"/>
              </w:rPr>
              <w:t>256</w:t>
            </w:r>
            <w:r w:rsidR="00784792" w:rsidRPr="007F1A8C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90" w:type="dxa"/>
          </w:tcPr>
          <w:p w14:paraId="54AA779B" w14:textId="77777777" w:rsidR="000D7B8A" w:rsidRPr="007F1A8C" w:rsidRDefault="000D7B8A" w:rsidP="00E54490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C7FAC0E" w14:textId="77777777" w:rsidR="006D1DFD" w:rsidRPr="007F1A8C" w:rsidRDefault="006D1DFD" w:rsidP="006D1DFD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F1A8C">
              <w:rPr>
                <w:rFonts w:asciiTheme="majorBidi" w:hAnsiTheme="majorBidi" w:cstheme="majorBidi"/>
                <w:sz w:val="28"/>
                <w:cs/>
                <w:lang w:val="en-GB"/>
              </w:rPr>
              <w:t>สำหรับงวดหกเดือนสิ้นสุด</w:t>
            </w:r>
          </w:p>
          <w:p w14:paraId="6F792F3B" w14:textId="48F88D92" w:rsidR="000D7B8A" w:rsidRPr="007F1A8C" w:rsidRDefault="006D1DFD" w:rsidP="006D1DFD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F1A8C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วันที่ </w:t>
            </w:r>
            <w:r w:rsidRPr="007F1A8C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7F1A8C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มิถุนายน </w:t>
            </w:r>
            <w:r w:rsidR="000D7B8A" w:rsidRPr="007F1A8C">
              <w:rPr>
                <w:rFonts w:asciiTheme="majorBidi" w:hAnsiTheme="majorBidi" w:cstheme="majorBidi"/>
                <w:sz w:val="28"/>
              </w:rPr>
              <w:t>256</w:t>
            </w:r>
            <w:r w:rsidR="00784792" w:rsidRPr="007F1A8C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715E997" w14:textId="77777777" w:rsidR="000D7B8A" w:rsidRPr="007F1A8C" w:rsidRDefault="000D7B8A" w:rsidP="00E54490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8D7C7C8" w14:textId="77777777" w:rsidR="00F644E6" w:rsidRDefault="000D7B8A" w:rsidP="000D7B8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F1A8C">
              <w:rPr>
                <w:rFonts w:asciiTheme="majorBidi" w:hAnsiTheme="majorBidi" w:cstheme="majorBidi"/>
                <w:sz w:val="28"/>
                <w:cs/>
              </w:rPr>
              <w:t>สำหรับปี</w:t>
            </w:r>
          </w:p>
          <w:p w14:paraId="3F81D91A" w14:textId="52BAF1B6" w:rsidR="000D7B8A" w:rsidRPr="007F1A8C" w:rsidRDefault="000D7B8A" w:rsidP="000D7B8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F1A8C">
              <w:rPr>
                <w:rFonts w:asciiTheme="majorBidi" w:hAnsiTheme="majorBidi" w:cstheme="majorBidi"/>
                <w:sz w:val="28"/>
                <w:cs/>
              </w:rPr>
              <w:t>สิ้นสุดวันที่</w:t>
            </w:r>
          </w:p>
          <w:p w14:paraId="73729BC6" w14:textId="77777777" w:rsidR="000D7B8A" w:rsidRPr="007F1A8C" w:rsidRDefault="000D7B8A" w:rsidP="000D7B8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F1A8C">
              <w:rPr>
                <w:rFonts w:asciiTheme="majorBidi" w:hAnsiTheme="majorBidi" w:cstheme="majorBidi"/>
                <w:sz w:val="28"/>
              </w:rPr>
              <w:t>31</w:t>
            </w:r>
            <w:r w:rsidRPr="007F1A8C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  <w:p w14:paraId="315D2FD6" w14:textId="72DFCF1D" w:rsidR="000D7B8A" w:rsidRPr="007F1A8C" w:rsidRDefault="000D7B8A" w:rsidP="000D7B8A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F1A8C">
              <w:rPr>
                <w:rFonts w:asciiTheme="majorBidi" w:hAnsiTheme="majorBidi" w:cstheme="majorBidi"/>
                <w:sz w:val="28"/>
              </w:rPr>
              <w:t>256</w:t>
            </w:r>
            <w:r w:rsidR="00784792" w:rsidRPr="007F1A8C">
              <w:rPr>
                <w:rFonts w:asciiTheme="majorBidi" w:hAnsiTheme="majorBidi" w:cstheme="majorBidi"/>
                <w:sz w:val="28"/>
              </w:rPr>
              <w:t>3</w:t>
            </w:r>
          </w:p>
        </w:tc>
      </w:tr>
      <w:tr w:rsidR="000D7B8A" w:rsidRPr="007F1A8C" w14:paraId="07286DB7" w14:textId="77777777" w:rsidTr="008833D2">
        <w:trPr>
          <w:cantSplit/>
        </w:trPr>
        <w:tc>
          <w:tcPr>
            <w:tcW w:w="4140" w:type="dxa"/>
          </w:tcPr>
          <w:p w14:paraId="43C91096" w14:textId="30EE3FDD" w:rsidR="000D7B8A" w:rsidRPr="007F1A8C" w:rsidRDefault="000D7B8A" w:rsidP="000D7B8A">
            <w:pPr>
              <w:ind w:left="85" w:right="108"/>
              <w:jc w:val="thaiDistribute"/>
              <w:rPr>
                <w:rFonts w:asciiTheme="majorBidi" w:eastAsia="MS Mincho" w:hAnsiTheme="majorBidi" w:cstheme="majorBidi"/>
                <w:sz w:val="28"/>
                <w:cs/>
              </w:rPr>
            </w:pPr>
            <w:r w:rsidRPr="007F1A8C">
              <w:rPr>
                <w:rFonts w:asciiTheme="majorBidi" w:eastAsia="MS Mincho" w:hAnsiTheme="majorBidi" w:cstheme="majorBidi"/>
                <w:sz w:val="28"/>
                <w:cs/>
              </w:rPr>
              <w:t>หนี้สินระยะยาวภายใต้สัญญาเช่ายกมา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38E22E9" w14:textId="77777777" w:rsidR="000D7B8A" w:rsidRPr="007F1A8C" w:rsidRDefault="000D7B8A" w:rsidP="00E54490">
            <w:pPr>
              <w:tabs>
                <w:tab w:val="decimal" w:pos="1074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vAlign w:val="bottom"/>
          </w:tcPr>
          <w:p w14:paraId="4EDE0502" w14:textId="77777777" w:rsidR="000D7B8A" w:rsidRPr="007F1A8C" w:rsidRDefault="000D7B8A" w:rsidP="00E54490">
            <w:pPr>
              <w:tabs>
                <w:tab w:val="decimal" w:pos="798"/>
              </w:tabs>
              <w:ind w:right="5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672F8B1" w14:textId="77777777" w:rsidR="000D7B8A" w:rsidRPr="007F1A8C" w:rsidRDefault="000D7B8A" w:rsidP="00E54490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73BB6568" w14:textId="77777777" w:rsidR="000D7B8A" w:rsidRPr="007F1A8C" w:rsidRDefault="000D7B8A" w:rsidP="00E54490">
            <w:pPr>
              <w:tabs>
                <w:tab w:val="decimal" w:pos="841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72E2F14" w14:textId="77777777" w:rsidR="000D7B8A" w:rsidRPr="007F1A8C" w:rsidRDefault="000D7B8A" w:rsidP="00E54490">
            <w:pPr>
              <w:tabs>
                <w:tab w:val="decimal" w:pos="1074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41D10C79" w14:textId="77777777" w:rsidR="000D7B8A" w:rsidRPr="007F1A8C" w:rsidRDefault="000D7B8A" w:rsidP="00E54490">
            <w:pPr>
              <w:ind w:left="-90" w:right="-10"/>
              <w:jc w:val="center"/>
              <w:rPr>
                <w:rFonts w:asciiTheme="majorBidi" w:eastAsia="MS Mincho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0BD861B1" w14:textId="77777777" w:rsidR="000D7B8A" w:rsidRPr="007F1A8C" w:rsidRDefault="000D7B8A" w:rsidP="00E54490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0B57BE" w:rsidRPr="007F1A8C" w14:paraId="7DC0D2C0" w14:textId="77777777" w:rsidTr="008833D2">
        <w:trPr>
          <w:cantSplit/>
        </w:trPr>
        <w:tc>
          <w:tcPr>
            <w:tcW w:w="4140" w:type="dxa"/>
          </w:tcPr>
          <w:p w14:paraId="1EC0942F" w14:textId="77777777" w:rsidR="008833D2" w:rsidRDefault="000B57BE" w:rsidP="00507478">
            <w:pPr>
              <w:ind w:left="545" w:right="108"/>
              <w:jc w:val="thaiDistribute"/>
              <w:rPr>
                <w:rFonts w:asciiTheme="majorBidi" w:eastAsia="MS Mincho" w:hAnsiTheme="majorBidi" w:cstheme="majorBidi"/>
                <w:sz w:val="28"/>
              </w:rPr>
            </w:pPr>
            <w:r w:rsidRPr="007F1A8C">
              <w:rPr>
                <w:rFonts w:asciiTheme="majorBidi" w:eastAsia="MS Mincho" w:hAnsiTheme="majorBidi" w:cstheme="majorBidi"/>
                <w:sz w:val="28"/>
                <w:cs/>
              </w:rPr>
              <w:t>(รวมส่วนของหนี้สินระยะยาวที่ถึงกำหนด</w:t>
            </w:r>
          </w:p>
          <w:p w14:paraId="3505B19D" w14:textId="3AB722D8" w:rsidR="000B57BE" w:rsidRPr="007F1A8C" w:rsidRDefault="000B57BE" w:rsidP="00507478">
            <w:pPr>
              <w:ind w:left="545" w:right="108"/>
              <w:jc w:val="thaiDistribute"/>
              <w:rPr>
                <w:rFonts w:asciiTheme="majorBidi" w:eastAsia="MS Mincho" w:hAnsiTheme="majorBidi" w:cstheme="majorBidi"/>
                <w:sz w:val="28"/>
                <w:cs/>
              </w:rPr>
            </w:pPr>
            <w:r w:rsidRPr="007F1A8C">
              <w:rPr>
                <w:rFonts w:asciiTheme="majorBidi" w:eastAsia="MS Mincho" w:hAnsiTheme="majorBidi" w:cstheme="majorBidi"/>
                <w:sz w:val="28"/>
                <w:cs/>
              </w:rPr>
              <w:t>ชำระภายในหนึ่งปี)</w:t>
            </w:r>
          </w:p>
        </w:tc>
        <w:tc>
          <w:tcPr>
            <w:tcW w:w="1170" w:type="dxa"/>
            <w:vAlign w:val="bottom"/>
          </w:tcPr>
          <w:p w14:paraId="367BAD5A" w14:textId="00C53260" w:rsidR="000B57BE" w:rsidRPr="007F1A8C" w:rsidRDefault="00003722" w:rsidP="0061146D">
            <w:pPr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  <w:r w:rsidRPr="007F1A8C">
              <w:rPr>
                <w:rFonts w:asciiTheme="majorBidi" w:hAnsiTheme="majorBidi" w:cstheme="majorBidi"/>
                <w:sz w:val="28"/>
              </w:rPr>
              <w:t>226,08</w:t>
            </w:r>
            <w:r w:rsidR="004B5726" w:rsidRPr="007F1A8C">
              <w:rPr>
                <w:rFonts w:asciiTheme="majorBidi" w:hAnsiTheme="majorBidi" w:cstheme="majorBidi"/>
                <w:sz w:val="28"/>
              </w:rPr>
              <w:t>0</w:t>
            </w:r>
          </w:p>
        </w:tc>
        <w:tc>
          <w:tcPr>
            <w:tcW w:w="90" w:type="dxa"/>
            <w:vAlign w:val="bottom"/>
          </w:tcPr>
          <w:p w14:paraId="41B61CF4" w14:textId="77777777" w:rsidR="000B57BE" w:rsidRPr="007F1A8C" w:rsidRDefault="000B57BE" w:rsidP="0061146D">
            <w:pPr>
              <w:tabs>
                <w:tab w:val="decimal" w:pos="798"/>
              </w:tabs>
              <w:ind w:right="6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02818C85" w14:textId="59AD9043" w:rsidR="000B57BE" w:rsidRPr="007F1A8C" w:rsidRDefault="000B57BE" w:rsidP="00614957">
            <w:pPr>
              <w:ind w:right="95"/>
              <w:jc w:val="right"/>
              <w:rPr>
                <w:rFonts w:asciiTheme="majorBidi" w:hAnsiTheme="majorBidi" w:cstheme="majorBidi"/>
                <w:sz w:val="28"/>
              </w:rPr>
            </w:pPr>
            <w:r w:rsidRPr="007F1A8C">
              <w:rPr>
                <w:rFonts w:asciiTheme="majorBidi" w:hAnsiTheme="majorBidi" w:cstheme="majorBidi"/>
                <w:sz w:val="28"/>
              </w:rPr>
              <w:t>10,488</w:t>
            </w:r>
          </w:p>
        </w:tc>
        <w:tc>
          <w:tcPr>
            <w:tcW w:w="90" w:type="dxa"/>
            <w:vAlign w:val="bottom"/>
          </w:tcPr>
          <w:p w14:paraId="3EF86F8E" w14:textId="77777777" w:rsidR="000B57BE" w:rsidRPr="007F1A8C" w:rsidRDefault="000B57BE" w:rsidP="0061146D">
            <w:pPr>
              <w:tabs>
                <w:tab w:val="decimal" w:pos="810"/>
                <w:tab w:val="decimal" w:pos="841"/>
              </w:tabs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5BDC7EFE" w14:textId="508CC46F" w:rsidR="000B57BE" w:rsidRPr="007F1A8C" w:rsidRDefault="004B5726" w:rsidP="0061146D">
            <w:pPr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  <w:r w:rsidRPr="007F1A8C">
              <w:rPr>
                <w:rFonts w:asciiTheme="majorBidi" w:hAnsiTheme="majorBidi" w:cstheme="majorBidi"/>
                <w:sz w:val="28"/>
              </w:rPr>
              <w:t>5,157</w:t>
            </w:r>
          </w:p>
        </w:tc>
        <w:tc>
          <w:tcPr>
            <w:tcW w:w="90" w:type="dxa"/>
            <w:vAlign w:val="bottom"/>
          </w:tcPr>
          <w:p w14:paraId="3500B00A" w14:textId="77777777" w:rsidR="000B57BE" w:rsidRPr="007F1A8C" w:rsidRDefault="000B57BE" w:rsidP="0061146D">
            <w:pPr>
              <w:tabs>
                <w:tab w:val="decimal" w:pos="810"/>
              </w:tabs>
              <w:ind w:left="-90"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766E3A55" w14:textId="4A67E7C4" w:rsidR="000B57BE" w:rsidRPr="007F1A8C" w:rsidRDefault="000B57BE" w:rsidP="0061146D">
            <w:pPr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  <w:r w:rsidRPr="007F1A8C">
              <w:rPr>
                <w:rFonts w:asciiTheme="majorBidi" w:hAnsiTheme="majorBidi" w:cstheme="majorBidi"/>
                <w:sz w:val="28"/>
              </w:rPr>
              <w:t>9,619</w:t>
            </w:r>
          </w:p>
        </w:tc>
      </w:tr>
      <w:tr w:rsidR="000B57BE" w:rsidRPr="007F1A8C" w14:paraId="568AE10D" w14:textId="77777777" w:rsidTr="008833D2">
        <w:trPr>
          <w:cantSplit/>
        </w:trPr>
        <w:tc>
          <w:tcPr>
            <w:tcW w:w="4140" w:type="dxa"/>
          </w:tcPr>
          <w:p w14:paraId="095D4799" w14:textId="1CBEA4CA" w:rsidR="000B57BE" w:rsidRPr="007F1A8C" w:rsidRDefault="000B57BE" w:rsidP="000B57BE">
            <w:pPr>
              <w:tabs>
                <w:tab w:val="left" w:pos="535"/>
              </w:tabs>
              <w:ind w:left="85"/>
              <w:jc w:val="thaiDistribute"/>
              <w:rPr>
                <w:rFonts w:asciiTheme="majorBidi" w:eastAsia="MS Mincho" w:hAnsiTheme="majorBidi" w:cstheme="majorBidi"/>
                <w:sz w:val="28"/>
              </w:rPr>
            </w:pPr>
            <w:r w:rsidRPr="007F1A8C">
              <w:rPr>
                <w:rFonts w:asciiTheme="majorBidi" w:eastAsia="MS Mincho" w:hAnsiTheme="majorBidi" w:cstheme="majorBidi"/>
                <w:sz w:val="28"/>
                <w:u w:val="single"/>
                <w:cs/>
              </w:rPr>
              <w:t>หัก</w:t>
            </w:r>
            <w:r w:rsidRPr="007F1A8C">
              <w:rPr>
                <w:rFonts w:asciiTheme="majorBidi" w:eastAsia="MS Mincho" w:hAnsiTheme="majorBidi" w:cstheme="majorBidi"/>
                <w:sz w:val="28"/>
                <w:cs/>
              </w:rPr>
              <w:tab/>
            </w:r>
            <w:r w:rsidRPr="007F1A8C">
              <w:rPr>
                <w:rFonts w:asciiTheme="majorBidi" w:eastAsia="MS Mincho" w:hAnsiTheme="majorBidi" w:cstheme="majorBidi"/>
                <w:spacing w:val="-2"/>
                <w:sz w:val="28"/>
                <w:cs/>
              </w:rPr>
              <w:t>เงินสดจ่าย</w:t>
            </w:r>
            <w:r w:rsidRPr="007F1A8C">
              <w:rPr>
                <w:rFonts w:asciiTheme="majorBidi" w:eastAsia="MS Mincho" w:hAnsiTheme="majorBidi" w:cstheme="majorBidi"/>
                <w:spacing w:val="-4"/>
                <w:sz w:val="28"/>
                <w:cs/>
              </w:rPr>
              <w:t>ระหว่างงวด</w:t>
            </w:r>
          </w:p>
        </w:tc>
        <w:tc>
          <w:tcPr>
            <w:tcW w:w="1170" w:type="dxa"/>
            <w:vAlign w:val="bottom"/>
          </w:tcPr>
          <w:p w14:paraId="5A907D11" w14:textId="5E61B463" w:rsidR="000B57BE" w:rsidRPr="007F1A8C" w:rsidRDefault="004B5726" w:rsidP="00AF300D">
            <w:pPr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  <w:r w:rsidRPr="007F1A8C">
              <w:rPr>
                <w:rFonts w:asciiTheme="majorBidi" w:hAnsiTheme="majorBidi" w:cstheme="majorBidi"/>
                <w:sz w:val="28"/>
              </w:rPr>
              <w:t>(4,494)</w:t>
            </w:r>
          </w:p>
        </w:tc>
        <w:tc>
          <w:tcPr>
            <w:tcW w:w="90" w:type="dxa"/>
            <w:vAlign w:val="bottom"/>
          </w:tcPr>
          <w:p w14:paraId="741ACFC3" w14:textId="77777777" w:rsidR="000B57BE" w:rsidRPr="007F1A8C" w:rsidRDefault="000B57BE" w:rsidP="00AF300D">
            <w:pPr>
              <w:tabs>
                <w:tab w:val="decimal" w:pos="798"/>
              </w:tabs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43A15CD5" w14:textId="6E31A649" w:rsidR="000B57BE" w:rsidRPr="007F1A8C" w:rsidRDefault="000B57BE" w:rsidP="00614957">
            <w:pPr>
              <w:ind w:right="95"/>
              <w:jc w:val="right"/>
              <w:rPr>
                <w:rFonts w:asciiTheme="majorBidi" w:hAnsiTheme="majorBidi" w:cstheme="majorBidi"/>
                <w:sz w:val="28"/>
              </w:rPr>
            </w:pPr>
            <w:r w:rsidRPr="007F1A8C">
              <w:rPr>
                <w:rFonts w:asciiTheme="majorBidi" w:hAnsiTheme="majorBidi" w:cstheme="majorBidi"/>
                <w:sz w:val="28"/>
              </w:rPr>
              <w:t>(4,300)</w:t>
            </w:r>
          </w:p>
        </w:tc>
        <w:tc>
          <w:tcPr>
            <w:tcW w:w="90" w:type="dxa"/>
          </w:tcPr>
          <w:p w14:paraId="20732DEC" w14:textId="77777777" w:rsidR="000B57BE" w:rsidRPr="007F1A8C" w:rsidRDefault="000B57BE" w:rsidP="00C3660F">
            <w:pPr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7DB588B4" w14:textId="66B48C4A" w:rsidR="000B57BE" w:rsidRPr="007F1A8C" w:rsidRDefault="00C3660F" w:rsidP="00C3660F">
            <w:pPr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  <w:r w:rsidRPr="007F1A8C">
              <w:rPr>
                <w:rFonts w:asciiTheme="majorBidi" w:hAnsiTheme="majorBidi" w:cstheme="majorBidi"/>
                <w:sz w:val="28"/>
              </w:rPr>
              <w:t>(798)</w:t>
            </w:r>
          </w:p>
        </w:tc>
        <w:tc>
          <w:tcPr>
            <w:tcW w:w="90" w:type="dxa"/>
          </w:tcPr>
          <w:p w14:paraId="384A56A7" w14:textId="77777777" w:rsidR="000B57BE" w:rsidRPr="007F1A8C" w:rsidRDefault="000B57BE" w:rsidP="00AF300D">
            <w:pPr>
              <w:ind w:left="-90"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16EB28DA" w14:textId="6D1559A3" w:rsidR="000B57BE" w:rsidRPr="007F1A8C" w:rsidRDefault="000B57BE" w:rsidP="00AF300D">
            <w:pPr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  <w:r w:rsidRPr="007F1A8C">
              <w:rPr>
                <w:rFonts w:asciiTheme="majorBidi" w:hAnsiTheme="majorBidi" w:cstheme="majorBidi"/>
                <w:sz w:val="28"/>
              </w:rPr>
              <w:t>(4,462)</w:t>
            </w:r>
          </w:p>
        </w:tc>
      </w:tr>
      <w:tr w:rsidR="000B57BE" w:rsidRPr="007F1A8C" w14:paraId="6C426070" w14:textId="77777777" w:rsidTr="008833D2">
        <w:trPr>
          <w:cantSplit/>
        </w:trPr>
        <w:tc>
          <w:tcPr>
            <w:tcW w:w="4140" w:type="dxa"/>
          </w:tcPr>
          <w:p w14:paraId="21944F0A" w14:textId="5C72F996" w:rsidR="006B59D6" w:rsidRDefault="000B57BE" w:rsidP="006B59D6">
            <w:pPr>
              <w:tabs>
                <w:tab w:val="left" w:pos="535"/>
              </w:tabs>
              <w:ind w:left="85"/>
              <w:jc w:val="thaiDistribute"/>
              <w:rPr>
                <w:rFonts w:asciiTheme="majorBidi" w:eastAsia="MS Mincho" w:hAnsiTheme="majorBidi" w:cstheme="majorBidi"/>
                <w:sz w:val="28"/>
              </w:rPr>
            </w:pPr>
            <w:r w:rsidRPr="007F1A8C">
              <w:rPr>
                <w:rFonts w:asciiTheme="majorBidi" w:eastAsia="MS Mincho" w:hAnsiTheme="majorBidi" w:cstheme="majorBidi"/>
                <w:sz w:val="28"/>
                <w:cs/>
              </w:rPr>
              <w:t>หนี้สินตามสัญญาเช่าเพิ่มขึ้นจากการนำมาตรฐานการ</w:t>
            </w:r>
            <w:r w:rsidR="006B59D6">
              <w:rPr>
                <w:rFonts w:asciiTheme="majorBidi" w:eastAsia="MS Mincho" w:hAnsiTheme="majorBidi" w:cstheme="majorBidi"/>
                <w:sz w:val="28"/>
              </w:rPr>
              <w:t xml:space="preserve"> </w:t>
            </w:r>
          </w:p>
          <w:p w14:paraId="70EF3D8E" w14:textId="19C6EE28" w:rsidR="000B57BE" w:rsidRPr="007F1A8C" w:rsidRDefault="006B59D6" w:rsidP="00335786">
            <w:pPr>
              <w:tabs>
                <w:tab w:val="left" w:pos="540"/>
              </w:tabs>
              <w:ind w:left="540" w:hanging="180"/>
              <w:rPr>
                <w:rFonts w:asciiTheme="majorBidi" w:eastAsia="MS Mincho" w:hAnsiTheme="majorBidi" w:cstheme="majorBidi"/>
                <w:sz w:val="28"/>
                <w:cs/>
              </w:rPr>
            </w:pPr>
            <w:r>
              <w:rPr>
                <w:rFonts w:asciiTheme="majorBidi" w:eastAsia="MS Mincho" w:hAnsiTheme="majorBidi" w:cstheme="majorBidi"/>
                <w:sz w:val="28"/>
              </w:rPr>
              <w:t xml:space="preserve"> </w:t>
            </w:r>
            <w:r w:rsidR="00335786">
              <w:rPr>
                <w:rFonts w:asciiTheme="majorBidi" w:eastAsia="MS Mincho" w:hAnsiTheme="majorBidi" w:cstheme="majorBidi"/>
                <w:sz w:val="28"/>
                <w:cs/>
              </w:rPr>
              <w:t>รายงานทางการเงิ</w:t>
            </w:r>
            <w:r w:rsidR="00335786">
              <w:rPr>
                <w:rFonts w:asciiTheme="majorBidi" w:eastAsia="MS Mincho" w:hAnsiTheme="majorBidi" w:cstheme="majorBidi" w:hint="cs"/>
                <w:sz w:val="28"/>
                <w:cs/>
              </w:rPr>
              <w:t>น</w:t>
            </w:r>
            <w:r w:rsidR="000B57BE" w:rsidRPr="007F1A8C">
              <w:rPr>
                <w:rFonts w:asciiTheme="majorBidi" w:eastAsia="MS Mincho" w:hAnsiTheme="majorBidi" w:cstheme="majorBidi"/>
                <w:sz w:val="28"/>
                <w:cs/>
              </w:rPr>
              <w:t xml:space="preserve">ฉบับที่ </w:t>
            </w:r>
            <w:r w:rsidR="00C5732D" w:rsidRPr="007F1A8C">
              <w:rPr>
                <w:rFonts w:asciiTheme="majorBidi" w:hAnsiTheme="majorBidi" w:cstheme="majorBidi"/>
                <w:sz w:val="28"/>
              </w:rPr>
              <w:t>16</w:t>
            </w:r>
            <w:r w:rsidR="000B57BE" w:rsidRPr="007F1A8C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0B57BE" w:rsidRPr="007F1A8C">
              <w:rPr>
                <w:rFonts w:asciiTheme="majorBidi" w:eastAsia="MS Mincho" w:hAnsiTheme="majorBidi" w:cstheme="majorBidi"/>
                <w:sz w:val="28"/>
                <w:cs/>
              </w:rPr>
              <w:t>มาถือปฏิบัติ</w:t>
            </w:r>
            <w:r w:rsidR="00335786">
              <w:rPr>
                <w:rFonts w:asciiTheme="majorBidi" w:eastAsia="MS Mincho" w:hAnsiTheme="majorBidi" w:cstheme="majorBidi" w:hint="cs"/>
                <w:sz w:val="28"/>
                <w:cs/>
              </w:rPr>
              <w:t xml:space="preserve">      </w:t>
            </w:r>
            <w:r w:rsidR="000B57BE" w:rsidRPr="007F1A8C">
              <w:rPr>
                <w:rFonts w:asciiTheme="majorBidi" w:eastAsia="MS Mincho" w:hAnsiTheme="majorBidi" w:cstheme="majorBidi"/>
                <w:sz w:val="28"/>
                <w:cs/>
              </w:rPr>
              <w:t>ครั้งแรก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5197270" w14:textId="65521A52" w:rsidR="000B57BE" w:rsidRPr="007F1A8C" w:rsidRDefault="004B5726" w:rsidP="00AF300D">
            <w:pPr>
              <w:ind w:right="18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7F1A8C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vAlign w:val="bottom"/>
          </w:tcPr>
          <w:p w14:paraId="5C480448" w14:textId="77777777" w:rsidR="000B57BE" w:rsidRPr="007F1A8C" w:rsidRDefault="000B57BE" w:rsidP="00AF300D">
            <w:pPr>
              <w:tabs>
                <w:tab w:val="decimal" w:pos="798"/>
              </w:tabs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1D936F1" w14:textId="03553B60" w:rsidR="000B57BE" w:rsidRPr="007F1A8C" w:rsidRDefault="000B57BE" w:rsidP="00614957">
            <w:pPr>
              <w:ind w:right="95"/>
              <w:jc w:val="right"/>
              <w:rPr>
                <w:rFonts w:asciiTheme="majorBidi" w:hAnsiTheme="majorBidi" w:cstheme="majorBidi"/>
                <w:sz w:val="28"/>
              </w:rPr>
            </w:pPr>
            <w:r w:rsidRPr="007F1A8C">
              <w:rPr>
                <w:rFonts w:asciiTheme="majorBidi" w:hAnsiTheme="majorBidi" w:cstheme="majorBidi"/>
                <w:sz w:val="28"/>
              </w:rPr>
              <w:t>219,892</w:t>
            </w:r>
          </w:p>
        </w:tc>
        <w:tc>
          <w:tcPr>
            <w:tcW w:w="90" w:type="dxa"/>
            <w:vAlign w:val="bottom"/>
          </w:tcPr>
          <w:p w14:paraId="151D8DE6" w14:textId="77777777" w:rsidR="000B57BE" w:rsidRPr="007F1A8C" w:rsidRDefault="000B57BE" w:rsidP="00AF300D">
            <w:pPr>
              <w:tabs>
                <w:tab w:val="decimal" w:pos="841"/>
              </w:tabs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9D97BEF" w14:textId="46DACB55" w:rsidR="000B57BE" w:rsidRPr="007F1A8C" w:rsidRDefault="00C3660F" w:rsidP="00C3660F">
            <w:pPr>
              <w:ind w:right="18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7F1A8C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vAlign w:val="bottom"/>
          </w:tcPr>
          <w:p w14:paraId="17744F53" w14:textId="77777777" w:rsidR="000B57BE" w:rsidRPr="007F1A8C" w:rsidRDefault="000B57BE" w:rsidP="00C3660F">
            <w:pPr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413F246" w14:textId="43033D0E" w:rsidR="000B57BE" w:rsidRPr="007F1A8C" w:rsidRDefault="00272EA2" w:rsidP="00C3660F">
            <w:pPr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  <w:r w:rsidRPr="007F1A8C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2B2EE2" w:rsidRPr="007F1A8C" w14:paraId="664C71E9" w14:textId="77777777" w:rsidTr="008833D2">
        <w:trPr>
          <w:cantSplit/>
        </w:trPr>
        <w:tc>
          <w:tcPr>
            <w:tcW w:w="4140" w:type="dxa"/>
          </w:tcPr>
          <w:p w14:paraId="28E88FDB" w14:textId="77777777" w:rsidR="002B2EE2" w:rsidRPr="007F1A8C" w:rsidRDefault="002B2EE2" w:rsidP="002B2EE2">
            <w:pPr>
              <w:ind w:left="85" w:right="108"/>
              <w:jc w:val="thaiDistribute"/>
              <w:rPr>
                <w:rFonts w:asciiTheme="majorBidi" w:eastAsia="MS Mincho" w:hAnsiTheme="majorBidi" w:cstheme="majorBidi"/>
                <w:b/>
                <w:bCs/>
                <w:sz w:val="28"/>
              </w:rPr>
            </w:pPr>
            <w:r w:rsidRPr="007F1A8C">
              <w:rPr>
                <w:rFonts w:asciiTheme="majorBidi" w:eastAsia="MS Mincho" w:hAnsiTheme="majorBidi" w:cstheme="majorBidi"/>
                <w:b/>
                <w:bCs/>
                <w:sz w:val="28"/>
                <w:cs/>
              </w:rPr>
              <w:t>หนี้สินระยะยาวภายใต้สัญญาเช่าทางการเงินยกไป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CE3A01E" w14:textId="77777777" w:rsidR="002B2EE2" w:rsidRPr="007F1A8C" w:rsidRDefault="002B2EE2" w:rsidP="002B2EE2">
            <w:pPr>
              <w:tabs>
                <w:tab w:val="decimal" w:pos="1060"/>
              </w:tabs>
              <w:ind w:right="-3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  <w:vAlign w:val="bottom"/>
          </w:tcPr>
          <w:p w14:paraId="43829DC1" w14:textId="77777777" w:rsidR="002B2EE2" w:rsidRPr="007F1A8C" w:rsidRDefault="002B2EE2" w:rsidP="002B2EE2">
            <w:pPr>
              <w:tabs>
                <w:tab w:val="decimal" w:pos="798"/>
                <w:tab w:val="decimal" w:pos="1060"/>
              </w:tabs>
              <w:ind w:right="-3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4EABC86" w14:textId="77777777" w:rsidR="002B2EE2" w:rsidRPr="007F1A8C" w:rsidRDefault="002B2EE2" w:rsidP="00A64063">
            <w:pPr>
              <w:tabs>
                <w:tab w:val="decimal" w:pos="990"/>
              </w:tabs>
              <w:ind w:right="-3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C4F1821" w14:textId="77777777" w:rsidR="002B2EE2" w:rsidRPr="007F1A8C" w:rsidRDefault="002B2EE2" w:rsidP="002B2EE2">
            <w:pPr>
              <w:tabs>
                <w:tab w:val="decimal" w:pos="841"/>
                <w:tab w:val="decimal" w:pos="1060"/>
              </w:tabs>
              <w:ind w:right="-3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15D6D59" w14:textId="77777777" w:rsidR="002B2EE2" w:rsidRPr="007F1A8C" w:rsidRDefault="002B2EE2" w:rsidP="002B2EE2">
            <w:pPr>
              <w:tabs>
                <w:tab w:val="decimal" w:pos="1060"/>
              </w:tabs>
              <w:ind w:right="-3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838D47C" w14:textId="77777777" w:rsidR="002B2EE2" w:rsidRPr="007F1A8C" w:rsidRDefault="002B2EE2" w:rsidP="002B2EE2">
            <w:pPr>
              <w:tabs>
                <w:tab w:val="decimal" w:pos="1060"/>
              </w:tabs>
              <w:ind w:left="-90" w:right="-3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73C7B20" w14:textId="77777777" w:rsidR="002B2EE2" w:rsidRPr="007F1A8C" w:rsidRDefault="002B2EE2" w:rsidP="00EF3853">
            <w:pPr>
              <w:tabs>
                <w:tab w:val="decimal" w:pos="901"/>
                <w:tab w:val="decimal" w:pos="1060"/>
              </w:tabs>
              <w:ind w:right="-3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2B2EE2" w:rsidRPr="007F1A8C" w14:paraId="323B5F6E" w14:textId="77777777" w:rsidTr="008833D2">
        <w:trPr>
          <w:cantSplit/>
        </w:trPr>
        <w:tc>
          <w:tcPr>
            <w:tcW w:w="4140" w:type="dxa"/>
          </w:tcPr>
          <w:p w14:paraId="24004857" w14:textId="3D95CF17" w:rsidR="002B2EE2" w:rsidRPr="007F1A8C" w:rsidRDefault="002B2EE2" w:rsidP="00507478">
            <w:pPr>
              <w:ind w:left="545" w:right="108"/>
              <w:jc w:val="thaiDistribute"/>
              <w:rPr>
                <w:rFonts w:asciiTheme="majorBidi" w:eastAsia="MS Mincho" w:hAnsiTheme="majorBidi" w:cstheme="majorBidi"/>
                <w:b/>
                <w:bCs/>
                <w:sz w:val="28"/>
                <w:cs/>
              </w:rPr>
            </w:pPr>
            <w:r w:rsidRPr="007F1A8C">
              <w:rPr>
                <w:rFonts w:asciiTheme="majorBidi" w:eastAsia="MS Mincho" w:hAnsiTheme="majorBidi" w:cstheme="majorBidi"/>
                <w:b/>
                <w:bCs/>
                <w:sz w:val="28"/>
                <w:cs/>
              </w:rPr>
              <w:t>(รวมส่วนของหนี้สินระยะยาวที่ถึงกำหนดชำ</w:t>
            </w:r>
            <w:r w:rsidR="003A1155" w:rsidRPr="007F1A8C">
              <w:rPr>
                <w:rFonts w:asciiTheme="majorBidi" w:eastAsia="MS Mincho" w:hAnsiTheme="majorBidi" w:cstheme="majorBidi" w:hint="cs"/>
                <w:b/>
                <w:bCs/>
                <w:sz w:val="28"/>
                <w:cs/>
              </w:rPr>
              <w:t>ระ</w:t>
            </w:r>
            <w:r w:rsidRPr="007F1A8C">
              <w:rPr>
                <w:rFonts w:asciiTheme="majorBidi" w:eastAsia="MS Mincho" w:hAnsiTheme="majorBidi" w:cstheme="majorBidi"/>
                <w:b/>
                <w:bCs/>
                <w:sz w:val="28"/>
                <w:cs/>
              </w:rPr>
              <w:t>ภายในหนึ่งปี)</w:t>
            </w: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9E3F99D" w14:textId="651C239D" w:rsidR="002B2EE2" w:rsidRPr="007F1A8C" w:rsidRDefault="004B5726" w:rsidP="00AF300D">
            <w:pPr>
              <w:ind w:right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F1A8C">
              <w:rPr>
                <w:rFonts w:asciiTheme="majorBidi" w:hAnsiTheme="majorBidi" w:cstheme="majorBidi"/>
                <w:b/>
                <w:bCs/>
                <w:sz w:val="28"/>
              </w:rPr>
              <w:t>221,586</w:t>
            </w:r>
          </w:p>
        </w:tc>
        <w:tc>
          <w:tcPr>
            <w:tcW w:w="90" w:type="dxa"/>
            <w:vAlign w:val="bottom"/>
          </w:tcPr>
          <w:p w14:paraId="79EBC4DD" w14:textId="77777777" w:rsidR="002B2EE2" w:rsidRPr="007F1A8C" w:rsidRDefault="002B2EE2" w:rsidP="00AF300D">
            <w:pPr>
              <w:tabs>
                <w:tab w:val="decimal" w:pos="798"/>
              </w:tabs>
              <w:ind w:right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4EC4167" w14:textId="5837C88E" w:rsidR="002B2EE2" w:rsidRPr="007F1A8C" w:rsidRDefault="00C45625" w:rsidP="00AF300D">
            <w:pPr>
              <w:tabs>
                <w:tab w:val="decimal" w:pos="990"/>
              </w:tabs>
              <w:ind w:right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F1A8C">
              <w:rPr>
                <w:rFonts w:asciiTheme="majorBidi" w:hAnsiTheme="majorBidi" w:cstheme="majorBidi"/>
                <w:b/>
                <w:bCs/>
                <w:sz w:val="28"/>
              </w:rPr>
              <w:t>226,080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695F4A4" w14:textId="77777777" w:rsidR="002B2EE2" w:rsidRPr="007F1A8C" w:rsidRDefault="002B2EE2" w:rsidP="00AF300D">
            <w:pPr>
              <w:tabs>
                <w:tab w:val="decimal" w:pos="841"/>
              </w:tabs>
              <w:ind w:right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1D72AD1" w14:textId="3E756D42" w:rsidR="002B2EE2" w:rsidRPr="007F1A8C" w:rsidRDefault="00C3660F" w:rsidP="00AF300D">
            <w:pPr>
              <w:tabs>
                <w:tab w:val="decimal" w:pos="1165"/>
              </w:tabs>
              <w:ind w:right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F1A8C">
              <w:rPr>
                <w:rFonts w:asciiTheme="majorBidi" w:hAnsiTheme="majorBidi" w:cstheme="majorBidi"/>
                <w:b/>
                <w:bCs/>
                <w:sz w:val="28"/>
              </w:rPr>
              <w:t>4,359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46927BB4" w14:textId="77777777" w:rsidR="002B2EE2" w:rsidRPr="007F1A8C" w:rsidRDefault="002B2EE2" w:rsidP="00AF300D">
            <w:pPr>
              <w:ind w:left="-90" w:right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CA071D1" w14:textId="4BFFD889" w:rsidR="002B2EE2" w:rsidRPr="007F1A8C" w:rsidRDefault="00437FE7" w:rsidP="00AF300D">
            <w:pPr>
              <w:ind w:right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F1A8C">
              <w:rPr>
                <w:rFonts w:asciiTheme="majorBidi" w:hAnsiTheme="majorBidi" w:cstheme="majorBidi"/>
                <w:b/>
                <w:bCs/>
                <w:sz w:val="28"/>
              </w:rPr>
              <w:t>5,157</w:t>
            </w:r>
          </w:p>
        </w:tc>
      </w:tr>
    </w:tbl>
    <w:p w14:paraId="61731222" w14:textId="105F85B1" w:rsidR="004C783F" w:rsidRPr="007F1A8C" w:rsidRDefault="004C783F" w:rsidP="00507478">
      <w:pPr>
        <w:tabs>
          <w:tab w:val="left" w:pos="360"/>
        </w:tabs>
        <w:ind w:left="-86"/>
        <w:jc w:val="thaiDistribute"/>
        <w:rPr>
          <w:rFonts w:asciiTheme="majorBidi" w:hAnsiTheme="majorBidi" w:cstheme="majorBidi"/>
          <w:color w:val="000000" w:themeColor="text1"/>
          <w:spacing w:val="-2"/>
          <w:sz w:val="28"/>
        </w:rPr>
      </w:pPr>
    </w:p>
    <w:p w14:paraId="53AACC8C" w14:textId="5D18FE7E" w:rsidR="002403B3" w:rsidRPr="007F1A8C" w:rsidRDefault="007D7054" w:rsidP="005B4635">
      <w:pPr>
        <w:tabs>
          <w:tab w:val="left" w:pos="360"/>
        </w:tabs>
        <w:spacing w:after="120"/>
        <w:jc w:val="thaiDistribute"/>
        <w:rPr>
          <w:rFonts w:asciiTheme="majorBidi" w:hAnsiTheme="majorBidi" w:cstheme="majorBidi"/>
          <w:color w:val="000000" w:themeColor="text1"/>
          <w:spacing w:val="-2"/>
          <w:sz w:val="28"/>
        </w:rPr>
      </w:pPr>
      <w:r w:rsidRPr="007F1A8C">
        <w:rPr>
          <w:rFonts w:asciiTheme="majorBidi" w:hAnsiTheme="majorBidi" w:cstheme="majorBidi"/>
          <w:color w:val="000000" w:themeColor="text1"/>
          <w:spacing w:val="-2"/>
          <w:sz w:val="28"/>
        </w:rPr>
        <w:t>5</w:t>
      </w:r>
      <w:r w:rsidR="00806EA2" w:rsidRPr="007F1A8C">
        <w:rPr>
          <w:rFonts w:asciiTheme="majorBidi" w:hAnsiTheme="majorBidi" w:cstheme="majorBidi"/>
          <w:color w:val="000000" w:themeColor="text1"/>
          <w:spacing w:val="-2"/>
          <w:sz w:val="28"/>
        </w:rPr>
        <w:t>.4</w:t>
      </w:r>
      <w:r w:rsidR="00806EA2" w:rsidRPr="007F1A8C">
        <w:rPr>
          <w:rFonts w:asciiTheme="majorBidi" w:hAnsiTheme="majorBidi" w:cstheme="majorBidi"/>
          <w:color w:val="000000" w:themeColor="text1"/>
          <w:spacing w:val="-2"/>
          <w:sz w:val="28"/>
        </w:rPr>
        <w:tab/>
      </w:r>
      <w:r w:rsidR="00806EA2" w:rsidRPr="007F1A8C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>การเปลี่ยนแปลงในหนี้สินที่เกิดจากกิจกรรมจัดหาเงินสำหรับ</w:t>
      </w:r>
      <w:r w:rsidR="006D1DFD" w:rsidRPr="007F1A8C">
        <w:rPr>
          <w:rFonts w:asciiTheme="majorBidi" w:hAnsiTheme="majorBidi" w:cstheme="majorBidi"/>
          <w:sz w:val="28"/>
          <w:cs/>
          <w:lang w:val="en-GB"/>
        </w:rPr>
        <w:t>งวดหกเดือนสิ้นสุดวันที่</w:t>
      </w:r>
      <w:r w:rsidR="006D1DFD" w:rsidRPr="007F1A8C">
        <w:rPr>
          <w:rFonts w:asciiTheme="majorBidi" w:hAnsiTheme="majorBidi" w:cstheme="majorBidi"/>
          <w:sz w:val="28"/>
          <w:lang w:val="en-GB"/>
        </w:rPr>
        <w:t xml:space="preserve"> </w:t>
      </w:r>
      <w:r w:rsidR="006D1DFD" w:rsidRPr="007F1A8C">
        <w:rPr>
          <w:rFonts w:asciiTheme="majorBidi" w:hAnsiTheme="majorBidi" w:cstheme="majorBidi"/>
          <w:sz w:val="28"/>
        </w:rPr>
        <w:t>30</w:t>
      </w:r>
      <w:r w:rsidR="006D1DFD" w:rsidRPr="007F1A8C">
        <w:rPr>
          <w:rFonts w:asciiTheme="majorBidi" w:hAnsiTheme="majorBidi" w:cstheme="majorBidi"/>
          <w:sz w:val="28"/>
          <w:cs/>
          <w:lang w:val="en-GB"/>
        </w:rPr>
        <w:t xml:space="preserve"> มิถุนายน</w:t>
      </w:r>
      <w:r w:rsidR="006D1DFD" w:rsidRPr="007F1A8C">
        <w:rPr>
          <w:rFonts w:asciiTheme="majorBidi" w:hAnsiTheme="majorBidi" w:cstheme="majorBidi"/>
          <w:color w:val="000000" w:themeColor="text1"/>
          <w:spacing w:val="-2"/>
          <w:sz w:val="28"/>
          <w:lang w:val="en-GB"/>
        </w:rPr>
        <w:t xml:space="preserve"> </w:t>
      </w:r>
      <w:r w:rsidR="00806EA2" w:rsidRPr="007F1A8C">
        <w:rPr>
          <w:rFonts w:asciiTheme="majorBidi" w:hAnsiTheme="majorBidi" w:cstheme="majorBidi"/>
          <w:color w:val="000000" w:themeColor="text1"/>
          <w:spacing w:val="-2"/>
          <w:sz w:val="28"/>
        </w:rPr>
        <w:t>256</w:t>
      </w:r>
      <w:r w:rsidR="0012351A" w:rsidRPr="007F1A8C">
        <w:rPr>
          <w:rFonts w:asciiTheme="majorBidi" w:hAnsiTheme="majorBidi" w:cstheme="majorBidi"/>
          <w:color w:val="000000" w:themeColor="text1"/>
          <w:spacing w:val="-2"/>
          <w:sz w:val="28"/>
        </w:rPr>
        <w:t>4</w:t>
      </w:r>
      <w:r w:rsidR="00806EA2" w:rsidRPr="007F1A8C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 xml:space="preserve"> มีดังนี้</w:t>
      </w:r>
    </w:p>
    <w:tbl>
      <w:tblPr>
        <w:tblW w:w="918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260"/>
        <w:gridCol w:w="180"/>
        <w:gridCol w:w="130"/>
        <w:gridCol w:w="1130"/>
        <w:gridCol w:w="180"/>
        <w:gridCol w:w="1170"/>
        <w:gridCol w:w="180"/>
        <w:gridCol w:w="1260"/>
      </w:tblGrid>
      <w:tr w:rsidR="004353E2" w:rsidRPr="007F1A8C" w14:paraId="6AEB9EE9" w14:textId="77777777" w:rsidTr="00886817">
        <w:trPr>
          <w:trHeight w:val="80"/>
        </w:trPr>
        <w:tc>
          <w:tcPr>
            <w:tcW w:w="3690" w:type="dxa"/>
          </w:tcPr>
          <w:p w14:paraId="0E621658" w14:textId="77777777" w:rsidR="004353E2" w:rsidRPr="007F1A8C" w:rsidRDefault="004353E2" w:rsidP="00E54490">
            <w:pPr>
              <w:tabs>
                <w:tab w:val="left" w:pos="2160"/>
              </w:tabs>
              <w:ind w:right="65" w:firstLine="45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5A7FFDD5" w14:textId="77777777" w:rsidR="004353E2" w:rsidRPr="007F1A8C" w:rsidRDefault="004353E2" w:rsidP="00E54490">
            <w:pPr>
              <w:jc w:val="right"/>
              <w:rPr>
                <w:rFonts w:asciiTheme="majorBidi" w:hAnsiTheme="majorBidi" w:cstheme="majorBidi"/>
                <w:caps/>
                <w:sz w:val="28"/>
                <w:cs/>
              </w:rPr>
            </w:pPr>
          </w:p>
        </w:tc>
        <w:tc>
          <w:tcPr>
            <w:tcW w:w="180" w:type="dxa"/>
          </w:tcPr>
          <w:p w14:paraId="77CD63D4" w14:textId="77777777" w:rsidR="004353E2" w:rsidRPr="007F1A8C" w:rsidRDefault="004353E2" w:rsidP="00E54490">
            <w:pPr>
              <w:jc w:val="right"/>
              <w:rPr>
                <w:rFonts w:asciiTheme="majorBidi" w:hAnsiTheme="majorBidi" w:cstheme="majorBidi"/>
                <w:caps/>
                <w:sz w:val="28"/>
                <w:cs/>
              </w:rPr>
            </w:pPr>
          </w:p>
        </w:tc>
        <w:tc>
          <w:tcPr>
            <w:tcW w:w="130" w:type="dxa"/>
          </w:tcPr>
          <w:p w14:paraId="0641E2E6" w14:textId="77777777" w:rsidR="004353E2" w:rsidRPr="007F1A8C" w:rsidRDefault="004353E2" w:rsidP="00E54490">
            <w:pPr>
              <w:jc w:val="right"/>
              <w:rPr>
                <w:rFonts w:asciiTheme="majorBidi" w:hAnsiTheme="majorBidi" w:cstheme="majorBidi"/>
                <w:caps/>
                <w:sz w:val="28"/>
                <w:cs/>
              </w:rPr>
            </w:pPr>
          </w:p>
        </w:tc>
        <w:tc>
          <w:tcPr>
            <w:tcW w:w="1310" w:type="dxa"/>
            <w:gridSpan w:val="2"/>
          </w:tcPr>
          <w:p w14:paraId="2F38B099" w14:textId="77777777" w:rsidR="004353E2" w:rsidRPr="007F1A8C" w:rsidRDefault="004353E2" w:rsidP="00E54490">
            <w:pPr>
              <w:jc w:val="right"/>
              <w:rPr>
                <w:rFonts w:asciiTheme="majorBidi" w:hAnsiTheme="majorBidi" w:cstheme="majorBidi"/>
                <w:caps/>
                <w:sz w:val="28"/>
                <w:cs/>
              </w:rPr>
            </w:pPr>
          </w:p>
        </w:tc>
        <w:tc>
          <w:tcPr>
            <w:tcW w:w="2610" w:type="dxa"/>
            <w:gridSpan w:val="3"/>
            <w:vAlign w:val="center"/>
          </w:tcPr>
          <w:p w14:paraId="63FFE471" w14:textId="699C60C1" w:rsidR="004353E2" w:rsidRPr="007F1A8C" w:rsidRDefault="004353E2" w:rsidP="00001A39">
            <w:pPr>
              <w:ind w:right="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7F1A8C">
              <w:rPr>
                <w:rFonts w:asciiTheme="majorBidi" w:hAnsiTheme="majorBidi" w:cstheme="majorBidi"/>
                <w:caps/>
                <w:sz w:val="28"/>
                <w:cs/>
              </w:rPr>
              <w:t>(หน่วย: พันบาท)</w:t>
            </w:r>
          </w:p>
        </w:tc>
      </w:tr>
      <w:tr w:rsidR="004353E2" w:rsidRPr="007F1A8C" w14:paraId="5854C179" w14:textId="77777777" w:rsidTr="00C71A52">
        <w:trPr>
          <w:trHeight w:val="80"/>
        </w:trPr>
        <w:tc>
          <w:tcPr>
            <w:tcW w:w="3690" w:type="dxa"/>
          </w:tcPr>
          <w:p w14:paraId="6C3C4501" w14:textId="77777777" w:rsidR="004353E2" w:rsidRPr="007F1A8C" w:rsidRDefault="004353E2" w:rsidP="00E54490">
            <w:pPr>
              <w:tabs>
                <w:tab w:val="left" w:pos="2160"/>
              </w:tabs>
              <w:ind w:right="65" w:firstLine="45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490" w:type="dxa"/>
            <w:gridSpan w:val="8"/>
          </w:tcPr>
          <w:p w14:paraId="5F303B03" w14:textId="2CDB97F4" w:rsidR="004353E2" w:rsidRPr="007F1A8C" w:rsidRDefault="004353E2" w:rsidP="00E54490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F1A8C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DA2FD2" w:rsidRPr="007F1A8C" w14:paraId="0D02A6B9" w14:textId="77777777" w:rsidTr="00886817">
        <w:trPr>
          <w:trHeight w:val="80"/>
        </w:trPr>
        <w:tc>
          <w:tcPr>
            <w:tcW w:w="3690" w:type="dxa"/>
          </w:tcPr>
          <w:p w14:paraId="468F2190" w14:textId="77777777" w:rsidR="00DA2FD2" w:rsidRPr="007F1A8C" w:rsidRDefault="00DA2FD2" w:rsidP="00E54490">
            <w:pPr>
              <w:tabs>
                <w:tab w:val="left" w:pos="2160"/>
              </w:tabs>
              <w:ind w:right="65" w:firstLine="45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C076CA6" w14:textId="77777777" w:rsidR="00DA2FD2" w:rsidRPr="007F1A8C" w:rsidRDefault="00DA2FD2" w:rsidP="00E54490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F1A8C">
              <w:rPr>
                <w:rFonts w:asciiTheme="majorBidi" w:hAnsiTheme="majorBidi" w:cstheme="majorBidi"/>
                <w:sz w:val="28"/>
                <w:cs/>
              </w:rPr>
              <w:t>ยอดคงเหลือ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61F65F15" w14:textId="77777777" w:rsidR="00DA2FD2" w:rsidRPr="007F1A8C" w:rsidRDefault="00DA2FD2" w:rsidP="00E54490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gridSpan w:val="2"/>
            <w:vMerge w:val="restart"/>
            <w:tcBorders>
              <w:top w:val="single" w:sz="4" w:space="0" w:color="auto"/>
            </w:tcBorders>
          </w:tcPr>
          <w:p w14:paraId="7D0EBBCF" w14:textId="77777777" w:rsidR="00DA2FD2" w:rsidRPr="007F1A8C" w:rsidRDefault="00DA2FD2" w:rsidP="00E54490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  <w:p w14:paraId="3A605EEC" w14:textId="3CD9729D" w:rsidR="00DA2FD2" w:rsidRPr="007F1A8C" w:rsidRDefault="00DA2FD2" w:rsidP="00E54490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F1A8C">
              <w:rPr>
                <w:rFonts w:asciiTheme="majorBidi" w:hAnsiTheme="majorBidi" w:cstheme="majorBidi"/>
                <w:sz w:val="28"/>
                <w:cs/>
              </w:rPr>
              <w:t>กระแสเงินสด</w:t>
            </w:r>
          </w:p>
          <w:p w14:paraId="3D0F4E0C" w14:textId="77777777" w:rsidR="00DA2FD2" w:rsidRPr="007F1A8C" w:rsidRDefault="00DA2FD2" w:rsidP="00E54490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F1A8C">
              <w:rPr>
                <w:rFonts w:asciiTheme="majorBidi" w:hAnsiTheme="majorBidi" w:cstheme="majorBidi"/>
                <w:sz w:val="28"/>
                <w:cs/>
              </w:rPr>
              <w:t>จากกิจกรรม</w:t>
            </w:r>
          </w:p>
          <w:p w14:paraId="43E00641" w14:textId="0F31E978" w:rsidR="00DA2FD2" w:rsidRPr="007F1A8C" w:rsidRDefault="00DA2FD2" w:rsidP="00E54490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F1A8C">
              <w:rPr>
                <w:rFonts w:asciiTheme="majorBidi" w:hAnsiTheme="majorBidi" w:cstheme="majorBidi"/>
                <w:sz w:val="28"/>
                <w:cs/>
              </w:rPr>
              <w:t>จัดหาเงิน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0170EDE3" w14:textId="77777777" w:rsidR="00DA2FD2" w:rsidRPr="007F1A8C" w:rsidRDefault="00DA2FD2" w:rsidP="00E54490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45CBF76" w14:textId="0DD951BB" w:rsidR="00DA2FD2" w:rsidRPr="007F1A8C" w:rsidRDefault="00DA2FD2" w:rsidP="00E54490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32949BA0" w14:textId="77777777" w:rsidR="00DA2FD2" w:rsidRPr="007F1A8C" w:rsidRDefault="00DA2FD2" w:rsidP="00E54490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FFD21B3" w14:textId="404427F1" w:rsidR="00DA2FD2" w:rsidRPr="007F1A8C" w:rsidRDefault="00DA2FD2" w:rsidP="00E54490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F1A8C">
              <w:rPr>
                <w:rFonts w:asciiTheme="majorBidi" w:hAnsiTheme="majorBidi" w:cstheme="majorBidi"/>
                <w:sz w:val="28"/>
                <w:cs/>
              </w:rPr>
              <w:t>ยอดคงเหลือ</w:t>
            </w:r>
          </w:p>
        </w:tc>
      </w:tr>
      <w:tr w:rsidR="00DA2FD2" w:rsidRPr="00003722" w14:paraId="3EA4B1E2" w14:textId="77777777" w:rsidTr="00886817">
        <w:trPr>
          <w:trHeight w:val="80"/>
        </w:trPr>
        <w:tc>
          <w:tcPr>
            <w:tcW w:w="3690" w:type="dxa"/>
          </w:tcPr>
          <w:p w14:paraId="39C2C0C1" w14:textId="77777777" w:rsidR="00DA2FD2" w:rsidRPr="007F1A8C" w:rsidRDefault="00DA2FD2" w:rsidP="00E54490">
            <w:pPr>
              <w:tabs>
                <w:tab w:val="left" w:pos="2160"/>
              </w:tabs>
              <w:ind w:right="65" w:firstLine="45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F6972C4" w14:textId="77777777" w:rsidR="00DA2FD2" w:rsidRPr="007F1A8C" w:rsidRDefault="00DA2FD2" w:rsidP="00E54490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F1A8C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  <w:p w14:paraId="005F84D6" w14:textId="77777777" w:rsidR="006D15C1" w:rsidRDefault="00DA2FD2" w:rsidP="007904D9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F1A8C">
              <w:rPr>
                <w:rFonts w:asciiTheme="majorBidi" w:hAnsiTheme="majorBidi" w:cstheme="majorBidi"/>
                <w:sz w:val="28"/>
              </w:rPr>
              <w:t>1</w:t>
            </w:r>
            <w:r w:rsidRPr="007F1A8C">
              <w:rPr>
                <w:rFonts w:asciiTheme="majorBidi" w:hAnsiTheme="majorBidi" w:cstheme="majorBidi"/>
                <w:sz w:val="28"/>
                <w:cs/>
              </w:rPr>
              <w:t xml:space="preserve"> มกราคม</w:t>
            </w:r>
            <w:r w:rsidRPr="007F1A8C">
              <w:rPr>
                <w:rFonts w:asciiTheme="majorBidi" w:hAnsiTheme="majorBidi" w:cstheme="majorBidi"/>
                <w:sz w:val="28"/>
              </w:rPr>
              <w:t xml:space="preserve"> </w:t>
            </w:r>
          </w:p>
          <w:p w14:paraId="3635F998" w14:textId="3A8E4E52" w:rsidR="00DA2FD2" w:rsidRPr="007F1A8C" w:rsidRDefault="00DA2FD2" w:rsidP="007904D9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F1A8C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80" w:type="dxa"/>
          </w:tcPr>
          <w:p w14:paraId="7FEEA0AB" w14:textId="77777777" w:rsidR="00DA2FD2" w:rsidRPr="007F1A8C" w:rsidRDefault="00DA2FD2" w:rsidP="00E54490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gridSpan w:val="2"/>
            <w:vMerge/>
            <w:tcBorders>
              <w:bottom w:val="single" w:sz="4" w:space="0" w:color="auto"/>
            </w:tcBorders>
          </w:tcPr>
          <w:p w14:paraId="6E954C38" w14:textId="107E695B" w:rsidR="00DA2FD2" w:rsidRPr="007F1A8C" w:rsidRDefault="00DA2FD2" w:rsidP="00E54490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0" w:type="dxa"/>
          </w:tcPr>
          <w:p w14:paraId="3B198034" w14:textId="77777777" w:rsidR="00DA2FD2" w:rsidRPr="007F1A8C" w:rsidRDefault="00DA2FD2" w:rsidP="00E54490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099E040" w14:textId="65213ADD" w:rsidR="00DA2FD2" w:rsidRPr="007F1A8C" w:rsidRDefault="00DA2FD2" w:rsidP="00E54490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F1A8C">
              <w:rPr>
                <w:rFonts w:asciiTheme="majorBidi" w:hAnsiTheme="majorBidi" w:cstheme="majorBidi"/>
                <w:sz w:val="28"/>
                <w:cs/>
              </w:rPr>
              <w:t>การเปลี่ยนแปลง</w:t>
            </w:r>
            <w:r w:rsidRPr="007F1A8C"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7F1A8C">
              <w:rPr>
                <w:rFonts w:asciiTheme="majorBidi" w:hAnsiTheme="majorBidi" w:cstheme="majorBidi"/>
                <w:sz w:val="28"/>
                <w:cs/>
              </w:rPr>
              <w:t>ที่ไม่ใช่เงินสด</w:t>
            </w:r>
          </w:p>
        </w:tc>
        <w:tc>
          <w:tcPr>
            <w:tcW w:w="180" w:type="dxa"/>
          </w:tcPr>
          <w:p w14:paraId="7D60B92C" w14:textId="77777777" w:rsidR="00DA2FD2" w:rsidRPr="007F1A8C" w:rsidRDefault="00DA2FD2" w:rsidP="00E54490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D0E0FFE" w14:textId="1FE2E7BE" w:rsidR="00DA2FD2" w:rsidRPr="007F1A8C" w:rsidRDefault="00DA2FD2" w:rsidP="00E54490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F1A8C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  <w:p w14:paraId="4142E700" w14:textId="1A01F608" w:rsidR="00DA2FD2" w:rsidRPr="007F1A8C" w:rsidRDefault="00DA2FD2" w:rsidP="007904D9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F1A8C">
              <w:rPr>
                <w:rFonts w:asciiTheme="majorBidi" w:hAnsiTheme="majorBidi" w:cstheme="majorBidi"/>
                <w:sz w:val="28"/>
              </w:rPr>
              <w:t>3</w:t>
            </w:r>
            <w:r w:rsidRPr="007F1A8C">
              <w:rPr>
                <w:rFonts w:asciiTheme="majorBidi" w:hAnsiTheme="majorBidi" w:cstheme="majorBidi"/>
                <w:sz w:val="28"/>
                <w:lang w:val="en-GB"/>
              </w:rPr>
              <w:t>0</w:t>
            </w:r>
            <w:r w:rsidRPr="007F1A8C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7F1A8C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มิถุนายน </w:t>
            </w:r>
            <w:r w:rsidRPr="007F1A8C">
              <w:rPr>
                <w:rFonts w:asciiTheme="majorBidi" w:hAnsiTheme="majorBidi" w:cstheme="majorBidi"/>
                <w:sz w:val="28"/>
              </w:rPr>
              <w:t>2564</w:t>
            </w:r>
          </w:p>
        </w:tc>
      </w:tr>
      <w:tr w:rsidR="00DA2FD2" w:rsidRPr="00003722" w14:paraId="0234C680" w14:textId="77777777" w:rsidTr="00886817">
        <w:trPr>
          <w:trHeight w:val="80"/>
        </w:trPr>
        <w:tc>
          <w:tcPr>
            <w:tcW w:w="3690" w:type="dxa"/>
          </w:tcPr>
          <w:p w14:paraId="4F48FE7F" w14:textId="0004C444" w:rsidR="00DA2FD2" w:rsidRPr="007F1A8C" w:rsidRDefault="00DA2FD2" w:rsidP="00C71A52">
            <w:pPr>
              <w:ind w:left="350" w:right="65" w:hanging="260"/>
              <w:rPr>
                <w:rFonts w:asciiTheme="majorBidi" w:hAnsiTheme="majorBidi" w:cstheme="majorBidi"/>
                <w:sz w:val="28"/>
                <w:cs/>
              </w:rPr>
            </w:pPr>
            <w:r w:rsidRPr="007F1A8C">
              <w:rPr>
                <w:rFonts w:asciiTheme="majorBidi" w:hAnsiTheme="majorBidi" w:cstheme="majorBidi"/>
                <w:sz w:val="28"/>
                <w:cs/>
              </w:rPr>
              <w:t>เงินเบิกเกินบัญชีธนาคารและเงินกู้ยืมระยะสั้นจากสถาบันการเงิน</w:t>
            </w:r>
            <w:r w:rsidRPr="007F1A8C">
              <w:rPr>
                <w:rFonts w:asciiTheme="majorBidi" w:hAnsiTheme="majorBidi" w:cstheme="majorBidi"/>
                <w:sz w:val="28"/>
              </w:rPr>
              <w:t xml:space="preserve"> (</w:t>
            </w:r>
            <w:r w:rsidRPr="007F1A8C">
              <w:rPr>
                <w:rFonts w:asciiTheme="majorBidi" w:hAnsiTheme="majorBidi" w:cstheme="majorBidi"/>
                <w:sz w:val="28"/>
                <w:cs/>
              </w:rPr>
              <w:t>ดูหมายเหตุ</w:t>
            </w:r>
            <w:r w:rsidRPr="007F1A8C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7F1A8C">
              <w:rPr>
                <w:rFonts w:asciiTheme="majorBidi" w:hAnsiTheme="majorBidi" w:cstheme="majorBidi"/>
                <w:sz w:val="28"/>
                <w:cs/>
              </w:rPr>
              <w:t xml:space="preserve">ข้อ </w:t>
            </w:r>
            <w:r w:rsidRPr="007F1A8C">
              <w:rPr>
                <w:rFonts w:asciiTheme="majorBidi" w:hAnsiTheme="majorBidi" w:cstheme="majorBidi"/>
                <w:sz w:val="28"/>
              </w:rPr>
              <w:t>20)</w:t>
            </w:r>
          </w:p>
        </w:tc>
        <w:tc>
          <w:tcPr>
            <w:tcW w:w="1260" w:type="dxa"/>
            <w:vAlign w:val="bottom"/>
          </w:tcPr>
          <w:p w14:paraId="3E582E58" w14:textId="62832565" w:rsidR="00DA2FD2" w:rsidRPr="007F1A8C" w:rsidRDefault="00DA2FD2" w:rsidP="0070296B">
            <w:pPr>
              <w:tabs>
                <w:tab w:val="decimal" w:pos="989"/>
              </w:tabs>
              <w:snapToGrid w:val="0"/>
              <w:rPr>
                <w:rFonts w:asciiTheme="majorBidi" w:hAnsiTheme="majorBidi" w:cstheme="majorBidi"/>
                <w:sz w:val="28"/>
              </w:rPr>
            </w:pPr>
            <w:r w:rsidRPr="007F1A8C">
              <w:rPr>
                <w:rFonts w:asciiTheme="majorBidi" w:hAnsiTheme="majorBidi" w:cstheme="majorBidi"/>
                <w:sz w:val="28"/>
                <w:cs/>
              </w:rPr>
              <w:t>174</w:t>
            </w:r>
            <w:r w:rsidRPr="007F1A8C">
              <w:rPr>
                <w:rFonts w:asciiTheme="majorBidi" w:hAnsiTheme="majorBidi" w:cstheme="majorBidi"/>
                <w:sz w:val="28"/>
              </w:rPr>
              <w:t>,</w:t>
            </w:r>
            <w:r w:rsidRPr="007F1A8C">
              <w:rPr>
                <w:rFonts w:asciiTheme="majorBidi" w:hAnsiTheme="majorBidi" w:cstheme="majorBidi"/>
                <w:sz w:val="28"/>
                <w:cs/>
              </w:rPr>
              <w:t>046</w:t>
            </w:r>
          </w:p>
        </w:tc>
        <w:tc>
          <w:tcPr>
            <w:tcW w:w="180" w:type="dxa"/>
            <w:vAlign w:val="bottom"/>
          </w:tcPr>
          <w:p w14:paraId="2F8B8249" w14:textId="77777777" w:rsidR="00DA2FD2" w:rsidRPr="007F1A8C" w:rsidRDefault="00DA2FD2" w:rsidP="0070296B">
            <w:pPr>
              <w:snapToGrid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57F6C880" w14:textId="00399648" w:rsidR="00DA2FD2" w:rsidRPr="007F1A8C" w:rsidRDefault="00DA2FD2" w:rsidP="0070296B">
            <w:pPr>
              <w:snapToGrid w:val="0"/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  <w:r w:rsidRPr="007F1A8C">
              <w:rPr>
                <w:rFonts w:asciiTheme="majorBidi" w:hAnsiTheme="majorBidi" w:cstheme="majorBidi"/>
                <w:sz w:val="28"/>
              </w:rPr>
              <w:t>(44,546)</w:t>
            </w:r>
          </w:p>
        </w:tc>
        <w:tc>
          <w:tcPr>
            <w:tcW w:w="180" w:type="dxa"/>
            <w:vAlign w:val="bottom"/>
          </w:tcPr>
          <w:p w14:paraId="3AAE80D1" w14:textId="77777777" w:rsidR="00DA2FD2" w:rsidRPr="007F1A8C" w:rsidRDefault="00DA2FD2" w:rsidP="0070296B">
            <w:pPr>
              <w:snapToGrid w:val="0"/>
              <w:ind w:right="18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3176AADF" w14:textId="0983EDEF" w:rsidR="00DA2FD2" w:rsidRPr="007F1A8C" w:rsidRDefault="00DA2FD2" w:rsidP="00FF67FA">
            <w:pPr>
              <w:snapToGrid w:val="0"/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  <w:r w:rsidRPr="007F1A8C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3879B115" w14:textId="77777777" w:rsidR="00DA2FD2" w:rsidRPr="007F1A8C" w:rsidRDefault="00DA2FD2" w:rsidP="00FF67FA">
            <w:pPr>
              <w:snapToGri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1E0A0A2B" w14:textId="2240AB7B" w:rsidR="00DA2FD2" w:rsidRPr="007F1A8C" w:rsidRDefault="00DA2FD2" w:rsidP="0070296B">
            <w:pPr>
              <w:tabs>
                <w:tab w:val="decimal" w:pos="985"/>
              </w:tabs>
              <w:snapToGrid w:val="0"/>
              <w:rPr>
                <w:rFonts w:asciiTheme="majorBidi" w:hAnsiTheme="majorBidi" w:cstheme="majorBidi"/>
                <w:sz w:val="28"/>
              </w:rPr>
            </w:pPr>
            <w:r w:rsidRPr="007F1A8C">
              <w:rPr>
                <w:rFonts w:asciiTheme="majorBidi" w:hAnsiTheme="majorBidi" w:cstheme="majorBidi"/>
                <w:sz w:val="28"/>
              </w:rPr>
              <w:t>129,500</w:t>
            </w:r>
          </w:p>
        </w:tc>
      </w:tr>
      <w:tr w:rsidR="00DA2FD2" w:rsidRPr="00003722" w14:paraId="799A185A" w14:textId="77777777" w:rsidTr="00886817">
        <w:trPr>
          <w:trHeight w:val="80"/>
        </w:trPr>
        <w:tc>
          <w:tcPr>
            <w:tcW w:w="3690" w:type="dxa"/>
          </w:tcPr>
          <w:p w14:paraId="3DAFDCCA" w14:textId="24846BBB" w:rsidR="00DA2FD2" w:rsidRPr="007F1A8C" w:rsidRDefault="00DA2FD2" w:rsidP="002B2EE2">
            <w:pPr>
              <w:ind w:left="350" w:right="65" w:hanging="238"/>
              <w:rPr>
                <w:rFonts w:asciiTheme="majorBidi" w:hAnsiTheme="majorBidi" w:cstheme="majorBidi"/>
                <w:sz w:val="28"/>
                <w:cs/>
              </w:rPr>
            </w:pPr>
            <w:r w:rsidRPr="007F1A8C">
              <w:rPr>
                <w:rFonts w:asciiTheme="majorBidi" w:hAnsiTheme="majorBidi" w:cstheme="majorBidi"/>
                <w:sz w:val="28"/>
                <w:cs/>
              </w:rPr>
              <w:t xml:space="preserve">เงินกู้ยืมระยะสั้น </w:t>
            </w:r>
            <w:r w:rsidRPr="007F1A8C">
              <w:rPr>
                <w:rFonts w:asciiTheme="majorBidi" w:hAnsiTheme="majorBidi" w:cstheme="majorBidi"/>
                <w:sz w:val="28"/>
              </w:rPr>
              <w:t>(</w:t>
            </w:r>
            <w:r w:rsidRPr="007F1A8C">
              <w:rPr>
                <w:rFonts w:asciiTheme="majorBidi" w:hAnsiTheme="majorBidi" w:cstheme="majorBidi"/>
                <w:sz w:val="28"/>
                <w:cs/>
              </w:rPr>
              <w:t xml:space="preserve">ดูหมายเหตุข้อ </w:t>
            </w:r>
            <w:r w:rsidRPr="007F1A8C">
              <w:rPr>
                <w:rFonts w:asciiTheme="majorBidi" w:hAnsiTheme="majorBidi" w:cstheme="majorBidi"/>
                <w:sz w:val="28"/>
              </w:rPr>
              <w:t>23)</w:t>
            </w:r>
          </w:p>
        </w:tc>
        <w:tc>
          <w:tcPr>
            <w:tcW w:w="1260" w:type="dxa"/>
          </w:tcPr>
          <w:p w14:paraId="1EB60562" w14:textId="4F3CE132" w:rsidR="00DA2FD2" w:rsidRPr="007F1A8C" w:rsidRDefault="00DA2FD2" w:rsidP="002B2EE2">
            <w:pPr>
              <w:tabs>
                <w:tab w:val="decimal" w:pos="989"/>
              </w:tabs>
              <w:snapToGrid w:val="0"/>
              <w:rPr>
                <w:rFonts w:asciiTheme="majorBidi" w:hAnsiTheme="majorBidi" w:cstheme="majorBidi"/>
                <w:sz w:val="28"/>
              </w:rPr>
            </w:pPr>
            <w:r w:rsidRPr="007F1A8C">
              <w:rPr>
                <w:rFonts w:asciiTheme="majorBidi" w:hAnsiTheme="majorBidi" w:cstheme="majorBidi"/>
                <w:sz w:val="28"/>
                <w:cs/>
              </w:rPr>
              <w:t>65</w:t>
            </w:r>
            <w:r w:rsidRPr="007F1A8C">
              <w:rPr>
                <w:rFonts w:asciiTheme="majorBidi" w:hAnsiTheme="majorBidi" w:cstheme="majorBidi"/>
                <w:sz w:val="28"/>
              </w:rPr>
              <w:t>,</w:t>
            </w:r>
            <w:r w:rsidRPr="007F1A8C">
              <w:rPr>
                <w:rFonts w:asciiTheme="majorBidi" w:hAnsiTheme="majorBidi" w:cstheme="majorBidi"/>
                <w:sz w:val="28"/>
                <w:cs/>
              </w:rPr>
              <w:t>283</w:t>
            </w:r>
          </w:p>
        </w:tc>
        <w:tc>
          <w:tcPr>
            <w:tcW w:w="180" w:type="dxa"/>
          </w:tcPr>
          <w:p w14:paraId="4BF63DD4" w14:textId="77777777" w:rsidR="00DA2FD2" w:rsidRPr="007F1A8C" w:rsidRDefault="00DA2FD2" w:rsidP="002B2EE2">
            <w:pPr>
              <w:tabs>
                <w:tab w:val="decimal" w:pos="830"/>
              </w:tabs>
              <w:snapToGrid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gridSpan w:val="2"/>
          </w:tcPr>
          <w:p w14:paraId="47F93C78" w14:textId="3A6E932A" w:rsidR="00DA2FD2" w:rsidRPr="007F1A8C" w:rsidRDefault="00DA2FD2" w:rsidP="002B2EE2">
            <w:pPr>
              <w:tabs>
                <w:tab w:val="decimal" w:pos="830"/>
              </w:tabs>
              <w:snapToGrid w:val="0"/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97,000</w:t>
            </w:r>
          </w:p>
        </w:tc>
        <w:tc>
          <w:tcPr>
            <w:tcW w:w="180" w:type="dxa"/>
          </w:tcPr>
          <w:p w14:paraId="6DD5A9FF" w14:textId="77777777" w:rsidR="00DA2FD2" w:rsidRPr="007F1A8C" w:rsidRDefault="00DA2FD2" w:rsidP="002B2EE2">
            <w:pPr>
              <w:snapToGrid w:val="0"/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3F91A674" w14:textId="79B0232E" w:rsidR="00DA2FD2" w:rsidRPr="007F1A8C" w:rsidRDefault="00DA2FD2" w:rsidP="002B2EE2">
            <w:pPr>
              <w:snapToGrid w:val="0"/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(36,276</w:t>
            </w:r>
            <w:r w:rsidRPr="007F1A8C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80" w:type="dxa"/>
          </w:tcPr>
          <w:p w14:paraId="0BF937AE" w14:textId="77777777" w:rsidR="00DA2FD2" w:rsidRPr="007F1A8C" w:rsidRDefault="00DA2FD2" w:rsidP="002B2EE2">
            <w:pPr>
              <w:snapToGrid w:val="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3C99F6B3" w14:textId="077B95CE" w:rsidR="00DA2FD2" w:rsidRPr="007F1A8C" w:rsidRDefault="00DA2FD2" w:rsidP="00EF3853">
            <w:pPr>
              <w:tabs>
                <w:tab w:val="decimal" w:pos="985"/>
              </w:tabs>
              <w:snapToGrid w:val="0"/>
              <w:rPr>
                <w:rFonts w:asciiTheme="majorBidi" w:hAnsiTheme="majorBidi" w:cstheme="majorBidi"/>
                <w:sz w:val="28"/>
                <w:cs/>
              </w:rPr>
            </w:pPr>
            <w:r w:rsidRPr="007F1A8C">
              <w:rPr>
                <w:rFonts w:asciiTheme="majorBidi" w:hAnsiTheme="majorBidi" w:cstheme="majorBidi"/>
                <w:sz w:val="28"/>
              </w:rPr>
              <w:t>126,007</w:t>
            </w:r>
          </w:p>
        </w:tc>
      </w:tr>
      <w:tr w:rsidR="00DA2FD2" w:rsidRPr="00003722" w14:paraId="04F5BD97" w14:textId="77777777" w:rsidTr="00886817">
        <w:trPr>
          <w:trHeight w:val="80"/>
        </w:trPr>
        <w:tc>
          <w:tcPr>
            <w:tcW w:w="3690" w:type="dxa"/>
          </w:tcPr>
          <w:p w14:paraId="25327642" w14:textId="030E9F6F" w:rsidR="00DA2FD2" w:rsidRPr="007F1A8C" w:rsidRDefault="00DA2FD2" w:rsidP="004353E2">
            <w:pPr>
              <w:ind w:left="350" w:right="65" w:hanging="238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</w:tcPr>
          <w:p w14:paraId="1BEF8EEE" w14:textId="4AD5B1B1" w:rsidR="00DA2FD2" w:rsidRPr="007F1A8C" w:rsidRDefault="00DA2FD2" w:rsidP="007904D9">
            <w:pPr>
              <w:tabs>
                <w:tab w:val="decimal" w:pos="989"/>
              </w:tabs>
              <w:snapToGrid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</w:tcPr>
          <w:p w14:paraId="0A16F3B7" w14:textId="77777777" w:rsidR="00DA2FD2" w:rsidRPr="007F1A8C" w:rsidRDefault="00DA2FD2" w:rsidP="004353E2">
            <w:pPr>
              <w:tabs>
                <w:tab w:val="decimal" w:pos="830"/>
              </w:tabs>
              <w:snapToGrid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gridSpan w:val="2"/>
          </w:tcPr>
          <w:p w14:paraId="504B08D7" w14:textId="52D680C5" w:rsidR="00DA2FD2" w:rsidRPr="007F1A8C" w:rsidRDefault="00DA2FD2" w:rsidP="004353E2">
            <w:pPr>
              <w:tabs>
                <w:tab w:val="decimal" w:pos="830"/>
              </w:tabs>
              <w:snapToGrid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0" w:type="dxa"/>
          </w:tcPr>
          <w:p w14:paraId="493C883F" w14:textId="77777777" w:rsidR="00DA2FD2" w:rsidRPr="007F1A8C" w:rsidRDefault="00DA2FD2" w:rsidP="004353E2">
            <w:pPr>
              <w:snapToGrid w:val="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699F0BC6" w14:textId="0E25550D" w:rsidR="00DA2FD2" w:rsidRPr="007F1A8C" w:rsidRDefault="00DA2FD2" w:rsidP="004353E2">
            <w:pPr>
              <w:snapToGrid w:val="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</w:tcPr>
          <w:p w14:paraId="61A4980E" w14:textId="77777777" w:rsidR="00DA2FD2" w:rsidRPr="007F1A8C" w:rsidRDefault="00DA2FD2" w:rsidP="004353E2">
            <w:pPr>
              <w:snapToGrid w:val="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5D32E7DC" w14:textId="2F292FB1" w:rsidR="00DA2FD2" w:rsidRPr="007F1A8C" w:rsidRDefault="00DA2FD2" w:rsidP="004353E2">
            <w:pPr>
              <w:tabs>
                <w:tab w:val="decimal" w:pos="840"/>
              </w:tabs>
              <w:snapToGrid w:val="0"/>
              <w:rPr>
                <w:rFonts w:asciiTheme="majorBidi" w:hAnsiTheme="majorBidi" w:cstheme="majorBidi"/>
                <w:sz w:val="28"/>
              </w:rPr>
            </w:pPr>
          </w:p>
        </w:tc>
      </w:tr>
    </w:tbl>
    <w:p w14:paraId="49872189" w14:textId="67472FC4" w:rsidR="00E0218D" w:rsidRPr="00003722" w:rsidRDefault="00E0218D">
      <w:pPr>
        <w:rPr>
          <w:rFonts w:asciiTheme="majorBidi" w:hAnsiTheme="majorBidi" w:cstheme="majorBidi"/>
          <w:sz w:val="28"/>
          <w:highlight w:val="cyan"/>
        </w:rPr>
      </w:pPr>
    </w:p>
    <w:p w14:paraId="31006A64" w14:textId="49CC9045" w:rsidR="00474D9C" w:rsidRDefault="00474D9C">
      <w:pPr>
        <w:rPr>
          <w:rFonts w:asciiTheme="majorBidi" w:hAnsiTheme="majorBidi" w:cstheme="majorBidi"/>
          <w:sz w:val="28"/>
          <w:highlight w:val="cyan"/>
        </w:rPr>
      </w:pPr>
    </w:p>
    <w:p w14:paraId="47C7918A" w14:textId="77777777" w:rsidR="00886817" w:rsidRPr="00003722" w:rsidRDefault="00886817">
      <w:pPr>
        <w:rPr>
          <w:rFonts w:asciiTheme="majorBidi" w:hAnsiTheme="majorBidi" w:cstheme="majorBidi"/>
          <w:sz w:val="28"/>
          <w:highlight w:val="cyan"/>
        </w:rPr>
      </w:pPr>
    </w:p>
    <w:p w14:paraId="24B86094" w14:textId="77777777" w:rsidR="00F474F6" w:rsidRDefault="00F474F6">
      <w:pPr>
        <w:rPr>
          <w:rFonts w:asciiTheme="majorBidi" w:hAnsiTheme="majorBidi" w:cstheme="majorBidi"/>
          <w:sz w:val="28"/>
          <w:highlight w:val="cyan"/>
        </w:rPr>
      </w:pPr>
    </w:p>
    <w:p w14:paraId="732BD702" w14:textId="77777777" w:rsidR="0041148D" w:rsidRPr="00003722" w:rsidRDefault="0041148D">
      <w:pPr>
        <w:rPr>
          <w:rFonts w:asciiTheme="majorBidi" w:hAnsiTheme="majorBidi" w:cstheme="majorBidi"/>
          <w:sz w:val="28"/>
          <w:highlight w:val="cyan"/>
        </w:rPr>
      </w:pPr>
    </w:p>
    <w:tbl>
      <w:tblPr>
        <w:tblW w:w="918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260"/>
        <w:gridCol w:w="20"/>
        <w:gridCol w:w="160"/>
        <w:gridCol w:w="547"/>
        <w:gridCol w:w="713"/>
        <w:gridCol w:w="180"/>
        <w:gridCol w:w="582"/>
        <w:gridCol w:w="588"/>
        <w:gridCol w:w="180"/>
        <w:gridCol w:w="1260"/>
      </w:tblGrid>
      <w:tr w:rsidR="007904D9" w:rsidRPr="00003722" w14:paraId="3E2F6B9A" w14:textId="77777777" w:rsidTr="00600F05">
        <w:trPr>
          <w:trHeight w:val="80"/>
        </w:trPr>
        <w:tc>
          <w:tcPr>
            <w:tcW w:w="3690" w:type="dxa"/>
          </w:tcPr>
          <w:p w14:paraId="655C28F1" w14:textId="293DF906" w:rsidR="007904D9" w:rsidRPr="007F1A8C" w:rsidRDefault="00E0218D" w:rsidP="00E54490">
            <w:pPr>
              <w:tabs>
                <w:tab w:val="left" w:pos="2160"/>
              </w:tabs>
              <w:ind w:right="65" w:firstLine="458"/>
              <w:rPr>
                <w:rFonts w:asciiTheme="majorBidi" w:hAnsiTheme="majorBidi" w:cstheme="majorBidi"/>
                <w:sz w:val="28"/>
              </w:rPr>
            </w:pPr>
            <w:r w:rsidRPr="007F1A8C">
              <w:rPr>
                <w:rFonts w:asciiTheme="majorBidi" w:hAnsiTheme="majorBidi" w:cstheme="majorBidi"/>
                <w:sz w:val="28"/>
              </w:rPr>
              <w:tab/>
            </w:r>
          </w:p>
        </w:tc>
        <w:tc>
          <w:tcPr>
            <w:tcW w:w="1260" w:type="dxa"/>
          </w:tcPr>
          <w:p w14:paraId="1B9B8696" w14:textId="77777777" w:rsidR="007904D9" w:rsidRPr="007F1A8C" w:rsidRDefault="007904D9" w:rsidP="00E54490">
            <w:pPr>
              <w:jc w:val="right"/>
              <w:rPr>
                <w:rFonts w:asciiTheme="majorBidi" w:hAnsiTheme="majorBidi" w:cstheme="majorBidi"/>
                <w:caps/>
                <w:sz w:val="28"/>
                <w:cs/>
              </w:rPr>
            </w:pPr>
          </w:p>
        </w:tc>
        <w:tc>
          <w:tcPr>
            <w:tcW w:w="20" w:type="dxa"/>
          </w:tcPr>
          <w:p w14:paraId="3886E496" w14:textId="77777777" w:rsidR="007904D9" w:rsidRPr="007F1A8C" w:rsidRDefault="007904D9" w:rsidP="00E54490">
            <w:pPr>
              <w:jc w:val="right"/>
              <w:rPr>
                <w:rFonts w:asciiTheme="majorBidi" w:hAnsiTheme="majorBidi" w:cstheme="majorBidi"/>
                <w:caps/>
                <w:sz w:val="28"/>
                <w:cs/>
              </w:rPr>
            </w:pPr>
          </w:p>
        </w:tc>
        <w:tc>
          <w:tcPr>
            <w:tcW w:w="707" w:type="dxa"/>
            <w:gridSpan w:val="2"/>
          </w:tcPr>
          <w:p w14:paraId="29FC1BE5" w14:textId="77777777" w:rsidR="007904D9" w:rsidRPr="007F1A8C" w:rsidRDefault="007904D9" w:rsidP="00E54490">
            <w:pPr>
              <w:jc w:val="right"/>
              <w:rPr>
                <w:rFonts w:asciiTheme="majorBidi" w:hAnsiTheme="majorBidi" w:cstheme="majorBidi"/>
                <w:caps/>
                <w:sz w:val="28"/>
                <w:cs/>
              </w:rPr>
            </w:pPr>
          </w:p>
        </w:tc>
        <w:tc>
          <w:tcPr>
            <w:tcW w:w="1475" w:type="dxa"/>
            <w:gridSpan w:val="3"/>
          </w:tcPr>
          <w:p w14:paraId="47C6EC05" w14:textId="77777777" w:rsidR="007904D9" w:rsidRPr="007F1A8C" w:rsidRDefault="007904D9" w:rsidP="00E54490">
            <w:pPr>
              <w:jc w:val="right"/>
              <w:rPr>
                <w:rFonts w:asciiTheme="majorBidi" w:hAnsiTheme="majorBidi" w:cstheme="majorBidi"/>
                <w:caps/>
                <w:sz w:val="28"/>
                <w:cs/>
              </w:rPr>
            </w:pPr>
          </w:p>
        </w:tc>
        <w:tc>
          <w:tcPr>
            <w:tcW w:w="2028" w:type="dxa"/>
            <w:gridSpan w:val="3"/>
            <w:vAlign w:val="center"/>
          </w:tcPr>
          <w:p w14:paraId="35594EC3" w14:textId="77777777" w:rsidR="007904D9" w:rsidRPr="007F1A8C" w:rsidRDefault="007904D9" w:rsidP="00001A39">
            <w:pPr>
              <w:ind w:right="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7F1A8C">
              <w:rPr>
                <w:rFonts w:asciiTheme="majorBidi" w:hAnsiTheme="majorBidi" w:cstheme="majorBidi"/>
                <w:caps/>
                <w:sz w:val="28"/>
                <w:cs/>
              </w:rPr>
              <w:t>(หน่วย: พันบาท)</w:t>
            </w:r>
          </w:p>
        </w:tc>
      </w:tr>
      <w:tr w:rsidR="007904D9" w:rsidRPr="00003722" w14:paraId="06EC6EE9" w14:textId="77777777" w:rsidTr="00F71794">
        <w:trPr>
          <w:trHeight w:val="80"/>
        </w:trPr>
        <w:tc>
          <w:tcPr>
            <w:tcW w:w="3690" w:type="dxa"/>
          </w:tcPr>
          <w:p w14:paraId="3C3FC7D7" w14:textId="77777777" w:rsidR="007904D9" w:rsidRPr="007F1A8C" w:rsidRDefault="007904D9" w:rsidP="00E54490">
            <w:pPr>
              <w:tabs>
                <w:tab w:val="left" w:pos="2160"/>
              </w:tabs>
              <w:ind w:right="65" w:firstLine="45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490" w:type="dxa"/>
            <w:gridSpan w:val="10"/>
          </w:tcPr>
          <w:p w14:paraId="75E25539" w14:textId="0B529625" w:rsidR="007904D9" w:rsidRPr="007F1A8C" w:rsidRDefault="007904D9" w:rsidP="00E54490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F1A8C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F71794" w:rsidRPr="00003722" w14:paraId="4CBE34B9" w14:textId="77777777" w:rsidTr="00F71794">
        <w:trPr>
          <w:trHeight w:val="80"/>
        </w:trPr>
        <w:tc>
          <w:tcPr>
            <w:tcW w:w="3690" w:type="dxa"/>
          </w:tcPr>
          <w:p w14:paraId="37679638" w14:textId="77777777" w:rsidR="00F71794" w:rsidRPr="007F1A8C" w:rsidRDefault="00F71794" w:rsidP="00E54490">
            <w:pPr>
              <w:tabs>
                <w:tab w:val="left" w:pos="2160"/>
              </w:tabs>
              <w:ind w:right="65" w:firstLine="45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BFAB751" w14:textId="77777777" w:rsidR="00F71794" w:rsidRPr="007F1A8C" w:rsidRDefault="00F71794" w:rsidP="00E54490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F1A8C">
              <w:rPr>
                <w:rFonts w:asciiTheme="majorBidi" w:hAnsiTheme="majorBidi" w:cstheme="majorBidi"/>
                <w:sz w:val="28"/>
                <w:cs/>
              </w:rPr>
              <w:t>ยอดคงเหลือ</w:t>
            </w:r>
          </w:p>
        </w:tc>
        <w:tc>
          <w:tcPr>
            <w:tcW w:w="180" w:type="dxa"/>
            <w:gridSpan w:val="2"/>
            <w:tcBorders>
              <w:top w:val="single" w:sz="4" w:space="0" w:color="auto"/>
            </w:tcBorders>
          </w:tcPr>
          <w:p w14:paraId="7C575126" w14:textId="77777777" w:rsidR="00F71794" w:rsidRPr="007F1A8C" w:rsidRDefault="00F71794" w:rsidP="00E54490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gridSpan w:val="2"/>
            <w:vMerge w:val="restart"/>
            <w:tcBorders>
              <w:top w:val="single" w:sz="4" w:space="0" w:color="auto"/>
            </w:tcBorders>
            <w:vAlign w:val="bottom"/>
          </w:tcPr>
          <w:p w14:paraId="43719630" w14:textId="77777777" w:rsidR="00F71794" w:rsidRPr="007F1A8C" w:rsidRDefault="00F71794" w:rsidP="006D11A2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F1A8C">
              <w:rPr>
                <w:rFonts w:asciiTheme="majorBidi" w:hAnsiTheme="majorBidi" w:cstheme="majorBidi"/>
                <w:sz w:val="28"/>
                <w:cs/>
              </w:rPr>
              <w:t>กระแสเงินสด</w:t>
            </w:r>
          </w:p>
          <w:p w14:paraId="779B7A96" w14:textId="77777777" w:rsidR="00F71794" w:rsidRPr="007F1A8C" w:rsidRDefault="00F71794" w:rsidP="006D11A2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F1A8C">
              <w:rPr>
                <w:rFonts w:asciiTheme="majorBidi" w:hAnsiTheme="majorBidi" w:cstheme="majorBidi"/>
                <w:sz w:val="28"/>
                <w:cs/>
              </w:rPr>
              <w:t>จากกิจกรรม</w:t>
            </w:r>
          </w:p>
          <w:p w14:paraId="3CD11DE2" w14:textId="22BAD3D1" w:rsidR="00F71794" w:rsidRPr="007F1A8C" w:rsidRDefault="00F71794" w:rsidP="006D11A2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F1A8C">
              <w:rPr>
                <w:rFonts w:asciiTheme="majorBidi" w:hAnsiTheme="majorBidi" w:cstheme="majorBidi"/>
                <w:sz w:val="28"/>
                <w:cs/>
              </w:rPr>
              <w:t>จัดหาเงิน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3D744357" w14:textId="77777777" w:rsidR="00F71794" w:rsidRPr="007F1A8C" w:rsidRDefault="00F71794" w:rsidP="00E54490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gridSpan w:val="2"/>
            <w:vMerge w:val="restart"/>
            <w:tcBorders>
              <w:top w:val="single" w:sz="4" w:space="0" w:color="auto"/>
            </w:tcBorders>
            <w:vAlign w:val="bottom"/>
          </w:tcPr>
          <w:p w14:paraId="30482B16" w14:textId="4D002BCD" w:rsidR="00F71794" w:rsidRPr="007F1A8C" w:rsidRDefault="00F71794" w:rsidP="006D11A2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F1A8C">
              <w:rPr>
                <w:rFonts w:asciiTheme="majorBidi" w:hAnsiTheme="majorBidi" w:cstheme="majorBidi"/>
                <w:sz w:val="28"/>
                <w:cs/>
              </w:rPr>
              <w:t>การเปลี่ยนแปลง</w:t>
            </w:r>
            <w:r w:rsidRPr="007F1A8C"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7F1A8C">
              <w:rPr>
                <w:rFonts w:asciiTheme="majorBidi" w:hAnsiTheme="majorBidi" w:cstheme="majorBidi"/>
                <w:sz w:val="28"/>
                <w:cs/>
              </w:rPr>
              <w:t>ที่ไม่ใช่เงินสด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5BA9B399" w14:textId="77777777" w:rsidR="00F71794" w:rsidRPr="007F1A8C" w:rsidRDefault="00F71794" w:rsidP="00E54490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3436D21" w14:textId="77777777" w:rsidR="00F71794" w:rsidRPr="007F1A8C" w:rsidRDefault="00F71794" w:rsidP="00E54490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F1A8C">
              <w:rPr>
                <w:rFonts w:asciiTheme="majorBidi" w:hAnsiTheme="majorBidi" w:cstheme="majorBidi"/>
                <w:sz w:val="28"/>
                <w:cs/>
              </w:rPr>
              <w:t>ยอดคงเหลือ</w:t>
            </w:r>
          </w:p>
        </w:tc>
      </w:tr>
      <w:tr w:rsidR="00F71794" w:rsidRPr="00003722" w14:paraId="67CE0698" w14:textId="77777777" w:rsidTr="00F71794">
        <w:trPr>
          <w:trHeight w:val="80"/>
        </w:trPr>
        <w:tc>
          <w:tcPr>
            <w:tcW w:w="3690" w:type="dxa"/>
          </w:tcPr>
          <w:p w14:paraId="37F97DB8" w14:textId="77777777" w:rsidR="00F71794" w:rsidRPr="007F1A8C" w:rsidRDefault="00F71794" w:rsidP="00E54490">
            <w:pPr>
              <w:tabs>
                <w:tab w:val="left" w:pos="2160"/>
              </w:tabs>
              <w:ind w:right="65" w:firstLine="45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958C485" w14:textId="77777777" w:rsidR="00F71794" w:rsidRPr="007F1A8C" w:rsidRDefault="00F71794" w:rsidP="00E54490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F1A8C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  <w:p w14:paraId="2390DE52" w14:textId="77777777" w:rsidR="00842C89" w:rsidRDefault="00F71794" w:rsidP="00E54490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F1A8C">
              <w:rPr>
                <w:rFonts w:asciiTheme="majorBidi" w:hAnsiTheme="majorBidi" w:cstheme="majorBidi"/>
                <w:sz w:val="28"/>
              </w:rPr>
              <w:t>1</w:t>
            </w:r>
            <w:r w:rsidRPr="007F1A8C">
              <w:rPr>
                <w:rFonts w:asciiTheme="majorBidi" w:hAnsiTheme="majorBidi" w:cstheme="majorBidi"/>
                <w:sz w:val="28"/>
                <w:cs/>
              </w:rPr>
              <w:t xml:space="preserve"> มกราคม</w:t>
            </w:r>
            <w:r w:rsidRPr="007F1A8C">
              <w:rPr>
                <w:rFonts w:asciiTheme="majorBidi" w:hAnsiTheme="majorBidi" w:cstheme="majorBidi"/>
                <w:sz w:val="28"/>
              </w:rPr>
              <w:t xml:space="preserve"> </w:t>
            </w:r>
          </w:p>
          <w:p w14:paraId="5D7829DC" w14:textId="56194C4C" w:rsidR="00F71794" w:rsidRPr="007F1A8C" w:rsidRDefault="00F71794" w:rsidP="00E54490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F1A8C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80" w:type="dxa"/>
            <w:gridSpan w:val="2"/>
          </w:tcPr>
          <w:p w14:paraId="65EACD63" w14:textId="77777777" w:rsidR="00F71794" w:rsidRPr="007F1A8C" w:rsidRDefault="00F71794" w:rsidP="00E54490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gridSpan w:val="2"/>
            <w:vMerge/>
            <w:tcBorders>
              <w:bottom w:val="single" w:sz="4" w:space="0" w:color="auto"/>
            </w:tcBorders>
          </w:tcPr>
          <w:p w14:paraId="6599EDF5" w14:textId="4DBC5B0A" w:rsidR="00F71794" w:rsidRPr="007F1A8C" w:rsidRDefault="00F71794" w:rsidP="00E54490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0" w:type="dxa"/>
          </w:tcPr>
          <w:p w14:paraId="5D4AC2B8" w14:textId="77777777" w:rsidR="00F71794" w:rsidRPr="007F1A8C" w:rsidRDefault="00F71794" w:rsidP="00E54490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gridSpan w:val="2"/>
            <w:vMerge/>
            <w:tcBorders>
              <w:bottom w:val="single" w:sz="4" w:space="0" w:color="auto"/>
            </w:tcBorders>
          </w:tcPr>
          <w:p w14:paraId="181CEA35" w14:textId="757824A8" w:rsidR="00F71794" w:rsidRPr="007F1A8C" w:rsidRDefault="00F71794" w:rsidP="00E54490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0" w:type="dxa"/>
          </w:tcPr>
          <w:p w14:paraId="2851B32B" w14:textId="77777777" w:rsidR="00F71794" w:rsidRPr="007F1A8C" w:rsidRDefault="00F71794" w:rsidP="00E54490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DA496EA" w14:textId="77777777" w:rsidR="00F71794" w:rsidRPr="007F1A8C" w:rsidRDefault="00F71794" w:rsidP="00E54490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F1A8C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  <w:p w14:paraId="6E3E519E" w14:textId="5D622A69" w:rsidR="00F71794" w:rsidRPr="007F1A8C" w:rsidRDefault="00F71794" w:rsidP="00E54490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F1A8C">
              <w:rPr>
                <w:rFonts w:asciiTheme="majorBidi" w:hAnsiTheme="majorBidi" w:cstheme="majorBidi"/>
                <w:sz w:val="28"/>
              </w:rPr>
              <w:t>3</w:t>
            </w:r>
            <w:r w:rsidRPr="007F1A8C">
              <w:rPr>
                <w:rFonts w:asciiTheme="majorBidi" w:hAnsiTheme="majorBidi" w:cstheme="majorBidi"/>
                <w:sz w:val="28"/>
                <w:lang w:val="en-GB"/>
              </w:rPr>
              <w:t>0</w:t>
            </w:r>
            <w:r w:rsidRPr="007F1A8C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7F1A8C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มิถุนายน </w:t>
            </w:r>
            <w:r w:rsidRPr="007F1A8C">
              <w:rPr>
                <w:rFonts w:asciiTheme="majorBidi" w:hAnsiTheme="majorBidi" w:cstheme="majorBidi"/>
                <w:sz w:val="28"/>
              </w:rPr>
              <w:t>2564</w:t>
            </w:r>
          </w:p>
        </w:tc>
      </w:tr>
      <w:tr w:rsidR="00F71794" w:rsidRPr="00003722" w14:paraId="3CE55460" w14:textId="77777777" w:rsidTr="00F71794">
        <w:trPr>
          <w:trHeight w:val="80"/>
        </w:trPr>
        <w:tc>
          <w:tcPr>
            <w:tcW w:w="3690" w:type="dxa"/>
          </w:tcPr>
          <w:p w14:paraId="65DFDA25" w14:textId="0DCCC5D7" w:rsidR="00F71794" w:rsidRPr="007F1A8C" w:rsidRDefault="00F71794" w:rsidP="002B2EE2">
            <w:pPr>
              <w:ind w:left="350" w:right="65" w:hanging="238"/>
              <w:rPr>
                <w:rFonts w:asciiTheme="majorBidi" w:hAnsiTheme="majorBidi" w:cstheme="majorBidi"/>
                <w:sz w:val="28"/>
                <w:cs/>
              </w:rPr>
            </w:pPr>
            <w:r w:rsidRPr="007F1A8C">
              <w:rPr>
                <w:rFonts w:asciiTheme="majorBidi" w:hAnsiTheme="majorBidi" w:cstheme="majorBidi"/>
                <w:sz w:val="28"/>
                <w:cs/>
              </w:rPr>
              <w:t xml:space="preserve">เงินเบิกเกินบัญชีธนาคารและเงินกู้ยืมระยะสั้นจากสถาบันการเงิน </w:t>
            </w:r>
            <w:r w:rsidRPr="007F1A8C">
              <w:rPr>
                <w:rFonts w:asciiTheme="majorBidi" w:hAnsiTheme="majorBidi" w:cstheme="majorBidi"/>
                <w:sz w:val="28"/>
              </w:rPr>
              <w:t>(</w:t>
            </w:r>
            <w:r w:rsidRPr="007F1A8C">
              <w:rPr>
                <w:rFonts w:asciiTheme="majorBidi" w:hAnsiTheme="majorBidi" w:cstheme="majorBidi"/>
                <w:sz w:val="28"/>
                <w:cs/>
              </w:rPr>
              <w:t xml:space="preserve">ดูหมายเหตุข้อ </w:t>
            </w:r>
            <w:r w:rsidRPr="007F1A8C">
              <w:rPr>
                <w:rFonts w:asciiTheme="majorBidi" w:hAnsiTheme="majorBidi" w:cstheme="majorBidi"/>
                <w:sz w:val="28"/>
              </w:rPr>
              <w:t>20)</w:t>
            </w:r>
          </w:p>
        </w:tc>
        <w:tc>
          <w:tcPr>
            <w:tcW w:w="1260" w:type="dxa"/>
            <w:vAlign w:val="bottom"/>
          </w:tcPr>
          <w:p w14:paraId="57C0B0FB" w14:textId="50480A7B" w:rsidR="00F71794" w:rsidRPr="007F1A8C" w:rsidRDefault="00F71794" w:rsidP="0070296B">
            <w:pPr>
              <w:tabs>
                <w:tab w:val="decimal" w:pos="989"/>
              </w:tabs>
              <w:snapToGrid w:val="0"/>
              <w:rPr>
                <w:rFonts w:asciiTheme="majorBidi" w:hAnsiTheme="majorBidi" w:cstheme="majorBidi"/>
                <w:sz w:val="28"/>
              </w:rPr>
            </w:pPr>
            <w:r w:rsidRPr="007F1A8C">
              <w:rPr>
                <w:rFonts w:asciiTheme="majorBidi" w:hAnsiTheme="majorBidi" w:cstheme="majorBidi"/>
                <w:sz w:val="28"/>
              </w:rPr>
              <w:t>70,000</w:t>
            </w:r>
          </w:p>
        </w:tc>
        <w:tc>
          <w:tcPr>
            <w:tcW w:w="180" w:type="dxa"/>
            <w:gridSpan w:val="2"/>
            <w:vAlign w:val="bottom"/>
          </w:tcPr>
          <w:p w14:paraId="16526A79" w14:textId="77777777" w:rsidR="00F71794" w:rsidRPr="007F1A8C" w:rsidRDefault="00F71794" w:rsidP="0070296B">
            <w:pPr>
              <w:snapToGrid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72CB5CE6" w14:textId="419DDB5B" w:rsidR="00F71794" w:rsidRPr="007F1A8C" w:rsidRDefault="00F71794" w:rsidP="0070296B">
            <w:pPr>
              <w:snapToGrid w:val="0"/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  <w:r w:rsidRPr="007F1A8C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7EB7E58D" w14:textId="77777777" w:rsidR="00F71794" w:rsidRPr="007F1A8C" w:rsidRDefault="00F71794" w:rsidP="0070296B">
            <w:pPr>
              <w:tabs>
                <w:tab w:val="decimal" w:pos="989"/>
              </w:tabs>
              <w:snapToGrid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6FEE581E" w14:textId="5FF4FF02" w:rsidR="00F71794" w:rsidRPr="007F1A8C" w:rsidRDefault="00F71794" w:rsidP="0070296B">
            <w:pPr>
              <w:tabs>
                <w:tab w:val="decimal" w:pos="989"/>
              </w:tabs>
              <w:snapToGrid w:val="0"/>
              <w:rPr>
                <w:rFonts w:asciiTheme="majorBidi" w:hAnsiTheme="majorBidi" w:cstheme="majorBidi"/>
                <w:sz w:val="28"/>
              </w:rPr>
            </w:pPr>
            <w:r w:rsidRPr="007F1A8C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25B76785" w14:textId="77777777" w:rsidR="00F71794" w:rsidRPr="007F1A8C" w:rsidRDefault="00F71794" w:rsidP="0070296B">
            <w:pPr>
              <w:tabs>
                <w:tab w:val="decimal" w:pos="989"/>
              </w:tabs>
              <w:snapToGrid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0A821ED4" w14:textId="322DF293" w:rsidR="00F71794" w:rsidRPr="007F1A8C" w:rsidRDefault="00F71794" w:rsidP="0070296B">
            <w:pPr>
              <w:tabs>
                <w:tab w:val="decimal" w:pos="805"/>
                <w:tab w:val="decimal" w:pos="895"/>
              </w:tabs>
              <w:snapToGrid w:val="0"/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7F1A8C">
              <w:rPr>
                <w:rFonts w:asciiTheme="majorBidi" w:hAnsiTheme="majorBidi" w:cstheme="majorBidi"/>
                <w:sz w:val="28"/>
              </w:rPr>
              <w:t>70,000</w:t>
            </w:r>
          </w:p>
        </w:tc>
      </w:tr>
      <w:tr w:rsidR="00F71794" w:rsidRPr="00003722" w14:paraId="4FE87514" w14:textId="77777777" w:rsidTr="00F71794">
        <w:trPr>
          <w:trHeight w:val="80"/>
        </w:trPr>
        <w:tc>
          <w:tcPr>
            <w:tcW w:w="3690" w:type="dxa"/>
          </w:tcPr>
          <w:p w14:paraId="44E2CAE7" w14:textId="77EAFCC6" w:rsidR="00F71794" w:rsidRPr="007F1A8C" w:rsidRDefault="00F71794" w:rsidP="002B2EE2">
            <w:pPr>
              <w:ind w:left="350" w:right="65" w:hanging="238"/>
              <w:rPr>
                <w:rFonts w:asciiTheme="majorBidi" w:hAnsiTheme="majorBidi" w:cstheme="majorBidi"/>
                <w:sz w:val="28"/>
                <w:cs/>
              </w:rPr>
            </w:pPr>
            <w:r w:rsidRPr="007F1A8C">
              <w:rPr>
                <w:rFonts w:asciiTheme="majorBidi" w:hAnsiTheme="majorBidi" w:cstheme="majorBidi"/>
                <w:sz w:val="28"/>
                <w:cs/>
              </w:rPr>
              <w:t xml:space="preserve">เงินกู้ยืมระยะสั้น </w:t>
            </w:r>
            <w:r w:rsidRPr="007F1A8C">
              <w:rPr>
                <w:rFonts w:asciiTheme="majorBidi" w:hAnsiTheme="majorBidi" w:cstheme="majorBidi"/>
                <w:sz w:val="28"/>
              </w:rPr>
              <w:t>(</w:t>
            </w:r>
            <w:r w:rsidRPr="007F1A8C">
              <w:rPr>
                <w:rFonts w:asciiTheme="majorBidi" w:hAnsiTheme="majorBidi" w:cstheme="majorBidi"/>
                <w:sz w:val="28"/>
                <w:cs/>
              </w:rPr>
              <w:t xml:space="preserve">ดูหมายเหตุข้อ </w:t>
            </w:r>
            <w:r w:rsidRPr="007F1A8C">
              <w:rPr>
                <w:rFonts w:asciiTheme="majorBidi" w:hAnsiTheme="majorBidi" w:cstheme="majorBidi"/>
                <w:sz w:val="28"/>
              </w:rPr>
              <w:t>23)</w:t>
            </w:r>
          </w:p>
        </w:tc>
        <w:tc>
          <w:tcPr>
            <w:tcW w:w="1260" w:type="dxa"/>
          </w:tcPr>
          <w:p w14:paraId="4B8EEC90" w14:textId="44EE00BB" w:rsidR="00F71794" w:rsidRPr="007F1A8C" w:rsidRDefault="00F71794" w:rsidP="002B2EE2">
            <w:pPr>
              <w:tabs>
                <w:tab w:val="decimal" w:pos="989"/>
              </w:tabs>
              <w:snapToGrid w:val="0"/>
              <w:rPr>
                <w:rFonts w:asciiTheme="majorBidi" w:hAnsiTheme="majorBidi" w:cstheme="majorBidi"/>
                <w:sz w:val="28"/>
              </w:rPr>
            </w:pPr>
            <w:r w:rsidRPr="007F1A8C">
              <w:rPr>
                <w:rFonts w:asciiTheme="majorBidi" w:hAnsiTheme="majorBidi" w:cstheme="majorBidi"/>
                <w:sz w:val="28"/>
              </w:rPr>
              <w:t>137,175</w:t>
            </w:r>
          </w:p>
        </w:tc>
        <w:tc>
          <w:tcPr>
            <w:tcW w:w="180" w:type="dxa"/>
            <w:gridSpan w:val="2"/>
          </w:tcPr>
          <w:p w14:paraId="451638B0" w14:textId="77777777" w:rsidR="00F71794" w:rsidRPr="007F1A8C" w:rsidRDefault="00F71794" w:rsidP="002B2EE2">
            <w:pPr>
              <w:tabs>
                <w:tab w:val="decimal" w:pos="830"/>
              </w:tabs>
              <w:snapToGrid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gridSpan w:val="2"/>
          </w:tcPr>
          <w:p w14:paraId="008992C1" w14:textId="1DBC8D80" w:rsidR="00F71794" w:rsidRPr="007F1A8C" w:rsidRDefault="00F71794" w:rsidP="006E7C32">
            <w:pPr>
              <w:snapToGrid w:val="0"/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  <w:r w:rsidRPr="007F1A8C">
              <w:rPr>
                <w:rFonts w:asciiTheme="majorBidi" w:hAnsiTheme="majorBidi" w:cstheme="majorBidi"/>
                <w:sz w:val="28"/>
              </w:rPr>
              <w:t>18,822</w:t>
            </w:r>
          </w:p>
        </w:tc>
        <w:tc>
          <w:tcPr>
            <w:tcW w:w="180" w:type="dxa"/>
          </w:tcPr>
          <w:p w14:paraId="38CFAF49" w14:textId="77777777" w:rsidR="00F71794" w:rsidRPr="007F1A8C" w:rsidRDefault="00F71794" w:rsidP="002B2EE2">
            <w:pPr>
              <w:tabs>
                <w:tab w:val="decimal" w:pos="989"/>
              </w:tabs>
              <w:snapToGrid w:val="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gridSpan w:val="2"/>
          </w:tcPr>
          <w:p w14:paraId="12844DB4" w14:textId="658D22FE" w:rsidR="00F71794" w:rsidRPr="007F1A8C" w:rsidRDefault="00F71794" w:rsidP="002B2EE2">
            <w:pPr>
              <w:tabs>
                <w:tab w:val="decimal" w:pos="989"/>
              </w:tabs>
              <w:snapToGrid w:val="0"/>
              <w:ind w:right="90"/>
              <w:jc w:val="center"/>
              <w:rPr>
                <w:rFonts w:asciiTheme="majorBidi" w:hAnsiTheme="majorBidi" w:cstheme="majorBidi"/>
                <w:sz w:val="28"/>
              </w:rPr>
            </w:pPr>
            <w:r w:rsidRPr="007F1A8C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</w:tcPr>
          <w:p w14:paraId="78A5AA95" w14:textId="77777777" w:rsidR="00F71794" w:rsidRPr="007F1A8C" w:rsidRDefault="00F71794" w:rsidP="002B2EE2">
            <w:pPr>
              <w:tabs>
                <w:tab w:val="decimal" w:pos="989"/>
              </w:tabs>
              <w:snapToGrid w:val="0"/>
              <w:ind w:right="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08C38596" w14:textId="729B6A1B" w:rsidR="00F71794" w:rsidRPr="007F1A8C" w:rsidRDefault="00F71794" w:rsidP="00EF3853">
            <w:pPr>
              <w:tabs>
                <w:tab w:val="decimal" w:pos="805"/>
                <w:tab w:val="decimal" w:pos="895"/>
              </w:tabs>
              <w:snapToGrid w:val="0"/>
              <w:ind w:right="9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7F1A8C">
              <w:rPr>
                <w:rFonts w:asciiTheme="majorBidi" w:hAnsiTheme="majorBidi" w:cstheme="majorBidi"/>
                <w:sz w:val="28"/>
              </w:rPr>
              <w:t>155,997</w:t>
            </w:r>
          </w:p>
        </w:tc>
      </w:tr>
      <w:bookmarkEnd w:id="1"/>
    </w:tbl>
    <w:p w14:paraId="36B64A67" w14:textId="47560027" w:rsidR="00020B82" w:rsidRPr="00B118B0" w:rsidRDefault="00020B82" w:rsidP="006D1DFD">
      <w:pPr>
        <w:rPr>
          <w:rFonts w:asciiTheme="majorBidi" w:hAnsiTheme="majorBidi" w:cstheme="majorBidi"/>
          <w:b/>
          <w:bCs/>
          <w:sz w:val="28"/>
          <w:cs/>
        </w:rPr>
      </w:pPr>
    </w:p>
    <w:p w14:paraId="7C5A70F3" w14:textId="0CF02960" w:rsidR="00151816" w:rsidRPr="00B118B0" w:rsidRDefault="009E4C64" w:rsidP="00081754">
      <w:pPr>
        <w:pStyle w:val="ListParagraph"/>
        <w:numPr>
          <w:ilvl w:val="0"/>
          <w:numId w:val="1"/>
        </w:numPr>
        <w:spacing w:line="240" w:lineRule="atLeast"/>
        <w:ind w:left="360"/>
        <w:rPr>
          <w:rFonts w:asciiTheme="majorBidi" w:hAnsiTheme="majorBidi" w:cstheme="majorBidi"/>
          <w:b/>
          <w:bCs/>
          <w:sz w:val="28"/>
        </w:rPr>
      </w:pPr>
      <w:r w:rsidRPr="00B118B0">
        <w:rPr>
          <w:rFonts w:asciiTheme="majorBidi" w:hAnsiTheme="majorBidi" w:cstheme="majorBidi"/>
          <w:b/>
          <w:bCs/>
          <w:sz w:val="28"/>
          <w:cs/>
        </w:rPr>
        <w:t>ลูกหนี้การค้า</w:t>
      </w:r>
      <w:r w:rsidR="00C0165A" w:rsidRPr="00B118B0">
        <w:rPr>
          <w:rFonts w:asciiTheme="majorBidi" w:hAnsiTheme="majorBidi" w:cstheme="majorBidi"/>
          <w:b/>
          <w:bCs/>
          <w:sz w:val="28"/>
          <w:cs/>
        </w:rPr>
        <w:t xml:space="preserve"> </w:t>
      </w:r>
      <w:r w:rsidRPr="00B118B0">
        <w:rPr>
          <w:rFonts w:asciiTheme="majorBidi" w:hAnsiTheme="majorBidi" w:cstheme="majorBidi"/>
          <w:b/>
          <w:bCs/>
          <w:sz w:val="28"/>
          <w:cs/>
        </w:rPr>
        <w:t>และลูกหนี้หมุนเวียนอื่น</w:t>
      </w:r>
      <w:r w:rsidR="00854744" w:rsidRPr="00B118B0">
        <w:rPr>
          <w:rFonts w:asciiTheme="majorBidi" w:hAnsiTheme="majorBidi" w:cstheme="majorBidi"/>
          <w:b/>
          <w:bCs/>
          <w:sz w:val="28"/>
        </w:rPr>
        <w:t xml:space="preserve"> </w:t>
      </w:r>
    </w:p>
    <w:p w14:paraId="56D44540" w14:textId="2C4FD6F1" w:rsidR="00F53166" w:rsidRPr="00B118B0" w:rsidRDefault="009E4C64" w:rsidP="00081754">
      <w:pPr>
        <w:pStyle w:val="ListParagraph"/>
        <w:numPr>
          <w:ilvl w:val="1"/>
          <w:numId w:val="1"/>
        </w:numPr>
        <w:spacing w:before="240" w:line="240" w:lineRule="atLeast"/>
        <w:ind w:left="360" w:hanging="360"/>
        <w:rPr>
          <w:rFonts w:asciiTheme="majorBidi" w:hAnsiTheme="majorBidi" w:cstheme="majorBidi"/>
          <w:b/>
          <w:bCs/>
          <w:sz w:val="28"/>
        </w:rPr>
      </w:pPr>
      <w:r w:rsidRPr="00B118B0">
        <w:rPr>
          <w:rFonts w:asciiTheme="majorBidi" w:hAnsiTheme="majorBidi" w:cstheme="majorBidi"/>
          <w:spacing w:val="-6"/>
          <w:sz w:val="28"/>
          <w:cs/>
        </w:rPr>
        <w:t xml:space="preserve">ลูกหนี้การค้าและลูกหนี้หมุนเวียนอื่น ณ วันที่ </w:t>
      </w:r>
      <w:r w:rsidR="006D1DFD" w:rsidRPr="00B118B0">
        <w:rPr>
          <w:rFonts w:asciiTheme="majorBidi" w:hAnsiTheme="majorBidi" w:cstheme="majorBidi"/>
          <w:spacing w:val="-6"/>
          <w:sz w:val="28"/>
        </w:rPr>
        <w:t>30</w:t>
      </w:r>
      <w:r w:rsidR="006D1DFD" w:rsidRPr="00B118B0">
        <w:rPr>
          <w:rFonts w:asciiTheme="majorBidi" w:hAnsiTheme="majorBidi" w:cstheme="majorBidi"/>
          <w:spacing w:val="-6"/>
          <w:sz w:val="28"/>
          <w:lang w:val="en-GB"/>
        </w:rPr>
        <w:t xml:space="preserve"> </w:t>
      </w:r>
      <w:r w:rsidR="006D1DFD" w:rsidRPr="00B118B0">
        <w:rPr>
          <w:rFonts w:asciiTheme="majorBidi" w:hAnsiTheme="majorBidi" w:cstheme="majorBidi"/>
          <w:spacing w:val="-6"/>
          <w:sz w:val="28"/>
          <w:cs/>
          <w:lang w:val="en-GB"/>
        </w:rPr>
        <w:t>มิถุนายน</w:t>
      </w:r>
      <w:r w:rsidRPr="00B118B0">
        <w:rPr>
          <w:rFonts w:asciiTheme="majorBidi" w:hAnsiTheme="majorBidi" w:cstheme="majorBidi"/>
          <w:spacing w:val="-6"/>
          <w:sz w:val="28"/>
          <w:cs/>
        </w:rPr>
        <w:t xml:space="preserve"> </w:t>
      </w:r>
      <w:r w:rsidRPr="00B118B0">
        <w:rPr>
          <w:rFonts w:asciiTheme="majorBidi" w:hAnsiTheme="majorBidi" w:cstheme="majorBidi"/>
          <w:spacing w:val="-6"/>
          <w:sz w:val="28"/>
        </w:rPr>
        <w:t>256</w:t>
      </w:r>
      <w:r w:rsidR="00EE5D57" w:rsidRPr="00B118B0">
        <w:rPr>
          <w:rFonts w:asciiTheme="majorBidi" w:hAnsiTheme="majorBidi" w:cstheme="majorBidi"/>
          <w:spacing w:val="-6"/>
          <w:sz w:val="28"/>
        </w:rPr>
        <w:t>4</w:t>
      </w:r>
      <w:r w:rsidRPr="00B118B0">
        <w:rPr>
          <w:rFonts w:asciiTheme="majorBidi" w:hAnsiTheme="majorBidi" w:cstheme="majorBidi"/>
          <w:spacing w:val="-6"/>
          <w:sz w:val="28"/>
          <w:cs/>
        </w:rPr>
        <w:t xml:space="preserve"> และวันที่ </w:t>
      </w:r>
      <w:r w:rsidRPr="00B118B0">
        <w:rPr>
          <w:rFonts w:asciiTheme="majorBidi" w:hAnsiTheme="majorBidi" w:cstheme="majorBidi"/>
          <w:spacing w:val="-6"/>
          <w:sz w:val="28"/>
        </w:rPr>
        <w:t xml:space="preserve">31 </w:t>
      </w:r>
      <w:r w:rsidRPr="00B118B0">
        <w:rPr>
          <w:rFonts w:asciiTheme="majorBidi" w:hAnsiTheme="majorBidi" w:cstheme="majorBidi"/>
          <w:spacing w:val="-6"/>
          <w:sz w:val="28"/>
          <w:cs/>
        </w:rPr>
        <w:t xml:space="preserve">ธันวาคม </w:t>
      </w:r>
      <w:r w:rsidRPr="00B118B0">
        <w:rPr>
          <w:rFonts w:asciiTheme="majorBidi" w:hAnsiTheme="majorBidi" w:cstheme="majorBidi"/>
          <w:spacing w:val="-6"/>
          <w:sz w:val="28"/>
        </w:rPr>
        <w:t>256</w:t>
      </w:r>
      <w:r w:rsidR="00EE5D57" w:rsidRPr="00B118B0">
        <w:rPr>
          <w:rFonts w:asciiTheme="majorBidi" w:hAnsiTheme="majorBidi" w:cstheme="majorBidi"/>
          <w:spacing w:val="-6"/>
          <w:sz w:val="28"/>
        </w:rPr>
        <w:t>3</w:t>
      </w:r>
      <w:r w:rsidRPr="00B118B0">
        <w:rPr>
          <w:rFonts w:asciiTheme="majorBidi" w:hAnsiTheme="majorBidi" w:cstheme="majorBidi"/>
          <w:spacing w:val="-6"/>
          <w:sz w:val="28"/>
          <w:cs/>
        </w:rPr>
        <w:t xml:space="preserve"> ประกอบด้วย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170"/>
        <w:gridCol w:w="90"/>
        <w:gridCol w:w="1080"/>
        <w:gridCol w:w="180"/>
        <w:gridCol w:w="1080"/>
        <w:gridCol w:w="90"/>
        <w:gridCol w:w="1170"/>
      </w:tblGrid>
      <w:tr w:rsidR="009C6FF8" w:rsidRPr="00B118B0" w14:paraId="0643FA6E" w14:textId="77777777" w:rsidTr="00547D61">
        <w:trPr>
          <w:tblHeader/>
        </w:trPr>
        <w:tc>
          <w:tcPr>
            <w:tcW w:w="9090" w:type="dxa"/>
            <w:gridSpan w:val="8"/>
          </w:tcPr>
          <w:p w14:paraId="5C8570C4" w14:textId="529685D4" w:rsidR="009C6FF8" w:rsidRPr="00B118B0" w:rsidRDefault="009C6FF8" w:rsidP="009C6FF8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(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หน่วย: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  <w:r w:rsidRPr="00B118B0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F53166" w:rsidRPr="00B118B0" w14:paraId="56F6DE99" w14:textId="77777777" w:rsidTr="00547D61">
        <w:trPr>
          <w:tblHeader/>
        </w:trPr>
        <w:tc>
          <w:tcPr>
            <w:tcW w:w="4230" w:type="dxa"/>
          </w:tcPr>
          <w:p w14:paraId="6B1233DF" w14:textId="77777777" w:rsidR="00F53166" w:rsidRPr="00B118B0" w:rsidRDefault="00F53166">
            <w:pPr>
              <w:tabs>
                <w:tab w:val="left" w:pos="360"/>
                <w:tab w:val="left" w:pos="216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  <w:vAlign w:val="bottom"/>
          </w:tcPr>
          <w:p w14:paraId="16338E49" w14:textId="77777777" w:rsidR="00F53166" w:rsidRPr="00B118B0" w:rsidRDefault="009E4C64">
            <w:pPr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1A30619E" w14:textId="77777777" w:rsidR="00F53166" w:rsidRPr="00B118B0" w:rsidRDefault="00F53166">
            <w:pPr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  <w:vAlign w:val="bottom"/>
          </w:tcPr>
          <w:p w14:paraId="025958A1" w14:textId="77777777" w:rsidR="00F53166" w:rsidRPr="00B118B0" w:rsidRDefault="009E4C64">
            <w:pPr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6D1DFD" w:rsidRPr="00B118B0" w14:paraId="39214489" w14:textId="77777777" w:rsidTr="00547D61">
        <w:trPr>
          <w:tblHeader/>
        </w:trPr>
        <w:tc>
          <w:tcPr>
            <w:tcW w:w="4230" w:type="dxa"/>
          </w:tcPr>
          <w:p w14:paraId="6364809C" w14:textId="77777777" w:rsidR="006D1DFD" w:rsidRPr="00B118B0" w:rsidRDefault="006D1DFD" w:rsidP="006D1DFD">
            <w:pPr>
              <w:tabs>
                <w:tab w:val="left" w:pos="360"/>
                <w:tab w:val="left" w:pos="216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487A056" w14:textId="6E779E17" w:rsidR="006D1DFD" w:rsidRPr="00B118B0" w:rsidRDefault="006D1DFD" w:rsidP="006D1DFD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B118B0">
              <w:rPr>
                <w:rFonts w:asciiTheme="majorBidi" w:hAnsiTheme="majorBidi" w:cstheme="majorBidi"/>
                <w:sz w:val="28"/>
                <w:cs/>
                <w:lang w:val="en-GB"/>
              </w:rPr>
              <w:t>มิถุนายน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346F062" w14:textId="77777777" w:rsidR="006D1DFD" w:rsidRPr="00B118B0" w:rsidRDefault="006D1DFD" w:rsidP="006D1DFD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54E68D5" w14:textId="77777777" w:rsidR="006D1DFD" w:rsidRPr="00B118B0" w:rsidRDefault="006D1DFD" w:rsidP="006D1DFD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  <w:tc>
          <w:tcPr>
            <w:tcW w:w="180" w:type="dxa"/>
          </w:tcPr>
          <w:p w14:paraId="7DCB64A3" w14:textId="77777777" w:rsidR="006D1DFD" w:rsidRPr="00B118B0" w:rsidRDefault="006D1DFD" w:rsidP="006D1DFD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20ABC1F" w14:textId="7868FE22" w:rsidR="006D1DFD" w:rsidRPr="00B118B0" w:rsidRDefault="006D1DFD" w:rsidP="006D1DFD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B118B0">
              <w:rPr>
                <w:rFonts w:asciiTheme="majorBidi" w:hAnsiTheme="majorBidi" w:cstheme="majorBidi"/>
                <w:sz w:val="28"/>
                <w:cs/>
                <w:lang w:val="en-GB"/>
              </w:rPr>
              <w:t>มิถุนายน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403A9CB" w14:textId="77777777" w:rsidR="006D1DFD" w:rsidRPr="00B118B0" w:rsidRDefault="006D1DFD" w:rsidP="006D1DFD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75E6500" w14:textId="77777777" w:rsidR="006D1DFD" w:rsidRPr="00B118B0" w:rsidRDefault="006D1DFD" w:rsidP="006D1DFD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</w:tr>
      <w:tr w:rsidR="006D1DFD" w:rsidRPr="00B118B0" w14:paraId="6064DFDB" w14:textId="77777777" w:rsidTr="00547D61">
        <w:trPr>
          <w:tblHeader/>
        </w:trPr>
        <w:tc>
          <w:tcPr>
            <w:tcW w:w="4230" w:type="dxa"/>
          </w:tcPr>
          <w:p w14:paraId="488BA21A" w14:textId="77777777" w:rsidR="006D1DFD" w:rsidRPr="00B118B0" w:rsidRDefault="006D1DFD" w:rsidP="006D1DFD">
            <w:pPr>
              <w:tabs>
                <w:tab w:val="left" w:pos="180"/>
                <w:tab w:val="left" w:pos="216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B07C0ED" w14:textId="5ECDA998" w:rsidR="006D1DFD" w:rsidRPr="00B118B0" w:rsidRDefault="006D1DFD" w:rsidP="006D1DFD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90" w:type="dxa"/>
          </w:tcPr>
          <w:p w14:paraId="6547B027" w14:textId="77777777" w:rsidR="006D1DFD" w:rsidRPr="00B118B0" w:rsidRDefault="006D1DFD" w:rsidP="006D1DFD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87A3E5C" w14:textId="222185B4" w:rsidR="006D1DFD" w:rsidRPr="00B118B0" w:rsidRDefault="006D1DFD" w:rsidP="006D1DFD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180" w:type="dxa"/>
          </w:tcPr>
          <w:p w14:paraId="63A44AA9" w14:textId="77777777" w:rsidR="006D1DFD" w:rsidRPr="00B118B0" w:rsidRDefault="006D1DFD" w:rsidP="006D1DFD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A8A5836" w14:textId="24512BEC" w:rsidR="006D1DFD" w:rsidRPr="00B118B0" w:rsidRDefault="006D1DFD" w:rsidP="006D1DFD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90" w:type="dxa"/>
          </w:tcPr>
          <w:p w14:paraId="43B6CAA5" w14:textId="77777777" w:rsidR="006D1DFD" w:rsidRPr="00B118B0" w:rsidRDefault="006D1DFD" w:rsidP="006D1DFD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B393411" w14:textId="28929F5A" w:rsidR="006D1DFD" w:rsidRPr="00B118B0" w:rsidRDefault="006D1DFD" w:rsidP="006D1DFD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2563</w:t>
            </w:r>
          </w:p>
        </w:tc>
      </w:tr>
      <w:tr w:rsidR="006D1DFD" w:rsidRPr="00B118B0" w14:paraId="405E6661" w14:textId="77777777" w:rsidTr="00547D61">
        <w:tc>
          <w:tcPr>
            <w:tcW w:w="4230" w:type="dxa"/>
          </w:tcPr>
          <w:p w14:paraId="32139534" w14:textId="7569CA5E" w:rsidR="006D1DFD" w:rsidRPr="00B118B0" w:rsidRDefault="006D1DFD" w:rsidP="006D1DFD">
            <w:pPr>
              <w:tabs>
                <w:tab w:val="left" w:pos="0"/>
                <w:tab w:val="left" w:pos="2160"/>
              </w:tabs>
              <w:ind w:right="-383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ลูกหนี้การค้า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 -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กิจการที่เกี่ยวข้องกัน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 (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ดูหมายเหตุข้อ </w:t>
            </w:r>
            <w:r w:rsidRPr="00B118B0">
              <w:rPr>
                <w:rFonts w:asciiTheme="majorBidi" w:hAnsiTheme="majorBidi" w:cstheme="majorBidi"/>
                <w:sz w:val="28"/>
              </w:rPr>
              <w:t>4)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28D48F4" w14:textId="4D131A43" w:rsidR="006D1DFD" w:rsidRPr="00B118B0" w:rsidRDefault="006E7F9D" w:rsidP="006D1DFD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</w:tcPr>
          <w:p w14:paraId="314B1702" w14:textId="77777777" w:rsidR="006D1DFD" w:rsidRPr="00B118B0" w:rsidRDefault="006D1DFD" w:rsidP="006D1DFD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2160BF0" w14:textId="57F6CCC6" w:rsidR="006D1DFD" w:rsidRPr="00B118B0" w:rsidRDefault="006D1DFD" w:rsidP="006D1DFD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1,544</w:t>
            </w:r>
          </w:p>
        </w:tc>
        <w:tc>
          <w:tcPr>
            <w:tcW w:w="180" w:type="dxa"/>
          </w:tcPr>
          <w:p w14:paraId="19801FAE" w14:textId="77777777" w:rsidR="006D1DFD" w:rsidRPr="00B118B0" w:rsidRDefault="006D1DFD" w:rsidP="006D1DFD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530BB2" w14:textId="5791A49B" w:rsidR="006D1DFD" w:rsidRPr="00B118B0" w:rsidRDefault="00CB4E56" w:rsidP="006D1DFD">
            <w:pPr>
              <w:tabs>
                <w:tab w:val="decimal" w:pos="1002"/>
              </w:tabs>
              <w:ind w:right="80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</w:tcPr>
          <w:p w14:paraId="3681B50A" w14:textId="77777777" w:rsidR="006D1DFD" w:rsidRPr="00B118B0" w:rsidRDefault="006D1DFD" w:rsidP="006D1DFD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6C0B91A" w14:textId="10E404FA" w:rsidR="006D1DFD" w:rsidRPr="00B118B0" w:rsidRDefault="006D1DFD" w:rsidP="006D1DFD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6D1DFD" w:rsidRPr="00B118B0" w14:paraId="37FFADAF" w14:textId="77777777" w:rsidTr="00547D61">
        <w:tc>
          <w:tcPr>
            <w:tcW w:w="4230" w:type="dxa"/>
          </w:tcPr>
          <w:p w14:paraId="54F3EF33" w14:textId="768571C1" w:rsidR="006D1DFD" w:rsidRPr="00B118B0" w:rsidRDefault="006D1DFD" w:rsidP="006D1DFD">
            <w:pPr>
              <w:tabs>
                <w:tab w:val="left" w:pos="0"/>
                <w:tab w:val="left" w:pos="2160"/>
              </w:tabs>
              <w:ind w:right="-383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ลูกหนี้การค้า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 -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34FD22AD" w14:textId="0592E885" w:rsidR="006D1DFD" w:rsidRPr="00B118B0" w:rsidRDefault="002A09DF" w:rsidP="006D1DFD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3</w:t>
            </w:r>
            <w:r w:rsidR="006E7F9D" w:rsidRPr="00B118B0">
              <w:rPr>
                <w:rFonts w:asciiTheme="majorBidi" w:hAnsiTheme="majorBidi" w:cstheme="majorBidi"/>
                <w:sz w:val="28"/>
              </w:rPr>
              <w:t>3,</w:t>
            </w:r>
            <w:r w:rsidR="00990123">
              <w:rPr>
                <w:rFonts w:asciiTheme="majorBidi" w:hAnsiTheme="majorBidi" w:cstheme="majorBidi"/>
                <w:sz w:val="28"/>
              </w:rPr>
              <w:t>824</w:t>
            </w:r>
          </w:p>
        </w:tc>
        <w:tc>
          <w:tcPr>
            <w:tcW w:w="90" w:type="dxa"/>
          </w:tcPr>
          <w:p w14:paraId="59654BC1" w14:textId="77777777" w:rsidR="006D1DFD" w:rsidRPr="00B118B0" w:rsidRDefault="006D1DFD" w:rsidP="006D1DFD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4DF2AF3" w14:textId="449FBE83" w:rsidR="006D1DFD" w:rsidRPr="00B118B0" w:rsidRDefault="006D1DFD" w:rsidP="006D1DFD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170,192</w:t>
            </w:r>
          </w:p>
        </w:tc>
        <w:tc>
          <w:tcPr>
            <w:tcW w:w="180" w:type="dxa"/>
          </w:tcPr>
          <w:p w14:paraId="52B526D4" w14:textId="77777777" w:rsidR="006D1DFD" w:rsidRPr="00B118B0" w:rsidRDefault="006D1DFD" w:rsidP="006D1DFD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22E21EB" w14:textId="3DC58BD2" w:rsidR="006D1DFD" w:rsidRPr="00B118B0" w:rsidRDefault="00CB4E56" w:rsidP="006D1DFD">
            <w:pPr>
              <w:tabs>
                <w:tab w:val="decimal" w:pos="1002"/>
              </w:tabs>
              <w:ind w:right="80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vAlign w:val="bottom"/>
          </w:tcPr>
          <w:p w14:paraId="032000A8" w14:textId="77777777" w:rsidR="006D1DFD" w:rsidRPr="00B118B0" w:rsidRDefault="006D1DFD" w:rsidP="006D1DFD">
            <w:pPr>
              <w:tabs>
                <w:tab w:val="decimal" w:pos="10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BA7A6CC" w14:textId="03916668" w:rsidR="006D1DFD" w:rsidRPr="00B118B0" w:rsidRDefault="006D1DFD" w:rsidP="006D1DFD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6D1DFD" w:rsidRPr="00B118B0" w14:paraId="401DB500" w14:textId="77777777" w:rsidTr="00547D61">
        <w:tc>
          <w:tcPr>
            <w:tcW w:w="4230" w:type="dxa"/>
          </w:tcPr>
          <w:p w14:paraId="533A757D" w14:textId="7869F1D2" w:rsidR="006D1DFD" w:rsidRPr="00B118B0" w:rsidRDefault="006D1DFD" w:rsidP="006D1DFD">
            <w:pPr>
              <w:tabs>
                <w:tab w:val="left" w:pos="0"/>
                <w:tab w:val="left" w:pos="2160"/>
              </w:tabs>
              <w:ind w:right="-383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ลูกหนี้อื่น - กิจการที่เกี่ยวข้องกัน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 (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ดูหมายเหตุข้อ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 4)</w:t>
            </w:r>
          </w:p>
        </w:tc>
        <w:tc>
          <w:tcPr>
            <w:tcW w:w="1170" w:type="dxa"/>
            <w:shd w:val="clear" w:color="auto" w:fill="auto"/>
          </w:tcPr>
          <w:p w14:paraId="442B47C1" w14:textId="25881906" w:rsidR="006D1DFD" w:rsidRPr="00B118B0" w:rsidRDefault="00C0200F" w:rsidP="006D1DFD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510</w:t>
            </w:r>
          </w:p>
        </w:tc>
        <w:tc>
          <w:tcPr>
            <w:tcW w:w="90" w:type="dxa"/>
          </w:tcPr>
          <w:p w14:paraId="701ACD31" w14:textId="77777777" w:rsidR="006D1DFD" w:rsidRPr="00B118B0" w:rsidRDefault="006D1DFD" w:rsidP="006D1DFD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642C777" w14:textId="5A87EE83" w:rsidR="006D1DFD" w:rsidRPr="00B118B0" w:rsidRDefault="006D1DFD" w:rsidP="006D1DFD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2,200</w:t>
            </w:r>
          </w:p>
        </w:tc>
        <w:tc>
          <w:tcPr>
            <w:tcW w:w="180" w:type="dxa"/>
          </w:tcPr>
          <w:p w14:paraId="1DAA3989" w14:textId="77777777" w:rsidR="006D1DFD" w:rsidRPr="00B118B0" w:rsidRDefault="006D1DFD" w:rsidP="006D1DFD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DA8A850" w14:textId="2E80EC30" w:rsidR="006D1DFD" w:rsidRPr="00B118B0" w:rsidRDefault="00CB4E56" w:rsidP="006D1DFD">
            <w:pPr>
              <w:tabs>
                <w:tab w:val="decimal" w:pos="1002"/>
              </w:tabs>
              <w:ind w:right="80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5,523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86EF7B1" w14:textId="77777777" w:rsidR="006D1DFD" w:rsidRPr="00B118B0" w:rsidRDefault="006D1DFD" w:rsidP="006D1DFD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48FC2B95" w14:textId="67F7C1A5" w:rsidR="006D1DFD" w:rsidRPr="00B118B0" w:rsidRDefault="006D1DFD" w:rsidP="006D1DFD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 8,214 </w:t>
            </w:r>
          </w:p>
        </w:tc>
      </w:tr>
      <w:tr w:rsidR="006D1DFD" w:rsidRPr="00B118B0" w14:paraId="30E54D4E" w14:textId="77777777" w:rsidTr="00547D61">
        <w:tc>
          <w:tcPr>
            <w:tcW w:w="4230" w:type="dxa"/>
          </w:tcPr>
          <w:p w14:paraId="119C9865" w14:textId="136EF71C" w:rsidR="006D1DFD" w:rsidRPr="00B118B0" w:rsidRDefault="006D1DFD" w:rsidP="006D1DFD">
            <w:pPr>
              <w:tabs>
                <w:tab w:val="left" w:pos="0"/>
                <w:tab w:val="left" w:pos="2160"/>
              </w:tabs>
              <w:ind w:right="-383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ลูกหนี้อื่น </w:t>
            </w:r>
            <w:r w:rsidRPr="00B118B0">
              <w:rPr>
                <w:rFonts w:asciiTheme="majorBidi" w:hAnsiTheme="majorBidi" w:cstheme="majorBidi"/>
                <w:sz w:val="28"/>
              </w:rPr>
              <w:t>-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1D5FD264" w14:textId="44D368F5" w:rsidR="006D1DFD" w:rsidRPr="00B118B0" w:rsidRDefault="002A09DF" w:rsidP="006D1DFD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32</w:t>
            </w:r>
            <w:r w:rsidR="00C0200F">
              <w:rPr>
                <w:rFonts w:asciiTheme="majorBidi" w:hAnsiTheme="majorBidi" w:cstheme="majorBidi"/>
                <w:sz w:val="28"/>
              </w:rPr>
              <w:t>4,307</w:t>
            </w:r>
          </w:p>
        </w:tc>
        <w:tc>
          <w:tcPr>
            <w:tcW w:w="90" w:type="dxa"/>
          </w:tcPr>
          <w:p w14:paraId="19244D31" w14:textId="77777777" w:rsidR="006D1DFD" w:rsidRPr="00B118B0" w:rsidRDefault="006D1DFD" w:rsidP="006D1DFD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DF724A9" w14:textId="4AD24CAA" w:rsidR="006D1DFD" w:rsidRPr="00B118B0" w:rsidRDefault="006D1DFD" w:rsidP="006D1DFD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149,356</w:t>
            </w:r>
          </w:p>
        </w:tc>
        <w:tc>
          <w:tcPr>
            <w:tcW w:w="180" w:type="dxa"/>
          </w:tcPr>
          <w:p w14:paraId="644F1F94" w14:textId="77777777" w:rsidR="006D1DFD" w:rsidRPr="00B118B0" w:rsidRDefault="006D1DFD" w:rsidP="006D1DFD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E34955E" w14:textId="5B4AE563" w:rsidR="006D1DFD" w:rsidRPr="00B118B0" w:rsidRDefault="00CB4E56" w:rsidP="006D1DFD">
            <w:pPr>
              <w:tabs>
                <w:tab w:val="decimal" w:pos="1002"/>
              </w:tabs>
              <w:ind w:right="80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317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7F67B3C" w14:textId="77777777" w:rsidR="006D1DFD" w:rsidRPr="00B118B0" w:rsidRDefault="006D1DFD" w:rsidP="006D1DFD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339A7A2C" w14:textId="18B49727" w:rsidR="006D1DFD" w:rsidRPr="00B118B0" w:rsidRDefault="006D1DFD" w:rsidP="006D1DFD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 88,789 </w:t>
            </w:r>
          </w:p>
        </w:tc>
      </w:tr>
      <w:tr w:rsidR="006D1DFD" w:rsidRPr="00B118B0" w14:paraId="798DED39" w14:textId="77777777" w:rsidTr="00547D61">
        <w:tc>
          <w:tcPr>
            <w:tcW w:w="4230" w:type="dxa"/>
          </w:tcPr>
          <w:p w14:paraId="7D0EABB1" w14:textId="230A9D5A" w:rsidR="006D1DFD" w:rsidRPr="00B118B0" w:rsidRDefault="006D1DFD" w:rsidP="006D1DFD">
            <w:pPr>
              <w:tabs>
                <w:tab w:val="left" w:pos="0"/>
                <w:tab w:val="left" w:pos="2160"/>
              </w:tabs>
              <w:ind w:right="-383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รายได้ค้างรับ - กิจการที่เกี่ยวข้องกัน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 (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ดูหมายเหตุข้อ </w:t>
            </w:r>
            <w:r w:rsidRPr="00B118B0">
              <w:rPr>
                <w:rFonts w:asciiTheme="majorBidi" w:hAnsiTheme="majorBidi" w:cstheme="majorBidi"/>
                <w:sz w:val="28"/>
              </w:rPr>
              <w:t>4)</w:t>
            </w:r>
          </w:p>
        </w:tc>
        <w:tc>
          <w:tcPr>
            <w:tcW w:w="1170" w:type="dxa"/>
            <w:shd w:val="clear" w:color="auto" w:fill="auto"/>
          </w:tcPr>
          <w:p w14:paraId="3271F007" w14:textId="54D126D5" w:rsidR="006D1DFD" w:rsidRPr="00B118B0" w:rsidRDefault="002A09DF" w:rsidP="006D1DFD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82</w:t>
            </w:r>
          </w:p>
        </w:tc>
        <w:tc>
          <w:tcPr>
            <w:tcW w:w="90" w:type="dxa"/>
          </w:tcPr>
          <w:p w14:paraId="115D8599" w14:textId="77777777" w:rsidR="006D1DFD" w:rsidRPr="00B118B0" w:rsidRDefault="006D1DFD" w:rsidP="006D1DFD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C7F53F4" w14:textId="5FD4B8A5" w:rsidR="006D1DFD" w:rsidRPr="00B118B0" w:rsidRDefault="006D1DFD" w:rsidP="006D1DFD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328</w:t>
            </w:r>
          </w:p>
        </w:tc>
        <w:tc>
          <w:tcPr>
            <w:tcW w:w="180" w:type="dxa"/>
          </w:tcPr>
          <w:p w14:paraId="0084921B" w14:textId="77777777" w:rsidR="006D1DFD" w:rsidRPr="00B118B0" w:rsidRDefault="006D1DFD" w:rsidP="006D1DFD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21AC064" w14:textId="4FC4797C" w:rsidR="006D1DFD" w:rsidRPr="00B118B0" w:rsidRDefault="00CB4E56" w:rsidP="006D1DFD">
            <w:pPr>
              <w:tabs>
                <w:tab w:val="decimal" w:pos="1002"/>
              </w:tabs>
              <w:ind w:right="80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354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75DE10E" w14:textId="77777777" w:rsidR="006D1DFD" w:rsidRPr="00B118B0" w:rsidRDefault="006D1DFD" w:rsidP="006D1DFD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45238FC6" w14:textId="183626A9" w:rsidR="006D1DFD" w:rsidRPr="00B118B0" w:rsidRDefault="006D1DFD" w:rsidP="006D1DFD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 520 </w:t>
            </w:r>
          </w:p>
        </w:tc>
      </w:tr>
      <w:tr w:rsidR="006D1DFD" w:rsidRPr="00B118B0" w14:paraId="619E0467" w14:textId="77777777" w:rsidTr="00547D61">
        <w:tc>
          <w:tcPr>
            <w:tcW w:w="4230" w:type="dxa"/>
          </w:tcPr>
          <w:p w14:paraId="14128765" w14:textId="694357AA" w:rsidR="006D1DFD" w:rsidRPr="00B118B0" w:rsidRDefault="006D1DFD" w:rsidP="006D1DFD">
            <w:pPr>
              <w:tabs>
                <w:tab w:val="left" w:pos="0"/>
                <w:tab w:val="left" w:pos="2160"/>
              </w:tabs>
              <w:ind w:right="-383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รายได้ค้างรับ </w:t>
            </w:r>
            <w:r w:rsidRPr="00B118B0">
              <w:rPr>
                <w:rFonts w:asciiTheme="majorBidi" w:hAnsiTheme="majorBidi" w:cstheme="majorBidi"/>
                <w:sz w:val="28"/>
              </w:rPr>
              <w:t>-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70878C91" w14:textId="4D485A3F" w:rsidR="006D1DFD" w:rsidRPr="00B118B0" w:rsidRDefault="002A09DF" w:rsidP="006D1DFD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12,861</w:t>
            </w:r>
          </w:p>
        </w:tc>
        <w:tc>
          <w:tcPr>
            <w:tcW w:w="90" w:type="dxa"/>
          </w:tcPr>
          <w:p w14:paraId="35062C13" w14:textId="77777777" w:rsidR="006D1DFD" w:rsidRPr="00B118B0" w:rsidRDefault="006D1DFD" w:rsidP="006D1DFD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D1899D1" w14:textId="21A18534" w:rsidR="006D1DFD" w:rsidRPr="00B118B0" w:rsidRDefault="006D1DFD" w:rsidP="006D1DFD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7,689</w:t>
            </w:r>
          </w:p>
        </w:tc>
        <w:tc>
          <w:tcPr>
            <w:tcW w:w="180" w:type="dxa"/>
          </w:tcPr>
          <w:p w14:paraId="6538E8BC" w14:textId="77777777" w:rsidR="006D1DFD" w:rsidRPr="00B118B0" w:rsidRDefault="006D1DFD" w:rsidP="006D1DFD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DCB3458" w14:textId="1355DC02" w:rsidR="006D1DFD" w:rsidRPr="00B118B0" w:rsidRDefault="00CB4E56" w:rsidP="006D1DFD">
            <w:pPr>
              <w:tabs>
                <w:tab w:val="decimal" w:pos="1002"/>
              </w:tabs>
              <w:ind w:right="80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9,746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4684296" w14:textId="77777777" w:rsidR="006D1DFD" w:rsidRPr="00B118B0" w:rsidRDefault="006D1DFD" w:rsidP="006D1DFD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53205488" w14:textId="774594B6" w:rsidR="006D1DFD" w:rsidRPr="00B118B0" w:rsidRDefault="006D1DFD" w:rsidP="006D1DFD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 -   </w:t>
            </w:r>
          </w:p>
        </w:tc>
      </w:tr>
      <w:tr w:rsidR="006D1DFD" w:rsidRPr="00B118B0" w14:paraId="539D6409" w14:textId="77777777" w:rsidTr="00547D61">
        <w:tc>
          <w:tcPr>
            <w:tcW w:w="4230" w:type="dxa"/>
          </w:tcPr>
          <w:p w14:paraId="21331FF8" w14:textId="57870A05" w:rsidR="006D1DFD" w:rsidRPr="00B118B0" w:rsidRDefault="006D1DFD" w:rsidP="006D1DFD">
            <w:pPr>
              <w:tabs>
                <w:tab w:val="left" w:pos="0"/>
                <w:tab w:val="left" w:pos="270"/>
                <w:tab w:val="center" w:pos="458"/>
                <w:tab w:val="left" w:pos="2160"/>
              </w:tabs>
              <w:ind w:right="-383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ดอกเบี้ยค้างรับ - กิจการที่เกี่ยวข้องกัน </w:t>
            </w:r>
            <w:r w:rsidRPr="00B118B0">
              <w:rPr>
                <w:rFonts w:asciiTheme="majorBidi" w:hAnsiTheme="majorBidi" w:cstheme="majorBidi"/>
                <w:sz w:val="28"/>
              </w:rPr>
              <w:t>(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ดูหมายเหตุข้อ </w:t>
            </w:r>
            <w:r w:rsidRPr="00B118B0">
              <w:rPr>
                <w:rFonts w:asciiTheme="majorBidi" w:hAnsiTheme="majorBidi" w:cstheme="majorBidi"/>
                <w:sz w:val="28"/>
              </w:rPr>
              <w:t>4)</w:t>
            </w:r>
          </w:p>
        </w:tc>
        <w:tc>
          <w:tcPr>
            <w:tcW w:w="1170" w:type="dxa"/>
            <w:shd w:val="clear" w:color="auto" w:fill="auto"/>
          </w:tcPr>
          <w:p w14:paraId="7EA3F9A6" w14:textId="3911393F" w:rsidR="006D1DFD" w:rsidRPr="00B118B0" w:rsidRDefault="002A09DF" w:rsidP="006D1DFD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487</w:t>
            </w:r>
          </w:p>
        </w:tc>
        <w:tc>
          <w:tcPr>
            <w:tcW w:w="90" w:type="dxa"/>
          </w:tcPr>
          <w:p w14:paraId="3B069F14" w14:textId="77777777" w:rsidR="006D1DFD" w:rsidRPr="00B118B0" w:rsidRDefault="006D1DFD" w:rsidP="006D1DFD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490E6FE" w14:textId="5FB30A44" w:rsidR="006D1DFD" w:rsidRPr="00B118B0" w:rsidRDefault="006D1DFD" w:rsidP="006D1DFD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10,775</w:t>
            </w:r>
          </w:p>
        </w:tc>
        <w:tc>
          <w:tcPr>
            <w:tcW w:w="180" w:type="dxa"/>
          </w:tcPr>
          <w:p w14:paraId="6531487E" w14:textId="77777777" w:rsidR="006D1DFD" w:rsidRPr="00B118B0" w:rsidRDefault="006D1DFD" w:rsidP="006D1DFD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B1432D1" w14:textId="5442A6C3" w:rsidR="006D1DFD" w:rsidRPr="00B118B0" w:rsidRDefault="00CB4E56" w:rsidP="006D1DFD">
            <w:pPr>
              <w:tabs>
                <w:tab w:val="decimal" w:pos="1002"/>
              </w:tabs>
              <w:ind w:right="80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103,624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41A2A78" w14:textId="77777777" w:rsidR="006D1DFD" w:rsidRPr="00B118B0" w:rsidRDefault="006D1DFD" w:rsidP="006D1DFD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12F8DCBB" w14:textId="5FF5E0B6" w:rsidR="006D1DFD" w:rsidRPr="00B118B0" w:rsidRDefault="006D1DFD" w:rsidP="006D1DFD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 97,085 </w:t>
            </w:r>
          </w:p>
        </w:tc>
      </w:tr>
      <w:tr w:rsidR="006D1DFD" w:rsidRPr="00B118B0" w14:paraId="2BA7D6E9" w14:textId="77777777" w:rsidTr="00547D61">
        <w:tc>
          <w:tcPr>
            <w:tcW w:w="4230" w:type="dxa"/>
          </w:tcPr>
          <w:p w14:paraId="464A096A" w14:textId="729845EB" w:rsidR="006D1DFD" w:rsidRPr="00B118B0" w:rsidRDefault="006D1DFD" w:rsidP="006D1DFD">
            <w:pPr>
              <w:tabs>
                <w:tab w:val="left" w:pos="0"/>
                <w:tab w:val="left" w:pos="2160"/>
              </w:tabs>
              <w:ind w:right="-383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ดอกเบี้ยค้างรับ - กิจการที่ไม่เกี่ยวข้องกัน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21580CBD" w14:textId="04E1CC14" w:rsidR="006D1DFD" w:rsidRPr="00B118B0" w:rsidRDefault="002A09DF" w:rsidP="006D1DFD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2,40</w:t>
            </w:r>
            <w:r w:rsidR="00036616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90" w:type="dxa"/>
          </w:tcPr>
          <w:p w14:paraId="49ED7159" w14:textId="77777777" w:rsidR="006D1DFD" w:rsidRPr="00B118B0" w:rsidRDefault="006D1DFD" w:rsidP="006D1DFD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5223022" w14:textId="729DB5AE" w:rsidR="006D1DFD" w:rsidRPr="00B118B0" w:rsidRDefault="006D1DFD" w:rsidP="006D1DFD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238</w:t>
            </w:r>
          </w:p>
        </w:tc>
        <w:tc>
          <w:tcPr>
            <w:tcW w:w="180" w:type="dxa"/>
          </w:tcPr>
          <w:p w14:paraId="7B9D6928" w14:textId="77777777" w:rsidR="006D1DFD" w:rsidRPr="00B118B0" w:rsidRDefault="006D1DFD" w:rsidP="006D1DFD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0D81772" w14:textId="00A9E6A6" w:rsidR="006D1DFD" w:rsidRPr="00B118B0" w:rsidRDefault="00CB4E56" w:rsidP="006D1DFD">
            <w:pPr>
              <w:tabs>
                <w:tab w:val="decimal" w:pos="1002"/>
              </w:tabs>
              <w:ind w:right="80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2,40</w:t>
            </w:r>
            <w:r w:rsidR="00036616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D084A40" w14:textId="77777777" w:rsidR="006D1DFD" w:rsidRPr="00B118B0" w:rsidRDefault="006D1DFD" w:rsidP="006D1DFD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2215714A" w14:textId="76BA8EDD" w:rsidR="006D1DFD" w:rsidRPr="00B118B0" w:rsidRDefault="006D1DFD" w:rsidP="006D1DFD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 237 </w:t>
            </w:r>
          </w:p>
        </w:tc>
      </w:tr>
      <w:tr w:rsidR="006D1DFD" w:rsidRPr="00B118B0" w14:paraId="74341DC8" w14:textId="77777777" w:rsidTr="00547D61">
        <w:tc>
          <w:tcPr>
            <w:tcW w:w="4230" w:type="dxa"/>
          </w:tcPr>
          <w:p w14:paraId="7D808BA5" w14:textId="56BF3BFC" w:rsidR="006D1DFD" w:rsidRPr="00B118B0" w:rsidRDefault="006D1DFD" w:rsidP="006D1DFD">
            <w:pPr>
              <w:tabs>
                <w:tab w:val="left" w:pos="0"/>
                <w:tab w:val="left" w:pos="2160"/>
              </w:tabs>
              <w:ind w:right="-383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ภาษีซื้อรอเรียกคืน</w:t>
            </w:r>
          </w:p>
        </w:tc>
        <w:tc>
          <w:tcPr>
            <w:tcW w:w="1170" w:type="dxa"/>
            <w:shd w:val="clear" w:color="auto" w:fill="auto"/>
          </w:tcPr>
          <w:p w14:paraId="0A646251" w14:textId="4CFDBEF7" w:rsidR="006D1DFD" w:rsidRPr="00B118B0" w:rsidRDefault="002A09DF" w:rsidP="006D1DFD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</w:t>
            </w:r>
            <w:r w:rsidR="00C0200F">
              <w:rPr>
                <w:rFonts w:asciiTheme="majorBidi" w:hAnsiTheme="majorBidi" w:cstheme="majorBidi"/>
                <w:sz w:val="28"/>
              </w:rPr>
              <w:t>4,689</w:t>
            </w:r>
          </w:p>
        </w:tc>
        <w:tc>
          <w:tcPr>
            <w:tcW w:w="90" w:type="dxa"/>
          </w:tcPr>
          <w:p w14:paraId="1361D890" w14:textId="77777777" w:rsidR="006D1DFD" w:rsidRPr="00B118B0" w:rsidRDefault="006D1DFD" w:rsidP="006D1DFD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FBB47BA" w14:textId="3C471BAC" w:rsidR="006D1DFD" w:rsidRPr="00B118B0" w:rsidRDefault="006D1DFD" w:rsidP="006D1DFD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8,522</w:t>
            </w:r>
          </w:p>
        </w:tc>
        <w:tc>
          <w:tcPr>
            <w:tcW w:w="180" w:type="dxa"/>
          </w:tcPr>
          <w:p w14:paraId="63ECFDF2" w14:textId="77777777" w:rsidR="006D1DFD" w:rsidRPr="00B118B0" w:rsidRDefault="006D1DFD" w:rsidP="006D1DFD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5AC6309" w14:textId="4DCED8AD" w:rsidR="006D1DFD" w:rsidRPr="00B118B0" w:rsidRDefault="00CB4E56" w:rsidP="006D1DFD">
            <w:pPr>
              <w:tabs>
                <w:tab w:val="decimal" w:pos="1002"/>
              </w:tabs>
              <w:ind w:right="80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2,054</w:t>
            </w:r>
          </w:p>
        </w:tc>
        <w:tc>
          <w:tcPr>
            <w:tcW w:w="90" w:type="dxa"/>
            <w:vAlign w:val="bottom"/>
          </w:tcPr>
          <w:p w14:paraId="22E9FEFD" w14:textId="77777777" w:rsidR="006D1DFD" w:rsidRPr="00B118B0" w:rsidRDefault="006D1DFD" w:rsidP="006D1DFD">
            <w:pPr>
              <w:tabs>
                <w:tab w:val="decimal" w:pos="1002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335574E8" w14:textId="3842358E" w:rsidR="006D1DFD" w:rsidRPr="00B118B0" w:rsidRDefault="006D1DFD" w:rsidP="006D1DFD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 -   </w:t>
            </w:r>
          </w:p>
        </w:tc>
      </w:tr>
      <w:tr w:rsidR="006D1DFD" w:rsidRPr="00B118B0" w14:paraId="59731BA1" w14:textId="77777777" w:rsidTr="00547D61">
        <w:tc>
          <w:tcPr>
            <w:tcW w:w="4230" w:type="dxa"/>
          </w:tcPr>
          <w:p w14:paraId="1D720809" w14:textId="5BD358A9" w:rsidR="006D1DFD" w:rsidRPr="00B118B0" w:rsidRDefault="006D1DFD" w:rsidP="006D1DFD">
            <w:pPr>
              <w:tabs>
                <w:tab w:val="left" w:pos="0"/>
                <w:tab w:val="left" w:pos="2160"/>
              </w:tabs>
              <w:ind w:right="-383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ภาษีซื้อรอใช้สิทธิ</w:t>
            </w:r>
          </w:p>
        </w:tc>
        <w:tc>
          <w:tcPr>
            <w:tcW w:w="1170" w:type="dxa"/>
            <w:shd w:val="clear" w:color="auto" w:fill="auto"/>
          </w:tcPr>
          <w:p w14:paraId="6DB01CEB" w14:textId="025D5647" w:rsidR="006D1DFD" w:rsidRPr="00B118B0" w:rsidRDefault="00C0200F" w:rsidP="006D1DFD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4,452</w:t>
            </w:r>
          </w:p>
        </w:tc>
        <w:tc>
          <w:tcPr>
            <w:tcW w:w="90" w:type="dxa"/>
          </w:tcPr>
          <w:p w14:paraId="15F5D167" w14:textId="77777777" w:rsidR="006D1DFD" w:rsidRPr="00B118B0" w:rsidRDefault="006D1DFD" w:rsidP="006D1DFD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4C230AC" w14:textId="2B00BC33" w:rsidR="006D1DFD" w:rsidRPr="00B118B0" w:rsidRDefault="006D1DFD" w:rsidP="006D1DFD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33,773</w:t>
            </w:r>
          </w:p>
        </w:tc>
        <w:tc>
          <w:tcPr>
            <w:tcW w:w="180" w:type="dxa"/>
          </w:tcPr>
          <w:p w14:paraId="6C98C48F" w14:textId="77777777" w:rsidR="006D1DFD" w:rsidRPr="00B118B0" w:rsidRDefault="006D1DFD" w:rsidP="006D1DFD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902FBEF" w14:textId="0AB5E819" w:rsidR="006D1DFD" w:rsidRPr="00B118B0" w:rsidRDefault="00D80B9E" w:rsidP="006D1DFD">
            <w:pPr>
              <w:tabs>
                <w:tab w:val="decimal" w:pos="1002"/>
              </w:tabs>
              <w:ind w:right="8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127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3E56B5C" w14:textId="77777777" w:rsidR="006D1DFD" w:rsidRPr="00B118B0" w:rsidRDefault="006D1DFD" w:rsidP="006D1DFD">
            <w:pPr>
              <w:tabs>
                <w:tab w:val="decimal" w:pos="100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7B9B96E9" w14:textId="1E830CE9" w:rsidR="006D1DFD" w:rsidRPr="00B118B0" w:rsidRDefault="006D1DFD" w:rsidP="006D1DFD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 1,563 </w:t>
            </w:r>
          </w:p>
        </w:tc>
      </w:tr>
      <w:tr w:rsidR="006D1DFD" w:rsidRPr="00B118B0" w14:paraId="37AC36D4" w14:textId="77777777" w:rsidTr="00547D61">
        <w:tc>
          <w:tcPr>
            <w:tcW w:w="4230" w:type="dxa"/>
          </w:tcPr>
          <w:p w14:paraId="383B47AF" w14:textId="55FD2D53" w:rsidR="006D1DFD" w:rsidRPr="00B118B0" w:rsidRDefault="006D1DFD" w:rsidP="006D1DFD">
            <w:pPr>
              <w:tabs>
                <w:tab w:val="left" w:pos="0"/>
                <w:tab w:val="left" w:pos="360"/>
                <w:tab w:val="left" w:pos="2160"/>
              </w:tabs>
              <w:ind w:right="-383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ภาษีเงินได้ถูกหัก ณ ที่จ่ายรอเรียกคืน</w:t>
            </w:r>
          </w:p>
        </w:tc>
        <w:tc>
          <w:tcPr>
            <w:tcW w:w="1170" w:type="dxa"/>
            <w:shd w:val="clear" w:color="auto" w:fill="auto"/>
          </w:tcPr>
          <w:p w14:paraId="0F99A6E3" w14:textId="003594FA" w:rsidR="006D1DFD" w:rsidRPr="00B118B0" w:rsidRDefault="002A09DF" w:rsidP="002A09DF">
            <w:pPr>
              <w:pStyle w:val="ListParagraph"/>
              <w:tabs>
                <w:tab w:val="decimal" w:pos="631"/>
              </w:tabs>
              <w:ind w:left="870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</w:tcPr>
          <w:p w14:paraId="6114D114" w14:textId="77777777" w:rsidR="006D1DFD" w:rsidRPr="00B118B0" w:rsidRDefault="006D1DFD" w:rsidP="006D1DFD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FB6014D" w14:textId="098464AB" w:rsidR="006D1DFD" w:rsidRPr="00B118B0" w:rsidRDefault="006D1DFD" w:rsidP="006D1DFD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4,463</w:t>
            </w:r>
          </w:p>
        </w:tc>
        <w:tc>
          <w:tcPr>
            <w:tcW w:w="180" w:type="dxa"/>
          </w:tcPr>
          <w:p w14:paraId="1EA110C5" w14:textId="77777777" w:rsidR="006D1DFD" w:rsidRPr="00B118B0" w:rsidRDefault="006D1DFD" w:rsidP="006D1DFD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9B958E6" w14:textId="2F6F4CE0" w:rsidR="006D1DFD" w:rsidRPr="00B118B0" w:rsidRDefault="00CB4E56" w:rsidP="006D1DFD">
            <w:pPr>
              <w:tabs>
                <w:tab w:val="decimal" w:pos="1002"/>
              </w:tabs>
              <w:ind w:right="80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FF539D1" w14:textId="77777777" w:rsidR="006D1DFD" w:rsidRPr="00B118B0" w:rsidRDefault="006D1DFD" w:rsidP="006D1DFD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53CAD576" w14:textId="39581D7B" w:rsidR="006D1DFD" w:rsidRPr="00B118B0" w:rsidRDefault="006D1DFD" w:rsidP="006D1DFD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 2,529 </w:t>
            </w:r>
          </w:p>
        </w:tc>
      </w:tr>
      <w:tr w:rsidR="006D1DFD" w:rsidRPr="00B118B0" w14:paraId="665B7958" w14:textId="77777777" w:rsidTr="00020B82">
        <w:tc>
          <w:tcPr>
            <w:tcW w:w="4230" w:type="dxa"/>
          </w:tcPr>
          <w:p w14:paraId="2C7F4077" w14:textId="6CC0B280" w:rsidR="006D1DFD" w:rsidRPr="00B118B0" w:rsidRDefault="006D1DFD" w:rsidP="006D1DFD">
            <w:pPr>
              <w:tabs>
                <w:tab w:val="left" w:pos="0"/>
                <w:tab w:val="left" w:pos="2160"/>
              </w:tabs>
              <w:ind w:right="-383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ภาษีเงินได้ถูกหัก ณ ที่จ่ายรอใช้สิทธิ</w:t>
            </w:r>
          </w:p>
        </w:tc>
        <w:tc>
          <w:tcPr>
            <w:tcW w:w="1170" w:type="dxa"/>
            <w:shd w:val="clear" w:color="auto" w:fill="auto"/>
          </w:tcPr>
          <w:p w14:paraId="7718C37C" w14:textId="7365C031" w:rsidR="006D1DFD" w:rsidRPr="00B118B0" w:rsidRDefault="00C0200F" w:rsidP="006D1DFD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6,07</w:t>
            </w:r>
            <w:r w:rsidR="002B575F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90" w:type="dxa"/>
          </w:tcPr>
          <w:p w14:paraId="06AB143E" w14:textId="77777777" w:rsidR="006D1DFD" w:rsidRPr="00B118B0" w:rsidRDefault="006D1DFD" w:rsidP="006D1DFD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34AB2C0" w14:textId="7A62132D" w:rsidR="006D1DFD" w:rsidRPr="00B118B0" w:rsidRDefault="006D1DFD" w:rsidP="006D1DFD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9,086</w:t>
            </w:r>
          </w:p>
        </w:tc>
        <w:tc>
          <w:tcPr>
            <w:tcW w:w="180" w:type="dxa"/>
          </w:tcPr>
          <w:p w14:paraId="43491B7B" w14:textId="77777777" w:rsidR="006D1DFD" w:rsidRPr="00B118B0" w:rsidRDefault="006D1DFD" w:rsidP="006D1DFD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0D544FF" w14:textId="1872195C" w:rsidR="006D1DFD" w:rsidRPr="00B118B0" w:rsidRDefault="00CB4E56" w:rsidP="006D1DFD">
            <w:pPr>
              <w:tabs>
                <w:tab w:val="decimal" w:pos="1002"/>
              </w:tabs>
              <w:ind w:right="80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3,71</w:t>
            </w:r>
            <w:r w:rsidR="00036616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0C0E0EA" w14:textId="77777777" w:rsidR="006D1DFD" w:rsidRPr="00B118B0" w:rsidRDefault="006D1DFD" w:rsidP="006D1DFD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32A75313" w14:textId="502A9A56" w:rsidR="006D1DFD" w:rsidRPr="00B118B0" w:rsidRDefault="006D1DFD" w:rsidP="006D1DFD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 4,148 </w:t>
            </w:r>
          </w:p>
        </w:tc>
      </w:tr>
      <w:tr w:rsidR="006D1DFD" w:rsidRPr="00B118B0" w14:paraId="7DECD93C" w14:textId="77777777" w:rsidTr="00020B82">
        <w:tc>
          <w:tcPr>
            <w:tcW w:w="4230" w:type="dxa"/>
            <w:vAlign w:val="bottom"/>
          </w:tcPr>
          <w:p w14:paraId="3F5B1428" w14:textId="09274B2A" w:rsidR="006D1DFD" w:rsidRPr="008C343E" w:rsidRDefault="00C25865" w:rsidP="006D1DFD">
            <w:pPr>
              <w:tabs>
                <w:tab w:val="left" w:pos="0"/>
                <w:tab w:val="left" w:pos="270"/>
                <w:tab w:val="left" w:pos="2160"/>
              </w:tabs>
              <w:ind w:right="-383"/>
              <w:rPr>
                <w:rFonts w:asciiTheme="majorBidi" w:hAnsiTheme="majorBidi"/>
                <w:sz w:val="28"/>
                <w:cs/>
              </w:rPr>
            </w:pPr>
            <w:r w:rsidRPr="00C25865">
              <w:rPr>
                <w:rFonts w:asciiTheme="majorBidi" w:hAnsiTheme="majorBidi" w:hint="cs"/>
                <w:sz w:val="28"/>
                <w:cs/>
              </w:rPr>
              <w:t>เงินจ่ายล่วงหน้าสำหรับ</w:t>
            </w:r>
            <w:r w:rsidR="008C343E">
              <w:rPr>
                <w:rFonts w:asciiTheme="majorBidi" w:hAnsiTheme="majorBidi" w:hint="cs"/>
                <w:sz w:val="28"/>
                <w:cs/>
              </w:rPr>
              <w:t>การศึกษา</w:t>
            </w:r>
            <w:r w:rsidRPr="00C25865">
              <w:rPr>
                <w:rFonts w:asciiTheme="majorBidi" w:hAnsiTheme="majorBidi" w:hint="cs"/>
                <w:sz w:val="28"/>
                <w:cs/>
              </w:rPr>
              <w:t>โครงการ</w:t>
            </w:r>
          </w:p>
        </w:tc>
        <w:tc>
          <w:tcPr>
            <w:tcW w:w="1170" w:type="dxa"/>
            <w:shd w:val="clear" w:color="auto" w:fill="auto"/>
          </w:tcPr>
          <w:p w14:paraId="3421177C" w14:textId="196F4BFD" w:rsidR="006D1DFD" w:rsidRPr="00B118B0" w:rsidRDefault="00C0200F" w:rsidP="006D1DFD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152,15</w:t>
            </w:r>
            <w:r w:rsidR="00036616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90" w:type="dxa"/>
          </w:tcPr>
          <w:p w14:paraId="42D3B307" w14:textId="77777777" w:rsidR="006D1DFD" w:rsidRPr="00B118B0" w:rsidRDefault="006D1DFD" w:rsidP="006D1DFD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FB08664" w14:textId="08176B9A" w:rsidR="006D1DFD" w:rsidRPr="00B118B0" w:rsidRDefault="006D1DFD" w:rsidP="006D1DFD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35,423</w:t>
            </w:r>
          </w:p>
        </w:tc>
        <w:tc>
          <w:tcPr>
            <w:tcW w:w="180" w:type="dxa"/>
          </w:tcPr>
          <w:p w14:paraId="4A6AD2C8" w14:textId="77777777" w:rsidR="006D1DFD" w:rsidRPr="00B118B0" w:rsidRDefault="006D1DFD" w:rsidP="006D1DFD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F23A942" w14:textId="654B7AC1" w:rsidR="006D1DFD" w:rsidRPr="00B118B0" w:rsidRDefault="00CB4E56" w:rsidP="006D1DFD">
            <w:pPr>
              <w:tabs>
                <w:tab w:val="decimal" w:pos="1002"/>
              </w:tabs>
              <w:ind w:right="80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782E8BE" w14:textId="77777777" w:rsidR="006D1DFD" w:rsidRPr="00B118B0" w:rsidRDefault="006D1DFD" w:rsidP="006D1DFD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655F3C14" w14:textId="0F661845" w:rsidR="006D1DFD" w:rsidRPr="00B118B0" w:rsidRDefault="006D1DFD" w:rsidP="006D1DFD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 -   </w:t>
            </w:r>
          </w:p>
        </w:tc>
      </w:tr>
      <w:tr w:rsidR="006D1DFD" w:rsidRPr="00B118B0" w14:paraId="103BE776" w14:textId="77777777" w:rsidTr="00020B82">
        <w:tc>
          <w:tcPr>
            <w:tcW w:w="4230" w:type="dxa"/>
            <w:vAlign w:val="bottom"/>
          </w:tcPr>
          <w:p w14:paraId="4565EC73" w14:textId="2DDBABBF" w:rsidR="006D1DFD" w:rsidRPr="00B118B0" w:rsidRDefault="006D1DFD" w:rsidP="006D1DFD">
            <w:pPr>
              <w:tabs>
                <w:tab w:val="left" w:pos="0"/>
                <w:tab w:val="left" w:pos="360"/>
                <w:tab w:val="left" w:pos="2160"/>
              </w:tabs>
              <w:ind w:right="-383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ค่าใช้จ่ายจ่ายล่วงหน้า</w:t>
            </w:r>
          </w:p>
        </w:tc>
        <w:tc>
          <w:tcPr>
            <w:tcW w:w="1170" w:type="dxa"/>
            <w:shd w:val="clear" w:color="auto" w:fill="auto"/>
          </w:tcPr>
          <w:p w14:paraId="0567AD06" w14:textId="4B7647BD" w:rsidR="006D1DFD" w:rsidRPr="00B118B0" w:rsidRDefault="002A09DF" w:rsidP="006D1DFD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7,5</w:t>
            </w:r>
            <w:r w:rsidR="00133EFF">
              <w:rPr>
                <w:rFonts w:asciiTheme="majorBidi" w:hAnsiTheme="majorBidi" w:cstheme="majorBidi"/>
                <w:sz w:val="28"/>
              </w:rPr>
              <w:t>3</w:t>
            </w:r>
            <w:r w:rsidR="00CE52FB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90" w:type="dxa"/>
          </w:tcPr>
          <w:p w14:paraId="1EF78BE9" w14:textId="77777777" w:rsidR="006D1DFD" w:rsidRPr="00B118B0" w:rsidRDefault="006D1DFD" w:rsidP="006D1DFD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AE99E28" w14:textId="3FD7711B" w:rsidR="006D1DFD" w:rsidRPr="00B118B0" w:rsidRDefault="006D1DFD" w:rsidP="006D1DFD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31,180</w:t>
            </w:r>
          </w:p>
        </w:tc>
        <w:tc>
          <w:tcPr>
            <w:tcW w:w="180" w:type="dxa"/>
          </w:tcPr>
          <w:p w14:paraId="18EA9311" w14:textId="77777777" w:rsidR="006D1DFD" w:rsidRPr="00B118B0" w:rsidRDefault="006D1DFD" w:rsidP="006D1DFD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0B36E55" w14:textId="0E725738" w:rsidR="006D1DFD" w:rsidRPr="00B118B0" w:rsidRDefault="00CB4E56" w:rsidP="006D1DFD">
            <w:pPr>
              <w:tabs>
                <w:tab w:val="decimal" w:pos="1002"/>
              </w:tabs>
              <w:ind w:right="80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1,46</w:t>
            </w:r>
            <w:r w:rsidR="00ED7F9B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4EDF4D2" w14:textId="77777777" w:rsidR="006D1DFD" w:rsidRPr="00B118B0" w:rsidRDefault="006D1DFD" w:rsidP="006D1DFD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77D4409C" w14:textId="4041391D" w:rsidR="006D1DFD" w:rsidRPr="00B118B0" w:rsidRDefault="006D1DFD" w:rsidP="006D1DFD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 29,299 </w:t>
            </w:r>
          </w:p>
        </w:tc>
      </w:tr>
      <w:tr w:rsidR="006D1DFD" w:rsidRPr="00B118B0" w14:paraId="30274B16" w14:textId="77777777" w:rsidTr="00547D61">
        <w:tc>
          <w:tcPr>
            <w:tcW w:w="4230" w:type="dxa"/>
            <w:vAlign w:val="bottom"/>
          </w:tcPr>
          <w:p w14:paraId="6B473369" w14:textId="5F589467" w:rsidR="006D1DFD" w:rsidRPr="00B118B0" w:rsidRDefault="006D1DFD" w:rsidP="006D1DFD">
            <w:pPr>
              <w:tabs>
                <w:tab w:val="left" w:pos="0"/>
                <w:tab w:val="left" w:pos="360"/>
                <w:tab w:val="left" w:pos="2160"/>
              </w:tabs>
              <w:ind w:right="-383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อื่น 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8643AC4" w14:textId="7F19D21E" w:rsidR="006D1DFD" w:rsidRPr="00B118B0" w:rsidRDefault="00133EFF" w:rsidP="006D1DFD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25,185</w:t>
            </w:r>
          </w:p>
        </w:tc>
        <w:tc>
          <w:tcPr>
            <w:tcW w:w="90" w:type="dxa"/>
          </w:tcPr>
          <w:p w14:paraId="04536F65" w14:textId="77777777" w:rsidR="006D1DFD" w:rsidRPr="00B118B0" w:rsidRDefault="006D1DFD" w:rsidP="006D1DFD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6E78CFC" w14:textId="54C5E5BA" w:rsidR="006D1DFD" w:rsidRPr="00B118B0" w:rsidRDefault="006D1DFD" w:rsidP="006D1DFD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32,264</w:t>
            </w:r>
          </w:p>
        </w:tc>
        <w:tc>
          <w:tcPr>
            <w:tcW w:w="180" w:type="dxa"/>
          </w:tcPr>
          <w:p w14:paraId="71AB3246" w14:textId="77777777" w:rsidR="006D1DFD" w:rsidRPr="00B118B0" w:rsidRDefault="006D1DFD" w:rsidP="006D1DFD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B9E2C88" w14:textId="304AB8CB" w:rsidR="006D1DFD" w:rsidRPr="00B118B0" w:rsidRDefault="00D80B9E" w:rsidP="006D1DFD">
            <w:pPr>
              <w:tabs>
                <w:tab w:val="decimal" w:pos="1002"/>
              </w:tabs>
              <w:ind w:right="8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A2A2677" w14:textId="77777777" w:rsidR="006D1DFD" w:rsidRPr="00B118B0" w:rsidRDefault="006D1DFD" w:rsidP="006D1DFD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DF05997" w14:textId="2804116F" w:rsidR="006D1DFD" w:rsidRPr="00B118B0" w:rsidRDefault="006D1DFD" w:rsidP="006D1DFD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 1,200 </w:t>
            </w:r>
          </w:p>
        </w:tc>
      </w:tr>
      <w:tr w:rsidR="006D1DFD" w:rsidRPr="00B118B0" w14:paraId="2F7D9B3E" w14:textId="77777777" w:rsidTr="00547D61">
        <w:tc>
          <w:tcPr>
            <w:tcW w:w="4230" w:type="dxa"/>
            <w:vAlign w:val="bottom"/>
          </w:tcPr>
          <w:p w14:paraId="1F83FCC9" w14:textId="5805CBFD" w:rsidR="006D1DFD" w:rsidRPr="00B118B0" w:rsidRDefault="006D1DFD" w:rsidP="006D1DFD">
            <w:pPr>
              <w:tabs>
                <w:tab w:val="left" w:pos="0"/>
                <w:tab w:val="left" w:pos="2160"/>
              </w:tabs>
              <w:ind w:right="-383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4229192" w14:textId="45BA6D7F" w:rsidR="006D1DFD" w:rsidRPr="00B118B0" w:rsidRDefault="002A09DF" w:rsidP="006D1DFD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594,56</w:t>
            </w:r>
            <w:r w:rsidR="005A63C2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90" w:type="dxa"/>
          </w:tcPr>
          <w:p w14:paraId="4D515F16" w14:textId="77777777" w:rsidR="006D1DFD" w:rsidRPr="00B118B0" w:rsidRDefault="006D1DFD" w:rsidP="006D1DFD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E556F3F" w14:textId="243202E5" w:rsidR="006D1DFD" w:rsidRPr="00B118B0" w:rsidRDefault="006D1DFD" w:rsidP="006D1DFD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497,033</w:t>
            </w:r>
          </w:p>
        </w:tc>
        <w:tc>
          <w:tcPr>
            <w:tcW w:w="180" w:type="dxa"/>
          </w:tcPr>
          <w:p w14:paraId="266A105A" w14:textId="77777777" w:rsidR="006D1DFD" w:rsidRPr="00B118B0" w:rsidRDefault="006D1DFD" w:rsidP="006D1DFD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7214564" w14:textId="6D032F90" w:rsidR="006D1DFD" w:rsidRPr="00B118B0" w:rsidRDefault="00CB4E56" w:rsidP="006D1DFD">
            <w:pPr>
              <w:tabs>
                <w:tab w:val="decimal" w:pos="1002"/>
              </w:tabs>
              <w:ind w:right="80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129,3</w:t>
            </w:r>
            <w:r w:rsidR="00036616">
              <w:rPr>
                <w:rFonts w:asciiTheme="majorBidi" w:hAnsiTheme="majorBidi" w:cstheme="majorBidi"/>
                <w:sz w:val="28"/>
              </w:rPr>
              <w:t>31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6D8704C" w14:textId="77777777" w:rsidR="006D1DFD" w:rsidRPr="00B118B0" w:rsidRDefault="006D1DFD" w:rsidP="006D1DFD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2B84ECD" w14:textId="11827D5A" w:rsidR="006D1DFD" w:rsidRPr="00B118B0" w:rsidRDefault="006D1DFD" w:rsidP="006D1DFD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 233,584 </w:t>
            </w:r>
          </w:p>
        </w:tc>
      </w:tr>
      <w:tr w:rsidR="004A41E2" w:rsidRPr="00B118B0" w14:paraId="28077E06" w14:textId="77777777" w:rsidTr="00CA79FC">
        <w:tc>
          <w:tcPr>
            <w:tcW w:w="4230" w:type="dxa"/>
            <w:vAlign w:val="bottom"/>
          </w:tcPr>
          <w:p w14:paraId="4BD8E7ED" w14:textId="77777777" w:rsidR="004A41E2" w:rsidRPr="00B118B0" w:rsidRDefault="004A41E2" w:rsidP="006D1DFD">
            <w:pPr>
              <w:tabs>
                <w:tab w:val="left" w:pos="0"/>
                <w:tab w:val="left" w:pos="2160"/>
              </w:tabs>
              <w:ind w:right="-383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B4653BA" w14:textId="77777777" w:rsidR="004A41E2" w:rsidRPr="00B118B0" w:rsidRDefault="004A41E2" w:rsidP="006D1DFD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3406DE3D" w14:textId="77777777" w:rsidR="004A41E2" w:rsidRPr="00B118B0" w:rsidRDefault="004A41E2" w:rsidP="006D1DFD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6889192" w14:textId="77777777" w:rsidR="004A41E2" w:rsidRPr="00B118B0" w:rsidRDefault="004A41E2" w:rsidP="006D1DFD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</w:tcPr>
          <w:p w14:paraId="4045457C" w14:textId="77777777" w:rsidR="004A41E2" w:rsidRPr="00B118B0" w:rsidRDefault="004A41E2" w:rsidP="006D1DFD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C878FC5" w14:textId="77777777" w:rsidR="004A41E2" w:rsidRPr="00B118B0" w:rsidRDefault="004A41E2" w:rsidP="006D1DFD">
            <w:pPr>
              <w:tabs>
                <w:tab w:val="decimal" w:pos="1002"/>
              </w:tabs>
              <w:ind w:right="8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37A35DB8" w14:textId="77777777" w:rsidR="004A41E2" w:rsidRPr="00B118B0" w:rsidRDefault="004A41E2" w:rsidP="006D1DFD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14F3DEE" w14:textId="77777777" w:rsidR="004A41E2" w:rsidRPr="00B118B0" w:rsidRDefault="004A41E2" w:rsidP="006D1DFD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6D1DFD" w:rsidRPr="00B118B0" w14:paraId="123C8B75" w14:textId="77777777" w:rsidTr="00CA79FC">
        <w:tc>
          <w:tcPr>
            <w:tcW w:w="4230" w:type="dxa"/>
            <w:vAlign w:val="center"/>
          </w:tcPr>
          <w:p w14:paraId="23857ED6" w14:textId="46F0A4A6" w:rsidR="006D1DFD" w:rsidRPr="00B118B0" w:rsidRDefault="006D1DFD" w:rsidP="00213BF8">
            <w:pPr>
              <w:tabs>
                <w:tab w:val="left" w:pos="0"/>
                <w:tab w:val="left" w:pos="360"/>
                <w:tab w:val="left" w:pos="451"/>
                <w:tab w:val="left" w:pos="2160"/>
              </w:tabs>
              <w:ind w:right="-383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u w:val="single"/>
                <w:cs/>
              </w:rPr>
              <w:lastRenderedPageBreak/>
              <w:t>หัก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 </w:t>
            </w:r>
            <w:r w:rsidR="00213BF8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ค่าเผื่อผลขาดทุนจากการด้อยค่า</w:t>
            </w:r>
          </w:p>
        </w:tc>
        <w:tc>
          <w:tcPr>
            <w:tcW w:w="1170" w:type="dxa"/>
            <w:shd w:val="clear" w:color="auto" w:fill="auto"/>
          </w:tcPr>
          <w:p w14:paraId="71819804" w14:textId="2475977B" w:rsidR="006D1DFD" w:rsidRPr="00B118B0" w:rsidRDefault="002A09DF" w:rsidP="006D1DFD">
            <w:pPr>
              <w:tabs>
                <w:tab w:val="decimal" w:pos="1010"/>
              </w:tabs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(7,</w:t>
            </w:r>
            <w:r w:rsidR="00133EFF">
              <w:rPr>
                <w:rFonts w:asciiTheme="majorBidi" w:hAnsiTheme="majorBidi" w:cstheme="majorBidi"/>
                <w:sz w:val="28"/>
              </w:rPr>
              <w:t>741</w:t>
            </w:r>
            <w:r w:rsidRPr="00B118B0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</w:tcPr>
          <w:p w14:paraId="5B5EAB93" w14:textId="77777777" w:rsidR="006D1DFD" w:rsidRPr="00B118B0" w:rsidRDefault="006D1DFD" w:rsidP="006D1DFD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7DD8C04" w14:textId="4EC6674C" w:rsidR="006D1DFD" w:rsidRPr="00B118B0" w:rsidRDefault="006D1DFD" w:rsidP="006D1DFD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(10,213)</w:t>
            </w:r>
          </w:p>
        </w:tc>
        <w:tc>
          <w:tcPr>
            <w:tcW w:w="180" w:type="dxa"/>
          </w:tcPr>
          <w:p w14:paraId="73A2C048" w14:textId="77777777" w:rsidR="006D1DFD" w:rsidRPr="00B118B0" w:rsidRDefault="006D1DFD" w:rsidP="006D1DFD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BB30895" w14:textId="0C7BB414" w:rsidR="006D1DFD" w:rsidRPr="00B118B0" w:rsidRDefault="00CB4E56" w:rsidP="006D1DFD">
            <w:pPr>
              <w:tabs>
                <w:tab w:val="decimal" w:pos="1002"/>
              </w:tabs>
              <w:ind w:right="80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(25,764)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C7677B9" w14:textId="77777777" w:rsidR="006D1DFD" w:rsidRPr="00B118B0" w:rsidRDefault="006D1DFD" w:rsidP="006D1DFD">
            <w:pPr>
              <w:tabs>
                <w:tab w:val="decimal" w:pos="810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7DB9150B" w14:textId="3017D749" w:rsidR="006D1DFD" w:rsidRPr="00B118B0" w:rsidRDefault="006D1DFD" w:rsidP="006D1DFD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 (21,340)</w:t>
            </w:r>
          </w:p>
        </w:tc>
      </w:tr>
      <w:tr w:rsidR="006D1DFD" w:rsidRPr="00B118B0" w14:paraId="48F8F732" w14:textId="77777777" w:rsidTr="009244B4">
        <w:tc>
          <w:tcPr>
            <w:tcW w:w="4230" w:type="dxa"/>
            <w:vAlign w:val="bottom"/>
          </w:tcPr>
          <w:p w14:paraId="2F07F7E0" w14:textId="7824F794" w:rsidR="006D1DFD" w:rsidRPr="00B118B0" w:rsidRDefault="006D1DFD" w:rsidP="006D1DFD">
            <w:pPr>
              <w:tabs>
                <w:tab w:val="left" w:pos="0"/>
                <w:tab w:val="left" w:pos="360"/>
                <w:tab w:val="left" w:pos="2160"/>
              </w:tabs>
              <w:ind w:right="-383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       ค่าเผื่อการลดมูลค่าของภาษีซื้อและภาษีเงินได้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C24222F" w14:textId="77777777" w:rsidR="006D1DFD" w:rsidRPr="00B118B0" w:rsidRDefault="006D1DFD" w:rsidP="006D1DFD">
            <w:pPr>
              <w:tabs>
                <w:tab w:val="decimal" w:pos="101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28C87D92" w14:textId="77777777" w:rsidR="006D1DFD" w:rsidRPr="00B118B0" w:rsidRDefault="006D1DFD" w:rsidP="006D1DFD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F59E564" w14:textId="5590EBF9" w:rsidR="006D1DFD" w:rsidRPr="00B118B0" w:rsidRDefault="006D1DFD" w:rsidP="006D1DFD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</w:tcPr>
          <w:p w14:paraId="322AC4DE" w14:textId="77777777" w:rsidR="006D1DFD" w:rsidRPr="00B118B0" w:rsidRDefault="006D1DFD" w:rsidP="006D1DFD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D9FA98A" w14:textId="33B9A073" w:rsidR="006D1DFD" w:rsidRPr="00B118B0" w:rsidRDefault="006D1DFD" w:rsidP="006D1DFD">
            <w:pPr>
              <w:tabs>
                <w:tab w:val="decimal" w:pos="1002"/>
              </w:tabs>
              <w:ind w:right="8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3E458DCD" w14:textId="77777777" w:rsidR="006D1DFD" w:rsidRPr="00B118B0" w:rsidRDefault="006D1DFD" w:rsidP="006D1DFD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1BD8923D" w14:textId="734D3251" w:rsidR="006D1DFD" w:rsidRPr="00B118B0" w:rsidRDefault="006D1DFD" w:rsidP="006D1DFD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6D1DFD" w:rsidRPr="00B118B0" w14:paraId="0A5245D8" w14:textId="77777777" w:rsidTr="00547D61">
        <w:tc>
          <w:tcPr>
            <w:tcW w:w="4230" w:type="dxa"/>
            <w:vAlign w:val="bottom"/>
          </w:tcPr>
          <w:p w14:paraId="79CED54A" w14:textId="2BDB6FE0" w:rsidR="006D1DFD" w:rsidRPr="00B118B0" w:rsidRDefault="006D1DFD" w:rsidP="006D1DFD">
            <w:pPr>
              <w:tabs>
                <w:tab w:val="left" w:pos="442"/>
                <w:tab w:val="left" w:pos="2160"/>
              </w:tabs>
              <w:ind w:left="262" w:right="-383" w:hanging="262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          ถูกหัก ณ ที่จ่ายรอเรียกคืน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BEA70FC" w14:textId="730C67B9" w:rsidR="006D1DFD" w:rsidRPr="00B118B0" w:rsidRDefault="002A09DF" w:rsidP="006D1DFD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(4,5</w:t>
            </w:r>
            <w:r w:rsidR="00133EFF">
              <w:rPr>
                <w:rFonts w:asciiTheme="majorBidi" w:hAnsiTheme="majorBidi" w:cstheme="majorBidi"/>
                <w:sz w:val="28"/>
              </w:rPr>
              <w:t>21</w:t>
            </w:r>
            <w:r w:rsidRPr="00B118B0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</w:tcPr>
          <w:p w14:paraId="7321CEEA" w14:textId="77777777" w:rsidR="006D1DFD" w:rsidRPr="00B118B0" w:rsidRDefault="006D1DFD" w:rsidP="006D1DFD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4F16693" w14:textId="371A08FA" w:rsidR="006D1DFD" w:rsidRPr="00B118B0" w:rsidRDefault="006D1DFD" w:rsidP="006D1DFD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(19,835)</w:t>
            </w:r>
          </w:p>
        </w:tc>
        <w:tc>
          <w:tcPr>
            <w:tcW w:w="180" w:type="dxa"/>
          </w:tcPr>
          <w:p w14:paraId="6A563D35" w14:textId="77777777" w:rsidR="006D1DFD" w:rsidRPr="00B118B0" w:rsidRDefault="006D1DFD" w:rsidP="006D1DFD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24B639B" w14:textId="00B823B5" w:rsidR="006D1DFD" w:rsidRPr="00B118B0" w:rsidRDefault="00CB4E56" w:rsidP="006D1DFD">
            <w:pPr>
              <w:tabs>
                <w:tab w:val="decimal" w:pos="1002"/>
              </w:tabs>
              <w:ind w:right="80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62C6E70" w14:textId="77777777" w:rsidR="006D1DFD" w:rsidRPr="00B118B0" w:rsidRDefault="006D1DFD" w:rsidP="006D1DFD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EB0611E" w14:textId="3F677504" w:rsidR="006D1DFD" w:rsidRPr="00B118B0" w:rsidRDefault="006D1DFD" w:rsidP="006D1DFD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(2,380)</w:t>
            </w:r>
          </w:p>
        </w:tc>
      </w:tr>
      <w:tr w:rsidR="006D1DFD" w:rsidRPr="00B118B0" w14:paraId="4A0A54D1" w14:textId="77777777" w:rsidTr="00547D61">
        <w:tc>
          <w:tcPr>
            <w:tcW w:w="4230" w:type="dxa"/>
          </w:tcPr>
          <w:p w14:paraId="0F006976" w14:textId="3739508C" w:rsidR="006D1DFD" w:rsidRPr="00B118B0" w:rsidRDefault="006D1DFD" w:rsidP="006D1DFD">
            <w:pPr>
              <w:tabs>
                <w:tab w:val="left" w:pos="360"/>
                <w:tab w:val="left" w:pos="2160"/>
              </w:tabs>
              <w:ind w:right="-383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ลูกหนี้การค้าและลูกหนี้หมุนเวียนอื่น </w:t>
            </w:r>
            <w:r w:rsidRPr="00B118B0">
              <w:rPr>
                <w:rFonts w:asciiTheme="majorBidi" w:hAnsiTheme="majorBidi" w:cstheme="majorBidi"/>
                <w:b/>
                <w:bCs/>
                <w:sz w:val="28"/>
              </w:rPr>
              <w:t xml:space="preserve">- </w:t>
            </w:r>
            <w:r w:rsidRPr="00B118B0">
              <w:rPr>
                <w:rFonts w:asciiTheme="majorBidi" w:hAnsiTheme="majorBidi" w:cstheme="majorBidi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F86EE2" w14:textId="74A49CC7" w:rsidR="006D1DFD" w:rsidRPr="009216E8" w:rsidRDefault="002A09DF" w:rsidP="004E3D22">
            <w:pPr>
              <w:tabs>
                <w:tab w:val="decimal" w:pos="1085"/>
              </w:tabs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216E8">
              <w:rPr>
                <w:rFonts w:asciiTheme="majorBidi" w:hAnsiTheme="majorBidi" w:cstheme="majorBidi"/>
                <w:b/>
                <w:bCs/>
                <w:sz w:val="28"/>
              </w:rPr>
              <w:t>582,</w:t>
            </w:r>
            <w:r w:rsidR="009216E8" w:rsidRPr="009216E8">
              <w:rPr>
                <w:rFonts w:asciiTheme="majorBidi" w:hAnsiTheme="majorBidi" w:cstheme="majorBidi"/>
                <w:b/>
                <w:bCs/>
                <w:sz w:val="28"/>
              </w:rPr>
              <w:t>30</w:t>
            </w:r>
            <w:r w:rsidR="005D7837">
              <w:rPr>
                <w:rFonts w:asciiTheme="majorBidi" w:hAnsiTheme="majorBidi" w:cstheme="majorBidi"/>
                <w:b/>
                <w:bCs/>
                <w:sz w:val="28"/>
              </w:rPr>
              <w:t>2</w:t>
            </w:r>
          </w:p>
        </w:tc>
        <w:tc>
          <w:tcPr>
            <w:tcW w:w="90" w:type="dxa"/>
          </w:tcPr>
          <w:p w14:paraId="5F1B6497" w14:textId="77777777" w:rsidR="006D1DFD" w:rsidRPr="009216E8" w:rsidRDefault="006D1DFD" w:rsidP="006D1DFD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B95EC5" w14:textId="68D90F3A" w:rsidR="006D1DFD" w:rsidRPr="009216E8" w:rsidRDefault="006D1DFD" w:rsidP="006D1DFD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216E8">
              <w:rPr>
                <w:rFonts w:asciiTheme="majorBidi" w:hAnsiTheme="majorBidi" w:cstheme="majorBidi"/>
                <w:b/>
                <w:bCs/>
                <w:sz w:val="28"/>
              </w:rPr>
              <w:t>466,985</w:t>
            </w:r>
          </w:p>
        </w:tc>
        <w:tc>
          <w:tcPr>
            <w:tcW w:w="180" w:type="dxa"/>
          </w:tcPr>
          <w:p w14:paraId="5DA8F2E2" w14:textId="77777777" w:rsidR="006D1DFD" w:rsidRPr="009216E8" w:rsidRDefault="006D1DFD" w:rsidP="006D1DFD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F5B064" w14:textId="34C3A4A2" w:rsidR="006D1DFD" w:rsidRPr="009216E8" w:rsidRDefault="00CB4E56" w:rsidP="006D1DFD">
            <w:pPr>
              <w:tabs>
                <w:tab w:val="decimal" w:pos="1004"/>
              </w:tabs>
              <w:ind w:right="8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216E8">
              <w:rPr>
                <w:rFonts w:asciiTheme="majorBidi" w:hAnsiTheme="majorBidi" w:cstheme="majorBidi"/>
                <w:b/>
                <w:bCs/>
                <w:sz w:val="28"/>
              </w:rPr>
              <w:t>103,56</w:t>
            </w:r>
            <w:r w:rsidR="009216E8" w:rsidRPr="009216E8">
              <w:rPr>
                <w:rFonts w:asciiTheme="majorBidi" w:hAnsiTheme="majorBidi" w:cstheme="majorBidi"/>
                <w:b/>
                <w:bCs/>
                <w:sz w:val="28"/>
              </w:rPr>
              <w:t>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9101728" w14:textId="77777777" w:rsidR="006D1DFD" w:rsidRPr="009216E8" w:rsidRDefault="006D1DFD" w:rsidP="006D1DFD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019318B" w14:textId="64F5F867" w:rsidR="006D1DFD" w:rsidRPr="009216E8" w:rsidRDefault="006D1DFD" w:rsidP="006D1DFD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216E8">
              <w:rPr>
                <w:rFonts w:asciiTheme="majorBidi" w:hAnsiTheme="majorBidi" w:cstheme="majorBidi"/>
                <w:b/>
                <w:bCs/>
                <w:sz w:val="28"/>
              </w:rPr>
              <w:t>209,864</w:t>
            </w:r>
          </w:p>
        </w:tc>
      </w:tr>
      <w:tr w:rsidR="006D1DFD" w:rsidRPr="00B118B0" w14:paraId="496EBDD5" w14:textId="77777777" w:rsidTr="00547D61">
        <w:tc>
          <w:tcPr>
            <w:tcW w:w="4230" w:type="dxa"/>
          </w:tcPr>
          <w:p w14:paraId="05E794CB" w14:textId="77777777" w:rsidR="006D1DFD" w:rsidRPr="00B118B0" w:rsidRDefault="006D1DFD" w:rsidP="006D1DFD">
            <w:pPr>
              <w:tabs>
                <w:tab w:val="left" w:pos="360"/>
                <w:tab w:val="left" w:pos="2160"/>
              </w:tabs>
              <w:ind w:right="-383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2043DFED" w14:textId="77777777" w:rsidR="006D1DFD" w:rsidRPr="00B118B0" w:rsidRDefault="006D1DFD" w:rsidP="006D1DFD">
            <w:pPr>
              <w:tabs>
                <w:tab w:val="decimal" w:pos="101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66F25911" w14:textId="77777777" w:rsidR="006D1DFD" w:rsidRPr="00B118B0" w:rsidRDefault="006D1DFD" w:rsidP="006D1DFD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7A4FD66F" w14:textId="77777777" w:rsidR="006D1DFD" w:rsidRPr="00B118B0" w:rsidRDefault="006D1DFD" w:rsidP="006D1DFD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0" w:type="dxa"/>
          </w:tcPr>
          <w:p w14:paraId="63E26ACA" w14:textId="77777777" w:rsidR="006D1DFD" w:rsidRPr="00B118B0" w:rsidRDefault="006D1DFD" w:rsidP="006D1DFD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0027BB00" w14:textId="77777777" w:rsidR="006D1DFD" w:rsidRPr="00B118B0" w:rsidRDefault="006D1DFD" w:rsidP="006D1DFD">
            <w:pPr>
              <w:tabs>
                <w:tab w:val="decimal" w:pos="1004"/>
              </w:tabs>
              <w:ind w:right="8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0F3DACE5" w14:textId="77777777" w:rsidR="006D1DFD" w:rsidRPr="00B118B0" w:rsidRDefault="006D1DFD" w:rsidP="006D1DFD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4C1E8204" w14:textId="3BEBAF95" w:rsidR="006D1DFD" w:rsidRPr="00B118B0" w:rsidRDefault="006D1DFD" w:rsidP="006D1DFD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</w:tbl>
    <w:p w14:paraId="0CAD6C1C" w14:textId="7AA0E33F" w:rsidR="00F53166" w:rsidRPr="00B118B0" w:rsidRDefault="009E4C64" w:rsidP="00081754">
      <w:pPr>
        <w:pStyle w:val="ListParagraph"/>
        <w:numPr>
          <w:ilvl w:val="1"/>
          <w:numId w:val="1"/>
        </w:numPr>
        <w:spacing w:before="240" w:line="240" w:lineRule="atLeast"/>
        <w:ind w:left="360" w:hanging="360"/>
        <w:rPr>
          <w:rFonts w:asciiTheme="majorBidi" w:hAnsiTheme="majorBidi" w:cstheme="majorBidi"/>
          <w:spacing w:val="-6"/>
          <w:sz w:val="28"/>
        </w:rPr>
      </w:pPr>
      <w:r w:rsidRPr="00B118B0">
        <w:rPr>
          <w:rFonts w:asciiTheme="majorBidi" w:hAnsiTheme="majorBidi" w:cstheme="majorBidi"/>
          <w:spacing w:val="-6"/>
          <w:sz w:val="28"/>
          <w:cs/>
        </w:rPr>
        <w:t xml:space="preserve">การวิเคราะห์อายุของลูกหนี้การค้า ณ วันที่ </w:t>
      </w:r>
      <w:r w:rsidR="00020B82" w:rsidRPr="00B118B0">
        <w:rPr>
          <w:rFonts w:asciiTheme="majorBidi" w:hAnsiTheme="majorBidi" w:cstheme="majorBidi"/>
          <w:color w:val="000000"/>
          <w:spacing w:val="-2"/>
          <w:sz w:val="28"/>
        </w:rPr>
        <w:t>30</w:t>
      </w:r>
      <w:r w:rsidR="00020B82" w:rsidRPr="00B118B0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มิถุนายน</w:t>
      </w:r>
      <w:r w:rsidR="00020B82" w:rsidRPr="00B118B0">
        <w:rPr>
          <w:rFonts w:asciiTheme="majorBidi" w:hAnsiTheme="majorBidi" w:cstheme="majorBidi"/>
          <w:color w:val="000000"/>
          <w:spacing w:val="-2"/>
          <w:sz w:val="28"/>
          <w:lang w:val="en-GB"/>
        </w:rPr>
        <w:t xml:space="preserve"> </w:t>
      </w:r>
      <w:r w:rsidRPr="00B118B0">
        <w:rPr>
          <w:rFonts w:asciiTheme="majorBidi" w:hAnsiTheme="majorBidi" w:cstheme="majorBidi"/>
          <w:spacing w:val="-6"/>
          <w:sz w:val="28"/>
        </w:rPr>
        <w:t>256</w:t>
      </w:r>
      <w:r w:rsidR="004416FF" w:rsidRPr="00B118B0">
        <w:rPr>
          <w:rFonts w:asciiTheme="majorBidi" w:hAnsiTheme="majorBidi" w:cstheme="majorBidi"/>
          <w:spacing w:val="-6"/>
          <w:sz w:val="28"/>
        </w:rPr>
        <w:t>4</w:t>
      </w:r>
      <w:r w:rsidRPr="00B118B0">
        <w:rPr>
          <w:rFonts w:asciiTheme="majorBidi" w:hAnsiTheme="majorBidi" w:cstheme="majorBidi"/>
          <w:spacing w:val="-6"/>
          <w:sz w:val="28"/>
          <w:cs/>
        </w:rPr>
        <w:t xml:space="preserve"> และวันที่ </w:t>
      </w:r>
      <w:r w:rsidRPr="00B118B0">
        <w:rPr>
          <w:rFonts w:asciiTheme="majorBidi" w:hAnsiTheme="majorBidi" w:cstheme="majorBidi"/>
          <w:spacing w:val="-6"/>
          <w:sz w:val="28"/>
        </w:rPr>
        <w:t xml:space="preserve">31 </w:t>
      </w:r>
      <w:r w:rsidRPr="00B118B0">
        <w:rPr>
          <w:rFonts w:asciiTheme="majorBidi" w:hAnsiTheme="majorBidi" w:cstheme="majorBidi"/>
          <w:spacing w:val="-6"/>
          <w:sz w:val="28"/>
          <w:cs/>
        </w:rPr>
        <w:t xml:space="preserve">ธันวาคม </w:t>
      </w:r>
      <w:r w:rsidRPr="00B118B0">
        <w:rPr>
          <w:rFonts w:asciiTheme="majorBidi" w:hAnsiTheme="majorBidi" w:cstheme="majorBidi"/>
          <w:spacing w:val="-6"/>
          <w:sz w:val="28"/>
        </w:rPr>
        <w:t>256</w:t>
      </w:r>
      <w:r w:rsidR="004416FF" w:rsidRPr="00B118B0">
        <w:rPr>
          <w:rFonts w:asciiTheme="majorBidi" w:hAnsiTheme="majorBidi" w:cstheme="majorBidi"/>
          <w:spacing w:val="-6"/>
          <w:sz w:val="28"/>
        </w:rPr>
        <w:t>3</w:t>
      </w:r>
      <w:r w:rsidRPr="00B118B0">
        <w:rPr>
          <w:rFonts w:asciiTheme="majorBidi" w:hAnsiTheme="majorBidi" w:cstheme="majorBidi"/>
          <w:spacing w:val="-6"/>
          <w:sz w:val="28"/>
        </w:rPr>
        <w:t xml:space="preserve"> </w:t>
      </w:r>
      <w:r w:rsidRPr="00B118B0">
        <w:rPr>
          <w:rFonts w:asciiTheme="majorBidi" w:hAnsiTheme="majorBidi" w:cstheme="majorBidi"/>
          <w:spacing w:val="-6"/>
          <w:sz w:val="28"/>
          <w:cs/>
        </w:rPr>
        <w:t>มีดังนี้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1170"/>
        <w:gridCol w:w="90"/>
        <w:gridCol w:w="1080"/>
        <w:gridCol w:w="180"/>
        <w:gridCol w:w="1080"/>
        <w:gridCol w:w="90"/>
        <w:gridCol w:w="1080"/>
      </w:tblGrid>
      <w:tr w:rsidR="002541A7" w:rsidRPr="00B118B0" w14:paraId="6ECB3850" w14:textId="77777777" w:rsidTr="00547D61">
        <w:trPr>
          <w:trHeight w:val="20"/>
        </w:trPr>
        <w:tc>
          <w:tcPr>
            <w:tcW w:w="4320" w:type="dxa"/>
          </w:tcPr>
          <w:p w14:paraId="7A2A6543" w14:textId="4B9E527A" w:rsidR="002541A7" w:rsidRPr="00B118B0" w:rsidRDefault="002541A7" w:rsidP="002C0580">
            <w:pPr>
              <w:tabs>
                <w:tab w:val="left" w:pos="360"/>
                <w:tab w:val="left" w:pos="2160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477BAA29" w14:textId="77777777" w:rsidR="002541A7" w:rsidRPr="00B118B0" w:rsidRDefault="002541A7" w:rsidP="002C0580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0" w:type="dxa"/>
          </w:tcPr>
          <w:p w14:paraId="6E3BB33E" w14:textId="77777777" w:rsidR="002541A7" w:rsidRPr="00B118B0" w:rsidRDefault="002541A7" w:rsidP="002C0580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03585540" w14:textId="4D250179" w:rsidR="002541A7" w:rsidRPr="00B118B0" w:rsidRDefault="002541A7" w:rsidP="002C0580">
            <w:pPr>
              <w:tabs>
                <w:tab w:val="left" w:pos="540"/>
              </w:tabs>
              <w:overflowPunct/>
              <w:autoSpaceDE/>
              <w:autoSpaceDN/>
              <w:adjustRightInd/>
              <w:ind w:right="4"/>
              <w:jc w:val="right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(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  <w:r w:rsidRPr="00B118B0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F53166" w:rsidRPr="00B118B0" w14:paraId="67B9F530" w14:textId="77777777" w:rsidTr="00547D61">
        <w:trPr>
          <w:trHeight w:val="20"/>
        </w:trPr>
        <w:tc>
          <w:tcPr>
            <w:tcW w:w="4320" w:type="dxa"/>
          </w:tcPr>
          <w:p w14:paraId="76545399" w14:textId="77777777" w:rsidR="00F53166" w:rsidRPr="00B118B0" w:rsidRDefault="00F53166" w:rsidP="002C0580">
            <w:pPr>
              <w:tabs>
                <w:tab w:val="left" w:pos="360"/>
                <w:tab w:val="left" w:pos="2160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  <w:vAlign w:val="bottom"/>
          </w:tcPr>
          <w:p w14:paraId="2BC9EC4F" w14:textId="77777777" w:rsidR="00F53166" w:rsidRPr="00B118B0" w:rsidRDefault="009E4C64" w:rsidP="002C0580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74777EF2" w14:textId="77777777" w:rsidR="00F53166" w:rsidRPr="00B118B0" w:rsidRDefault="00F53166" w:rsidP="002C0580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  <w:vAlign w:val="bottom"/>
          </w:tcPr>
          <w:p w14:paraId="3F97C7DF" w14:textId="77777777" w:rsidR="00F53166" w:rsidRPr="00B118B0" w:rsidRDefault="009E4C64" w:rsidP="002C0580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F53166" w:rsidRPr="00B118B0" w14:paraId="5A880E83" w14:textId="77777777" w:rsidTr="00547D61">
        <w:trPr>
          <w:trHeight w:val="20"/>
        </w:trPr>
        <w:tc>
          <w:tcPr>
            <w:tcW w:w="4320" w:type="dxa"/>
          </w:tcPr>
          <w:p w14:paraId="06FBE73B" w14:textId="77777777" w:rsidR="00F53166" w:rsidRPr="00B118B0" w:rsidRDefault="00F53166" w:rsidP="002C0580">
            <w:pPr>
              <w:tabs>
                <w:tab w:val="left" w:pos="360"/>
                <w:tab w:val="left" w:pos="2160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958C77D" w14:textId="7E6EA03F" w:rsidR="00F53166" w:rsidRPr="00B118B0" w:rsidRDefault="00020B82" w:rsidP="002C0580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3</w:t>
            </w:r>
            <w:r w:rsidRPr="00B118B0">
              <w:rPr>
                <w:rFonts w:asciiTheme="majorBidi" w:hAnsiTheme="majorBidi" w:cstheme="majorBidi"/>
                <w:sz w:val="28"/>
                <w:lang w:val="en-GB"/>
              </w:rPr>
              <w:t>0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B118B0">
              <w:rPr>
                <w:rFonts w:asciiTheme="majorBidi" w:hAnsiTheme="majorBidi" w:cstheme="majorBidi"/>
                <w:sz w:val="28"/>
                <w:cs/>
                <w:lang w:val="en-GB"/>
              </w:rPr>
              <w:t>มิถุนายน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55F024A" w14:textId="77777777" w:rsidR="00F53166" w:rsidRPr="00B118B0" w:rsidRDefault="00F53166" w:rsidP="002C0580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F8630C5" w14:textId="77777777" w:rsidR="00F53166" w:rsidRPr="00B118B0" w:rsidRDefault="009E4C64" w:rsidP="002C0580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  <w:tc>
          <w:tcPr>
            <w:tcW w:w="180" w:type="dxa"/>
          </w:tcPr>
          <w:p w14:paraId="5A3B19A5" w14:textId="77777777" w:rsidR="00F53166" w:rsidRPr="00B118B0" w:rsidRDefault="00F53166" w:rsidP="002C0580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89F17DC" w14:textId="5F53BA8D" w:rsidR="00F53166" w:rsidRPr="00B118B0" w:rsidRDefault="00020B82" w:rsidP="002C0580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3</w:t>
            </w:r>
            <w:r w:rsidRPr="00B118B0">
              <w:rPr>
                <w:rFonts w:asciiTheme="majorBidi" w:hAnsiTheme="majorBidi" w:cstheme="majorBidi"/>
                <w:sz w:val="28"/>
                <w:lang w:val="en-GB"/>
              </w:rPr>
              <w:t>0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B118B0">
              <w:rPr>
                <w:rFonts w:asciiTheme="majorBidi" w:hAnsiTheme="majorBidi" w:cstheme="majorBidi"/>
                <w:sz w:val="28"/>
                <w:cs/>
                <w:lang w:val="en-GB"/>
              </w:rPr>
              <w:t>มิถุนายน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5AC3D975" w14:textId="77777777" w:rsidR="00F53166" w:rsidRPr="00B118B0" w:rsidRDefault="00F53166" w:rsidP="002C0580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429F7ED" w14:textId="77777777" w:rsidR="00F53166" w:rsidRPr="00B118B0" w:rsidRDefault="009E4C64" w:rsidP="002C0580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</w:tr>
      <w:tr w:rsidR="00F53166" w:rsidRPr="00B118B0" w14:paraId="3D4D6727" w14:textId="77777777" w:rsidTr="00547D61">
        <w:trPr>
          <w:trHeight w:val="20"/>
        </w:trPr>
        <w:tc>
          <w:tcPr>
            <w:tcW w:w="4320" w:type="dxa"/>
          </w:tcPr>
          <w:p w14:paraId="370DDD72" w14:textId="77777777" w:rsidR="00F53166" w:rsidRPr="00B118B0" w:rsidRDefault="00F53166" w:rsidP="002C0580">
            <w:pPr>
              <w:tabs>
                <w:tab w:val="left" w:pos="360"/>
                <w:tab w:val="left" w:pos="2160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C31911B" w14:textId="651D7AEC" w:rsidR="00F53166" w:rsidRPr="00B118B0" w:rsidRDefault="009E4C64" w:rsidP="002C0580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617764" w:rsidRPr="00B118B0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90" w:type="dxa"/>
          </w:tcPr>
          <w:p w14:paraId="66D32839" w14:textId="77777777" w:rsidR="00F53166" w:rsidRPr="00B118B0" w:rsidRDefault="00F53166" w:rsidP="002C0580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BE7FFF8" w14:textId="51F91336" w:rsidR="00F53166" w:rsidRPr="00B118B0" w:rsidRDefault="009E4C64" w:rsidP="002C0580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617764" w:rsidRPr="00B118B0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180" w:type="dxa"/>
          </w:tcPr>
          <w:p w14:paraId="7789EB60" w14:textId="77777777" w:rsidR="00F53166" w:rsidRPr="00B118B0" w:rsidRDefault="00F53166" w:rsidP="002C0580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E619C9F" w14:textId="79E31480" w:rsidR="00F53166" w:rsidRPr="00B118B0" w:rsidRDefault="009E4C64" w:rsidP="002C0580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617764" w:rsidRPr="00B118B0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90" w:type="dxa"/>
          </w:tcPr>
          <w:p w14:paraId="4D0ECF97" w14:textId="77777777" w:rsidR="00F53166" w:rsidRPr="00B118B0" w:rsidRDefault="00F53166" w:rsidP="002C0580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D070C44" w14:textId="01483A51" w:rsidR="00F53166" w:rsidRPr="00B118B0" w:rsidRDefault="009E4C64" w:rsidP="002C0580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617764" w:rsidRPr="00B118B0">
              <w:rPr>
                <w:rFonts w:asciiTheme="majorBidi" w:hAnsiTheme="majorBidi" w:cstheme="majorBidi"/>
                <w:sz w:val="28"/>
              </w:rPr>
              <w:t>3</w:t>
            </w:r>
          </w:p>
        </w:tc>
      </w:tr>
      <w:tr w:rsidR="00A21572" w:rsidRPr="00B118B0" w14:paraId="075C3280" w14:textId="77777777" w:rsidTr="00547D61">
        <w:trPr>
          <w:trHeight w:val="20"/>
        </w:trPr>
        <w:tc>
          <w:tcPr>
            <w:tcW w:w="4320" w:type="dxa"/>
          </w:tcPr>
          <w:p w14:paraId="7EE37BB5" w14:textId="77777777" w:rsidR="00A21572" w:rsidRPr="00B118B0" w:rsidRDefault="00A21572" w:rsidP="00A21572">
            <w:pPr>
              <w:tabs>
                <w:tab w:val="left" w:pos="2160"/>
              </w:tabs>
              <w:spacing w:before="20" w:after="20"/>
              <w:ind w:left="-90" w:firstLine="9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ยังไม่ถึงกำหนดชำระ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699FEC1" w14:textId="70F493F2" w:rsidR="00A21572" w:rsidRPr="00B118B0" w:rsidRDefault="002C1244" w:rsidP="00A21572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</w:t>
            </w:r>
            <w:r w:rsidR="004A2138" w:rsidRPr="00B118B0">
              <w:rPr>
                <w:rFonts w:asciiTheme="majorBidi" w:hAnsiTheme="majorBidi" w:cstheme="majorBidi"/>
                <w:sz w:val="28"/>
              </w:rPr>
              <w:t>2</w:t>
            </w:r>
            <w:r w:rsidRPr="00B118B0">
              <w:rPr>
                <w:rFonts w:asciiTheme="majorBidi" w:hAnsiTheme="majorBidi" w:cstheme="majorBidi"/>
                <w:sz w:val="28"/>
              </w:rPr>
              <w:t>,</w:t>
            </w:r>
            <w:r w:rsidR="00372ED9">
              <w:rPr>
                <w:rFonts w:asciiTheme="majorBidi" w:hAnsiTheme="majorBidi" w:cstheme="majorBidi"/>
                <w:sz w:val="28"/>
              </w:rPr>
              <w:t>792</w:t>
            </w:r>
          </w:p>
        </w:tc>
        <w:tc>
          <w:tcPr>
            <w:tcW w:w="90" w:type="dxa"/>
          </w:tcPr>
          <w:p w14:paraId="37F6B4BC" w14:textId="77777777" w:rsidR="00A21572" w:rsidRPr="00B118B0" w:rsidRDefault="00A21572" w:rsidP="00A21572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2DA0CEA" w14:textId="2E4234F1" w:rsidR="00A21572" w:rsidRPr="00B118B0" w:rsidRDefault="00A21572" w:rsidP="00A21572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143,298</w:t>
            </w:r>
          </w:p>
        </w:tc>
        <w:tc>
          <w:tcPr>
            <w:tcW w:w="180" w:type="dxa"/>
          </w:tcPr>
          <w:p w14:paraId="6A35F5B5" w14:textId="77777777" w:rsidR="00A21572" w:rsidRPr="00B118B0" w:rsidRDefault="00A21572" w:rsidP="00A21572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E7B18D" w14:textId="557716B0" w:rsidR="00A21572" w:rsidRPr="00B118B0" w:rsidRDefault="00CB4E56" w:rsidP="00A21572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B20988B" w14:textId="77777777" w:rsidR="00A21572" w:rsidRPr="00B118B0" w:rsidRDefault="00A21572" w:rsidP="00A21572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018EB36" w14:textId="1055853A" w:rsidR="00A21572" w:rsidRPr="00B118B0" w:rsidRDefault="00A21572" w:rsidP="00A21572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A21572" w:rsidRPr="00B118B0" w14:paraId="5B7413E9" w14:textId="77777777" w:rsidTr="00547D61">
        <w:trPr>
          <w:trHeight w:val="20"/>
        </w:trPr>
        <w:tc>
          <w:tcPr>
            <w:tcW w:w="4320" w:type="dxa"/>
          </w:tcPr>
          <w:p w14:paraId="70C70548" w14:textId="77777777" w:rsidR="00A21572" w:rsidRPr="00B118B0" w:rsidRDefault="00A21572" w:rsidP="00A21572">
            <w:pPr>
              <w:tabs>
                <w:tab w:val="left" w:pos="360"/>
                <w:tab w:val="left" w:pos="2160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ค้างชำระ</w:t>
            </w:r>
          </w:p>
        </w:tc>
        <w:tc>
          <w:tcPr>
            <w:tcW w:w="1170" w:type="dxa"/>
            <w:shd w:val="clear" w:color="auto" w:fill="auto"/>
          </w:tcPr>
          <w:p w14:paraId="210B152C" w14:textId="062BC4FC" w:rsidR="00A21572" w:rsidRPr="00B118B0" w:rsidRDefault="00A21572" w:rsidP="00A21572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5052A718" w14:textId="77777777" w:rsidR="00A21572" w:rsidRPr="00B118B0" w:rsidRDefault="00A21572" w:rsidP="00A21572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BBD8B24" w14:textId="3A811C69" w:rsidR="00A21572" w:rsidRPr="00B118B0" w:rsidRDefault="00A21572" w:rsidP="00A21572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</w:tcPr>
          <w:p w14:paraId="378261BF" w14:textId="77777777" w:rsidR="00A21572" w:rsidRPr="00B118B0" w:rsidRDefault="00A21572" w:rsidP="00A21572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0FB3335" w14:textId="4776FAD2" w:rsidR="00A21572" w:rsidRPr="00B118B0" w:rsidRDefault="00A21572" w:rsidP="00A21572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46FA7E82" w14:textId="77777777" w:rsidR="00A21572" w:rsidRPr="00B118B0" w:rsidRDefault="00A21572" w:rsidP="00A21572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0D568BE5" w14:textId="50A0E4D1" w:rsidR="00A21572" w:rsidRPr="00B118B0" w:rsidRDefault="00A21572" w:rsidP="00A21572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A21572" w:rsidRPr="00B118B0" w14:paraId="1361C087" w14:textId="77777777" w:rsidTr="00547D61">
        <w:trPr>
          <w:trHeight w:val="20"/>
        </w:trPr>
        <w:tc>
          <w:tcPr>
            <w:tcW w:w="4320" w:type="dxa"/>
          </w:tcPr>
          <w:p w14:paraId="443E1552" w14:textId="77777777" w:rsidR="00A21572" w:rsidRPr="00B118B0" w:rsidRDefault="00A21572" w:rsidP="00A21572">
            <w:pPr>
              <w:tabs>
                <w:tab w:val="left" w:pos="162"/>
                <w:tab w:val="left" w:pos="360"/>
                <w:tab w:val="left" w:pos="2160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ab/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ไม่เกิน </w:t>
            </w:r>
            <w:r w:rsidRPr="00B118B0">
              <w:rPr>
                <w:rFonts w:asciiTheme="majorBidi" w:hAnsiTheme="majorBidi" w:cstheme="majorBidi"/>
                <w:sz w:val="28"/>
              </w:rPr>
              <w:t>3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เดือน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</w:tcPr>
          <w:p w14:paraId="42E97E3E" w14:textId="57964A4B" w:rsidR="00A21572" w:rsidRPr="00B118B0" w:rsidRDefault="002C1244" w:rsidP="00A21572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10,</w:t>
            </w:r>
            <w:r w:rsidR="00372ED9">
              <w:rPr>
                <w:rFonts w:asciiTheme="majorBidi" w:hAnsiTheme="majorBidi" w:cstheme="majorBidi"/>
                <w:sz w:val="28"/>
              </w:rPr>
              <w:t>915</w:t>
            </w:r>
          </w:p>
        </w:tc>
        <w:tc>
          <w:tcPr>
            <w:tcW w:w="90" w:type="dxa"/>
          </w:tcPr>
          <w:p w14:paraId="646FF8F6" w14:textId="77777777" w:rsidR="00A21572" w:rsidRPr="00B118B0" w:rsidRDefault="00A21572" w:rsidP="00A21572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6E66125" w14:textId="3EB7BF75" w:rsidR="00A21572" w:rsidRPr="00B118B0" w:rsidRDefault="00A21572" w:rsidP="00A21572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16,144</w:t>
            </w:r>
          </w:p>
        </w:tc>
        <w:tc>
          <w:tcPr>
            <w:tcW w:w="180" w:type="dxa"/>
          </w:tcPr>
          <w:p w14:paraId="2F46D11F" w14:textId="77777777" w:rsidR="00A21572" w:rsidRPr="00B118B0" w:rsidRDefault="00A21572" w:rsidP="00A21572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5FD028A" w14:textId="7B396BFE" w:rsidR="00A21572" w:rsidRPr="00B118B0" w:rsidRDefault="00A21572" w:rsidP="00A21572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17639F9" w14:textId="77777777" w:rsidR="00A21572" w:rsidRPr="00B118B0" w:rsidRDefault="00A21572" w:rsidP="00A21572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5B6BB2C3" w14:textId="50B0C68C" w:rsidR="00A21572" w:rsidRPr="00B118B0" w:rsidRDefault="00A21572" w:rsidP="00A21572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A21572" w:rsidRPr="00B118B0" w14:paraId="04F9CCE1" w14:textId="77777777" w:rsidTr="00547D61">
        <w:trPr>
          <w:trHeight w:val="20"/>
        </w:trPr>
        <w:tc>
          <w:tcPr>
            <w:tcW w:w="4320" w:type="dxa"/>
          </w:tcPr>
          <w:p w14:paraId="4E8A4057" w14:textId="77777777" w:rsidR="00A21572" w:rsidRPr="00B118B0" w:rsidRDefault="00A21572" w:rsidP="00A21572">
            <w:pPr>
              <w:tabs>
                <w:tab w:val="left" w:pos="162"/>
                <w:tab w:val="left" w:pos="360"/>
                <w:tab w:val="left" w:pos="2160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ab/>
              <w:t xml:space="preserve">3 - 6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เดือน</w:t>
            </w:r>
          </w:p>
        </w:tc>
        <w:tc>
          <w:tcPr>
            <w:tcW w:w="1170" w:type="dxa"/>
            <w:shd w:val="clear" w:color="auto" w:fill="auto"/>
          </w:tcPr>
          <w:p w14:paraId="0F62E2FE" w14:textId="78B0F212" w:rsidR="00A21572" w:rsidRPr="00B118B0" w:rsidRDefault="002C1244" w:rsidP="00A21572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11</w:t>
            </w:r>
            <w:r w:rsidR="00372ED9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90" w:type="dxa"/>
          </w:tcPr>
          <w:p w14:paraId="33A812B9" w14:textId="77777777" w:rsidR="00A21572" w:rsidRPr="00B118B0" w:rsidRDefault="00A21572" w:rsidP="00A21572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5216396" w14:textId="5F22B0B3" w:rsidR="00A21572" w:rsidRPr="00B118B0" w:rsidRDefault="00A21572" w:rsidP="00A21572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8,485</w:t>
            </w:r>
          </w:p>
        </w:tc>
        <w:tc>
          <w:tcPr>
            <w:tcW w:w="180" w:type="dxa"/>
          </w:tcPr>
          <w:p w14:paraId="56138402" w14:textId="77777777" w:rsidR="00A21572" w:rsidRPr="00B118B0" w:rsidRDefault="00A21572" w:rsidP="00A21572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F1E767A" w14:textId="64F0E416" w:rsidR="00A21572" w:rsidRPr="00B118B0" w:rsidRDefault="00A21572" w:rsidP="00A21572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389D129" w14:textId="77777777" w:rsidR="00A21572" w:rsidRPr="00B118B0" w:rsidRDefault="00A21572" w:rsidP="00A21572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698987E4" w14:textId="28BDC9E5" w:rsidR="00A21572" w:rsidRPr="00B118B0" w:rsidRDefault="00A21572" w:rsidP="00A21572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A21572" w:rsidRPr="00B118B0" w14:paraId="108E8D22" w14:textId="77777777" w:rsidTr="00547D61">
        <w:trPr>
          <w:trHeight w:val="243"/>
        </w:trPr>
        <w:tc>
          <w:tcPr>
            <w:tcW w:w="4320" w:type="dxa"/>
          </w:tcPr>
          <w:p w14:paraId="7C395087" w14:textId="77777777" w:rsidR="00A21572" w:rsidRPr="00B118B0" w:rsidRDefault="00A21572" w:rsidP="00A21572">
            <w:pPr>
              <w:tabs>
                <w:tab w:val="left" w:pos="162"/>
                <w:tab w:val="left" w:pos="360"/>
                <w:tab w:val="left" w:pos="2160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ab/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6 - 12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เดือน</w:t>
            </w:r>
          </w:p>
        </w:tc>
        <w:tc>
          <w:tcPr>
            <w:tcW w:w="1170" w:type="dxa"/>
            <w:shd w:val="clear" w:color="auto" w:fill="auto"/>
          </w:tcPr>
          <w:p w14:paraId="5B59E038" w14:textId="78F6CF8B" w:rsidR="00A21572" w:rsidRPr="00B118B0" w:rsidRDefault="004A2138" w:rsidP="00A21572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</w:tcPr>
          <w:p w14:paraId="71324CF8" w14:textId="77777777" w:rsidR="00A21572" w:rsidRPr="00B118B0" w:rsidRDefault="00A21572" w:rsidP="00A21572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0407255" w14:textId="7C76895B" w:rsidR="00A21572" w:rsidRPr="00B118B0" w:rsidRDefault="00A21572" w:rsidP="00A21572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3,809</w:t>
            </w:r>
          </w:p>
        </w:tc>
        <w:tc>
          <w:tcPr>
            <w:tcW w:w="180" w:type="dxa"/>
          </w:tcPr>
          <w:p w14:paraId="617571CF" w14:textId="77777777" w:rsidR="00A21572" w:rsidRPr="00B118B0" w:rsidRDefault="00A21572" w:rsidP="00A21572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07E9068" w14:textId="086B00BA" w:rsidR="00A21572" w:rsidRPr="00B118B0" w:rsidRDefault="00A21572" w:rsidP="00A21572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F2ADF61" w14:textId="77777777" w:rsidR="00A21572" w:rsidRPr="00B118B0" w:rsidRDefault="00A21572" w:rsidP="00A21572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08440F64" w14:textId="13F71249" w:rsidR="00A21572" w:rsidRPr="00B118B0" w:rsidRDefault="00A21572" w:rsidP="00A21572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A21572" w:rsidRPr="00B118B0" w14:paraId="08482F96" w14:textId="77777777" w:rsidTr="00547D61">
        <w:trPr>
          <w:trHeight w:val="20"/>
        </w:trPr>
        <w:tc>
          <w:tcPr>
            <w:tcW w:w="4320" w:type="dxa"/>
          </w:tcPr>
          <w:p w14:paraId="7F1BCCF4" w14:textId="77777777" w:rsidR="00A21572" w:rsidRPr="00B118B0" w:rsidRDefault="00A21572" w:rsidP="00A21572">
            <w:pPr>
              <w:tabs>
                <w:tab w:val="left" w:pos="162"/>
                <w:tab w:val="left" w:pos="360"/>
                <w:tab w:val="left" w:pos="2160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ab/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มากกว่า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 12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เดือน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0D74D8B" w14:textId="6C76FD17" w:rsidR="00A21572" w:rsidRPr="00B118B0" w:rsidRDefault="004A2138" w:rsidP="00A21572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</w:tcPr>
          <w:p w14:paraId="6BCB62FD" w14:textId="77777777" w:rsidR="00A21572" w:rsidRPr="00B118B0" w:rsidRDefault="00A21572" w:rsidP="00A21572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80400EA" w14:textId="5CA53338" w:rsidR="00A21572" w:rsidRPr="00B118B0" w:rsidRDefault="00A21572" w:rsidP="00A21572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</w:tcPr>
          <w:p w14:paraId="7F78DFC3" w14:textId="77777777" w:rsidR="00A21572" w:rsidRPr="00B118B0" w:rsidRDefault="00A21572" w:rsidP="00A21572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CC8553" w14:textId="0C07A628" w:rsidR="00A21572" w:rsidRPr="00B118B0" w:rsidRDefault="00A21572" w:rsidP="00A21572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BB4C62C" w14:textId="77777777" w:rsidR="00A21572" w:rsidRPr="00B118B0" w:rsidRDefault="00A21572" w:rsidP="00A21572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91C316B" w14:textId="088547ED" w:rsidR="00A21572" w:rsidRPr="00B118B0" w:rsidRDefault="00A21572" w:rsidP="00A21572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A21572" w:rsidRPr="00B118B0" w14:paraId="5AEFB673" w14:textId="77777777" w:rsidTr="00547D61">
        <w:trPr>
          <w:trHeight w:val="20"/>
        </w:trPr>
        <w:tc>
          <w:tcPr>
            <w:tcW w:w="4320" w:type="dxa"/>
          </w:tcPr>
          <w:p w14:paraId="212A2598" w14:textId="77777777" w:rsidR="00A21572" w:rsidRPr="00B118B0" w:rsidRDefault="00A21572" w:rsidP="00A21572">
            <w:pPr>
              <w:tabs>
                <w:tab w:val="left" w:pos="180"/>
                <w:tab w:val="left" w:pos="2160"/>
              </w:tabs>
              <w:spacing w:before="20" w:after="20"/>
              <w:ind w:left="90" w:hanging="9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087F37" w14:textId="43E0FBE2" w:rsidR="00A21572" w:rsidRPr="00B118B0" w:rsidRDefault="004A2138" w:rsidP="00A21572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</w:rPr>
              <w:t>33,</w:t>
            </w:r>
            <w:r w:rsidR="00F35B6E">
              <w:rPr>
                <w:rFonts w:asciiTheme="majorBidi" w:hAnsiTheme="majorBidi" w:cstheme="majorBidi"/>
                <w:b/>
                <w:bCs/>
                <w:sz w:val="28"/>
              </w:rPr>
              <w:t>824</w:t>
            </w:r>
          </w:p>
        </w:tc>
        <w:tc>
          <w:tcPr>
            <w:tcW w:w="90" w:type="dxa"/>
          </w:tcPr>
          <w:p w14:paraId="3EB5B443" w14:textId="77777777" w:rsidR="00A21572" w:rsidRPr="00B118B0" w:rsidRDefault="00A21572" w:rsidP="00A21572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39EE6E" w14:textId="3FFC6CC4" w:rsidR="00A21572" w:rsidRPr="00B118B0" w:rsidRDefault="00A21572" w:rsidP="00A21572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</w:rPr>
              <w:t>171,736</w:t>
            </w:r>
          </w:p>
        </w:tc>
        <w:tc>
          <w:tcPr>
            <w:tcW w:w="180" w:type="dxa"/>
          </w:tcPr>
          <w:p w14:paraId="3849B6AC" w14:textId="77777777" w:rsidR="00A21572" w:rsidRPr="00B118B0" w:rsidRDefault="00A21572" w:rsidP="00A21572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86964E" w14:textId="1C7E040E" w:rsidR="00A21572" w:rsidRPr="00B118B0" w:rsidRDefault="00A21572" w:rsidP="00A21572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67E1A08" w14:textId="77777777" w:rsidR="00A21572" w:rsidRPr="00B118B0" w:rsidRDefault="00A21572" w:rsidP="00A21572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BB2D735" w14:textId="77777777" w:rsidR="00A21572" w:rsidRPr="00B118B0" w:rsidRDefault="00A21572" w:rsidP="00A21572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</w:tr>
    </w:tbl>
    <w:p w14:paraId="2C732A2B" w14:textId="6C0B100B" w:rsidR="00474D9C" w:rsidRDefault="00474D9C" w:rsidP="00474D9C">
      <w:pPr>
        <w:spacing w:before="240" w:line="240" w:lineRule="atLeast"/>
        <w:rPr>
          <w:rFonts w:asciiTheme="majorBidi" w:hAnsiTheme="majorBidi" w:cstheme="majorBidi"/>
          <w:b/>
          <w:bCs/>
          <w:sz w:val="28"/>
        </w:rPr>
      </w:pPr>
    </w:p>
    <w:p w14:paraId="7F737166" w14:textId="0AD25C8E" w:rsidR="00474D9C" w:rsidRDefault="00474D9C" w:rsidP="00474D9C">
      <w:pPr>
        <w:spacing w:before="240" w:line="240" w:lineRule="atLeast"/>
        <w:rPr>
          <w:rFonts w:asciiTheme="majorBidi" w:hAnsiTheme="majorBidi" w:cstheme="majorBidi"/>
          <w:b/>
          <w:bCs/>
          <w:sz w:val="28"/>
        </w:rPr>
      </w:pPr>
    </w:p>
    <w:p w14:paraId="433568DC" w14:textId="73049F61" w:rsidR="00474D9C" w:rsidRDefault="00474D9C" w:rsidP="00474D9C">
      <w:pPr>
        <w:spacing w:before="240" w:line="240" w:lineRule="atLeast"/>
        <w:rPr>
          <w:rFonts w:asciiTheme="majorBidi" w:hAnsiTheme="majorBidi" w:cstheme="majorBidi"/>
          <w:b/>
          <w:bCs/>
          <w:sz w:val="28"/>
        </w:rPr>
      </w:pPr>
    </w:p>
    <w:p w14:paraId="136335D1" w14:textId="601443DA" w:rsidR="00474D9C" w:rsidRDefault="00474D9C" w:rsidP="00474D9C">
      <w:pPr>
        <w:spacing w:before="240" w:line="240" w:lineRule="atLeast"/>
        <w:rPr>
          <w:rFonts w:asciiTheme="majorBidi" w:hAnsiTheme="majorBidi" w:cstheme="majorBidi"/>
          <w:b/>
          <w:bCs/>
          <w:sz w:val="28"/>
        </w:rPr>
      </w:pPr>
    </w:p>
    <w:p w14:paraId="047BF37E" w14:textId="0235110B" w:rsidR="00474D9C" w:rsidRDefault="00474D9C" w:rsidP="00474D9C">
      <w:pPr>
        <w:spacing w:before="240" w:line="240" w:lineRule="atLeast"/>
        <w:rPr>
          <w:rFonts w:asciiTheme="majorBidi" w:hAnsiTheme="majorBidi" w:cstheme="majorBidi"/>
          <w:b/>
          <w:bCs/>
          <w:sz w:val="28"/>
        </w:rPr>
      </w:pPr>
    </w:p>
    <w:p w14:paraId="48DB8546" w14:textId="77777777" w:rsidR="00C64432" w:rsidRDefault="00C64432" w:rsidP="00474D9C">
      <w:pPr>
        <w:spacing w:before="240" w:line="240" w:lineRule="atLeast"/>
        <w:rPr>
          <w:rFonts w:asciiTheme="majorBidi" w:hAnsiTheme="majorBidi" w:cstheme="majorBidi"/>
          <w:b/>
          <w:bCs/>
          <w:sz w:val="28"/>
        </w:rPr>
      </w:pPr>
    </w:p>
    <w:p w14:paraId="78556CB7" w14:textId="00389F3F" w:rsidR="00474D9C" w:rsidRDefault="00474D9C" w:rsidP="00474D9C">
      <w:pPr>
        <w:spacing w:before="240" w:line="240" w:lineRule="atLeast"/>
        <w:rPr>
          <w:rFonts w:asciiTheme="majorBidi" w:hAnsiTheme="majorBidi" w:cstheme="majorBidi"/>
          <w:b/>
          <w:bCs/>
          <w:sz w:val="28"/>
        </w:rPr>
      </w:pPr>
    </w:p>
    <w:p w14:paraId="790BC927" w14:textId="7A4E6485" w:rsidR="00530E9E" w:rsidRPr="00B118B0" w:rsidRDefault="00530E9E" w:rsidP="00081754">
      <w:pPr>
        <w:pStyle w:val="ListParagraph"/>
        <w:numPr>
          <w:ilvl w:val="0"/>
          <w:numId w:val="1"/>
        </w:numPr>
        <w:spacing w:before="240" w:line="240" w:lineRule="atLeast"/>
        <w:ind w:left="360"/>
        <w:rPr>
          <w:rFonts w:asciiTheme="majorBidi" w:hAnsiTheme="majorBidi" w:cstheme="majorBidi"/>
          <w:b/>
          <w:bCs/>
          <w:sz w:val="28"/>
        </w:rPr>
      </w:pPr>
      <w:r w:rsidRPr="00B118B0">
        <w:rPr>
          <w:rFonts w:asciiTheme="majorBidi" w:hAnsiTheme="majorBidi" w:cstheme="majorBidi"/>
          <w:b/>
          <w:bCs/>
          <w:sz w:val="28"/>
          <w:cs/>
        </w:rPr>
        <w:t>เงินให้กู้ยืมระยะสั้น</w:t>
      </w:r>
      <w:r w:rsidR="00C0165A" w:rsidRPr="00B118B0">
        <w:rPr>
          <w:rFonts w:asciiTheme="majorBidi" w:hAnsiTheme="majorBidi" w:cstheme="majorBidi"/>
          <w:b/>
          <w:bCs/>
          <w:sz w:val="28"/>
          <w:cs/>
        </w:rPr>
        <w:t xml:space="preserve"> </w:t>
      </w:r>
      <w:r w:rsidRPr="00B118B0">
        <w:rPr>
          <w:rFonts w:asciiTheme="majorBidi" w:hAnsiTheme="majorBidi" w:cstheme="majorBidi"/>
          <w:b/>
          <w:bCs/>
          <w:sz w:val="28"/>
          <w:cs/>
        </w:rPr>
        <w:t>และเงินให้กู้ยืมระยะยาว</w:t>
      </w:r>
      <w:r w:rsidRPr="00B118B0">
        <w:rPr>
          <w:rFonts w:asciiTheme="majorBidi" w:hAnsiTheme="majorBidi" w:cstheme="majorBidi"/>
          <w:b/>
          <w:bCs/>
          <w:sz w:val="28"/>
        </w:rPr>
        <w:t xml:space="preserve"> </w:t>
      </w:r>
    </w:p>
    <w:p w14:paraId="5430D234" w14:textId="5DF4ED6D" w:rsidR="00530E9E" w:rsidRPr="00B118B0" w:rsidRDefault="00530E9E" w:rsidP="00530E9E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lastRenderedPageBreak/>
        <w:t xml:space="preserve">เงินให้กู้ยืมระยะสั้นและเงินให้กู้ยืมระยะยาว ณ วันที่ </w:t>
      </w:r>
      <w:r w:rsidR="00020B82" w:rsidRPr="00B118B0">
        <w:rPr>
          <w:rFonts w:asciiTheme="majorBidi" w:hAnsiTheme="majorBidi" w:cstheme="majorBidi"/>
          <w:color w:val="000000"/>
          <w:spacing w:val="-2"/>
          <w:sz w:val="28"/>
        </w:rPr>
        <w:t>30</w:t>
      </w:r>
      <w:r w:rsidR="00020B82" w:rsidRPr="00B118B0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มิถุนายน</w:t>
      </w:r>
      <w:r w:rsidR="00020B82" w:rsidRPr="00B118B0">
        <w:rPr>
          <w:rFonts w:asciiTheme="majorBidi" w:hAnsiTheme="majorBidi" w:cstheme="majorBidi"/>
          <w:color w:val="000000"/>
          <w:spacing w:val="-2"/>
          <w:sz w:val="28"/>
          <w:lang w:val="en-GB"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2564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และวันที่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ธันวาคม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2563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มีดังนี้</w:t>
      </w:r>
    </w:p>
    <w:tbl>
      <w:tblPr>
        <w:tblW w:w="909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1170"/>
        <w:gridCol w:w="90"/>
        <w:gridCol w:w="1080"/>
        <w:gridCol w:w="180"/>
        <w:gridCol w:w="1080"/>
        <w:gridCol w:w="90"/>
        <w:gridCol w:w="1080"/>
      </w:tblGrid>
      <w:tr w:rsidR="00530E9E" w:rsidRPr="00B118B0" w14:paraId="0D063B6B" w14:textId="77777777" w:rsidTr="00547D61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6FFD0A9A" w14:textId="77777777" w:rsidR="00530E9E" w:rsidRPr="00B118B0" w:rsidRDefault="00530E9E" w:rsidP="00A11E99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98C9D7F" w14:textId="77777777" w:rsidR="00530E9E" w:rsidRPr="00B118B0" w:rsidRDefault="00530E9E" w:rsidP="00A11E99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82EC2E" w14:textId="77777777" w:rsidR="00530E9E" w:rsidRPr="00B118B0" w:rsidRDefault="00530E9E" w:rsidP="00A11E99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AB486C" w14:textId="77777777" w:rsidR="00530E9E" w:rsidRPr="00B118B0" w:rsidRDefault="00530E9E" w:rsidP="00A11E99">
            <w:pPr>
              <w:tabs>
                <w:tab w:val="left" w:pos="2160"/>
              </w:tabs>
              <w:ind w:left="-297" w:firstLine="297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(หน่วย: พันบาท)</w:t>
            </w:r>
          </w:p>
        </w:tc>
      </w:tr>
      <w:tr w:rsidR="00530E9E" w:rsidRPr="00B118B0" w14:paraId="200DAEF8" w14:textId="77777777" w:rsidTr="00547D61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43223CBB" w14:textId="77777777" w:rsidR="00530E9E" w:rsidRPr="00B118B0" w:rsidRDefault="00530E9E" w:rsidP="00A11E99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380A901" w14:textId="77777777" w:rsidR="00530E9E" w:rsidRPr="00B118B0" w:rsidRDefault="00530E9E" w:rsidP="00A11E99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E04163" w14:textId="77777777" w:rsidR="00530E9E" w:rsidRPr="00B118B0" w:rsidRDefault="00530E9E" w:rsidP="00A11E99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B394B61" w14:textId="77777777" w:rsidR="00530E9E" w:rsidRPr="00B118B0" w:rsidRDefault="00530E9E" w:rsidP="00A11E99">
            <w:pPr>
              <w:tabs>
                <w:tab w:val="left" w:pos="2160"/>
              </w:tabs>
              <w:ind w:left="-297" w:firstLine="29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530E9E" w:rsidRPr="00B118B0" w14:paraId="6CD2241A" w14:textId="77777777" w:rsidTr="00547D61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47FE14B1" w14:textId="77777777" w:rsidR="00530E9E" w:rsidRPr="00B118B0" w:rsidRDefault="00530E9E" w:rsidP="00A11E99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6CB7C5" w14:textId="129B88A1" w:rsidR="00530E9E" w:rsidRPr="00B118B0" w:rsidRDefault="00020B82" w:rsidP="00A11E99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3</w:t>
            </w:r>
            <w:r w:rsidRPr="00B118B0">
              <w:rPr>
                <w:rFonts w:asciiTheme="majorBidi" w:hAnsiTheme="majorBidi" w:cstheme="majorBidi"/>
                <w:sz w:val="28"/>
                <w:lang w:val="en-GB"/>
              </w:rPr>
              <w:t>0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B118B0">
              <w:rPr>
                <w:rFonts w:asciiTheme="majorBidi" w:hAnsiTheme="majorBidi" w:cstheme="majorBidi"/>
                <w:sz w:val="28"/>
                <w:cs/>
                <w:lang w:val="en-GB"/>
              </w:rPr>
              <w:t>มิถุนายน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D2E8DE" w14:textId="77777777" w:rsidR="00530E9E" w:rsidRPr="00B118B0" w:rsidRDefault="00530E9E" w:rsidP="00A11E99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83C607E" w14:textId="77777777" w:rsidR="00530E9E" w:rsidRPr="00B118B0" w:rsidRDefault="00530E9E" w:rsidP="00A11E99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F4EA56D" w14:textId="77777777" w:rsidR="00530E9E" w:rsidRPr="00B118B0" w:rsidRDefault="00530E9E" w:rsidP="00A11E99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72D36C4" w14:textId="5869ED62" w:rsidR="00530E9E" w:rsidRPr="00B118B0" w:rsidRDefault="00020B82" w:rsidP="00A11E99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3</w:t>
            </w:r>
            <w:r w:rsidRPr="00B118B0">
              <w:rPr>
                <w:rFonts w:asciiTheme="majorBidi" w:hAnsiTheme="majorBidi" w:cstheme="majorBidi"/>
                <w:sz w:val="28"/>
                <w:lang w:val="en-GB"/>
              </w:rPr>
              <w:t>0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B118B0">
              <w:rPr>
                <w:rFonts w:asciiTheme="majorBidi" w:hAnsiTheme="majorBidi" w:cstheme="majorBidi"/>
                <w:sz w:val="28"/>
                <w:cs/>
                <w:lang w:val="en-GB"/>
              </w:rPr>
              <w:t>มิถุนายน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9AD3E5" w14:textId="77777777" w:rsidR="00530E9E" w:rsidRPr="00B118B0" w:rsidRDefault="00530E9E" w:rsidP="00A11E99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ABFD81A" w14:textId="77777777" w:rsidR="00530E9E" w:rsidRPr="00B118B0" w:rsidRDefault="00530E9E" w:rsidP="00A11E99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</w:tr>
      <w:tr w:rsidR="00530E9E" w:rsidRPr="00B118B0" w14:paraId="73D24B46" w14:textId="77777777" w:rsidTr="00547D61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54BFDE4C" w14:textId="77777777" w:rsidR="00530E9E" w:rsidRPr="00B118B0" w:rsidRDefault="00530E9E" w:rsidP="00A11E99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BFF654" w14:textId="77777777" w:rsidR="00530E9E" w:rsidRPr="00B118B0" w:rsidRDefault="00530E9E" w:rsidP="00A11E99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259E3DB" w14:textId="77777777" w:rsidR="00530E9E" w:rsidRPr="00B118B0" w:rsidRDefault="00530E9E" w:rsidP="00A11E99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87459E" w14:textId="77777777" w:rsidR="00530E9E" w:rsidRPr="00B118B0" w:rsidRDefault="00530E9E" w:rsidP="00A11E99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98677F2" w14:textId="77777777" w:rsidR="00530E9E" w:rsidRPr="00B118B0" w:rsidRDefault="00530E9E" w:rsidP="00A11E99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B44592" w14:textId="77777777" w:rsidR="00530E9E" w:rsidRPr="00B118B0" w:rsidRDefault="00530E9E" w:rsidP="00A11E99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CDDD6E4" w14:textId="77777777" w:rsidR="00530E9E" w:rsidRPr="00B118B0" w:rsidRDefault="00530E9E" w:rsidP="00A11E99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89D58C" w14:textId="77777777" w:rsidR="00530E9E" w:rsidRPr="00B118B0" w:rsidRDefault="00530E9E" w:rsidP="00A11E99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2563</w:t>
            </w:r>
          </w:p>
        </w:tc>
      </w:tr>
      <w:tr w:rsidR="00C0165A" w:rsidRPr="006029D7" w14:paraId="68FB37D7" w14:textId="77777777" w:rsidTr="006029D7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659EC074" w14:textId="33F062E3" w:rsidR="00C0165A" w:rsidRPr="00B118B0" w:rsidRDefault="00C0165A" w:rsidP="00C0165A">
            <w:pPr>
              <w:pStyle w:val="Heading5"/>
              <w:keepNext w:val="0"/>
              <w:spacing w:line="240" w:lineRule="auto"/>
              <w:ind w:right="58" w:firstLine="0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B118B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49FE15" w14:textId="4A4E10B7" w:rsidR="00C0165A" w:rsidRPr="006029D7" w:rsidRDefault="00A500D6" w:rsidP="006029D7">
            <w:pPr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029D7">
              <w:rPr>
                <w:rFonts w:asciiTheme="majorBidi" w:hAnsiTheme="majorBidi" w:cstheme="majorBidi"/>
                <w:sz w:val="28"/>
              </w:rPr>
              <w:t>17,000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A51A3C" w14:textId="77777777" w:rsidR="00C0165A" w:rsidRPr="006029D7" w:rsidRDefault="00C0165A" w:rsidP="006029D7">
            <w:pPr>
              <w:tabs>
                <w:tab w:val="decimal" w:pos="1080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BEC48E2" w14:textId="77777777" w:rsidR="00C0165A" w:rsidRPr="006029D7" w:rsidRDefault="00C0165A" w:rsidP="006029D7">
            <w:pPr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029D7">
              <w:rPr>
                <w:rFonts w:asciiTheme="majorBidi" w:hAnsiTheme="majorBidi" w:cstheme="majorBidi"/>
                <w:sz w:val="28"/>
              </w:rPr>
              <w:t>17,055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B5052E" w14:textId="77777777" w:rsidR="00C0165A" w:rsidRPr="006029D7" w:rsidRDefault="00C0165A" w:rsidP="006029D7">
            <w:pPr>
              <w:tabs>
                <w:tab w:val="decimal" w:pos="631"/>
                <w:tab w:val="decimal" w:pos="841"/>
              </w:tabs>
              <w:spacing w:before="20" w:after="20" w:line="24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9491F2" w14:textId="6C208766" w:rsidR="00C0165A" w:rsidRPr="006029D7" w:rsidRDefault="00A500D6" w:rsidP="006029D7">
            <w:pPr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029D7">
              <w:rPr>
                <w:rFonts w:asciiTheme="majorBidi" w:hAnsiTheme="majorBidi" w:cstheme="majorBidi"/>
                <w:sz w:val="28"/>
              </w:rPr>
              <w:t>799,665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AFE1C2" w14:textId="77777777" w:rsidR="00C0165A" w:rsidRPr="006029D7" w:rsidRDefault="00C0165A" w:rsidP="006029D7">
            <w:pPr>
              <w:ind w:right="5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9749815" w14:textId="251465DE" w:rsidR="00C0165A" w:rsidRPr="006029D7" w:rsidRDefault="00C0165A" w:rsidP="006029D7">
            <w:pPr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029D7">
              <w:rPr>
                <w:rFonts w:asciiTheme="majorBidi" w:hAnsiTheme="majorBidi" w:cstheme="majorBidi"/>
                <w:sz w:val="28"/>
              </w:rPr>
              <w:t>889,32</w:t>
            </w:r>
            <w:r w:rsidR="00F11075" w:rsidRPr="006029D7">
              <w:rPr>
                <w:rFonts w:asciiTheme="majorBidi" w:hAnsiTheme="majorBidi" w:cstheme="majorBidi"/>
                <w:sz w:val="28"/>
              </w:rPr>
              <w:t>6</w:t>
            </w:r>
          </w:p>
        </w:tc>
      </w:tr>
      <w:tr w:rsidR="00C0165A" w:rsidRPr="006029D7" w14:paraId="0476F8DA" w14:textId="77777777" w:rsidTr="006029D7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089A279F" w14:textId="39BF218B" w:rsidR="00C0165A" w:rsidRPr="00B118B0" w:rsidRDefault="00C0165A" w:rsidP="00C0165A">
            <w:pPr>
              <w:pStyle w:val="Heading5"/>
              <w:keepNext w:val="0"/>
              <w:spacing w:line="240" w:lineRule="auto"/>
              <w:ind w:right="58" w:firstLine="0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B118B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single"/>
                <w:cs/>
              </w:rPr>
              <w:t>หัก</w:t>
            </w:r>
            <w:r w:rsidRPr="00B118B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 xml:space="preserve"> </w:t>
            </w:r>
            <w:r w:rsidR="006C3727" w:rsidRPr="00B118B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ค่าเผื่อผลขาดทุนจากการด้อยค่า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EEC38C" w14:textId="2FE4290E" w:rsidR="00C0165A" w:rsidRPr="006029D7" w:rsidRDefault="00A500D6" w:rsidP="006029D7">
            <w:pPr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029D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D0A1F6" w14:textId="77777777" w:rsidR="00C0165A" w:rsidRPr="006029D7" w:rsidRDefault="00C0165A" w:rsidP="006029D7">
            <w:pPr>
              <w:tabs>
                <w:tab w:val="decimal" w:pos="900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E21482" w14:textId="77777777" w:rsidR="00C0165A" w:rsidRPr="006029D7" w:rsidRDefault="00C0165A" w:rsidP="006029D7">
            <w:pPr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029D7">
              <w:rPr>
                <w:rFonts w:asciiTheme="majorBidi" w:hAnsiTheme="majorBidi" w:cstheme="majorBidi"/>
                <w:sz w:val="28"/>
              </w:rPr>
              <w:t>(9,100)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39BDA2" w14:textId="77777777" w:rsidR="00C0165A" w:rsidRPr="006029D7" w:rsidRDefault="00C0165A" w:rsidP="006029D7">
            <w:pPr>
              <w:tabs>
                <w:tab w:val="decimal" w:pos="631"/>
                <w:tab w:val="decimal" w:pos="841"/>
              </w:tabs>
              <w:spacing w:before="20" w:after="20" w:line="24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2CB3CF" w14:textId="36F754EF" w:rsidR="00C0165A" w:rsidRPr="006029D7" w:rsidRDefault="00A500D6" w:rsidP="006029D7">
            <w:pPr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029D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FB02BC" w14:textId="77777777" w:rsidR="00C0165A" w:rsidRPr="006029D7" w:rsidRDefault="00C0165A" w:rsidP="006029D7">
            <w:pPr>
              <w:ind w:right="5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A4CDC6" w14:textId="77777777" w:rsidR="00C0165A" w:rsidRPr="006029D7" w:rsidRDefault="00C0165A" w:rsidP="006029D7">
            <w:pPr>
              <w:ind w:right="9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029D7">
              <w:rPr>
                <w:rFonts w:asciiTheme="majorBidi" w:hAnsiTheme="majorBidi" w:cstheme="majorBidi"/>
                <w:sz w:val="28"/>
              </w:rPr>
              <w:t>(9,100)</w:t>
            </w:r>
          </w:p>
        </w:tc>
      </w:tr>
      <w:tr w:rsidR="00C0165A" w:rsidRPr="006029D7" w14:paraId="55E0994F" w14:textId="77777777" w:rsidTr="00547D61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63358774" w14:textId="77777777" w:rsidR="00C0165A" w:rsidRPr="00B118B0" w:rsidRDefault="00C0165A" w:rsidP="00C0165A">
            <w:pPr>
              <w:pStyle w:val="Heading5"/>
              <w:keepNext w:val="0"/>
              <w:spacing w:line="240" w:lineRule="auto"/>
              <w:ind w:right="58" w:firstLine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  <w:r w:rsidRPr="00B118B0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B118B0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79A5931" w14:textId="4E1C5CBD" w:rsidR="00C0165A" w:rsidRPr="006029D7" w:rsidRDefault="00A500D6" w:rsidP="00C0165A">
            <w:pPr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029D7">
              <w:rPr>
                <w:rFonts w:asciiTheme="majorBidi" w:hAnsiTheme="majorBidi" w:cstheme="majorBidi"/>
                <w:b/>
                <w:bCs/>
                <w:sz w:val="28"/>
              </w:rPr>
              <w:t>17,000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75C5D6F" w14:textId="77777777" w:rsidR="00C0165A" w:rsidRPr="006029D7" w:rsidRDefault="00C0165A" w:rsidP="00C0165A">
            <w:pPr>
              <w:tabs>
                <w:tab w:val="decimal" w:pos="108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D791A61" w14:textId="77777777" w:rsidR="00C0165A" w:rsidRPr="006029D7" w:rsidRDefault="00C0165A" w:rsidP="00C0165A">
            <w:pPr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029D7">
              <w:rPr>
                <w:rFonts w:asciiTheme="majorBidi" w:hAnsiTheme="majorBidi" w:cstheme="majorBidi"/>
                <w:b/>
                <w:bCs/>
                <w:sz w:val="28"/>
              </w:rPr>
              <w:t>7,955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9F5D7C7" w14:textId="77777777" w:rsidR="00C0165A" w:rsidRPr="006029D7" w:rsidRDefault="00C0165A" w:rsidP="00C0165A">
            <w:pPr>
              <w:tabs>
                <w:tab w:val="decimal" w:pos="631"/>
                <w:tab w:val="decimal" w:pos="841"/>
              </w:tabs>
              <w:spacing w:before="20" w:after="20" w:line="2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763AD49" w14:textId="05C78948" w:rsidR="00C0165A" w:rsidRPr="006029D7" w:rsidRDefault="00A500D6" w:rsidP="006029D7">
            <w:pPr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029D7">
              <w:rPr>
                <w:rFonts w:asciiTheme="majorBidi" w:hAnsiTheme="majorBidi" w:cstheme="majorBidi"/>
                <w:b/>
                <w:bCs/>
                <w:sz w:val="28"/>
              </w:rPr>
              <w:t>799,665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5FB81A4" w14:textId="77777777" w:rsidR="00C0165A" w:rsidRPr="006029D7" w:rsidRDefault="00C0165A" w:rsidP="006029D7">
            <w:pPr>
              <w:ind w:right="5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A94C4B" w14:textId="77777777" w:rsidR="00C0165A" w:rsidRPr="006029D7" w:rsidRDefault="00C0165A" w:rsidP="006029D7">
            <w:pPr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029D7">
              <w:rPr>
                <w:rFonts w:asciiTheme="majorBidi" w:hAnsiTheme="majorBidi" w:cstheme="majorBidi"/>
                <w:b/>
                <w:bCs/>
                <w:sz w:val="28"/>
              </w:rPr>
              <w:t>880,226</w:t>
            </w:r>
          </w:p>
        </w:tc>
      </w:tr>
      <w:tr w:rsidR="00530E9E" w:rsidRPr="006029D7" w14:paraId="404212F4" w14:textId="77777777" w:rsidTr="00547D61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24665127" w14:textId="77777777" w:rsidR="00530E9E" w:rsidRPr="00B118B0" w:rsidRDefault="00530E9E" w:rsidP="00A11E99">
            <w:pPr>
              <w:pStyle w:val="Heading5"/>
              <w:keepNext w:val="0"/>
              <w:spacing w:line="240" w:lineRule="auto"/>
              <w:ind w:right="58" w:firstLine="0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4441CC3" w14:textId="77777777" w:rsidR="00530E9E" w:rsidRPr="006029D7" w:rsidRDefault="00530E9E" w:rsidP="00A11E99">
            <w:pPr>
              <w:tabs>
                <w:tab w:val="decimal" w:pos="990"/>
              </w:tabs>
              <w:ind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4102547" w14:textId="77777777" w:rsidR="00530E9E" w:rsidRPr="006029D7" w:rsidRDefault="00530E9E" w:rsidP="00A11E99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A72F6BA" w14:textId="77777777" w:rsidR="00530E9E" w:rsidRPr="006029D7" w:rsidRDefault="00530E9E" w:rsidP="00A11E99">
            <w:pPr>
              <w:tabs>
                <w:tab w:val="decimal" w:pos="902"/>
              </w:tabs>
              <w:ind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770008E" w14:textId="77777777" w:rsidR="00530E9E" w:rsidRPr="006029D7" w:rsidRDefault="00530E9E" w:rsidP="00A11E99">
            <w:pPr>
              <w:tabs>
                <w:tab w:val="decimal" w:pos="841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ED23043" w14:textId="77777777" w:rsidR="00530E9E" w:rsidRPr="006029D7" w:rsidRDefault="00530E9E" w:rsidP="006029D7">
            <w:pPr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0924AA9" w14:textId="77777777" w:rsidR="00530E9E" w:rsidRPr="006029D7" w:rsidRDefault="00530E9E" w:rsidP="006029D7">
            <w:pPr>
              <w:ind w:right="5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7472ACF" w14:textId="77777777" w:rsidR="00530E9E" w:rsidRPr="006029D7" w:rsidRDefault="00530E9E" w:rsidP="006029D7">
            <w:pPr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9E54FF" w:rsidRPr="006029D7" w14:paraId="698A3D2E" w14:textId="77777777" w:rsidTr="006029D7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41DDE69E" w14:textId="77777777" w:rsidR="009E54FF" w:rsidRPr="00B118B0" w:rsidRDefault="009E54FF" w:rsidP="009E54FF">
            <w:pPr>
              <w:pStyle w:val="Heading5"/>
              <w:keepNext w:val="0"/>
              <w:spacing w:line="240" w:lineRule="auto"/>
              <w:ind w:right="58" w:firstLine="0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B118B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เงินให้กู้ยืมระยะสั้นแก่บุคคลที่ไม่เกี่ยวข้องกัน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E51C47" w14:textId="093D2CBC" w:rsidR="009E54FF" w:rsidRPr="006029D7" w:rsidRDefault="00A500D6" w:rsidP="006029D7">
            <w:pPr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029D7">
              <w:rPr>
                <w:rFonts w:asciiTheme="majorBidi" w:hAnsiTheme="majorBidi" w:cstheme="majorBidi"/>
                <w:sz w:val="28"/>
              </w:rPr>
              <w:t>25,000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7ACAAE" w14:textId="77777777" w:rsidR="009E54FF" w:rsidRPr="006029D7" w:rsidRDefault="009E54FF" w:rsidP="006029D7">
            <w:pPr>
              <w:tabs>
                <w:tab w:val="decimal" w:pos="1080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BE247D" w14:textId="77777777" w:rsidR="009E54FF" w:rsidRPr="006029D7" w:rsidRDefault="009E54FF" w:rsidP="006029D7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029D7">
              <w:rPr>
                <w:rFonts w:asciiTheme="majorBidi" w:hAnsiTheme="majorBidi" w:cstheme="majorBidi"/>
                <w:sz w:val="28"/>
              </w:rPr>
              <w:t>25,000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8AC0DA" w14:textId="77777777" w:rsidR="009E54FF" w:rsidRPr="006029D7" w:rsidRDefault="009E54FF" w:rsidP="006029D7">
            <w:pPr>
              <w:tabs>
                <w:tab w:val="decimal" w:pos="631"/>
                <w:tab w:val="decimal" w:pos="841"/>
              </w:tabs>
              <w:spacing w:before="20" w:after="20" w:line="24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15452F" w14:textId="33E89206" w:rsidR="009E54FF" w:rsidRPr="006029D7" w:rsidRDefault="00A500D6" w:rsidP="006029D7">
            <w:pPr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029D7">
              <w:rPr>
                <w:rFonts w:asciiTheme="majorBidi" w:hAnsiTheme="majorBidi" w:cstheme="majorBidi"/>
                <w:sz w:val="28"/>
              </w:rPr>
              <w:t>25,000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0BFBB0" w14:textId="77777777" w:rsidR="009E54FF" w:rsidRPr="006029D7" w:rsidRDefault="009E54FF" w:rsidP="006029D7">
            <w:pPr>
              <w:ind w:right="5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C339B8" w14:textId="77777777" w:rsidR="009E54FF" w:rsidRPr="006029D7" w:rsidRDefault="009E54FF" w:rsidP="006029D7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029D7">
              <w:rPr>
                <w:rFonts w:asciiTheme="majorBidi" w:hAnsiTheme="majorBidi" w:cstheme="majorBidi"/>
                <w:sz w:val="28"/>
              </w:rPr>
              <w:t>25,000</w:t>
            </w:r>
          </w:p>
        </w:tc>
      </w:tr>
      <w:tr w:rsidR="009E54FF" w:rsidRPr="006029D7" w14:paraId="76531D81" w14:textId="77777777" w:rsidTr="006029D7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7759F8EE" w14:textId="77777777" w:rsidR="009E54FF" w:rsidRPr="00B118B0" w:rsidRDefault="009E54FF" w:rsidP="009E54FF">
            <w:pPr>
              <w:pStyle w:val="Heading5"/>
              <w:keepNext w:val="0"/>
              <w:spacing w:line="240" w:lineRule="auto"/>
              <w:ind w:right="58" w:firstLine="0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B118B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เงินให้กู้ยืมระยะสั้นแก่กิจการที่ไม่เกี่ยวข้องกัน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AFBFE4" w14:textId="58B5C9AD" w:rsidR="009E54FF" w:rsidRPr="006029D7" w:rsidRDefault="00A500D6" w:rsidP="006029D7">
            <w:pPr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029D7">
              <w:rPr>
                <w:rFonts w:asciiTheme="majorBidi" w:hAnsiTheme="majorBidi" w:cstheme="majorBidi"/>
                <w:sz w:val="28"/>
              </w:rPr>
              <w:t>136,476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616A5D" w14:textId="77777777" w:rsidR="009E54FF" w:rsidRPr="006029D7" w:rsidRDefault="009E54FF" w:rsidP="006029D7">
            <w:pPr>
              <w:tabs>
                <w:tab w:val="decimal" w:pos="1080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3A5823" w14:textId="77777777" w:rsidR="009E54FF" w:rsidRPr="006029D7" w:rsidRDefault="009E54FF" w:rsidP="006029D7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029D7">
              <w:rPr>
                <w:rFonts w:asciiTheme="majorBidi" w:hAnsiTheme="majorBidi" w:cstheme="majorBidi"/>
                <w:sz w:val="28"/>
              </w:rPr>
              <w:t>42,550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541534" w14:textId="77777777" w:rsidR="009E54FF" w:rsidRPr="006029D7" w:rsidRDefault="009E54FF" w:rsidP="006029D7">
            <w:pPr>
              <w:tabs>
                <w:tab w:val="decimal" w:pos="631"/>
                <w:tab w:val="decimal" w:pos="841"/>
              </w:tabs>
              <w:spacing w:before="20" w:after="20" w:line="24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BE213E" w14:textId="14B9021D" w:rsidR="009E54FF" w:rsidRPr="006029D7" w:rsidRDefault="00A500D6" w:rsidP="006029D7">
            <w:pPr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029D7">
              <w:rPr>
                <w:rFonts w:asciiTheme="majorBidi" w:hAnsiTheme="majorBidi" w:cstheme="majorBidi"/>
                <w:sz w:val="28"/>
              </w:rPr>
              <w:t>133,000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0E0797" w14:textId="77777777" w:rsidR="009E54FF" w:rsidRPr="006029D7" w:rsidRDefault="009E54FF" w:rsidP="006029D7">
            <w:pPr>
              <w:ind w:right="5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45EAF2" w14:textId="77777777" w:rsidR="009E54FF" w:rsidRPr="006029D7" w:rsidRDefault="009E54FF" w:rsidP="006029D7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029D7">
              <w:rPr>
                <w:rFonts w:asciiTheme="majorBidi" w:hAnsiTheme="majorBidi" w:cstheme="majorBidi"/>
                <w:sz w:val="28"/>
              </w:rPr>
              <w:t>42,550</w:t>
            </w:r>
          </w:p>
        </w:tc>
      </w:tr>
      <w:tr w:rsidR="00D70368" w:rsidRPr="006029D7" w14:paraId="62F265E1" w14:textId="77777777" w:rsidTr="0042638F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11A4AD13" w14:textId="12DF17AC" w:rsidR="00D70368" w:rsidRPr="00B118B0" w:rsidRDefault="00D70368" w:rsidP="00D70368">
            <w:pPr>
              <w:pStyle w:val="Heading5"/>
              <w:keepNext w:val="0"/>
              <w:spacing w:line="240" w:lineRule="auto"/>
              <w:ind w:right="58" w:firstLine="0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B118B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single"/>
                <w:cs/>
              </w:rPr>
              <w:t>หัก</w:t>
            </w:r>
            <w:r w:rsidRPr="00B118B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 xml:space="preserve"> </w:t>
            </w:r>
            <w:r w:rsidRPr="00B118B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ค่าเผื่อผลขาดทุนจากการด้อยค่า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9062E7" w14:textId="23D37694" w:rsidR="00D70368" w:rsidRPr="006029D7" w:rsidRDefault="00D70368" w:rsidP="00D70368">
            <w:pPr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3A3A02">
              <w:rPr>
                <w:rFonts w:asciiTheme="majorBidi" w:hAnsiTheme="majorBidi" w:cstheme="majorBidi"/>
                <w:sz w:val="28"/>
              </w:rPr>
              <w:t>(1</w:t>
            </w:r>
            <w:r>
              <w:rPr>
                <w:rFonts w:asciiTheme="majorBidi" w:hAnsiTheme="majorBidi" w:cstheme="majorBidi"/>
                <w:sz w:val="28"/>
              </w:rPr>
              <w:t>8</w:t>
            </w:r>
            <w:r w:rsidRPr="003A3A02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7</w:t>
            </w:r>
            <w:r w:rsidRPr="003A3A02">
              <w:rPr>
                <w:rFonts w:asciiTheme="majorBidi" w:hAnsiTheme="majorBidi" w:cstheme="majorBidi"/>
                <w:sz w:val="28"/>
              </w:rPr>
              <w:t>50)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F2F302E" w14:textId="77777777" w:rsidR="00D70368" w:rsidRPr="006029D7" w:rsidRDefault="00D70368" w:rsidP="00D70368">
            <w:pPr>
              <w:tabs>
                <w:tab w:val="decimal" w:pos="1080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581CB8" w14:textId="6E3EF454" w:rsidR="00D70368" w:rsidRPr="006029D7" w:rsidRDefault="00D70368" w:rsidP="00D70368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3A3A0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F5287AD" w14:textId="77777777" w:rsidR="00D70368" w:rsidRPr="006029D7" w:rsidRDefault="00D70368" w:rsidP="00D70368">
            <w:pPr>
              <w:tabs>
                <w:tab w:val="decimal" w:pos="631"/>
                <w:tab w:val="decimal" w:pos="841"/>
              </w:tabs>
              <w:spacing w:before="20" w:after="20" w:line="24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2BC09B" w14:textId="5515CFD8" w:rsidR="00D70368" w:rsidRPr="006029D7" w:rsidRDefault="00D70368" w:rsidP="00D70368">
            <w:pPr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3A3A02">
              <w:rPr>
                <w:rFonts w:asciiTheme="majorBidi" w:hAnsiTheme="majorBidi" w:cstheme="majorBidi"/>
                <w:sz w:val="28"/>
              </w:rPr>
              <w:t>(1</w:t>
            </w:r>
            <w:r>
              <w:rPr>
                <w:rFonts w:asciiTheme="majorBidi" w:hAnsiTheme="majorBidi" w:cstheme="majorBidi"/>
                <w:sz w:val="28"/>
              </w:rPr>
              <w:t>8</w:t>
            </w:r>
            <w:r w:rsidRPr="003A3A02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7</w:t>
            </w:r>
            <w:r w:rsidRPr="003A3A02">
              <w:rPr>
                <w:rFonts w:asciiTheme="majorBidi" w:hAnsiTheme="majorBidi" w:cstheme="majorBidi"/>
                <w:sz w:val="28"/>
              </w:rPr>
              <w:t>50)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588BC18" w14:textId="77777777" w:rsidR="00D70368" w:rsidRPr="006029D7" w:rsidRDefault="00D70368" w:rsidP="00D70368">
            <w:pPr>
              <w:ind w:right="5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A4D0FE" w14:textId="0DB9885E" w:rsidR="00D70368" w:rsidRPr="006029D7" w:rsidRDefault="00D70368" w:rsidP="00D70368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3A3A02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D70368" w:rsidRPr="006029D7" w14:paraId="27BBBA54" w14:textId="77777777" w:rsidTr="00D70368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6D9FC4AA" w14:textId="727E935E" w:rsidR="00D70368" w:rsidRPr="00B118B0" w:rsidRDefault="00D70368" w:rsidP="00D70368">
            <w:pPr>
              <w:pStyle w:val="Heading5"/>
              <w:keepNext w:val="0"/>
              <w:spacing w:line="240" w:lineRule="auto"/>
              <w:ind w:left="180" w:right="58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เงินให้กู้ยืมระยะสั้นแก่บุคคลและกิจการที่ไม่</w:t>
            </w:r>
            <w:r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B118B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เกี่ยวข้องกัน </w:t>
            </w:r>
            <w:r w:rsidRPr="00B118B0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B118B0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5488FB1" w14:textId="26B26E53" w:rsidR="00D70368" w:rsidRPr="006029D7" w:rsidRDefault="00D70368" w:rsidP="00D70368">
            <w:pPr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3A3A02">
              <w:rPr>
                <w:rFonts w:asciiTheme="majorBidi" w:hAnsiTheme="majorBidi" w:cstheme="majorBidi"/>
                <w:b/>
                <w:bCs/>
                <w:sz w:val="28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42</w:t>
            </w:r>
            <w:r w:rsidRPr="003A3A02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7</w:t>
            </w:r>
            <w:r w:rsidRPr="003A3A02">
              <w:rPr>
                <w:rFonts w:asciiTheme="majorBidi" w:hAnsiTheme="majorBidi" w:cstheme="majorBidi"/>
                <w:b/>
                <w:bCs/>
                <w:sz w:val="28"/>
              </w:rPr>
              <w:t>26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BD3C5C" w14:textId="77777777" w:rsidR="00D70368" w:rsidRPr="006029D7" w:rsidRDefault="00D70368" w:rsidP="00D70368">
            <w:pPr>
              <w:tabs>
                <w:tab w:val="decimal" w:pos="108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5C18510" w14:textId="5F6D9426" w:rsidR="00D70368" w:rsidRPr="006029D7" w:rsidRDefault="00D70368" w:rsidP="00D70368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3A3A02">
              <w:rPr>
                <w:rFonts w:asciiTheme="majorBidi" w:hAnsiTheme="majorBidi" w:cstheme="majorBidi"/>
                <w:b/>
                <w:bCs/>
                <w:sz w:val="28"/>
              </w:rPr>
              <w:t>67,550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1AA986" w14:textId="77777777" w:rsidR="00D70368" w:rsidRPr="006029D7" w:rsidRDefault="00D70368" w:rsidP="00D70368">
            <w:pPr>
              <w:tabs>
                <w:tab w:val="decimal" w:pos="631"/>
                <w:tab w:val="decimal" w:pos="841"/>
              </w:tabs>
              <w:spacing w:before="20" w:after="20" w:line="2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5E67D68" w14:textId="71F3918C" w:rsidR="00D70368" w:rsidRPr="006029D7" w:rsidRDefault="00D70368" w:rsidP="00D70368">
            <w:pPr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3A3A02">
              <w:rPr>
                <w:rFonts w:asciiTheme="majorBidi" w:hAnsiTheme="majorBidi" w:cstheme="majorBidi"/>
                <w:b/>
                <w:bCs/>
                <w:sz w:val="28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39</w:t>
            </w:r>
            <w:r w:rsidRPr="003A3A02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2</w:t>
            </w:r>
            <w:r w:rsidRPr="003A3A02">
              <w:rPr>
                <w:rFonts w:asciiTheme="majorBidi" w:hAnsiTheme="majorBidi" w:cstheme="majorBidi"/>
                <w:b/>
                <w:bCs/>
                <w:sz w:val="28"/>
              </w:rPr>
              <w:t>50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65BED9" w14:textId="77777777" w:rsidR="00D70368" w:rsidRPr="006029D7" w:rsidRDefault="00D70368" w:rsidP="00D70368">
            <w:pPr>
              <w:ind w:right="5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85749EC" w14:textId="7BBF5673" w:rsidR="00D70368" w:rsidRPr="006029D7" w:rsidRDefault="00D70368" w:rsidP="00D70368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3A3A02">
              <w:rPr>
                <w:rFonts w:asciiTheme="majorBidi" w:hAnsiTheme="majorBidi" w:cstheme="majorBidi"/>
                <w:b/>
                <w:bCs/>
                <w:sz w:val="28"/>
              </w:rPr>
              <w:t>67,550</w:t>
            </w:r>
          </w:p>
        </w:tc>
      </w:tr>
      <w:tr w:rsidR="00D70368" w:rsidRPr="00B118B0" w14:paraId="1C8FBA31" w14:textId="77777777" w:rsidTr="00547D61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67E7E8F4" w14:textId="77777777" w:rsidR="00D70368" w:rsidRPr="00B118B0" w:rsidRDefault="00D70368" w:rsidP="00D70368">
            <w:pPr>
              <w:pStyle w:val="Heading5"/>
              <w:keepNext w:val="0"/>
              <w:spacing w:line="240" w:lineRule="auto"/>
              <w:ind w:right="58" w:firstLine="0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6E0BA92" w14:textId="77777777" w:rsidR="00D70368" w:rsidRPr="00B118B0" w:rsidRDefault="00D70368" w:rsidP="00D70368">
            <w:pPr>
              <w:pStyle w:val="Heading5"/>
              <w:keepNext w:val="0"/>
              <w:spacing w:line="240" w:lineRule="auto"/>
              <w:ind w:right="58" w:firstLine="0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6625C64" w14:textId="77777777" w:rsidR="00D70368" w:rsidRPr="00B118B0" w:rsidRDefault="00D70368" w:rsidP="00D70368">
            <w:pPr>
              <w:pStyle w:val="Heading5"/>
              <w:keepNext w:val="0"/>
              <w:spacing w:line="240" w:lineRule="auto"/>
              <w:ind w:right="58" w:firstLine="0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67F2AA3" w14:textId="77777777" w:rsidR="00D70368" w:rsidRPr="00B118B0" w:rsidRDefault="00D70368" w:rsidP="00D70368">
            <w:pPr>
              <w:pStyle w:val="Heading5"/>
              <w:keepNext w:val="0"/>
              <w:spacing w:line="240" w:lineRule="auto"/>
              <w:ind w:right="58" w:firstLine="0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793A5E8" w14:textId="77777777" w:rsidR="00D70368" w:rsidRPr="00B118B0" w:rsidRDefault="00D70368" w:rsidP="00D70368">
            <w:pPr>
              <w:pStyle w:val="Heading5"/>
              <w:keepNext w:val="0"/>
              <w:spacing w:line="240" w:lineRule="auto"/>
              <w:ind w:right="58" w:firstLine="0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6505DF8" w14:textId="77777777" w:rsidR="00D70368" w:rsidRPr="00B118B0" w:rsidRDefault="00D70368" w:rsidP="00D70368">
            <w:pPr>
              <w:pStyle w:val="Heading5"/>
              <w:keepNext w:val="0"/>
              <w:spacing w:line="240" w:lineRule="auto"/>
              <w:ind w:right="58" w:firstLine="0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431BEC6" w14:textId="77777777" w:rsidR="00D70368" w:rsidRPr="00B118B0" w:rsidRDefault="00D70368" w:rsidP="00D70368">
            <w:pPr>
              <w:pStyle w:val="Heading5"/>
              <w:keepNext w:val="0"/>
              <w:spacing w:line="240" w:lineRule="auto"/>
              <w:ind w:right="58" w:firstLine="0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37076F0" w14:textId="77777777" w:rsidR="00D70368" w:rsidRPr="00B118B0" w:rsidRDefault="00D70368" w:rsidP="00D70368">
            <w:pPr>
              <w:pStyle w:val="Heading5"/>
              <w:keepNext w:val="0"/>
              <w:spacing w:line="240" w:lineRule="auto"/>
              <w:ind w:right="58" w:firstLine="0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  <w:tr w:rsidR="00D70368" w:rsidRPr="00B118B0" w14:paraId="16708C27" w14:textId="77777777" w:rsidTr="00547D61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52077790" w14:textId="3DED50D3" w:rsidR="00D70368" w:rsidRPr="00B118B0" w:rsidRDefault="00D70368" w:rsidP="00D70368">
            <w:pPr>
              <w:pStyle w:val="Heading5"/>
              <w:keepNext w:val="0"/>
              <w:spacing w:line="240" w:lineRule="auto"/>
              <w:ind w:right="58" w:firstLine="0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B118B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82BE0F" w14:textId="42A9D3BF" w:rsidR="00D70368" w:rsidRPr="00B118B0" w:rsidRDefault="00D70368" w:rsidP="00D70368">
            <w:pPr>
              <w:pStyle w:val="Heading5"/>
              <w:keepNext w:val="0"/>
              <w:spacing w:line="240" w:lineRule="auto"/>
              <w:ind w:right="58" w:firstLine="0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B118B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9C20AC2" w14:textId="77777777" w:rsidR="00D70368" w:rsidRPr="00B118B0" w:rsidRDefault="00D70368" w:rsidP="00D70368">
            <w:pPr>
              <w:pStyle w:val="Heading5"/>
              <w:keepNext w:val="0"/>
              <w:spacing w:line="240" w:lineRule="auto"/>
              <w:ind w:right="58" w:firstLine="0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4238EFE" w14:textId="33B01021" w:rsidR="00D70368" w:rsidRPr="00B118B0" w:rsidRDefault="00D70368" w:rsidP="00D70368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33169EF" w14:textId="77777777" w:rsidR="00D70368" w:rsidRPr="00B118B0" w:rsidRDefault="00D70368" w:rsidP="00D70368">
            <w:pPr>
              <w:pStyle w:val="Heading5"/>
              <w:keepNext w:val="0"/>
              <w:spacing w:line="240" w:lineRule="auto"/>
              <w:ind w:right="58" w:firstLine="0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B9D07D" w14:textId="59351527" w:rsidR="00D70368" w:rsidRPr="00B118B0" w:rsidRDefault="00D70368" w:rsidP="00D70368">
            <w:pPr>
              <w:pStyle w:val="Heading5"/>
              <w:keepNext w:val="0"/>
              <w:spacing w:line="240" w:lineRule="auto"/>
              <w:ind w:right="58" w:firstLine="0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B118B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5,791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8801D02" w14:textId="77777777" w:rsidR="00D70368" w:rsidRPr="00B118B0" w:rsidRDefault="00D70368" w:rsidP="00D70368">
            <w:pPr>
              <w:pStyle w:val="Heading5"/>
              <w:keepNext w:val="0"/>
              <w:spacing w:line="240" w:lineRule="auto"/>
              <w:ind w:right="58" w:firstLine="0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5E5A826" w14:textId="435F6160" w:rsidR="00D70368" w:rsidRPr="00B118B0" w:rsidRDefault="00D70368" w:rsidP="00D70368">
            <w:pPr>
              <w:pStyle w:val="Heading5"/>
              <w:keepNext w:val="0"/>
              <w:spacing w:line="240" w:lineRule="auto"/>
              <w:ind w:right="89" w:firstLine="0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B118B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</w:tr>
      <w:tr w:rsidR="00D70368" w:rsidRPr="00B118B0" w14:paraId="7EC51A5E" w14:textId="77777777" w:rsidTr="00547D61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78BCEA1F" w14:textId="78D36931" w:rsidR="00D70368" w:rsidRPr="00B118B0" w:rsidRDefault="00D70368" w:rsidP="00D70368">
            <w:pPr>
              <w:pStyle w:val="Heading5"/>
              <w:keepNext w:val="0"/>
              <w:spacing w:line="240" w:lineRule="auto"/>
              <w:ind w:right="58" w:firstLine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เงินให้กู้ยืมระยะยาวแก่กิจการที่เกี่ยวข้องกัน </w:t>
            </w:r>
            <w:r w:rsidRPr="00B118B0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118B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26EA200" w14:textId="082D29AC" w:rsidR="00D70368" w:rsidRPr="00B118B0" w:rsidRDefault="00D70368" w:rsidP="00D70368">
            <w:pPr>
              <w:pStyle w:val="Heading5"/>
              <w:keepNext w:val="0"/>
              <w:spacing w:line="240" w:lineRule="auto"/>
              <w:ind w:right="58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18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9497B7E" w14:textId="77777777" w:rsidR="00D70368" w:rsidRPr="00B118B0" w:rsidRDefault="00D70368" w:rsidP="00D70368">
            <w:pPr>
              <w:pStyle w:val="Heading5"/>
              <w:keepNext w:val="0"/>
              <w:spacing w:line="240" w:lineRule="auto"/>
              <w:ind w:right="58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137208" w14:textId="70C85076" w:rsidR="00D70368" w:rsidRPr="00B118B0" w:rsidRDefault="00D70368" w:rsidP="00D70368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C0A84E8" w14:textId="77777777" w:rsidR="00D70368" w:rsidRPr="00B118B0" w:rsidRDefault="00D70368" w:rsidP="00D70368">
            <w:pPr>
              <w:pStyle w:val="Heading5"/>
              <w:keepNext w:val="0"/>
              <w:spacing w:line="240" w:lineRule="auto"/>
              <w:ind w:right="58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A99969E" w14:textId="6E36AD78" w:rsidR="00D70368" w:rsidRPr="00B118B0" w:rsidRDefault="00D70368" w:rsidP="00D70368">
            <w:pPr>
              <w:pStyle w:val="Heading5"/>
              <w:keepNext w:val="0"/>
              <w:spacing w:line="240" w:lineRule="auto"/>
              <w:ind w:right="58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18B0">
              <w:rPr>
                <w:rFonts w:asciiTheme="majorBidi" w:hAnsiTheme="majorBidi" w:cstheme="majorBidi"/>
                <w:sz w:val="28"/>
                <w:szCs w:val="28"/>
              </w:rPr>
              <w:t>5,791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133F92D" w14:textId="77777777" w:rsidR="00D70368" w:rsidRPr="00B118B0" w:rsidRDefault="00D70368" w:rsidP="00D70368">
            <w:pPr>
              <w:pStyle w:val="Heading5"/>
              <w:keepNext w:val="0"/>
              <w:spacing w:line="240" w:lineRule="auto"/>
              <w:ind w:right="58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EAFBA8" w14:textId="12257152" w:rsidR="00D70368" w:rsidRPr="00B118B0" w:rsidRDefault="00D70368" w:rsidP="00D70368">
            <w:pPr>
              <w:pStyle w:val="Heading5"/>
              <w:keepNext w:val="0"/>
              <w:spacing w:line="240" w:lineRule="auto"/>
              <w:ind w:right="89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18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70368" w:rsidRPr="00B118B0" w14:paraId="20C0A29A" w14:textId="77777777" w:rsidTr="00547D61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44D324BA" w14:textId="77777777" w:rsidR="00D70368" w:rsidRPr="00B118B0" w:rsidRDefault="00D70368" w:rsidP="00D70368">
            <w:pPr>
              <w:pStyle w:val="Heading5"/>
              <w:keepNext w:val="0"/>
              <w:spacing w:line="240" w:lineRule="auto"/>
              <w:ind w:right="58" w:firstLine="0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334CAB6" w14:textId="77777777" w:rsidR="00D70368" w:rsidRPr="00B118B0" w:rsidRDefault="00D70368" w:rsidP="00D70368">
            <w:pPr>
              <w:pStyle w:val="Heading5"/>
              <w:keepNext w:val="0"/>
              <w:spacing w:line="240" w:lineRule="auto"/>
              <w:ind w:right="58" w:firstLine="0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B518B79" w14:textId="77777777" w:rsidR="00D70368" w:rsidRPr="00B118B0" w:rsidRDefault="00D70368" w:rsidP="00D70368">
            <w:pPr>
              <w:pStyle w:val="Heading5"/>
              <w:keepNext w:val="0"/>
              <w:spacing w:line="240" w:lineRule="auto"/>
              <w:ind w:right="58" w:firstLine="0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2607568" w14:textId="77777777" w:rsidR="00D70368" w:rsidRPr="00B118B0" w:rsidRDefault="00D70368" w:rsidP="00D70368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984BF18" w14:textId="77777777" w:rsidR="00D70368" w:rsidRPr="00B118B0" w:rsidRDefault="00D70368" w:rsidP="00D70368">
            <w:pPr>
              <w:pStyle w:val="Heading5"/>
              <w:keepNext w:val="0"/>
              <w:spacing w:line="240" w:lineRule="auto"/>
              <w:ind w:right="58" w:firstLine="0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4A3CAEC" w14:textId="77777777" w:rsidR="00D70368" w:rsidRPr="00B118B0" w:rsidRDefault="00D70368" w:rsidP="00D70368">
            <w:pPr>
              <w:pStyle w:val="Heading5"/>
              <w:keepNext w:val="0"/>
              <w:spacing w:line="240" w:lineRule="auto"/>
              <w:ind w:right="58" w:firstLine="0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AAC72FC" w14:textId="77777777" w:rsidR="00D70368" w:rsidRPr="00B118B0" w:rsidRDefault="00D70368" w:rsidP="00D70368">
            <w:pPr>
              <w:pStyle w:val="Heading5"/>
              <w:keepNext w:val="0"/>
              <w:spacing w:line="240" w:lineRule="auto"/>
              <w:ind w:right="58" w:firstLine="0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4C410AD" w14:textId="77777777" w:rsidR="00D70368" w:rsidRPr="00B118B0" w:rsidRDefault="00D70368" w:rsidP="00D70368">
            <w:pPr>
              <w:pStyle w:val="Heading5"/>
              <w:keepNext w:val="0"/>
              <w:spacing w:line="240" w:lineRule="auto"/>
              <w:ind w:right="89" w:firstLine="0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  <w:tr w:rsidR="00D70368" w:rsidRPr="00B118B0" w14:paraId="4E9717EE" w14:textId="77777777" w:rsidTr="00547D61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54BFE84D" w14:textId="4E9A6039" w:rsidR="00D70368" w:rsidRPr="00B118B0" w:rsidRDefault="00D70368" w:rsidP="00D70368">
            <w:pPr>
              <w:pStyle w:val="Heading5"/>
              <w:keepNext w:val="0"/>
              <w:spacing w:line="240" w:lineRule="auto"/>
              <w:ind w:right="58" w:firstLine="0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bookmarkStart w:id="2" w:name="_Hlk70905859"/>
            <w:r w:rsidRPr="00B118B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เงินให้กู้ยืมระยะยาวแก่กิจการที่ไม่เกี่ยวข้องกัน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3FB134" w14:textId="568E50E9" w:rsidR="00D70368" w:rsidRPr="00B118B0" w:rsidRDefault="00D70368" w:rsidP="00D70368">
            <w:pPr>
              <w:pStyle w:val="Heading5"/>
              <w:keepNext w:val="0"/>
              <w:spacing w:line="240" w:lineRule="auto"/>
              <w:ind w:right="58" w:firstLine="0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B118B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1,000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37E12EC" w14:textId="77777777" w:rsidR="00D70368" w:rsidRPr="00B118B0" w:rsidRDefault="00D70368" w:rsidP="00D70368">
            <w:pPr>
              <w:pStyle w:val="Heading5"/>
              <w:keepNext w:val="0"/>
              <w:spacing w:line="240" w:lineRule="auto"/>
              <w:ind w:right="58" w:firstLine="0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6A8CB50" w14:textId="379F2604" w:rsidR="00D70368" w:rsidRPr="00B118B0" w:rsidRDefault="00D70368" w:rsidP="00D70368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7,000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48CA543" w14:textId="77777777" w:rsidR="00D70368" w:rsidRPr="00B118B0" w:rsidRDefault="00D70368" w:rsidP="00D70368">
            <w:pPr>
              <w:pStyle w:val="Heading5"/>
              <w:keepNext w:val="0"/>
              <w:spacing w:line="240" w:lineRule="auto"/>
              <w:ind w:right="58" w:firstLine="0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ACD614" w14:textId="482EB455" w:rsidR="00D70368" w:rsidRPr="00B118B0" w:rsidRDefault="00D70368" w:rsidP="00D70368">
            <w:pPr>
              <w:pStyle w:val="Heading5"/>
              <w:keepNext w:val="0"/>
              <w:spacing w:line="240" w:lineRule="auto"/>
              <w:ind w:right="58" w:firstLine="0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B118B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1,000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B9D95D5" w14:textId="77777777" w:rsidR="00D70368" w:rsidRPr="00B118B0" w:rsidRDefault="00D70368" w:rsidP="00D70368">
            <w:pPr>
              <w:pStyle w:val="Heading5"/>
              <w:keepNext w:val="0"/>
              <w:spacing w:line="240" w:lineRule="auto"/>
              <w:ind w:right="58" w:firstLine="0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789DAAF" w14:textId="1A132847" w:rsidR="00D70368" w:rsidRPr="00B118B0" w:rsidRDefault="00D70368" w:rsidP="00D70368">
            <w:pPr>
              <w:pStyle w:val="Heading5"/>
              <w:keepNext w:val="0"/>
              <w:spacing w:line="240" w:lineRule="auto"/>
              <w:ind w:right="89" w:firstLine="0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B118B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7,000</w:t>
            </w:r>
          </w:p>
        </w:tc>
      </w:tr>
      <w:tr w:rsidR="00D70368" w:rsidRPr="00B118B0" w14:paraId="426F1E1D" w14:textId="77777777" w:rsidTr="00547D61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520BD023" w14:textId="136A4FB7" w:rsidR="00D70368" w:rsidRPr="00B118B0" w:rsidRDefault="00D70368" w:rsidP="00D70368">
            <w:pPr>
              <w:pStyle w:val="Heading5"/>
              <w:keepNext w:val="0"/>
              <w:spacing w:line="240" w:lineRule="auto"/>
              <w:ind w:right="58" w:firstLine="0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B118B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single"/>
                <w:cs/>
              </w:rPr>
              <w:t>หัก</w:t>
            </w:r>
            <w:r w:rsidRPr="00B118B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 xml:space="preserve"> ส่วนที่ครบกำหนดรับชำระภายในหนึ่งปี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3CA110" w14:textId="3DDBA312" w:rsidR="00D70368" w:rsidRPr="00B118B0" w:rsidRDefault="00D70368" w:rsidP="00D70368">
            <w:pPr>
              <w:pStyle w:val="Heading5"/>
              <w:keepNext w:val="0"/>
              <w:spacing w:line="240" w:lineRule="auto"/>
              <w:ind w:right="58" w:firstLine="0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B118B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(1,000)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2FBAE30" w14:textId="77777777" w:rsidR="00D70368" w:rsidRPr="00B118B0" w:rsidRDefault="00D70368" w:rsidP="00D70368">
            <w:pPr>
              <w:pStyle w:val="Heading5"/>
              <w:keepNext w:val="0"/>
              <w:spacing w:line="240" w:lineRule="auto"/>
              <w:ind w:right="58" w:firstLine="0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565D4D" w14:textId="6F824A48" w:rsidR="00D70368" w:rsidRPr="00B118B0" w:rsidRDefault="00D70368" w:rsidP="00D70368">
            <w:pPr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(7,000)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846222C" w14:textId="77777777" w:rsidR="00D70368" w:rsidRPr="00B118B0" w:rsidRDefault="00D70368" w:rsidP="00D70368">
            <w:pPr>
              <w:pStyle w:val="Heading5"/>
              <w:keepNext w:val="0"/>
              <w:spacing w:line="240" w:lineRule="auto"/>
              <w:ind w:right="58" w:firstLine="0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99CB9A" w14:textId="41AB9534" w:rsidR="00D70368" w:rsidRPr="00B118B0" w:rsidRDefault="00D70368" w:rsidP="00D70368">
            <w:pPr>
              <w:pStyle w:val="Heading5"/>
              <w:keepNext w:val="0"/>
              <w:spacing w:line="240" w:lineRule="auto"/>
              <w:ind w:right="58" w:firstLine="0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B118B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(1,000)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8248FB6" w14:textId="77777777" w:rsidR="00D70368" w:rsidRPr="00B118B0" w:rsidRDefault="00D70368" w:rsidP="00D70368">
            <w:pPr>
              <w:pStyle w:val="Heading5"/>
              <w:keepNext w:val="0"/>
              <w:spacing w:line="240" w:lineRule="auto"/>
              <w:ind w:right="58" w:firstLine="0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AA1EDF" w14:textId="6BFCE7E2" w:rsidR="00D70368" w:rsidRPr="00B118B0" w:rsidRDefault="00D70368" w:rsidP="00D70368">
            <w:pPr>
              <w:pStyle w:val="Heading5"/>
              <w:keepNext w:val="0"/>
              <w:spacing w:line="240" w:lineRule="auto"/>
              <w:ind w:right="89" w:firstLine="0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B118B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(7,000)</w:t>
            </w:r>
          </w:p>
        </w:tc>
      </w:tr>
      <w:tr w:rsidR="00D70368" w:rsidRPr="00B118B0" w14:paraId="544603C8" w14:textId="77777777" w:rsidTr="00547D61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4084BE81" w14:textId="40623CC5" w:rsidR="00D70368" w:rsidRPr="00B118B0" w:rsidRDefault="00D70368" w:rsidP="00D70368">
            <w:pPr>
              <w:pStyle w:val="Heading5"/>
              <w:keepNext w:val="0"/>
              <w:spacing w:line="240" w:lineRule="auto"/>
              <w:ind w:right="58" w:firstLine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เงินให้กู้ยืมระยะยาวแก่กิจการที่ไม่เกี่ยวข้องกัน </w:t>
            </w:r>
            <w:r w:rsidRPr="00B118B0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118B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F8D22F2" w14:textId="2E0BCE2B" w:rsidR="00D70368" w:rsidRPr="00B118B0" w:rsidRDefault="00D70368" w:rsidP="00D70368">
            <w:pPr>
              <w:pStyle w:val="Heading5"/>
              <w:keepNext w:val="0"/>
              <w:spacing w:line="240" w:lineRule="auto"/>
              <w:ind w:right="58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18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4826DB7" w14:textId="77777777" w:rsidR="00D70368" w:rsidRPr="00B118B0" w:rsidRDefault="00D70368" w:rsidP="00D70368">
            <w:pPr>
              <w:pStyle w:val="Heading5"/>
              <w:keepNext w:val="0"/>
              <w:spacing w:line="240" w:lineRule="auto"/>
              <w:ind w:right="58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AB7CA1E" w14:textId="74689C65" w:rsidR="00D70368" w:rsidRPr="00B118B0" w:rsidRDefault="00D70368" w:rsidP="00D70368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7D1A310" w14:textId="77777777" w:rsidR="00D70368" w:rsidRPr="00B118B0" w:rsidRDefault="00D70368" w:rsidP="00D70368">
            <w:pPr>
              <w:pStyle w:val="Heading5"/>
              <w:keepNext w:val="0"/>
              <w:spacing w:line="240" w:lineRule="auto"/>
              <w:ind w:right="58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0695F34" w14:textId="6E87D40A" w:rsidR="00D70368" w:rsidRPr="00B118B0" w:rsidRDefault="00D70368" w:rsidP="00D70368">
            <w:pPr>
              <w:pStyle w:val="Heading5"/>
              <w:keepNext w:val="0"/>
              <w:spacing w:line="240" w:lineRule="auto"/>
              <w:ind w:right="58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18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575FED1" w14:textId="77777777" w:rsidR="00D70368" w:rsidRPr="00B118B0" w:rsidRDefault="00D70368" w:rsidP="00D70368">
            <w:pPr>
              <w:pStyle w:val="Heading5"/>
              <w:keepNext w:val="0"/>
              <w:spacing w:line="240" w:lineRule="auto"/>
              <w:ind w:right="58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BD8937" w14:textId="694223AA" w:rsidR="00D70368" w:rsidRPr="00B118B0" w:rsidRDefault="00D70368" w:rsidP="00D70368">
            <w:pPr>
              <w:pStyle w:val="Heading5"/>
              <w:keepNext w:val="0"/>
              <w:spacing w:line="240" w:lineRule="auto"/>
              <w:ind w:right="89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18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bookmarkEnd w:id="2"/>
    <w:p w14:paraId="46D83E56" w14:textId="2F942A63" w:rsidR="006949A6" w:rsidRPr="00B118B0" w:rsidRDefault="00530E9E" w:rsidP="005B4635">
      <w:pPr>
        <w:tabs>
          <w:tab w:val="left" w:pos="9270"/>
        </w:tabs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ณ วันที่ </w:t>
      </w:r>
      <w:r w:rsidR="00020B82" w:rsidRPr="00B118B0">
        <w:rPr>
          <w:rFonts w:asciiTheme="majorBidi" w:hAnsiTheme="majorBidi" w:cstheme="majorBidi"/>
          <w:color w:val="000000"/>
          <w:spacing w:val="-2"/>
          <w:sz w:val="28"/>
        </w:rPr>
        <w:t>30</w:t>
      </w:r>
      <w:r w:rsidR="00020B82" w:rsidRPr="00B118B0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มิถุนายน</w:t>
      </w:r>
      <w:r w:rsidR="00020B82" w:rsidRPr="00B118B0">
        <w:rPr>
          <w:rFonts w:asciiTheme="majorBidi" w:hAnsiTheme="majorBidi" w:cstheme="majorBidi"/>
          <w:color w:val="000000"/>
          <w:spacing w:val="-2"/>
          <w:sz w:val="28"/>
          <w:lang w:val="en-GB"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2564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บริษัทมีเงินให้กู้ยืมแก่กิจการที่ไม่เกี่ยวข้องกันจำนวน </w:t>
      </w:r>
      <w:r w:rsidR="00A500D6" w:rsidRPr="00B118B0">
        <w:rPr>
          <w:rFonts w:asciiTheme="majorBidi" w:hAnsiTheme="majorBidi" w:cstheme="majorBidi"/>
          <w:color w:val="000000"/>
          <w:spacing w:val="-2"/>
          <w:sz w:val="28"/>
        </w:rPr>
        <w:t>1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ล้านบาท ซึ่งเป็นเงินที่บริษัทได้ให้กู้ยืมแก่บริษัท มิตรประสงค์กรีนเพาเวอร์ จำกัด โดยจะได้รับชำระคืนเงินกู้ดังกล่าวเป็นรายเดือนในอัตราเดือนละ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1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ล้านบาท เงินกู้ยืมดังกล่าวไม่มีการคิดดอกเบี้ย</w:t>
      </w:r>
    </w:p>
    <w:p w14:paraId="622AED02" w14:textId="55C5F2EC" w:rsidR="000F0C51" w:rsidRDefault="000F0C51" w:rsidP="005B4635">
      <w:pPr>
        <w:tabs>
          <w:tab w:val="left" w:pos="9270"/>
        </w:tabs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26053DBB" w14:textId="321DED80" w:rsidR="00474D9C" w:rsidRDefault="00474D9C" w:rsidP="005B4635">
      <w:pPr>
        <w:tabs>
          <w:tab w:val="left" w:pos="9270"/>
        </w:tabs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412D14AD" w14:textId="797F0E21" w:rsidR="00474D9C" w:rsidRDefault="00474D9C" w:rsidP="005B4635">
      <w:pPr>
        <w:tabs>
          <w:tab w:val="left" w:pos="9270"/>
        </w:tabs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1A4E0DAA" w14:textId="3F6EE808" w:rsidR="00474D9C" w:rsidRDefault="00474D9C" w:rsidP="005B4635">
      <w:pPr>
        <w:tabs>
          <w:tab w:val="left" w:pos="9270"/>
        </w:tabs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1CC85A5E" w14:textId="4D3F8B5C" w:rsidR="00474D9C" w:rsidRDefault="00474D9C" w:rsidP="005B4635">
      <w:pPr>
        <w:tabs>
          <w:tab w:val="left" w:pos="9270"/>
        </w:tabs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0A79704F" w14:textId="77777777" w:rsidR="00474D9C" w:rsidRPr="00B118B0" w:rsidRDefault="00474D9C" w:rsidP="005B4635">
      <w:pPr>
        <w:tabs>
          <w:tab w:val="left" w:pos="9270"/>
        </w:tabs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1F840103" w14:textId="77777777" w:rsidR="009134BB" w:rsidRPr="00B118B0" w:rsidRDefault="009134BB" w:rsidP="00081754">
      <w:pPr>
        <w:pStyle w:val="ListParagraph"/>
        <w:numPr>
          <w:ilvl w:val="0"/>
          <w:numId w:val="1"/>
        </w:numPr>
        <w:tabs>
          <w:tab w:val="left" w:pos="360"/>
        </w:tabs>
        <w:spacing w:before="240" w:line="240" w:lineRule="atLeast"/>
        <w:ind w:left="360"/>
        <w:rPr>
          <w:rFonts w:asciiTheme="majorBidi" w:hAnsiTheme="majorBidi" w:cstheme="majorBidi"/>
          <w:b/>
          <w:bCs/>
          <w:sz w:val="28"/>
          <w:cs/>
          <w:lang w:val="en-GB"/>
        </w:rPr>
      </w:pPr>
      <w:r w:rsidRPr="00B118B0">
        <w:rPr>
          <w:rFonts w:asciiTheme="majorBidi" w:hAnsiTheme="majorBidi" w:cstheme="majorBidi"/>
          <w:b/>
          <w:bCs/>
          <w:sz w:val="28"/>
          <w:cs/>
          <w:lang w:val="en-GB"/>
        </w:rPr>
        <w:t>สินทรัพย์ทางการเงินหมุนเวียนอื่น</w:t>
      </w:r>
    </w:p>
    <w:p w14:paraId="2627837E" w14:textId="629CBB15" w:rsidR="009134BB" w:rsidRPr="00B118B0" w:rsidRDefault="009134BB" w:rsidP="00547D61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B118B0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lastRenderedPageBreak/>
        <w:t>รายการเปลี่ยนแปลงของบัญชีเงินลงทุนชั่วคราวในตราสารทุน</w:t>
      </w:r>
      <w:r w:rsidR="00ED3DAE" w:rsidRPr="00B118B0">
        <w:rPr>
          <w:rFonts w:asciiTheme="majorBidi" w:hAnsiTheme="majorBidi" w:cstheme="majorBidi"/>
          <w:color w:val="000000"/>
          <w:spacing w:val="-2"/>
          <w:sz w:val="28"/>
          <w:lang w:val="en-GB"/>
        </w:rPr>
        <w:t xml:space="preserve"> </w:t>
      </w:r>
      <w:r w:rsidRPr="00B118B0">
        <w:rPr>
          <w:rFonts w:asciiTheme="majorBidi" w:hAnsiTheme="majorBidi" w:cstheme="majorBidi"/>
          <w:sz w:val="28"/>
          <w:cs/>
          <w:lang w:val="en-GB"/>
        </w:rPr>
        <w:t>สำหรับงวด</w:t>
      </w:r>
      <w:r w:rsidR="00020B82" w:rsidRPr="00B118B0">
        <w:rPr>
          <w:rFonts w:asciiTheme="majorBidi" w:hAnsiTheme="majorBidi" w:cstheme="majorBidi"/>
          <w:sz w:val="28"/>
          <w:cs/>
          <w:lang w:val="en-GB"/>
        </w:rPr>
        <w:t>หก</w:t>
      </w:r>
      <w:r w:rsidRPr="00B118B0">
        <w:rPr>
          <w:rFonts w:asciiTheme="majorBidi" w:hAnsiTheme="majorBidi" w:cstheme="majorBidi"/>
          <w:sz w:val="28"/>
          <w:cs/>
          <w:lang w:val="en-GB"/>
        </w:rPr>
        <w:t>เดือนสิ้นสุดวันที่</w:t>
      </w:r>
      <w:r w:rsidRPr="00B118B0">
        <w:rPr>
          <w:rFonts w:asciiTheme="majorBidi" w:hAnsiTheme="majorBidi" w:cstheme="majorBidi"/>
          <w:sz w:val="28"/>
          <w:lang w:val="en-GB"/>
        </w:rPr>
        <w:t xml:space="preserve"> </w:t>
      </w:r>
      <w:r w:rsidR="00020B82" w:rsidRPr="00B118B0">
        <w:rPr>
          <w:rFonts w:asciiTheme="majorBidi" w:hAnsiTheme="majorBidi" w:cstheme="majorBidi"/>
          <w:sz w:val="28"/>
        </w:rPr>
        <w:t>30</w:t>
      </w:r>
      <w:r w:rsidR="00020B82" w:rsidRPr="00B118B0">
        <w:rPr>
          <w:rFonts w:asciiTheme="majorBidi" w:hAnsiTheme="majorBidi" w:cstheme="majorBidi"/>
          <w:sz w:val="28"/>
          <w:cs/>
        </w:rPr>
        <w:t xml:space="preserve"> มิถุนายน</w:t>
      </w:r>
      <w:r w:rsidRPr="00B118B0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2564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และสำหรับปีสิ้นสุดวันที่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ธันวาคม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2563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สรุปได้ดังนี้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0"/>
        <w:gridCol w:w="1260"/>
        <w:gridCol w:w="1800"/>
        <w:gridCol w:w="270"/>
        <w:gridCol w:w="1620"/>
      </w:tblGrid>
      <w:tr w:rsidR="009134BB" w:rsidRPr="00B118B0" w14:paraId="788537B4" w14:textId="77777777" w:rsidTr="005B4635">
        <w:tc>
          <w:tcPr>
            <w:tcW w:w="4140" w:type="dxa"/>
          </w:tcPr>
          <w:p w14:paraId="54EC437A" w14:textId="77777777" w:rsidR="009134BB" w:rsidRPr="00B118B0" w:rsidRDefault="009134BB" w:rsidP="00A11E99">
            <w:pPr>
              <w:pStyle w:val="Header"/>
              <w:ind w:left="72" w:right="-108"/>
              <w:jc w:val="both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260" w:type="dxa"/>
          </w:tcPr>
          <w:p w14:paraId="06E57CD6" w14:textId="77777777" w:rsidR="009134BB" w:rsidRPr="00B118B0" w:rsidRDefault="009134BB" w:rsidP="00A11E99">
            <w:pPr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3690" w:type="dxa"/>
            <w:gridSpan w:val="3"/>
            <w:vAlign w:val="bottom"/>
          </w:tcPr>
          <w:p w14:paraId="2CF2C53B" w14:textId="77777777" w:rsidR="009134BB" w:rsidRPr="00B118B0" w:rsidRDefault="009134BB" w:rsidP="00A11E99">
            <w:pPr>
              <w:tabs>
                <w:tab w:val="left" w:pos="720"/>
                <w:tab w:val="left" w:pos="3384"/>
              </w:tabs>
              <w:ind w:right="4"/>
              <w:jc w:val="right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(</w:t>
            </w:r>
            <w:r w:rsidRPr="00B118B0">
              <w:rPr>
                <w:rFonts w:asciiTheme="majorBidi" w:hAnsiTheme="majorBidi" w:cstheme="majorBidi"/>
                <w:sz w:val="28"/>
                <w:cs/>
                <w:lang w:val="en-GB"/>
              </w:rPr>
              <w:t>หน่วย: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B118B0">
              <w:rPr>
                <w:rFonts w:asciiTheme="majorBidi" w:hAnsiTheme="majorBidi" w:cstheme="majorBidi"/>
                <w:sz w:val="28"/>
                <w:cs/>
                <w:lang w:val="en-GB"/>
              </w:rPr>
              <w:t>พันบาท</w:t>
            </w:r>
            <w:r w:rsidRPr="00B118B0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9134BB" w:rsidRPr="00B118B0" w14:paraId="66395EB5" w14:textId="77777777" w:rsidTr="005B4635">
        <w:tc>
          <w:tcPr>
            <w:tcW w:w="4140" w:type="dxa"/>
          </w:tcPr>
          <w:p w14:paraId="29B6FB57" w14:textId="77777777" w:rsidR="009134BB" w:rsidRPr="00B118B0" w:rsidRDefault="009134BB" w:rsidP="00A11E99">
            <w:pPr>
              <w:pStyle w:val="Header"/>
              <w:ind w:left="72" w:right="-108"/>
              <w:jc w:val="both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260" w:type="dxa"/>
          </w:tcPr>
          <w:p w14:paraId="6BD4F153" w14:textId="77777777" w:rsidR="009134BB" w:rsidRPr="00B118B0" w:rsidRDefault="009134BB" w:rsidP="00A11E99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690" w:type="dxa"/>
            <w:gridSpan w:val="3"/>
            <w:vAlign w:val="bottom"/>
          </w:tcPr>
          <w:p w14:paraId="633AEA3F" w14:textId="77777777" w:rsidR="009134BB" w:rsidRPr="00B118B0" w:rsidRDefault="009134BB" w:rsidP="00A11E99">
            <w:pPr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  <w:lang w:val="en-GB"/>
              </w:rPr>
              <w:t>งบการเงินรวมและ</w:t>
            </w:r>
          </w:p>
        </w:tc>
      </w:tr>
      <w:tr w:rsidR="009134BB" w:rsidRPr="00B118B0" w14:paraId="3E04B11C" w14:textId="77777777" w:rsidTr="005B4635">
        <w:tc>
          <w:tcPr>
            <w:tcW w:w="4140" w:type="dxa"/>
          </w:tcPr>
          <w:p w14:paraId="41F32E34" w14:textId="77777777" w:rsidR="009134BB" w:rsidRPr="00B118B0" w:rsidRDefault="009134BB" w:rsidP="00A11E99">
            <w:pPr>
              <w:pStyle w:val="Header"/>
              <w:ind w:left="72" w:right="-108"/>
              <w:jc w:val="both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260" w:type="dxa"/>
          </w:tcPr>
          <w:p w14:paraId="294062AC" w14:textId="77777777" w:rsidR="009134BB" w:rsidRPr="00B118B0" w:rsidRDefault="009134BB" w:rsidP="00A11E99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690" w:type="dxa"/>
            <w:gridSpan w:val="3"/>
            <w:tcBorders>
              <w:bottom w:val="single" w:sz="4" w:space="0" w:color="auto"/>
            </w:tcBorders>
            <w:vAlign w:val="bottom"/>
          </w:tcPr>
          <w:p w14:paraId="26163BE6" w14:textId="77777777" w:rsidR="009134BB" w:rsidRPr="00B118B0" w:rsidRDefault="009134BB" w:rsidP="00A11E99">
            <w:pPr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  <w:lang w:val="en-GB"/>
              </w:rPr>
              <w:t>งบการเงินเฉพาะกิจการ</w:t>
            </w:r>
          </w:p>
        </w:tc>
      </w:tr>
      <w:tr w:rsidR="009134BB" w:rsidRPr="00B118B0" w14:paraId="728EA278" w14:textId="77777777" w:rsidTr="005B4635">
        <w:tc>
          <w:tcPr>
            <w:tcW w:w="4140" w:type="dxa"/>
          </w:tcPr>
          <w:p w14:paraId="550B4EBF" w14:textId="77777777" w:rsidR="009134BB" w:rsidRPr="00B118B0" w:rsidRDefault="009134BB" w:rsidP="00A11E99">
            <w:pPr>
              <w:pStyle w:val="Header"/>
              <w:ind w:left="72" w:right="-108"/>
              <w:jc w:val="both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260" w:type="dxa"/>
          </w:tcPr>
          <w:p w14:paraId="2DD8CB7B" w14:textId="77777777" w:rsidR="009134BB" w:rsidRPr="00B118B0" w:rsidRDefault="009134BB" w:rsidP="00A11E99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7102FC35" w14:textId="1491F81B" w:rsidR="009134BB" w:rsidRPr="00B118B0" w:rsidRDefault="00020B82" w:rsidP="00A11E99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B118B0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="009134BB" w:rsidRPr="00B118B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9134BB" w:rsidRPr="00B118B0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A9264E2" w14:textId="77777777" w:rsidR="009134BB" w:rsidRPr="00B118B0" w:rsidRDefault="009134BB" w:rsidP="00A11E99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7D34EDAB" w14:textId="77777777" w:rsidR="009134BB" w:rsidRPr="00B118B0" w:rsidRDefault="009134BB" w:rsidP="00A11E99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B118B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118B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ธันวาคม </w:t>
            </w:r>
            <w:r w:rsidRPr="00B118B0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ED3DAE" w:rsidRPr="00B118B0" w14:paraId="3229FF6D" w14:textId="77777777" w:rsidTr="000A24D5">
        <w:tc>
          <w:tcPr>
            <w:tcW w:w="4140" w:type="dxa"/>
          </w:tcPr>
          <w:p w14:paraId="64FBBE6B" w14:textId="77777777" w:rsidR="00ED3DAE" w:rsidRPr="00B118B0" w:rsidRDefault="00ED3DAE" w:rsidP="00ED3DAE">
            <w:pPr>
              <w:pStyle w:val="Header"/>
              <w:ind w:right="-108"/>
              <w:jc w:val="both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  <w:lang w:val="en-GB"/>
              </w:rPr>
              <w:t>ยอดคงเหลือต้นงวด</w:t>
            </w:r>
          </w:p>
        </w:tc>
        <w:tc>
          <w:tcPr>
            <w:tcW w:w="1260" w:type="dxa"/>
          </w:tcPr>
          <w:p w14:paraId="28C4ED35" w14:textId="77777777" w:rsidR="00ED3DAE" w:rsidRPr="00B118B0" w:rsidRDefault="00ED3DAE" w:rsidP="00ED3DAE">
            <w:pPr>
              <w:pStyle w:val="BodyText2"/>
              <w:tabs>
                <w:tab w:val="decimal" w:pos="1422"/>
              </w:tabs>
              <w:spacing w:after="0" w:line="240" w:lineRule="auto"/>
              <w:ind w:left="162" w:right="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25CCD808" w14:textId="56547A86" w:rsidR="00ED3DAE" w:rsidRPr="00B118B0" w:rsidRDefault="00785F01" w:rsidP="00ED3DAE">
            <w:pPr>
              <w:pStyle w:val="BodyText2"/>
              <w:tabs>
                <w:tab w:val="decimal" w:pos="1074"/>
              </w:tabs>
              <w:spacing w:after="0" w:line="240" w:lineRule="auto"/>
              <w:ind w:left="16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18B0">
              <w:rPr>
                <w:rFonts w:asciiTheme="majorBidi" w:hAnsiTheme="majorBidi" w:cstheme="majorBidi"/>
                <w:sz w:val="28"/>
                <w:szCs w:val="28"/>
              </w:rPr>
              <w:t>6,247</w:t>
            </w:r>
          </w:p>
        </w:tc>
        <w:tc>
          <w:tcPr>
            <w:tcW w:w="270" w:type="dxa"/>
          </w:tcPr>
          <w:p w14:paraId="3E887336" w14:textId="77777777" w:rsidR="00ED3DAE" w:rsidRPr="00B118B0" w:rsidRDefault="00ED3DAE" w:rsidP="00ED3DAE">
            <w:pPr>
              <w:pStyle w:val="BodyText2"/>
              <w:tabs>
                <w:tab w:val="decimal" w:pos="1422"/>
              </w:tabs>
              <w:spacing w:after="0" w:line="240" w:lineRule="auto"/>
              <w:ind w:left="162" w:right="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13B8C353" w14:textId="77777777" w:rsidR="00ED3DAE" w:rsidRPr="00B118B0" w:rsidRDefault="00ED3DAE" w:rsidP="00ED3DAE">
            <w:pPr>
              <w:pStyle w:val="BodyText2"/>
              <w:tabs>
                <w:tab w:val="decimal" w:pos="1083"/>
              </w:tabs>
              <w:spacing w:after="0" w:line="240" w:lineRule="auto"/>
              <w:ind w:left="16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18B0">
              <w:rPr>
                <w:rFonts w:asciiTheme="majorBidi" w:hAnsiTheme="majorBidi" w:cstheme="majorBidi"/>
                <w:sz w:val="28"/>
                <w:szCs w:val="28"/>
              </w:rPr>
              <w:t>7,371</w:t>
            </w:r>
          </w:p>
        </w:tc>
      </w:tr>
      <w:tr w:rsidR="00ED3DAE" w:rsidRPr="00B118B0" w14:paraId="128BCB78" w14:textId="77777777" w:rsidTr="005B4635">
        <w:tc>
          <w:tcPr>
            <w:tcW w:w="4140" w:type="dxa"/>
          </w:tcPr>
          <w:p w14:paraId="4924A6C4" w14:textId="77777777" w:rsidR="00ED3DAE" w:rsidRPr="00B118B0" w:rsidRDefault="00ED3DAE" w:rsidP="00ED3DAE">
            <w:pPr>
              <w:pStyle w:val="Header"/>
              <w:ind w:right="-108"/>
              <w:jc w:val="both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กำไร </w:t>
            </w:r>
            <w:r w:rsidRPr="00B118B0">
              <w:rPr>
                <w:rFonts w:asciiTheme="majorBidi" w:hAnsiTheme="majorBidi" w:cstheme="majorBidi"/>
                <w:sz w:val="28"/>
              </w:rPr>
              <w:t>(</w:t>
            </w:r>
            <w:r w:rsidRPr="00B118B0">
              <w:rPr>
                <w:rFonts w:asciiTheme="majorBidi" w:hAnsiTheme="majorBidi" w:cstheme="majorBidi"/>
                <w:sz w:val="28"/>
                <w:cs/>
                <w:lang w:val="en-GB"/>
              </w:rPr>
              <w:t>ขาดทุน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) </w:t>
            </w:r>
            <w:r w:rsidRPr="00B118B0">
              <w:rPr>
                <w:rFonts w:asciiTheme="majorBidi" w:hAnsiTheme="majorBidi" w:cstheme="majorBidi"/>
                <w:sz w:val="28"/>
                <w:cs/>
                <w:lang w:val="en-GB"/>
              </w:rPr>
              <w:t>จากการเปลี่ยนแปลงมูลค่า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1260" w:type="dxa"/>
          </w:tcPr>
          <w:p w14:paraId="1E1E8EB0" w14:textId="77777777" w:rsidR="00ED3DAE" w:rsidRPr="00B118B0" w:rsidRDefault="00ED3DAE" w:rsidP="00ED3DAE">
            <w:pPr>
              <w:pStyle w:val="BodyText2"/>
              <w:tabs>
                <w:tab w:val="decimal" w:pos="1422"/>
              </w:tabs>
              <w:spacing w:after="0" w:line="240" w:lineRule="auto"/>
              <w:ind w:left="162" w:right="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1554B57B" w14:textId="7DE8BEFB" w:rsidR="00ED3DAE" w:rsidRPr="00B118B0" w:rsidRDefault="00E73A1F" w:rsidP="00ED3DAE">
            <w:pPr>
              <w:pStyle w:val="BodyText2"/>
              <w:tabs>
                <w:tab w:val="decimal" w:pos="1074"/>
              </w:tabs>
              <w:spacing w:after="0" w:line="240" w:lineRule="auto"/>
              <w:ind w:left="16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18B0">
              <w:rPr>
                <w:rFonts w:asciiTheme="majorBidi" w:hAnsiTheme="majorBidi" w:cstheme="majorBidi"/>
                <w:sz w:val="28"/>
                <w:szCs w:val="28"/>
              </w:rPr>
              <w:t>1,05</w:t>
            </w:r>
            <w:r w:rsidR="00D17335" w:rsidRPr="00B118B0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270" w:type="dxa"/>
          </w:tcPr>
          <w:p w14:paraId="6DC2E45B" w14:textId="77777777" w:rsidR="00ED3DAE" w:rsidRPr="00B118B0" w:rsidRDefault="00ED3DAE" w:rsidP="00ED3DAE">
            <w:pPr>
              <w:pStyle w:val="BodyText2"/>
              <w:tabs>
                <w:tab w:val="decimal" w:pos="1422"/>
              </w:tabs>
              <w:spacing w:after="0" w:line="240" w:lineRule="auto"/>
              <w:ind w:left="162" w:right="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68BF6B7F" w14:textId="77777777" w:rsidR="00ED3DAE" w:rsidRPr="00B118B0" w:rsidRDefault="00ED3DAE" w:rsidP="00ED3DAE">
            <w:pPr>
              <w:pStyle w:val="BodyText2"/>
              <w:tabs>
                <w:tab w:val="decimal" w:pos="1083"/>
              </w:tabs>
              <w:spacing w:after="0" w:line="240" w:lineRule="auto"/>
              <w:ind w:left="16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18B0">
              <w:rPr>
                <w:rFonts w:asciiTheme="majorBidi" w:hAnsiTheme="majorBidi" w:cstheme="majorBidi"/>
                <w:sz w:val="28"/>
                <w:szCs w:val="28"/>
              </w:rPr>
              <w:t>(1,124)</w:t>
            </w:r>
          </w:p>
        </w:tc>
      </w:tr>
      <w:tr w:rsidR="00ED3DAE" w:rsidRPr="00B118B0" w14:paraId="5181F627" w14:textId="77777777" w:rsidTr="005B4635">
        <w:tc>
          <w:tcPr>
            <w:tcW w:w="4140" w:type="dxa"/>
          </w:tcPr>
          <w:p w14:paraId="18097664" w14:textId="77777777" w:rsidR="00ED3DAE" w:rsidRPr="00B118B0" w:rsidRDefault="00ED3DAE" w:rsidP="00ED3DAE">
            <w:pPr>
              <w:pStyle w:val="Header"/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ยอดคงเหลือปลายงวด</w:t>
            </w:r>
          </w:p>
        </w:tc>
        <w:tc>
          <w:tcPr>
            <w:tcW w:w="1260" w:type="dxa"/>
          </w:tcPr>
          <w:p w14:paraId="3E0F8BDB" w14:textId="77777777" w:rsidR="00ED3DAE" w:rsidRPr="00B118B0" w:rsidRDefault="00ED3DAE" w:rsidP="00ED3DAE">
            <w:pPr>
              <w:pStyle w:val="BodyText2"/>
              <w:tabs>
                <w:tab w:val="decimal" w:pos="1422"/>
              </w:tabs>
              <w:spacing w:after="0" w:line="240" w:lineRule="auto"/>
              <w:ind w:left="162" w:right="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752CDE" w14:textId="7309308A" w:rsidR="00ED3DAE" w:rsidRPr="00B118B0" w:rsidRDefault="00785F01" w:rsidP="00ED3DAE">
            <w:pPr>
              <w:pStyle w:val="BodyText2"/>
              <w:tabs>
                <w:tab w:val="decimal" w:pos="1074"/>
              </w:tabs>
              <w:spacing w:after="0" w:line="240" w:lineRule="auto"/>
              <w:ind w:left="162"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7,29</w:t>
            </w:r>
            <w:r w:rsidR="00D17335" w:rsidRPr="00B118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2B473876" w14:textId="77777777" w:rsidR="00ED3DAE" w:rsidRPr="00B118B0" w:rsidRDefault="00ED3DAE" w:rsidP="00ED3DAE">
            <w:pPr>
              <w:pStyle w:val="BodyText2"/>
              <w:tabs>
                <w:tab w:val="decimal" w:pos="1422"/>
              </w:tabs>
              <w:spacing w:after="0" w:line="240" w:lineRule="auto"/>
              <w:ind w:left="162" w:right="2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664DCB6D" w14:textId="77777777" w:rsidR="00ED3DAE" w:rsidRPr="00B118B0" w:rsidRDefault="00ED3DAE" w:rsidP="00ED3DAE">
            <w:pPr>
              <w:pStyle w:val="BodyText2"/>
              <w:tabs>
                <w:tab w:val="decimal" w:pos="1083"/>
              </w:tabs>
              <w:spacing w:after="0" w:line="240" w:lineRule="auto"/>
              <w:ind w:left="162"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6,247</w:t>
            </w:r>
          </w:p>
        </w:tc>
      </w:tr>
    </w:tbl>
    <w:p w14:paraId="4E7D42D6" w14:textId="77777777" w:rsidR="003964B0" w:rsidRPr="00B118B0" w:rsidRDefault="003964B0" w:rsidP="003964B0">
      <w:pPr>
        <w:pStyle w:val="ListParagraph"/>
        <w:numPr>
          <w:ilvl w:val="0"/>
          <w:numId w:val="1"/>
        </w:numPr>
        <w:spacing w:before="240" w:line="240" w:lineRule="atLeast"/>
        <w:ind w:left="360"/>
        <w:rPr>
          <w:rFonts w:asciiTheme="majorBidi" w:hAnsiTheme="majorBidi" w:cstheme="majorBidi"/>
          <w:b/>
          <w:bCs/>
          <w:sz w:val="28"/>
          <w:cs/>
        </w:rPr>
      </w:pPr>
      <w:r w:rsidRPr="00B118B0">
        <w:rPr>
          <w:rFonts w:asciiTheme="majorBidi" w:hAnsiTheme="majorBidi" w:cstheme="majorBidi"/>
          <w:b/>
          <w:bCs/>
          <w:sz w:val="28"/>
          <w:cs/>
        </w:rPr>
        <w:t>สินทรัพย์ทางการเงินไม่หมุนเวียนอื่น</w:t>
      </w:r>
    </w:p>
    <w:p w14:paraId="3679E85B" w14:textId="337A0D40" w:rsidR="003964B0" w:rsidRPr="00B118B0" w:rsidRDefault="003964B0" w:rsidP="003964B0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สินทรัพย์ทางการเงินไม่หมุนเวียนอื่น ณ วันที่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 30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มิถุนายน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2564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และวันที่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ธันวาคม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2563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มีดังนี้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58"/>
        <w:gridCol w:w="90"/>
        <w:gridCol w:w="990"/>
        <w:gridCol w:w="90"/>
        <w:gridCol w:w="902"/>
        <w:gridCol w:w="90"/>
        <w:gridCol w:w="988"/>
        <w:gridCol w:w="54"/>
        <w:gridCol w:w="866"/>
        <w:gridCol w:w="54"/>
        <w:gridCol w:w="918"/>
        <w:gridCol w:w="54"/>
        <w:gridCol w:w="936"/>
      </w:tblGrid>
      <w:tr w:rsidR="003964B0" w:rsidRPr="00B118B0" w14:paraId="7C709B76" w14:textId="77777777" w:rsidTr="00177EDB">
        <w:trPr>
          <w:trHeight w:val="270"/>
        </w:trPr>
        <w:tc>
          <w:tcPr>
            <w:tcW w:w="3058" w:type="dxa"/>
            <w:vAlign w:val="bottom"/>
          </w:tcPr>
          <w:p w14:paraId="7DD3B203" w14:textId="77777777" w:rsidR="003964B0" w:rsidRPr="00B118B0" w:rsidRDefault="003964B0" w:rsidP="0042638F">
            <w:pPr>
              <w:ind w:right="-36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3D611DD1" w14:textId="77777777" w:rsidR="003964B0" w:rsidRPr="00B118B0" w:rsidRDefault="003964B0" w:rsidP="0042638F">
            <w:pPr>
              <w:tabs>
                <w:tab w:val="center" w:pos="6480"/>
                <w:tab w:val="center" w:pos="8820"/>
              </w:tabs>
              <w:ind w:right="52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2" w:type="dxa"/>
            <w:gridSpan w:val="3"/>
            <w:vAlign w:val="bottom"/>
          </w:tcPr>
          <w:p w14:paraId="51C1B729" w14:textId="77777777" w:rsidR="003964B0" w:rsidRPr="00B118B0" w:rsidRDefault="003964B0" w:rsidP="0042638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0F9C90BD" w14:textId="77777777" w:rsidR="003964B0" w:rsidRPr="00B118B0" w:rsidRDefault="003964B0" w:rsidP="0042638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08" w:type="dxa"/>
            <w:gridSpan w:val="3"/>
            <w:vAlign w:val="bottom"/>
          </w:tcPr>
          <w:p w14:paraId="04696B45" w14:textId="77777777" w:rsidR="003964B0" w:rsidRPr="00B118B0" w:rsidRDefault="003964B0" w:rsidP="0042638F">
            <w:pPr>
              <w:ind w:left="-3" w:right="-5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4" w:type="dxa"/>
          </w:tcPr>
          <w:p w14:paraId="5B44E9EA" w14:textId="77777777" w:rsidR="003964B0" w:rsidRPr="00B118B0" w:rsidRDefault="003964B0" w:rsidP="0042638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08" w:type="dxa"/>
            <w:gridSpan w:val="3"/>
            <w:vAlign w:val="bottom"/>
          </w:tcPr>
          <w:p w14:paraId="7DCEAA85" w14:textId="77777777" w:rsidR="003964B0" w:rsidRPr="00B118B0" w:rsidRDefault="003964B0" w:rsidP="0042638F">
            <w:pPr>
              <w:tabs>
                <w:tab w:val="center" w:pos="6480"/>
                <w:tab w:val="center" w:pos="8820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(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พันบาท)</w:t>
            </w:r>
          </w:p>
        </w:tc>
      </w:tr>
      <w:tr w:rsidR="003964B0" w:rsidRPr="00B118B0" w14:paraId="08CC920B" w14:textId="77777777" w:rsidTr="00177EDB">
        <w:trPr>
          <w:trHeight w:val="270"/>
        </w:trPr>
        <w:tc>
          <w:tcPr>
            <w:tcW w:w="3058" w:type="dxa"/>
            <w:vAlign w:val="bottom"/>
          </w:tcPr>
          <w:p w14:paraId="0708F47C" w14:textId="77777777" w:rsidR="003964B0" w:rsidRPr="00B118B0" w:rsidRDefault="003964B0" w:rsidP="0042638F">
            <w:pPr>
              <w:ind w:right="-36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7D97DAD6" w14:textId="77777777" w:rsidR="003964B0" w:rsidRPr="00B118B0" w:rsidRDefault="003964B0" w:rsidP="0042638F">
            <w:pPr>
              <w:tabs>
                <w:tab w:val="center" w:pos="6480"/>
                <w:tab w:val="center" w:pos="8820"/>
              </w:tabs>
              <w:ind w:right="52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942" w:type="dxa"/>
            <w:gridSpan w:val="11"/>
            <w:tcBorders>
              <w:bottom w:val="single" w:sz="4" w:space="0" w:color="auto"/>
            </w:tcBorders>
            <w:vAlign w:val="bottom"/>
          </w:tcPr>
          <w:p w14:paraId="45B340DF" w14:textId="77777777" w:rsidR="003964B0" w:rsidRPr="00B118B0" w:rsidRDefault="003964B0" w:rsidP="0042638F">
            <w:pPr>
              <w:tabs>
                <w:tab w:val="center" w:pos="6480"/>
                <w:tab w:val="center" w:pos="882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3964B0" w:rsidRPr="00B118B0" w14:paraId="5C6A3DF1" w14:textId="77777777" w:rsidTr="00177EDB">
        <w:trPr>
          <w:trHeight w:val="207"/>
        </w:trPr>
        <w:tc>
          <w:tcPr>
            <w:tcW w:w="3058" w:type="dxa"/>
            <w:vAlign w:val="bottom"/>
          </w:tcPr>
          <w:p w14:paraId="2B0B5A1B" w14:textId="77777777" w:rsidR="003964B0" w:rsidRPr="00B118B0" w:rsidRDefault="003964B0" w:rsidP="0042638F">
            <w:pPr>
              <w:ind w:right="-36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90" w:type="dxa"/>
          </w:tcPr>
          <w:p w14:paraId="6D8C9ACB" w14:textId="77777777" w:rsidR="003964B0" w:rsidRPr="00B118B0" w:rsidRDefault="003964B0" w:rsidP="0042638F">
            <w:pPr>
              <w:tabs>
                <w:tab w:val="center" w:pos="6480"/>
                <w:tab w:val="center" w:pos="8820"/>
              </w:tabs>
              <w:ind w:right="522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98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1B478B" w14:textId="77777777" w:rsidR="003964B0" w:rsidRPr="00B118B0" w:rsidRDefault="003964B0" w:rsidP="0042638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ทุนเรียกชำระแล้ว</w:t>
            </w:r>
          </w:p>
        </w:tc>
        <w:tc>
          <w:tcPr>
            <w:tcW w:w="90" w:type="dxa"/>
          </w:tcPr>
          <w:p w14:paraId="1F948B9F" w14:textId="77777777" w:rsidR="003964B0" w:rsidRPr="00B118B0" w:rsidRDefault="003964B0" w:rsidP="0042638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0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9719BF" w14:textId="77777777" w:rsidR="0060104B" w:rsidRDefault="003964B0" w:rsidP="0042638F">
            <w:pPr>
              <w:ind w:left="-3" w:right="-5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สัดส่วนเงินลงทุน</w:t>
            </w:r>
          </w:p>
          <w:p w14:paraId="20BD0A5C" w14:textId="3236D506" w:rsidR="003964B0" w:rsidRPr="00B118B0" w:rsidRDefault="003964B0" w:rsidP="0042638F">
            <w:pPr>
              <w:ind w:left="-3" w:right="-5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(ร้อยละ)</w:t>
            </w:r>
          </w:p>
        </w:tc>
        <w:tc>
          <w:tcPr>
            <w:tcW w:w="54" w:type="dxa"/>
            <w:tcBorders>
              <w:top w:val="single" w:sz="4" w:space="0" w:color="auto"/>
            </w:tcBorders>
          </w:tcPr>
          <w:p w14:paraId="0F433CB9" w14:textId="77777777" w:rsidR="003964B0" w:rsidRPr="00B118B0" w:rsidRDefault="003964B0" w:rsidP="0042638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0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7D3BC2" w14:textId="77777777" w:rsidR="003964B0" w:rsidRPr="00B118B0" w:rsidRDefault="003964B0" w:rsidP="0042638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มูลค่า</w:t>
            </w:r>
          </w:p>
        </w:tc>
      </w:tr>
      <w:tr w:rsidR="003964B0" w:rsidRPr="00B118B0" w14:paraId="20FBE46A" w14:textId="77777777" w:rsidTr="00177EDB">
        <w:tc>
          <w:tcPr>
            <w:tcW w:w="3058" w:type="dxa"/>
            <w:vAlign w:val="bottom"/>
          </w:tcPr>
          <w:p w14:paraId="72D736CA" w14:textId="77777777" w:rsidR="003964B0" w:rsidRPr="00B118B0" w:rsidRDefault="003964B0" w:rsidP="0042638F">
            <w:pPr>
              <w:ind w:right="-36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90" w:type="dxa"/>
          </w:tcPr>
          <w:p w14:paraId="455DE755" w14:textId="77777777" w:rsidR="003964B0" w:rsidRPr="00B118B0" w:rsidRDefault="003964B0" w:rsidP="0042638F">
            <w:pPr>
              <w:tabs>
                <w:tab w:val="center" w:pos="6480"/>
                <w:tab w:val="center" w:pos="8820"/>
              </w:tabs>
              <w:ind w:right="522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E807CC6" w14:textId="77777777" w:rsidR="003964B0" w:rsidRPr="00B118B0" w:rsidRDefault="003964B0" w:rsidP="0042638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color w:val="000000"/>
                <w:sz w:val="28"/>
              </w:rPr>
              <w:t>30</w:t>
            </w:r>
            <w:r w:rsidRPr="00B118B0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มิถุนายน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23F8A0D" w14:textId="77777777" w:rsidR="003964B0" w:rsidRPr="00B118B0" w:rsidRDefault="003964B0" w:rsidP="0042638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vAlign w:val="bottom"/>
          </w:tcPr>
          <w:p w14:paraId="3A9FF18F" w14:textId="77777777" w:rsidR="003964B0" w:rsidRPr="00B118B0" w:rsidRDefault="003964B0" w:rsidP="0042638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B118B0">
              <w:rPr>
                <w:rFonts w:asciiTheme="majorBidi" w:hAnsiTheme="majorBidi" w:cstheme="majorBidi"/>
                <w:color w:val="000000"/>
                <w:sz w:val="28"/>
                <w:cs/>
              </w:rPr>
              <w:t>ธันวาคม</w:t>
            </w:r>
          </w:p>
        </w:tc>
        <w:tc>
          <w:tcPr>
            <w:tcW w:w="90" w:type="dxa"/>
          </w:tcPr>
          <w:p w14:paraId="2502D6D0" w14:textId="77777777" w:rsidR="003964B0" w:rsidRPr="00B118B0" w:rsidRDefault="003964B0" w:rsidP="0042638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  <w:vAlign w:val="bottom"/>
          </w:tcPr>
          <w:p w14:paraId="78F7B78F" w14:textId="77777777" w:rsidR="003964B0" w:rsidRPr="00B118B0" w:rsidRDefault="003964B0" w:rsidP="0042638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color w:val="000000"/>
                <w:sz w:val="28"/>
              </w:rPr>
              <w:t>30</w:t>
            </w:r>
            <w:r w:rsidRPr="00B118B0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มิถุนายน</w:t>
            </w:r>
          </w:p>
        </w:tc>
        <w:tc>
          <w:tcPr>
            <w:tcW w:w="54" w:type="dxa"/>
            <w:tcBorders>
              <w:top w:val="single" w:sz="4" w:space="0" w:color="auto"/>
            </w:tcBorders>
          </w:tcPr>
          <w:p w14:paraId="5249EC86" w14:textId="77777777" w:rsidR="003964B0" w:rsidRPr="00B118B0" w:rsidRDefault="003964B0" w:rsidP="0042638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vAlign w:val="bottom"/>
          </w:tcPr>
          <w:p w14:paraId="7903A904" w14:textId="77777777" w:rsidR="003964B0" w:rsidRPr="00B118B0" w:rsidRDefault="003964B0" w:rsidP="0042638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B118B0">
              <w:rPr>
                <w:rFonts w:asciiTheme="majorBidi" w:hAnsiTheme="majorBidi" w:cstheme="majorBidi"/>
                <w:color w:val="000000"/>
                <w:sz w:val="28"/>
                <w:cs/>
              </w:rPr>
              <w:t>ธันวาคม</w:t>
            </w:r>
          </w:p>
        </w:tc>
        <w:tc>
          <w:tcPr>
            <w:tcW w:w="54" w:type="dxa"/>
          </w:tcPr>
          <w:p w14:paraId="1C780494" w14:textId="77777777" w:rsidR="003964B0" w:rsidRPr="00B118B0" w:rsidRDefault="003964B0" w:rsidP="0042638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  <w:vAlign w:val="bottom"/>
          </w:tcPr>
          <w:p w14:paraId="43545AA3" w14:textId="77777777" w:rsidR="003964B0" w:rsidRPr="00B118B0" w:rsidRDefault="003964B0" w:rsidP="0042638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color w:val="000000"/>
                <w:sz w:val="28"/>
              </w:rPr>
              <w:t>30</w:t>
            </w:r>
            <w:r w:rsidRPr="00B118B0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มิถุนายน</w:t>
            </w:r>
          </w:p>
        </w:tc>
        <w:tc>
          <w:tcPr>
            <w:tcW w:w="54" w:type="dxa"/>
            <w:tcBorders>
              <w:top w:val="single" w:sz="4" w:space="0" w:color="auto"/>
            </w:tcBorders>
          </w:tcPr>
          <w:p w14:paraId="1625F3E3" w14:textId="77777777" w:rsidR="003964B0" w:rsidRPr="00B118B0" w:rsidRDefault="003964B0" w:rsidP="0042638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36" w:type="dxa"/>
            <w:vAlign w:val="bottom"/>
          </w:tcPr>
          <w:p w14:paraId="490A08AE" w14:textId="77777777" w:rsidR="003964B0" w:rsidRPr="00B118B0" w:rsidRDefault="003964B0" w:rsidP="0042638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B118B0">
              <w:rPr>
                <w:rFonts w:asciiTheme="majorBidi" w:hAnsiTheme="majorBidi" w:cstheme="majorBidi"/>
                <w:color w:val="000000"/>
                <w:sz w:val="28"/>
                <w:cs/>
              </w:rPr>
              <w:t>ธันวาคม</w:t>
            </w:r>
          </w:p>
        </w:tc>
      </w:tr>
      <w:tr w:rsidR="003964B0" w:rsidRPr="00B118B0" w14:paraId="42FDC5AE" w14:textId="77777777" w:rsidTr="00177EDB">
        <w:tc>
          <w:tcPr>
            <w:tcW w:w="3058" w:type="dxa"/>
            <w:tcBorders>
              <w:bottom w:val="single" w:sz="4" w:space="0" w:color="auto"/>
            </w:tcBorders>
            <w:vAlign w:val="bottom"/>
          </w:tcPr>
          <w:p w14:paraId="7A766AE1" w14:textId="77777777" w:rsidR="003964B0" w:rsidRPr="00B118B0" w:rsidRDefault="003964B0" w:rsidP="0042638F">
            <w:pPr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</w:t>
            </w:r>
          </w:p>
        </w:tc>
        <w:tc>
          <w:tcPr>
            <w:tcW w:w="90" w:type="dxa"/>
          </w:tcPr>
          <w:p w14:paraId="2BEF38AB" w14:textId="77777777" w:rsidR="003964B0" w:rsidRPr="00B118B0" w:rsidRDefault="003964B0" w:rsidP="0042638F">
            <w:pPr>
              <w:tabs>
                <w:tab w:val="center" w:pos="6480"/>
                <w:tab w:val="center" w:pos="8820"/>
              </w:tabs>
              <w:ind w:right="522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35DC693" w14:textId="77777777" w:rsidR="003964B0" w:rsidRPr="00B118B0" w:rsidRDefault="003964B0" w:rsidP="0042638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color w:val="000000"/>
                <w:sz w:val="28"/>
              </w:rPr>
              <w:t>2564</w:t>
            </w:r>
          </w:p>
        </w:tc>
        <w:tc>
          <w:tcPr>
            <w:tcW w:w="90" w:type="dxa"/>
          </w:tcPr>
          <w:p w14:paraId="0F97AFB3" w14:textId="77777777" w:rsidR="003964B0" w:rsidRPr="00B118B0" w:rsidRDefault="003964B0" w:rsidP="0042638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  <w:vAlign w:val="bottom"/>
          </w:tcPr>
          <w:p w14:paraId="493C25A4" w14:textId="77777777" w:rsidR="003964B0" w:rsidRPr="00B118B0" w:rsidRDefault="003964B0" w:rsidP="0042638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color w:val="000000"/>
                <w:sz w:val="28"/>
              </w:rPr>
              <w:t>2563</w:t>
            </w:r>
          </w:p>
        </w:tc>
        <w:tc>
          <w:tcPr>
            <w:tcW w:w="90" w:type="dxa"/>
          </w:tcPr>
          <w:p w14:paraId="237CE696" w14:textId="77777777" w:rsidR="003964B0" w:rsidRPr="00B118B0" w:rsidRDefault="003964B0" w:rsidP="0042638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  <w:vAlign w:val="bottom"/>
          </w:tcPr>
          <w:p w14:paraId="09A6D273" w14:textId="77777777" w:rsidR="003964B0" w:rsidRPr="00B118B0" w:rsidRDefault="003964B0" w:rsidP="0042638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color w:val="000000"/>
                <w:sz w:val="28"/>
              </w:rPr>
              <w:t>2564</w:t>
            </w:r>
          </w:p>
        </w:tc>
        <w:tc>
          <w:tcPr>
            <w:tcW w:w="54" w:type="dxa"/>
          </w:tcPr>
          <w:p w14:paraId="5FE443F7" w14:textId="77777777" w:rsidR="003964B0" w:rsidRPr="00B118B0" w:rsidRDefault="003964B0" w:rsidP="0042638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66" w:type="dxa"/>
            <w:tcBorders>
              <w:bottom w:val="single" w:sz="4" w:space="0" w:color="auto"/>
            </w:tcBorders>
            <w:vAlign w:val="bottom"/>
          </w:tcPr>
          <w:p w14:paraId="531051CA" w14:textId="77777777" w:rsidR="003964B0" w:rsidRPr="00B118B0" w:rsidRDefault="003964B0" w:rsidP="0042638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color w:val="000000"/>
                <w:sz w:val="28"/>
              </w:rPr>
              <w:t>2563</w:t>
            </w:r>
          </w:p>
        </w:tc>
        <w:tc>
          <w:tcPr>
            <w:tcW w:w="54" w:type="dxa"/>
          </w:tcPr>
          <w:p w14:paraId="341EA446" w14:textId="77777777" w:rsidR="003964B0" w:rsidRPr="00B118B0" w:rsidRDefault="003964B0" w:rsidP="0042638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  <w:vAlign w:val="bottom"/>
          </w:tcPr>
          <w:p w14:paraId="1690EEDE" w14:textId="77777777" w:rsidR="003964B0" w:rsidRPr="00B118B0" w:rsidRDefault="003964B0" w:rsidP="0042638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color w:val="000000"/>
                <w:sz w:val="28"/>
              </w:rPr>
              <w:t>2564</w:t>
            </w:r>
          </w:p>
        </w:tc>
        <w:tc>
          <w:tcPr>
            <w:tcW w:w="54" w:type="dxa"/>
          </w:tcPr>
          <w:p w14:paraId="51288188" w14:textId="77777777" w:rsidR="003964B0" w:rsidRPr="00B118B0" w:rsidRDefault="003964B0" w:rsidP="0042638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19FE11CE" w14:textId="77777777" w:rsidR="003964B0" w:rsidRPr="00B118B0" w:rsidRDefault="003964B0" w:rsidP="0042638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color w:val="000000"/>
                <w:sz w:val="28"/>
              </w:rPr>
              <w:t>2563</w:t>
            </w:r>
          </w:p>
        </w:tc>
      </w:tr>
      <w:tr w:rsidR="003964B0" w:rsidRPr="00B118B0" w14:paraId="0D8EE8B2" w14:textId="77777777" w:rsidTr="00177EDB">
        <w:tc>
          <w:tcPr>
            <w:tcW w:w="3058" w:type="dxa"/>
          </w:tcPr>
          <w:p w14:paraId="1C9586BE" w14:textId="77777777" w:rsidR="003964B0" w:rsidRPr="00B118B0" w:rsidRDefault="003964B0" w:rsidP="0042638F">
            <w:pPr>
              <w:ind w:left="162" w:right="-36" w:hanging="162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 กลุ่มสมอทอง จำกัด</w:t>
            </w:r>
          </w:p>
        </w:tc>
        <w:tc>
          <w:tcPr>
            <w:tcW w:w="90" w:type="dxa"/>
          </w:tcPr>
          <w:p w14:paraId="2F5EFB65" w14:textId="77777777" w:rsidR="003964B0" w:rsidRPr="00B118B0" w:rsidRDefault="003964B0" w:rsidP="0042638F">
            <w:pPr>
              <w:tabs>
                <w:tab w:val="decimal" w:pos="617"/>
              </w:tabs>
              <w:ind w:right="52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9DF1965" w14:textId="77777777" w:rsidR="003964B0" w:rsidRPr="00B118B0" w:rsidRDefault="003964B0" w:rsidP="0042638F">
            <w:pPr>
              <w:tabs>
                <w:tab w:val="decimal" w:pos="617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688,400</w:t>
            </w:r>
          </w:p>
        </w:tc>
        <w:tc>
          <w:tcPr>
            <w:tcW w:w="90" w:type="dxa"/>
            <w:shd w:val="clear" w:color="auto" w:fill="auto"/>
          </w:tcPr>
          <w:p w14:paraId="2EDE3160" w14:textId="77777777" w:rsidR="003964B0" w:rsidRPr="00B118B0" w:rsidRDefault="003964B0" w:rsidP="0042638F">
            <w:pPr>
              <w:tabs>
                <w:tab w:val="decimal" w:pos="617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2" w:type="dxa"/>
            <w:shd w:val="clear" w:color="auto" w:fill="auto"/>
          </w:tcPr>
          <w:p w14:paraId="1D19091E" w14:textId="77777777" w:rsidR="003964B0" w:rsidRPr="00B118B0" w:rsidRDefault="003964B0" w:rsidP="0042638F">
            <w:pPr>
              <w:tabs>
                <w:tab w:val="decimal" w:pos="617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688,400</w:t>
            </w:r>
          </w:p>
        </w:tc>
        <w:tc>
          <w:tcPr>
            <w:tcW w:w="90" w:type="dxa"/>
          </w:tcPr>
          <w:p w14:paraId="647F842F" w14:textId="77777777" w:rsidR="003964B0" w:rsidRPr="00B118B0" w:rsidRDefault="003964B0" w:rsidP="0042638F">
            <w:pPr>
              <w:tabs>
                <w:tab w:val="decimal" w:pos="617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8" w:type="dxa"/>
            <w:shd w:val="clear" w:color="auto" w:fill="auto"/>
          </w:tcPr>
          <w:p w14:paraId="0AFEF970" w14:textId="77777777" w:rsidR="003964B0" w:rsidRPr="00B118B0" w:rsidRDefault="003964B0" w:rsidP="0042638F">
            <w:pPr>
              <w:tabs>
                <w:tab w:val="decimal" w:pos="18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1.22</w:t>
            </w:r>
          </w:p>
        </w:tc>
        <w:tc>
          <w:tcPr>
            <w:tcW w:w="54" w:type="dxa"/>
          </w:tcPr>
          <w:p w14:paraId="72B3E28D" w14:textId="77777777" w:rsidR="003964B0" w:rsidRPr="00B118B0" w:rsidRDefault="003964B0" w:rsidP="0042638F">
            <w:pPr>
              <w:tabs>
                <w:tab w:val="decimal" w:pos="617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66" w:type="dxa"/>
            <w:shd w:val="clear" w:color="auto" w:fill="auto"/>
          </w:tcPr>
          <w:p w14:paraId="7A072325" w14:textId="77777777" w:rsidR="003964B0" w:rsidRPr="00B118B0" w:rsidRDefault="003964B0" w:rsidP="0042638F">
            <w:pPr>
              <w:tabs>
                <w:tab w:val="decimal" w:pos="19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1.22</w:t>
            </w:r>
          </w:p>
        </w:tc>
        <w:tc>
          <w:tcPr>
            <w:tcW w:w="54" w:type="dxa"/>
          </w:tcPr>
          <w:p w14:paraId="7EDC403E" w14:textId="77777777" w:rsidR="003964B0" w:rsidRPr="00B118B0" w:rsidRDefault="003964B0" w:rsidP="0042638F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18" w:type="dxa"/>
            <w:shd w:val="clear" w:color="auto" w:fill="auto"/>
          </w:tcPr>
          <w:p w14:paraId="629989D3" w14:textId="77777777" w:rsidR="003964B0" w:rsidRPr="00B118B0" w:rsidRDefault="003964B0" w:rsidP="0042638F">
            <w:pPr>
              <w:tabs>
                <w:tab w:val="decimal" w:pos="630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56,538</w:t>
            </w:r>
          </w:p>
        </w:tc>
        <w:tc>
          <w:tcPr>
            <w:tcW w:w="54" w:type="dxa"/>
          </w:tcPr>
          <w:p w14:paraId="374954DF" w14:textId="77777777" w:rsidR="003964B0" w:rsidRPr="00B118B0" w:rsidRDefault="003964B0" w:rsidP="0042638F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36" w:type="dxa"/>
          </w:tcPr>
          <w:p w14:paraId="1349B419" w14:textId="77777777" w:rsidR="003964B0" w:rsidRPr="00B118B0" w:rsidRDefault="003964B0" w:rsidP="0042638F">
            <w:pPr>
              <w:tabs>
                <w:tab w:val="decimal" w:pos="630"/>
              </w:tabs>
              <w:ind w:right="8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56,538</w:t>
            </w:r>
          </w:p>
        </w:tc>
      </w:tr>
      <w:tr w:rsidR="003964B0" w:rsidRPr="00B118B0" w14:paraId="2D734C98" w14:textId="77777777" w:rsidTr="00177EDB">
        <w:tc>
          <w:tcPr>
            <w:tcW w:w="3058" w:type="dxa"/>
          </w:tcPr>
          <w:p w14:paraId="3E819E53" w14:textId="77777777" w:rsidR="003964B0" w:rsidRPr="00B118B0" w:rsidRDefault="003964B0" w:rsidP="0042638F">
            <w:pPr>
              <w:ind w:left="162" w:right="-36" w:hanging="162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 โกลด์ ชอร์ส จำกัด</w:t>
            </w:r>
          </w:p>
        </w:tc>
        <w:tc>
          <w:tcPr>
            <w:tcW w:w="90" w:type="dxa"/>
          </w:tcPr>
          <w:p w14:paraId="0DA3AFB2" w14:textId="77777777" w:rsidR="003964B0" w:rsidRPr="00B118B0" w:rsidRDefault="003964B0" w:rsidP="0042638F">
            <w:pPr>
              <w:tabs>
                <w:tab w:val="decimal" w:pos="617"/>
              </w:tabs>
              <w:ind w:right="52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B97F576" w14:textId="77777777" w:rsidR="003964B0" w:rsidRPr="00B118B0" w:rsidRDefault="003964B0" w:rsidP="0042638F">
            <w:pPr>
              <w:tabs>
                <w:tab w:val="decimal" w:pos="617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637,994</w:t>
            </w:r>
          </w:p>
        </w:tc>
        <w:tc>
          <w:tcPr>
            <w:tcW w:w="90" w:type="dxa"/>
            <w:shd w:val="clear" w:color="auto" w:fill="auto"/>
          </w:tcPr>
          <w:p w14:paraId="6FB099BD" w14:textId="77777777" w:rsidR="003964B0" w:rsidRPr="00B118B0" w:rsidRDefault="003964B0" w:rsidP="0042638F">
            <w:pPr>
              <w:tabs>
                <w:tab w:val="decimal" w:pos="617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2" w:type="dxa"/>
            <w:shd w:val="clear" w:color="auto" w:fill="auto"/>
          </w:tcPr>
          <w:p w14:paraId="6506DAC0" w14:textId="77777777" w:rsidR="003964B0" w:rsidRPr="00B118B0" w:rsidRDefault="003964B0" w:rsidP="0042638F">
            <w:pPr>
              <w:tabs>
                <w:tab w:val="decimal" w:pos="617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637,994</w:t>
            </w:r>
          </w:p>
        </w:tc>
        <w:tc>
          <w:tcPr>
            <w:tcW w:w="90" w:type="dxa"/>
          </w:tcPr>
          <w:p w14:paraId="5302D197" w14:textId="77777777" w:rsidR="003964B0" w:rsidRPr="00B118B0" w:rsidRDefault="003964B0" w:rsidP="0042638F">
            <w:pPr>
              <w:tabs>
                <w:tab w:val="decimal" w:pos="617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8" w:type="dxa"/>
            <w:shd w:val="clear" w:color="auto" w:fill="auto"/>
          </w:tcPr>
          <w:p w14:paraId="2E2F5F87" w14:textId="77777777" w:rsidR="003964B0" w:rsidRPr="00B118B0" w:rsidRDefault="003964B0" w:rsidP="0042638F">
            <w:pPr>
              <w:tabs>
                <w:tab w:val="decimal" w:pos="18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 w:hint="cs"/>
                <w:sz w:val="28"/>
                <w:cs/>
              </w:rPr>
              <w:t>20.00</w:t>
            </w:r>
          </w:p>
        </w:tc>
        <w:tc>
          <w:tcPr>
            <w:tcW w:w="54" w:type="dxa"/>
          </w:tcPr>
          <w:p w14:paraId="6A70976E" w14:textId="77777777" w:rsidR="003964B0" w:rsidRPr="00B118B0" w:rsidRDefault="003964B0" w:rsidP="0042638F">
            <w:pPr>
              <w:tabs>
                <w:tab w:val="decimal" w:pos="617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66" w:type="dxa"/>
            <w:shd w:val="clear" w:color="auto" w:fill="auto"/>
          </w:tcPr>
          <w:p w14:paraId="7C6E4B8C" w14:textId="77777777" w:rsidR="003964B0" w:rsidRPr="00B118B0" w:rsidRDefault="003964B0" w:rsidP="0042638F">
            <w:pPr>
              <w:tabs>
                <w:tab w:val="decimal" w:pos="19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 w:hint="cs"/>
                <w:sz w:val="28"/>
                <w:cs/>
              </w:rPr>
              <w:t>10.00</w:t>
            </w:r>
          </w:p>
        </w:tc>
        <w:tc>
          <w:tcPr>
            <w:tcW w:w="54" w:type="dxa"/>
          </w:tcPr>
          <w:p w14:paraId="2E552BFA" w14:textId="77777777" w:rsidR="003964B0" w:rsidRPr="00B118B0" w:rsidRDefault="003964B0" w:rsidP="0042638F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18" w:type="dxa"/>
            <w:shd w:val="clear" w:color="auto" w:fill="auto"/>
          </w:tcPr>
          <w:p w14:paraId="1484E1E0" w14:textId="77777777" w:rsidR="003964B0" w:rsidRPr="00B118B0" w:rsidRDefault="003964B0" w:rsidP="0042638F">
            <w:pPr>
              <w:tabs>
                <w:tab w:val="decimal" w:pos="630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315,854</w:t>
            </w:r>
          </w:p>
        </w:tc>
        <w:tc>
          <w:tcPr>
            <w:tcW w:w="54" w:type="dxa"/>
          </w:tcPr>
          <w:p w14:paraId="48DA0FDD" w14:textId="77777777" w:rsidR="003964B0" w:rsidRPr="00B118B0" w:rsidRDefault="003964B0" w:rsidP="0042638F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36" w:type="dxa"/>
          </w:tcPr>
          <w:p w14:paraId="709F61AE" w14:textId="77777777" w:rsidR="003964B0" w:rsidRPr="00B118B0" w:rsidRDefault="003964B0" w:rsidP="0042638F">
            <w:pPr>
              <w:tabs>
                <w:tab w:val="decimal" w:pos="630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115,854</w:t>
            </w:r>
          </w:p>
        </w:tc>
      </w:tr>
      <w:tr w:rsidR="003964B0" w:rsidRPr="00B118B0" w14:paraId="7208F396" w14:textId="77777777" w:rsidTr="00177EDB">
        <w:tc>
          <w:tcPr>
            <w:tcW w:w="3058" w:type="dxa"/>
          </w:tcPr>
          <w:p w14:paraId="3B4E2AC7" w14:textId="77777777" w:rsidR="003964B0" w:rsidRPr="00B118B0" w:rsidRDefault="003964B0" w:rsidP="0042638F">
            <w:pPr>
              <w:ind w:left="162" w:right="-36" w:hanging="162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118B0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ร</w:t>
            </w:r>
            <w:r w:rsidRPr="00B118B0">
              <w:rPr>
                <w:rFonts w:asciiTheme="majorBidi" w:hAnsiTheme="majorBidi" w:cstheme="majorBidi"/>
                <w:b/>
                <w:bCs/>
                <w:sz w:val="28"/>
                <w:cs/>
              </w:rPr>
              <w:t>วม</w:t>
            </w:r>
          </w:p>
        </w:tc>
        <w:tc>
          <w:tcPr>
            <w:tcW w:w="90" w:type="dxa"/>
          </w:tcPr>
          <w:p w14:paraId="40CBD9AD" w14:textId="77777777" w:rsidR="003964B0" w:rsidRPr="00B118B0" w:rsidRDefault="003964B0" w:rsidP="0042638F">
            <w:pPr>
              <w:tabs>
                <w:tab w:val="decimal" w:pos="617"/>
              </w:tabs>
              <w:ind w:right="52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76AA354" w14:textId="77777777" w:rsidR="003964B0" w:rsidRPr="00B118B0" w:rsidRDefault="003964B0" w:rsidP="0042638F">
            <w:pPr>
              <w:tabs>
                <w:tab w:val="decimal" w:pos="617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0108B36C" w14:textId="77777777" w:rsidR="003964B0" w:rsidRPr="00B118B0" w:rsidRDefault="003964B0" w:rsidP="0042638F">
            <w:pPr>
              <w:tabs>
                <w:tab w:val="decimal" w:pos="617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2" w:type="dxa"/>
            <w:shd w:val="clear" w:color="auto" w:fill="auto"/>
          </w:tcPr>
          <w:p w14:paraId="45D7EAE9" w14:textId="77777777" w:rsidR="003964B0" w:rsidRPr="00B118B0" w:rsidRDefault="003964B0" w:rsidP="0042638F">
            <w:pPr>
              <w:tabs>
                <w:tab w:val="decimal" w:pos="18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075BBABA" w14:textId="77777777" w:rsidR="003964B0" w:rsidRPr="00B118B0" w:rsidRDefault="003964B0" w:rsidP="0042638F">
            <w:pPr>
              <w:tabs>
                <w:tab w:val="decimal" w:pos="617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8" w:type="dxa"/>
            <w:shd w:val="clear" w:color="auto" w:fill="auto"/>
          </w:tcPr>
          <w:p w14:paraId="6517147C" w14:textId="77777777" w:rsidR="003964B0" w:rsidRPr="00B118B0" w:rsidRDefault="003964B0" w:rsidP="0042638F">
            <w:pPr>
              <w:tabs>
                <w:tab w:val="decimal" w:pos="18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4" w:type="dxa"/>
          </w:tcPr>
          <w:p w14:paraId="4179CB9D" w14:textId="77777777" w:rsidR="003964B0" w:rsidRPr="00B118B0" w:rsidRDefault="003964B0" w:rsidP="0042638F">
            <w:pPr>
              <w:tabs>
                <w:tab w:val="decimal" w:pos="617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66" w:type="dxa"/>
            <w:shd w:val="clear" w:color="auto" w:fill="auto"/>
          </w:tcPr>
          <w:p w14:paraId="78851575" w14:textId="77777777" w:rsidR="003964B0" w:rsidRPr="00B118B0" w:rsidRDefault="003964B0" w:rsidP="0042638F">
            <w:pPr>
              <w:tabs>
                <w:tab w:val="decimal" w:pos="19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4" w:type="dxa"/>
          </w:tcPr>
          <w:p w14:paraId="24951806" w14:textId="77777777" w:rsidR="003964B0" w:rsidRPr="00B118B0" w:rsidRDefault="003964B0" w:rsidP="0042638F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C77507" w14:textId="77777777" w:rsidR="003964B0" w:rsidRPr="00B118B0" w:rsidRDefault="003964B0" w:rsidP="0042638F">
            <w:pPr>
              <w:tabs>
                <w:tab w:val="decimal" w:pos="630"/>
              </w:tabs>
              <w:ind w:right="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</w:rPr>
              <w:t>372,392</w:t>
            </w:r>
          </w:p>
        </w:tc>
        <w:tc>
          <w:tcPr>
            <w:tcW w:w="54" w:type="dxa"/>
          </w:tcPr>
          <w:p w14:paraId="2CE12EAA" w14:textId="77777777" w:rsidR="003964B0" w:rsidRPr="00B118B0" w:rsidRDefault="003964B0" w:rsidP="0042638F">
            <w:pPr>
              <w:tabs>
                <w:tab w:val="decimal" w:pos="630"/>
                <w:tab w:val="decimal" w:pos="882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55C7EE2C" w14:textId="77777777" w:rsidR="003964B0" w:rsidRPr="00B118B0" w:rsidRDefault="003964B0" w:rsidP="0042638F">
            <w:pPr>
              <w:tabs>
                <w:tab w:val="decimal" w:pos="630"/>
              </w:tabs>
              <w:ind w:right="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</w:rPr>
              <w:t>172,392</w:t>
            </w:r>
          </w:p>
        </w:tc>
      </w:tr>
      <w:tr w:rsidR="009A4EA9" w:rsidRPr="00B118B0" w14:paraId="1B43A8D1" w14:textId="77777777" w:rsidTr="00177EDB">
        <w:trPr>
          <w:trHeight w:val="285"/>
        </w:trPr>
        <w:tc>
          <w:tcPr>
            <w:tcW w:w="3058" w:type="dxa"/>
          </w:tcPr>
          <w:p w14:paraId="1DC77AC2" w14:textId="77777777" w:rsidR="009A4EA9" w:rsidRPr="00B118B0" w:rsidRDefault="009A4EA9" w:rsidP="0042638F">
            <w:pPr>
              <w:ind w:left="162" w:right="-36" w:hanging="162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90" w:type="dxa"/>
          </w:tcPr>
          <w:p w14:paraId="08BD1F73" w14:textId="77777777" w:rsidR="009A4EA9" w:rsidRPr="00B118B0" w:rsidRDefault="009A4EA9" w:rsidP="0042638F">
            <w:pPr>
              <w:tabs>
                <w:tab w:val="decimal" w:pos="617"/>
              </w:tabs>
              <w:ind w:right="52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A6C3061" w14:textId="77777777" w:rsidR="009A4EA9" w:rsidRPr="00B118B0" w:rsidRDefault="009A4EA9" w:rsidP="0042638F">
            <w:pPr>
              <w:tabs>
                <w:tab w:val="decimal" w:pos="617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0388DC86" w14:textId="77777777" w:rsidR="009A4EA9" w:rsidRPr="00B118B0" w:rsidRDefault="009A4EA9" w:rsidP="0042638F">
            <w:pPr>
              <w:tabs>
                <w:tab w:val="decimal" w:pos="617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2" w:type="dxa"/>
            <w:shd w:val="clear" w:color="auto" w:fill="auto"/>
          </w:tcPr>
          <w:p w14:paraId="3480A7A5" w14:textId="77777777" w:rsidR="009A4EA9" w:rsidRPr="00B118B0" w:rsidRDefault="009A4EA9" w:rsidP="0042638F">
            <w:pPr>
              <w:tabs>
                <w:tab w:val="decimal" w:pos="18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46AC29CD" w14:textId="77777777" w:rsidR="009A4EA9" w:rsidRPr="00B118B0" w:rsidRDefault="009A4EA9" w:rsidP="0042638F">
            <w:pPr>
              <w:tabs>
                <w:tab w:val="decimal" w:pos="617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8" w:type="dxa"/>
            <w:shd w:val="clear" w:color="auto" w:fill="auto"/>
          </w:tcPr>
          <w:p w14:paraId="55CC748A" w14:textId="77777777" w:rsidR="009A4EA9" w:rsidRPr="00B118B0" w:rsidRDefault="009A4EA9" w:rsidP="0042638F">
            <w:pPr>
              <w:tabs>
                <w:tab w:val="decimal" w:pos="18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4" w:type="dxa"/>
          </w:tcPr>
          <w:p w14:paraId="1F9FAE86" w14:textId="77777777" w:rsidR="009A4EA9" w:rsidRPr="00B118B0" w:rsidRDefault="009A4EA9" w:rsidP="0042638F">
            <w:pPr>
              <w:tabs>
                <w:tab w:val="decimal" w:pos="617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66" w:type="dxa"/>
            <w:shd w:val="clear" w:color="auto" w:fill="auto"/>
          </w:tcPr>
          <w:p w14:paraId="4BF6FCBB" w14:textId="77777777" w:rsidR="009A4EA9" w:rsidRPr="00B118B0" w:rsidRDefault="009A4EA9" w:rsidP="0042638F">
            <w:pPr>
              <w:tabs>
                <w:tab w:val="decimal" w:pos="19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4" w:type="dxa"/>
          </w:tcPr>
          <w:p w14:paraId="5D4A78A9" w14:textId="77777777" w:rsidR="009A4EA9" w:rsidRPr="00B118B0" w:rsidRDefault="009A4EA9" w:rsidP="0042638F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  <w:shd w:val="clear" w:color="auto" w:fill="auto"/>
          </w:tcPr>
          <w:p w14:paraId="0D03C65C" w14:textId="77777777" w:rsidR="009A4EA9" w:rsidRPr="00B118B0" w:rsidRDefault="009A4EA9" w:rsidP="0042638F">
            <w:pPr>
              <w:tabs>
                <w:tab w:val="decimal" w:pos="630"/>
              </w:tabs>
              <w:ind w:right="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54" w:type="dxa"/>
          </w:tcPr>
          <w:p w14:paraId="64DD7E87" w14:textId="77777777" w:rsidR="009A4EA9" w:rsidRPr="00B118B0" w:rsidRDefault="009A4EA9" w:rsidP="0042638F">
            <w:pPr>
              <w:tabs>
                <w:tab w:val="decimal" w:pos="630"/>
                <w:tab w:val="decimal" w:pos="882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204BE958" w14:textId="77777777" w:rsidR="009A4EA9" w:rsidRPr="00B118B0" w:rsidRDefault="009A4EA9" w:rsidP="0042638F">
            <w:pPr>
              <w:tabs>
                <w:tab w:val="decimal" w:pos="630"/>
              </w:tabs>
              <w:ind w:right="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3964B0" w:rsidRPr="00B118B0" w14:paraId="361A60CB" w14:textId="77777777" w:rsidTr="00177EDB">
        <w:trPr>
          <w:trHeight w:val="252"/>
        </w:trPr>
        <w:tc>
          <w:tcPr>
            <w:tcW w:w="3058" w:type="dxa"/>
            <w:vAlign w:val="bottom"/>
          </w:tcPr>
          <w:p w14:paraId="28954974" w14:textId="77777777" w:rsidR="003964B0" w:rsidRPr="00B118B0" w:rsidRDefault="003964B0" w:rsidP="0042638F">
            <w:pPr>
              <w:ind w:right="-36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022FAA6E" w14:textId="77777777" w:rsidR="003964B0" w:rsidRPr="00B118B0" w:rsidRDefault="003964B0" w:rsidP="0042638F">
            <w:pPr>
              <w:tabs>
                <w:tab w:val="center" w:pos="6480"/>
                <w:tab w:val="center" w:pos="8820"/>
              </w:tabs>
              <w:ind w:right="52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2" w:type="dxa"/>
            <w:gridSpan w:val="3"/>
            <w:vAlign w:val="bottom"/>
          </w:tcPr>
          <w:p w14:paraId="79A9F5C8" w14:textId="77777777" w:rsidR="003964B0" w:rsidRPr="00B118B0" w:rsidRDefault="003964B0" w:rsidP="0042638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0846DFDD" w14:textId="77777777" w:rsidR="003964B0" w:rsidRPr="00B118B0" w:rsidRDefault="003964B0" w:rsidP="0042638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08" w:type="dxa"/>
            <w:gridSpan w:val="3"/>
            <w:vAlign w:val="bottom"/>
          </w:tcPr>
          <w:p w14:paraId="2206E28D" w14:textId="77777777" w:rsidR="003964B0" w:rsidRPr="00B118B0" w:rsidRDefault="003964B0" w:rsidP="0042638F">
            <w:pPr>
              <w:ind w:left="-3" w:right="-5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4" w:type="dxa"/>
          </w:tcPr>
          <w:p w14:paraId="7D2DF6B6" w14:textId="77777777" w:rsidR="003964B0" w:rsidRPr="00B118B0" w:rsidRDefault="003964B0" w:rsidP="0042638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08" w:type="dxa"/>
            <w:gridSpan w:val="3"/>
            <w:vAlign w:val="bottom"/>
          </w:tcPr>
          <w:p w14:paraId="675EACDC" w14:textId="77777777" w:rsidR="003964B0" w:rsidRPr="00B118B0" w:rsidRDefault="003964B0" w:rsidP="0042638F">
            <w:pPr>
              <w:tabs>
                <w:tab w:val="center" w:pos="6480"/>
                <w:tab w:val="center" w:pos="8820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(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พันบาท)</w:t>
            </w:r>
          </w:p>
        </w:tc>
      </w:tr>
      <w:tr w:rsidR="003964B0" w:rsidRPr="00B118B0" w14:paraId="568CEFC5" w14:textId="77777777" w:rsidTr="00177EDB">
        <w:trPr>
          <w:trHeight w:val="270"/>
        </w:trPr>
        <w:tc>
          <w:tcPr>
            <w:tcW w:w="3058" w:type="dxa"/>
            <w:vAlign w:val="bottom"/>
          </w:tcPr>
          <w:p w14:paraId="2D0022AA" w14:textId="77777777" w:rsidR="003964B0" w:rsidRPr="00B118B0" w:rsidRDefault="003964B0" w:rsidP="0042638F">
            <w:pPr>
              <w:ind w:right="-36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793EA234" w14:textId="77777777" w:rsidR="003964B0" w:rsidRPr="00B118B0" w:rsidRDefault="003964B0" w:rsidP="0042638F">
            <w:pPr>
              <w:tabs>
                <w:tab w:val="center" w:pos="6480"/>
                <w:tab w:val="center" w:pos="8820"/>
              </w:tabs>
              <w:ind w:right="52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942" w:type="dxa"/>
            <w:gridSpan w:val="11"/>
            <w:tcBorders>
              <w:bottom w:val="single" w:sz="4" w:space="0" w:color="auto"/>
            </w:tcBorders>
            <w:vAlign w:val="bottom"/>
          </w:tcPr>
          <w:p w14:paraId="72E1ABE9" w14:textId="77777777" w:rsidR="003964B0" w:rsidRPr="00B118B0" w:rsidRDefault="003964B0" w:rsidP="0042638F">
            <w:pPr>
              <w:tabs>
                <w:tab w:val="center" w:pos="6480"/>
                <w:tab w:val="center" w:pos="882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3964B0" w:rsidRPr="00B118B0" w14:paraId="54AA7F65" w14:textId="77777777" w:rsidTr="00177EDB">
        <w:trPr>
          <w:trHeight w:val="207"/>
        </w:trPr>
        <w:tc>
          <w:tcPr>
            <w:tcW w:w="3058" w:type="dxa"/>
            <w:vAlign w:val="bottom"/>
          </w:tcPr>
          <w:p w14:paraId="77D74895" w14:textId="77777777" w:rsidR="003964B0" w:rsidRPr="00B118B0" w:rsidRDefault="003964B0" w:rsidP="0042638F">
            <w:pPr>
              <w:ind w:right="-36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90" w:type="dxa"/>
          </w:tcPr>
          <w:p w14:paraId="19086B2D" w14:textId="77777777" w:rsidR="003964B0" w:rsidRPr="00B118B0" w:rsidRDefault="003964B0" w:rsidP="0042638F">
            <w:pPr>
              <w:tabs>
                <w:tab w:val="center" w:pos="6480"/>
                <w:tab w:val="center" w:pos="8820"/>
              </w:tabs>
              <w:ind w:right="522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98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045850" w14:textId="77777777" w:rsidR="003964B0" w:rsidRPr="00B118B0" w:rsidRDefault="003964B0" w:rsidP="0042638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ทุนเรียกชำระแล้ว</w:t>
            </w:r>
          </w:p>
        </w:tc>
        <w:tc>
          <w:tcPr>
            <w:tcW w:w="90" w:type="dxa"/>
          </w:tcPr>
          <w:p w14:paraId="08BCF365" w14:textId="77777777" w:rsidR="003964B0" w:rsidRPr="00B118B0" w:rsidRDefault="003964B0" w:rsidP="0042638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0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3212FE" w14:textId="77777777" w:rsidR="00924E8E" w:rsidRDefault="003964B0" w:rsidP="0042638F">
            <w:pPr>
              <w:ind w:left="-3" w:right="-5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สัดส่วนเงินลงทุน</w:t>
            </w:r>
          </w:p>
          <w:p w14:paraId="53D226C2" w14:textId="5EF9B8C4" w:rsidR="003964B0" w:rsidRPr="00B118B0" w:rsidRDefault="003964B0" w:rsidP="0042638F">
            <w:pPr>
              <w:ind w:left="-3" w:right="-5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(ร้อยละ)</w:t>
            </w:r>
          </w:p>
        </w:tc>
        <w:tc>
          <w:tcPr>
            <w:tcW w:w="54" w:type="dxa"/>
            <w:tcBorders>
              <w:top w:val="single" w:sz="4" w:space="0" w:color="auto"/>
            </w:tcBorders>
          </w:tcPr>
          <w:p w14:paraId="4025BBBD" w14:textId="77777777" w:rsidR="003964B0" w:rsidRPr="00B118B0" w:rsidRDefault="003964B0" w:rsidP="0042638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0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A024A5" w14:textId="77777777" w:rsidR="003964B0" w:rsidRPr="00B118B0" w:rsidRDefault="003964B0" w:rsidP="0042638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มูลค่า</w:t>
            </w:r>
          </w:p>
        </w:tc>
      </w:tr>
      <w:tr w:rsidR="003964B0" w:rsidRPr="00B118B0" w14:paraId="3507BA93" w14:textId="77777777" w:rsidTr="00177EDB">
        <w:tc>
          <w:tcPr>
            <w:tcW w:w="3058" w:type="dxa"/>
            <w:vAlign w:val="bottom"/>
          </w:tcPr>
          <w:p w14:paraId="2BE61B0A" w14:textId="77777777" w:rsidR="003964B0" w:rsidRPr="00B118B0" w:rsidRDefault="003964B0" w:rsidP="0042638F">
            <w:pPr>
              <w:ind w:right="-36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90" w:type="dxa"/>
          </w:tcPr>
          <w:p w14:paraId="35A814D7" w14:textId="77777777" w:rsidR="003964B0" w:rsidRPr="00B118B0" w:rsidRDefault="003964B0" w:rsidP="0042638F">
            <w:pPr>
              <w:tabs>
                <w:tab w:val="center" w:pos="6480"/>
                <w:tab w:val="center" w:pos="8820"/>
              </w:tabs>
              <w:ind w:right="522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C345D84" w14:textId="77777777" w:rsidR="003964B0" w:rsidRPr="00B118B0" w:rsidRDefault="003964B0" w:rsidP="0042638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color w:val="000000"/>
                <w:sz w:val="28"/>
              </w:rPr>
              <w:t>30</w:t>
            </w:r>
            <w:r w:rsidRPr="00B118B0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มิถุนายน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FF44986" w14:textId="77777777" w:rsidR="003964B0" w:rsidRPr="00B118B0" w:rsidRDefault="003964B0" w:rsidP="0042638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vAlign w:val="bottom"/>
          </w:tcPr>
          <w:p w14:paraId="69B578D6" w14:textId="77777777" w:rsidR="003964B0" w:rsidRPr="00B118B0" w:rsidRDefault="003964B0" w:rsidP="0042638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B118B0">
              <w:rPr>
                <w:rFonts w:asciiTheme="majorBidi" w:hAnsiTheme="majorBidi" w:cstheme="majorBidi"/>
                <w:color w:val="000000"/>
                <w:sz w:val="28"/>
                <w:cs/>
              </w:rPr>
              <w:t>ธันวาคม</w:t>
            </w:r>
          </w:p>
        </w:tc>
        <w:tc>
          <w:tcPr>
            <w:tcW w:w="90" w:type="dxa"/>
          </w:tcPr>
          <w:p w14:paraId="71E99DCE" w14:textId="77777777" w:rsidR="003964B0" w:rsidRPr="00B118B0" w:rsidRDefault="003964B0" w:rsidP="0042638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  <w:vAlign w:val="bottom"/>
          </w:tcPr>
          <w:p w14:paraId="2A57CF8A" w14:textId="77777777" w:rsidR="003964B0" w:rsidRPr="00B118B0" w:rsidRDefault="003964B0" w:rsidP="0042638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color w:val="000000"/>
                <w:sz w:val="28"/>
              </w:rPr>
              <w:t>30</w:t>
            </w:r>
            <w:r w:rsidRPr="00B118B0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มิถุนายน</w:t>
            </w:r>
          </w:p>
        </w:tc>
        <w:tc>
          <w:tcPr>
            <w:tcW w:w="54" w:type="dxa"/>
            <w:tcBorders>
              <w:top w:val="single" w:sz="4" w:space="0" w:color="auto"/>
            </w:tcBorders>
          </w:tcPr>
          <w:p w14:paraId="05C1A399" w14:textId="77777777" w:rsidR="003964B0" w:rsidRPr="00B118B0" w:rsidRDefault="003964B0" w:rsidP="0042638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vAlign w:val="bottom"/>
          </w:tcPr>
          <w:p w14:paraId="70ADDC7A" w14:textId="77777777" w:rsidR="003964B0" w:rsidRPr="00B118B0" w:rsidRDefault="003964B0" w:rsidP="0042638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B118B0">
              <w:rPr>
                <w:rFonts w:asciiTheme="majorBidi" w:hAnsiTheme="majorBidi" w:cstheme="majorBidi"/>
                <w:color w:val="000000"/>
                <w:sz w:val="28"/>
                <w:cs/>
              </w:rPr>
              <w:t>ธันวาคม</w:t>
            </w:r>
          </w:p>
        </w:tc>
        <w:tc>
          <w:tcPr>
            <w:tcW w:w="54" w:type="dxa"/>
          </w:tcPr>
          <w:p w14:paraId="58F0217D" w14:textId="77777777" w:rsidR="003964B0" w:rsidRPr="00B118B0" w:rsidRDefault="003964B0" w:rsidP="0042638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  <w:vAlign w:val="bottom"/>
          </w:tcPr>
          <w:p w14:paraId="0F41AB47" w14:textId="77777777" w:rsidR="003964B0" w:rsidRPr="00B118B0" w:rsidRDefault="003964B0" w:rsidP="0042638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color w:val="000000"/>
                <w:sz w:val="28"/>
              </w:rPr>
              <w:t>30</w:t>
            </w:r>
            <w:r w:rsidRPr="00B118B0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มิถุนายน</w:t>
            </w:r>
          </w:p>
        </w:tc>
        <w:tc>
          <w:tcPr>
            <w:tcW w:w="54" w:type="dxa"/>
            <w:tcBorders>
              <w:top w:val="single" w:sz="4" w:space="0" w:color="auto"/>
            </w:tcBorders>
          </w:tcPr>
          <w:p w14:paraId="655487BA" w14:textId="77777777" w:rsidR="003964B0" w:rsidRPr="00B118B0" w:rsidRDefault="003964B0" w:rsidP="0042638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36" w:type="dxa"/>
            <w:vAlign w:val="bottom"/>
          </w:tcPr>
          <w:p w14:paraId="76E7C89A" w14:textId="77777777" w:rsidR="003964B0" w:rsidRPr="00B118B0" w:rsidRDefault="003964B0" w:rsidP="0042638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B118B0">
              <w:rPr>
                <w:rFonts w:asciiTheme="majorBidi" w:hAnsiTheme="majorBidi" w:cstheme="majorBidi"/>
                <w:color w:val="000000"/>
                <w:sz w:val="28"/>
                <w:cs/>
              </w:rPr>
              <w:t>ธันวาคม</w:t>
            </w:r>
          </w:p>
        </w:tc>
      </w:tr>
      <w:tr w:rsidR="003964B0" w:rsidRPr="00B118B0" w14:paraId="087BC5CA" w14:textId="77777777" w:rsidTr="00177EDB">
        <w:tc>
          <w:tcPr>
            <w:tcW w:w="3058" w:type="dxa"/>
            <w:tcBorders>
              <w:bottom w:val="single" w:sz="4" w:space="0" w:color="auto"/>
            </w:tcBorders>
            <w:vAlign w:val="bottom"/>
          </w:tcPr>
          <w:p w14:paraId="048D7259" w14:textId="77777777" w:rsidR="003964B0" w:rsidRPr="00B118B0" w:rsidRDefault="003964B0" w:rsidP="0042638F">
            <w:pPr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</w:t>
            </w:r>
          </w:p>
        </w:tc>
        <w:tc>
          <w:tcPr>
            <w:tcW w:w="90" w:type="dxa"/>
          </w:tcPr>
          <w:p w14:paraId="416864BF" w14:textId="77777777" w:rsidR="003964B0" w:rsidRPr="00B118B0" w:rsidRDefault="003964B0" w:rsidP="0042638F">
            <w:pPr>
              <w:tabs>
                <w:tab w:val="center" w:pos="6480"/>
                <w:tab w:val="center" w:pos="8820"/>
              </w:tabs>
              <w:ind w:right="522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CEDD7DD" w14:textId="77777777" w:rsidR="003964B0" w:rsidRPr="00B118B0" w:rsidRDefault="003964B0" w:rsidP="0042638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color w:val="000000"/>
                <w:sz w:val="28"/>
              </w:rPr>
              <w:t>2564</w:t>
            </w:r>
          </w:p>
        </w:tc>
        <w:tc>
          <w:tcPr>
            <w:tcW w:w="90" w:type="dxa"/>
          </w:tcPr>
          <w:p w14:paraId="2B7F2961" w14:textId="77777777" w:rsidR="003964B0" w:rsidRPr="00B118B0" w:rsidRDefault="003964B0" w:rsidP="0042638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  <w:vAlign w:val="bottom"/>
          </w:tcPr>
          <w:p w14:paraId="48633DE3" w14:textId="77777777" w:rsidR="003964B0" w:rsidRPr="00B118B0" w:rsidRDefault="003964B0" w:rsidP="0042638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color w:val="000000"/>
                <w:sz w:val="28"/>
              </w:rPr>
              <w:t>2563</w:t>
            </w:r>
          </w:p>
        </w:tc>
        <w:tc>
          <w:tcPr>
            <w:tcW w:w="90" w:type="dxa"/>
          </w:tcPr>
          <w:p w14:paraId="224A0A87" w14:textId="77777777" w:rsidR="003964B0" w:rsidRPr="00B118B0" w:rsidRDefault="003964B0" w:rsidP="0042638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  <w:vAlign w:val="bottom"/>
          </w:tcPr>
          <w:p w14:paraId="0D82A773" w14:textId="77777777" w:rsidR="003964B0" w:rsidRPr="00B118B0" w:rsidRDefault="003964B0" w:rsidP="0042638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color w:val="000000"/>
                <w:sz w:val="28"/>
              </w:rPr>
              <w:t>2564</w:t>
            </w:r>
          </w:p>
        </w:tc>
        <w:tc>
          <w:tcPr>
            <w:tcW w:w="54" w:type="dxa"/>
          </w:tcPr>
          <w:p w14:paraId="685EA86A" w14:textId="77777777" w:rsidR="003964B0" w:rsidRPr="00B118B0" w:rsidRDefault="003964B0" w:rsidP="0042638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66" w:type="dxa"/>
            <w:tcBorders>
              <w:bottom w:val="single" w:sz="4" w:space="0" w:color="auto"/>
            </w:tcBorders>
            <w:vAlign w:val="bottom"/>
          </w:tcPr>
          <w:p w14:paraId="126FC8D8" w14:textId="77777777" w:rsidR="003964B0" w:rsidRPr="00B118B0" w:rsidRDefault="003964B0" w:rsidP="0042638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color w:val="000000"/>
                <w:sz w:val="28"/>
              </w:rPr>
              <w:t>2563</w:t>
            </w:r>
          </w:p>
        </w:tc>
        <w:tc>
          <w:tcPr>
            <w:tcW w:w="54" w:type="dxa"/>
          </w:tcPr>
          <w:p w14:paraId="6578D43E" w14:textId="77777777" w:rsidR="003964B0" w:rsidRPr="00B118B0" w:rsidRDefault="003964B0" w:rsidP="0042638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  <w:vAlign w:val="bottom"/>
          </w:tcPr>
          <w:p w14:paraId="67733D31" w14:textId="77777777" w:rsidR="003964B0" w:rsidRPr="00B118B0" w:rsidRDefault="003964B0" w:rsidP="0042638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color w:val="000000"/>
                <w:sz w:val="28"/>
              </w:rPr>
              <w:t>2564</w:t>
            </w:r>
          </w:p>
        </w:tc>
        <w:tc>
          <w:tcPr>
            <w:tcW w:w="54" w:type="dxa"/>
          </w:tcPr>
          <w:p w14:paraId="4AFF6581" w14:textId="77777777" w:rsidR="003964B0" w:rsidRPr="00B118B0" w:rsidRDefault="003964B0" w:rsidP="0042638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42E5E47F" w14:textId="77777777" w:rsidR="003964B0" w:rsidRPr="00B118B0" w:rsidRDefault="003964B0" w:rsidP="0042638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color w:val="000000"/>
                <w:sz w:val="28"/>
              </w:rPr>
              <w:t>2563</w:t>
            </w:r>
          </w:p>
        </w:tc>
      </w:tr>
      <w:tr w:rsidR="003964B0" w:rsidRPr="00B118B0" w14:paraId="6327E879" w14:textId="77777777" w:rsidTr="00177EDB">
        <w:tc>
          <w:tcPr>
            <w:tcW w:w="3058" w:type="dxa"/>
          </w:tcPr>
          <w:p w14:paraId="0F5F8E35" w14:textId="77777777" w:rsidR="003964B0" w:rsidRPr="00B118B0" w:rsidRDefault="003964B0" w:rsidP="0042638F">
            <w:pPr>
              <w:ind w:left="162" w:right="-36" w:hanging="162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 โกลด์ ชอร์ส จำกัด</w:t>
            </w:r>
          </w:p>
        </w:tc>
        <w:tc>
          <w:tcPr>
            <w:tcW w:w="90" w:type="dxa"/>
          </w:tcPr>
          <w:p w14:paraId="5FDF4717" w14:textId="77777777" w:rsidR="003964B0" w:rsidRPr="00B118B0" w:rsidRDefault="003964B0" w:rsidP="0042638F">
            <w:pPr>
              <w:tabs>
                <w:tab w:val="decimal" w:pos="617"/>
              </w:tabs>
              <w:ind w:right="52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3B73445" w14:textId="77777777" w:rsidR="003964B0" w:rsidRPr="00B118B0" w:rsidRDefault="003964B0" w:rsidP="0042638F">
            <w:pPr>
              <w:tabs>
                <w:tab w:val="decimal" w:pos="617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637,994</w:t>
            </w:r>
          </w:p>
        </w:tc>
        <w:tc>
          <w:tcPr>
            <w:tcW w:w="90" w:type="dxa"/>
            <w:shd w:val="clear" w:color="auto" w:fill="auto"/>
          </w:tcPr>
          <w:p w14:paraId="765CF8A8" w14:textId="77777777" w:rsidR="003964B0" w:rsidRPr="00B118B0" w:rsidRDefault="003964B0" w:rsidP="0042638F">
            <w:pPr>
              <w:tabs>
                <w:tab w:val="decimal" w:pos="617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2" w:type="dxa"/>
            <w:shd w:val="clear" w:color="auto" w:fill="auto"/>
          </w:tcPr>
          <w:p w14:paraId="67BC2AB5" w14:textId="77777777" w:rsidR="003964B0" w:rsidRPr="00B118B0" w:rsidRDefault="003964B0" w:rsidP="0042638F">
            <w:pPr>
              <w:tabs>
                <w:tab w:val="decimal" w:pos="617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637,994</w:t>
            </w:r>
          </w:p>
        </w:tc>
        <w:tc>
          <w:tcPr>
            <w:tcW w:w="90" w:type="dxa"/>
          </w:tcPr>
          <w:p w14:paraId="38BF4E53" w14:textId="77777777" w:rsidR="003964B0" w:rsidRPr="00B118B0" w:rsidRDefault="003964B0" w:rsidP="0042638F">
            <w:pPr>
              <w:tabs>
                <w:tab w:val="decimal" w:pos="617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8" w:type="dxa"/>
            <w:shd w:val="clear" w:color="auto" w:fill="auto"/>
          </w:tcPr>
          <w:p w14:paraId="1E2CA790" w14:textId="77777777" w:rsidR="003964B0" w:rsidRPr="00B118B0" w:rsidRDefault="003964B0" w:rsidP="0042638F">
            <w:pPr>
              <w:tabs>
                <w:tab w:val="decimal" w:pos="18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 w:hint="cs"/>
                <w:sz w:val="28"/>
                <w:cs/>
              </w:rPr>
              <w:t>20.00</w:t>
            </w:r>
          </w:p>
        </w:tc>
        <w:tc>
          <w:tcPr>
            <w:tcW w:w="54" w:type="dxa"/>
          </w:tcPr>
          <w:p w14:paraId="3224F7E2" w14:textId="77777777" w:rsidR="003964B0" w:rsidRPr="00B118B0" w:rsidRDefault="003964B0" w:rsidP="0042638F">
            <w:pPr>
              <w:tabs>
                <w:tab w:val="decimal" w:pos="617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66" w:type="dxa"/>
            <w:shd w:val="clear" w:color="auto" w:fill="auto"/>
          </w:tcPr>
          <w:p w14:paraId="4F467843" w14:textId="77777777" w:rsidR="003964B0" w:rsidRPr="00B118B0" w:rsidRDefault="003964B0" w:rsidP="0042638F">
            <w:pPr>
              <w:tabs>
                <w:tab w:val="decimal" w:pos="19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 w:hint="cs"/>
                <w:sz w:val="28"/>
                <w:cs/>
              </w:rPr>
              <w:t>10.00</w:t>
            </w:r>
          </w:p>
        </w:tc>
        <w:tc>
          <w:tcPr>
            <w:tcW w:w="54" w:type="dxa"/>
          </w:tcPr>
          <w:p w14:paraId="5D80700A" w14:textId="77777777" w:rsidR="003964B0" w:rsidRPr="00B118B0" w:rsidRDefault="003964B0" w:rsidP="0042638F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18" w:type="dxa"/>
            <w:shd w:val="clear" w:color="auto" w:fill="auto"/>
          </w:tcPr>
          <w:p w14:paraId="23571756" w14:textId="77777777" w:rsidR="003964B0" w:rsidRPr="00B118B0" w:rsidRDefault="003964B0" w:rsidP="0042638F">
            <w:pPr>
              <w:tabs>
                <w:tab w:val="decimal" w:pos="630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315,854</w:t>
            </w:r>
          </w:p>
        </w:tc>
        <w:tc>
          <w:tcPr>
            <w:tcW w:w="54" w:type="dxa"/>
          </w:tcPr>
          <w:p w14:paraId="5F2700B4" w14:textId="77777777" w:rsidR="003964B0" w:rsidRPr="00B118B0" w:rsidRDefault="003964B0" w:rsidP="0042638F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36" w:type="dxa"/>
          </w:tcPr>
          <w:p w14:paraId="7652D7A6" w14:textId="77777777" w:rsidR="003964B0" w:rsidRPr="00B118B0" w:rsidRDefault="003964B0" w:rsidP="0042638F">
            <w:pPr>
              <w:tabs>
                <w:tab w:val="decimal" w:pos="630"/>
              </w:tabs>
              <w:ind w:right="8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115,854</w:t>
            </w:r>
          </w:p>
        </w:tc>
      </w:tr>
      <w:tr w:rsidR="003964B0" w:rsidRPr="00B118B0" w14:paraId="46465001" w14:textId="77777777" w:rsidTr="00177EDB">
        <w:tc>
          <w:tcPr>
            <w:tcW w:w="3058" w:type="dxa"/>
          </w:tcPr>
          <w:p w14:paraId="0D0E5CD3" w14:textId="77777777" w:rsidR="003964B0" w:rsidRPr="00B118B0" w:rsidRDefault="003964B0" w:rsidP="0042638F">
            <w:pPr>
              <w:ind w:left="162" w:right="-36" w:hanging="162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90" w:type="dxa"/>
          </w:tcPr>
          <w:p w14:paraId="7B0BCF95" w14:textId="77777777" w:rsidR="003964B0" w:rsidRPr="00B118B0" w:rsidRDefault="003964B0" w:rsidP="0042638F">
            <w:pPr>
              <w:tabs>
                <w:tab w:val="decimal" w:pos="617"/>
              </w:tabs>
              <w:ind w:right="52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F278B88" w14:textId="77777777" w:rsidR="003964B0" w:rsidRPr="00B118B0" w:rsidRDefault="003964B0" w:rsidP="0042638F">
            <w:pPr>
              <w:tabs>
                <w:tab w:val="decimal" w:pos="617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7B209261" w14:textId="77777777" w:rsidR="003964B0" w:rsidRPr="00B118B0" w:rsidRDefault="003964B0" w:rsidP="0042638F">
            <w:pPr>
              <w:tabs>
                <w:tab w:val="decimal" w:pos="617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2" w:type="dxa"/>
            <w:shd w:val="clear" w:color="auto" w:fill="auto"/>
          </w:tcPr>
          <w:p w14:paraId="2B9C995D" w14:textId="77777777" w:rsidR="003964B0" w:rsidRPr="00B118B0" w:rsidRDefault="003964B0" w:rsidP="0042638F">
            <w:pPr>
              <w:tabs>
                <w:tab w:val="decimal" w:pos="18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31B43DA8" w14:textId="77777777" w:rsidR="003964B0" w:rsidRPr="00B118B0" w:rsidRDefault="003964B0" w:rsidP="0042638F">
            <w:pPr>
              <w:tabs>
                <w:tab w:val="decimal" w:pos="617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8" w:type="dxa"/>
            <w:shd w:val="clear" w:color="auto" w:fill="auto"/>
          </w:tcPr>
          <w:p w14:paraId="6AAE2AB3" w14:textId="77777777" w:rsidR="003964B0" w:rsidRPr="00B118B0" w:rsidRDefault="003964B0" w:rsidP="0042638F">
            <w:pPr>
              <w:tabs>
                <w:tab w:val="decimal" w:pos="18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4" w:type="dxa"/>
          </w:tcPr>
          <w:p w14:paraId="36A8F89C" w14:textId="77777777" w:rsidR="003964B0" w:rsidRPr="00B118B0" w:rsidRDefault="003964B0" w:rsidP="0042638F">
            <w:pPr>
              <w:tabs>
                <w:tab w:val="decimal" w:pos="617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66" w:type="dxa"/>
            <w:shd w:val="clear" w:color="auto" w:fill="auto"/>
          </w:tcPr>
          <w:p w14:paraId="0B563B83" w14:textId="77777777" w:rsidR="003964B0" w:rsidRPr="00B118B0" w:rsidRDefault="003964B0" w:rsidP="0042638F">
            <w:pPr>
              <w:tabs>
                <w:tab w:val="decimal" w:pos="19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4" w:type="dxa"/>
          </w:tcPr>
          <w:p w14:paraId="0635C4F8" w14:textId="77777777" w:rsidR="003964B0" w:rsidRPr="00B118B0" w:rsidRDefault="003964B0" w:rsidP="0042638F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D2104B" w14:textId="77777777" w:rsidR="003964B0" w:rsidRPr="00B118B0" w:rsidRDefault="003964B0" w:rsidP="0042638F">
            <w:pPr>
              <w:tabs>
                <w:tab w:val="decimal" w:pos="630"/>
              </w:tabs>
              <w:ind w:right="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</w:rPr>
              <w:t>315,854</w:t>
            </w:r>
          </w:p>
        </w:tc>
        <w:tc>
          <w:tcPr>
            <w:tcW w:w="54" w:type="dxa"/>
          </w:tcPr>
          <w:p w14:paraId="30C801E9" w14:textId="77777777" w:rsidR="003964B0" w:rsidRPr="00B118B0" w:rsidRDefault="003964B0" w:rsidP="0042638F">
            <w:pPr>
              <w:tabs>
                <w:tab w:val="decimal" w:pos="630"/>
                <w:tab w:val="decimal" w:pos="882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03FE1A5F" w14:textId="77777777" w:rsidR="003964B0" w:rsidRPr="00B118B0" w:rsidRDefault="003964B0" w:rsidP="0042638F">
            <w:pPr>
              <w:tabs>
                <w:tab w:val="decimal" w:pos="630"/>
              </w:tabs>
              <w:ind w:right="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</w:rPr>
              <w:t>115,854</w:t>
            </w:r>
          </w:p>
        </w:tc>
      </w:tr>
    </w:tbl>
    <w:p w14:paraId="14BFDB12" w14:textId="1F43FEC2" w:rsidR="00625B0D" w:rsidRDefault="00625B0D" w:rsidP="00625B0D">
      <w:pPr>
        <w:pStyle w:val="ListParagraph"/>
        <w:spacing w:before="240" w:line="240" w:lineRule="atLeast"/>
        <w:ind w:left="360"/>
        <w:rPr>
          <w:rFonts w:asciiTheme="majorBidi" w:hAnsiTheme="majorBidi" w:cstheme="majorBidi"/>
          <w:b/>
          <w:bCs/>
          <w:sz w:val="28"/>
        </w:rPr>
      </w:pPr>
    </w:p>
    <w:p w14:paraId="5CE83D4A" w14:textId="36812D9E" w:rsidR="00D742B1" w:rsidRPr="00B118B0" w:rsidRDefault="00D742B1" w:rsidP="00081754">
      <w:pPr>
        <w:pStyle w:val="ListParagraph"/>
        <w:numPr>
          <w:ilvl w:val="0"/>
          <w:numId w:val="1"/>
        </w:numPr>
        <w:spacing w:before="240" w:line="240" w:lineRule="atLeast"/>
        <w:ind w:left="360"/>
        <w:rPr>
          <w:rFonts w:asciiTheme="majorBidi" w:hAnsiTheme="majorBidi" w:cstheme="majorBidi"/>
          <w:b/>
          <w:bCs/>
          <w:sz w:val="28"/>
        </w:rPr>
      </w:pPr>
      <w:r w:rsidRPr="00B118B0">
        <w:rPr>
          <w:rFonts w:asciiTheme="majorBidi" w:hAnsiTheme="majorBidi" w:cstheme="majorBidi"/>
          <w:b/>
          <w:bCs/>
          <w:sz w:val="28"/>
          <w:cs/>
        </w:rPr>
        <w:t>เงินฝากธนาคารที่มีภาระค้ำประกัน</w:t>
      </w:r>
    </w:p>
    <w:p w14:paraId="0A3DAB73" w14:textId="2825D5C3" w:rsidR="006949A6" w:rsidRPr="00B118B0" w:rsidRDefault="00D742B1" w:rsidP="00547D61">
      <w:pPr>
        <w:pStyle w:val="ListParagraph"/>
        <w:tabs>
          <w:tab w:val="left" w:pos="360"/>
        </w:tabs>
        <w:spacing w:before="120" w:line="240" w:lineRule="atLeast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lastRenderedPageBreak/>
        <w:t xml:space="preserve">ณ วันที่ </w:t>
      </w:r>
      <w:r w:rsidR="00020B82"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30 </w:t>
      </w:r>
      <w:r w:rsidR="00020B82"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มิถุนายน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2564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และวันที่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31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ธันวาคม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2563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กลุ่มบริษัทมีเงินฝากธนาคาร</w:t>
      </w:r>
      <w:r w:rsidR="00BB15BF"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มี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ภาระค้ำประกันในงบการเงินรวมจำนวน</w:t>
      </w:r>
      <w:r w:rsidR="00C93D0F"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023847" w:rsidRPr="00B118B0">
        <w:rPr>
          <w:rFonts w:asciiTheme="majorBidi" w:hAnsiTheme="majorBidi" w:cstheme="majorBidi"/>
          <w:color w:val="000000"/>
          <w:spacing w:val="-2"/>
          <w:sz w:val="28"/>
        </w:rPr>
        <w:t>72.6</w:t>
      </w:r>
      <w:r w:rsidR="001E2E2E" w:rsidRPr="00B118B0">
        <w:rPr>
          <w:rFonts w:asciiTheme="majorBidi" w:hAnsiTheme="majorBidi" w:cstheme="majorBidi"/>
          <w:color w:val="000000"/>
          <w:spacing w:val="-2"/>
          <w:sz w:val="28"/>
        </w:rPr>
        <w:t>1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ล้านบาท และ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72.93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ล้านบาท ตามลำดับ ในอัตราดอกเบี้ยร้อยละ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0.0</w:t>
      </w:r>
      <w:r w:rsidR="00C93D0F" w:rsidRPr="00B118B0">
        <w:rPr>
          <w:rFonts w:asciiTheme="majorBidi" w:hAnsiTheme="majorBidi" w:cstheme="majorBidi"/>
          <w:color w:val="000000"/>
          <w:spacing w:val="-2"/>
          <w:sz w:val="28"/>
        </w:rPr>
        <w:t>5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 - 0.38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และ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0.06 - 0.38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ต่อปี เป็นเงินฝากประจำธนาคารของบริษัทย่อยบางแห่งที่ได้นำไปเป็นหลักทรัพย์ค้ำประกันวงเงินสินเชื่อและหนังสือค้ำประกันที่ได้รับจากธนาคารที่จะครบกำหนดภายใน </w:t>
      </w:r>
      <w:r w:rsidR="00BB15BF" w:rsidRPr="00B118B0">
        <w:rPr>
          <w:rFonts w:asciiTheme="majorBidi" w:hAnsiTheme="majorBidi" w:cstheme="majorBidi"/>
          <w:color w:val="000000"/>
          <w:spacing w:val="-2"/>
          <w:sz w:val="28"/>
        </w:rPr>
        <w:t>1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ปี (งบการเงินเฉพาะกิจการ: ไม่มี)</w:t>
      </w:r>
    </w:p>
    <w:p w14:paraId="24381EA8" w14:textId="77777777" w:rsidR="001210C6" w:rsidRPr="00B118B0" w:rsidRDefault="001210C6" w:rsidP="00081754">
      <w:pPr>
        <w:pStyle w:val="ListParagraph"/>
        <w:numPr>
          <w:ilvl w:val="0"/>
          <w:numId w:val="1"/>
        </w:numPr>
        <w:spacing w:before="240" w:line="240" w:lineRule="atLeast"/>
        <w:ind w:left="360"/>
        <w:rPr>
          <w:rFonts w:asciiTheme="majorBidi" w:hAnsiTheme="majorBidi" w:cstheme="majorBidi"/>
          <w:b/>
          <w:bCs/>
          <w:sz w:val="28"/>
        </w:rPr>
      </w:pPr>
      <w:r w:rsidRPr="00B118B0">
        <w:rPr>
          <w:rFonts w:asciiTheme="majorBidi" w:hAnsiTheme="majorBidi" w:cstheme="majorBidi"/>
          <w:b/>
          <w:bCs/>
          <w:sz w:val="28"/>
          <w:cs/>
        </w:rPr>
        <w:t>เงินมัดจำเพื่อตรวจสอบธุรกิจก่อนซื้อกิจการ</w:t>
      </w:r>
      <w:r w:rsidRPr="00B118B0">
        <w:rPr>
          <w:rFonts w:asciiTheme="majorBidi" w:hAnsiTheme="majorBidi" w:cstheme="majorBidi"/>
          <w:b/>
          <w:bCs/>
          <w:sz w:val="28"/>
        </w:rPr>
        <w:t xml:space="preserve"> </w:t>
      </w:r>
    </w:p>
    <w:p w14:paraId="17FCD6FE" w14:textId="620C9CFB" w:rsidR="001210C6" w:rsidRPr="00B118B0" w:rsidRDefault="001210C6" w:rsidP="001210C6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เงินมัดจำเพื่อตรวจสอบข้อมูลธุรกิจก่อนซื้อกิจการ ณ วันที่ </w:t>
      </w:r>
      <w:r w:rsidR="00020B82"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30 </w:t>
      </w:r>
      <w:r w:rsidR="00020B82" w:rsidRPr="00B118B0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มิถุนายน</w:t>
      </w:r>
      <w:r w:rsidR="00020B82" w:rsidRPr="00B118B0">
        <w:rPr>
          <w:rFonts w:asciiTheme="majorBidi" w:hAnsiTheme="majorBidi" w:cstheme="majorBidi"/>
          <w:color w:val="000000"/>
          <w:spacing w:val="-2"/>
          <w:sz w:val="28"/>
          <w:lang w:val="en-GB"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2564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และวันที่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ธันวาคม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2563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ประกอบด้วยรายการต่อไปนี้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0"/>
        <w:gridCol w:w="90"/>
        <w:gridCol w:w="1800"/>
        <w:gridCol w:w="90"/>
        <w:gridCol w:w="1530"/>
        <w:gridCol w:w="90"/>
        <w:gridCol w:w="900"/>
        <w:gridCol w:w="90"/>
        <w:gridCol w:w="900"/>
        <w:gridCol w:w="90"/>
        <w:gridCol w:w="990"/>
        <w:gridCol w:w="90"/>
        <w:gridCol w:w="990"/>
      </w:tblGrid>
      <w:tr w:rsidR="001210C6" w:rsidRPr="00B118B0" w14:paraId="1F0E99A9" w14:textId="77777777" w:rsidTr="00A850F7">
        <w:trPr>
          <w:trHeight w:val="243"/>
        </w:trPr>
        <w:tc>
          <w:tcPr>
            <w:tcW w:w="1440" w:type="dxa"/>
            <w:vAlign w:val="bottom"/>
          </w:tcPr>
          <w:p w14:paraId="59D09E72" w14:textId="77777777" w:rsidR="001210C6" w:rsidRPr="000F704C" w:rsidRDefault="001210C6" w:rsidP="00A11E99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</w:tcPr>
          <w:p w14:paraId="335B62E4" w14:textId="77777777" w:rsidR="001210C6" w:rsidRPr="000F704C" w:rsidRDefault="001210C6" w:rsidP="00A11E99">
            <w:pPr>
              <w:ind w:right="-1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800" w:type="dxa"/>
            <w:vAlign w:val="bottom"/>
          </w:tcPr>
          <w:p w14:paraId="53ED98BF" w14:textId="77777777" w:rsidR="001210C6" w:rsidRPr="000F704C" w:rsidRDefault="001210C6" w:rsidP="00A11E99">
            <w:pPr>
              <w:ind w:right="-1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</w:tcPr>
          <w:p w14:paraId="5D09C202" w14:textId="77777777" w:rsidR="001210C6" w:rsidRPr="000F704C" w:rsidRDefault="001210C6" w:rsidP="00A11E99">
            <w:pPr>
              <w:ind w:left="-28" w:right="-1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5A64B2C6" w14:textId="77777777" w:rsidR="001210C6" w:rsidRPr="000F704C" w:rsidRDefault="001210C6" w:rsidP="00A11E99">
            <w:pPr>
              <w:ind w:left="-28" w:right="-1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14:paraId="642B2CEB" w14:textId="77777777" w:rsidR="001210C6" w:rsidRPr="000F704C" w:rsidRDefault="001210C6" w:rsidP="00A11E99">
            <w:pPr>
              <w:ind w:right="-1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890" w:type="dxa"/>
            <w:gridSpan w:val="3"/>
            <w:vAlign w:val="bottom"/>
          </w:tcPr>
          <w:p w14:paraId="67672F27" w14:textId="77777777" w:rsidR="001210C6" w:rsidRPr="000F704C" w:rsidRDefault="001210C6" w:rsidP="00A11E99">
            <w:pPr>
              <w:ind w:right="-1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</w:tcPr>
          <w:p w14:paraId="7C88C7B3" w14:textId="77777777" w:rsidR="001210C6" w:rsidRPr="000F704C" w:rsidRDefault="001210C6" w:rsidP="00A11E99">
            <w:pPr>
              <w:ind w:right="-1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26622ABF" w14:textId="77777777" w:rsidR="001210C6" w:rsidRPr="000F704C" w:rsidRDefault="001210C6" w:rsidP="00A11E99">
            <w:pPr>
              <w:ind w:right="4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0F704C">
              <w:rPr>
                <w:rFonts w:asciiTheme="majorBidi" w:hAnsiTheme="majorBidi" w:cstheme="majorBidi"/>
                <w:szCs w:val="24"/>
                <w:cs/>
              </w:rPr>
              <w:t>(หน่วย</w:t>
            </w:r>
            <w:r w:rsidRPr="000F704C">
              <w:rPr>
                <w:rFonts w:asciiTheme="majorBidi" w:hAnsiTheme="majorBidi" w:cstheme="majorBidi"/>
                <w:szCs w:val="24"/>
              </w:rPr>
              <w:t>:</w:t>
            </w:r>
            <w:r w:rsidRPr="000F704C">
              <w:rPr>
                <w:rFonts w:asciiTheme="majorBidi" w:hAnsiTheme="majorBidi" w:cstheme="majorBidi"/>
                <w:szCs w:val="24"/>
                <w:cs/>
              </w:rPr>
              <w:t xml:space="preserve"> พันบาท)</w:t>
            </w:r>
          </w:p>
        </w:tc>
      </w:tr>
      <w:tr w:rsidR="001210C6" w:rsidRPr="00B118B0" w14:paraId="1BFD40BF" w14:textId="77777777" w:rsidTr="00A850F7">
        <w:trPr>
          <w:trHeight w:val="243"/>
        </w:trPr>
        <w:tc>
          <w:tcPr>
            <w:tcW w:w="1440" w:type="dxa"/>
            <w:vAlign w:val="bottom"/>
          </w:tcPr>
          <w:p w14:paraId="0E29ABAF" w14:textId="77777777" w:rsidR="001210C6" w:rsidRPr="000F704C" w:rsidRDefault="001210C6" w:rsidP="00A11E99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</w:tcPr>
          <w:p w14:paraId="6FAC1065" w14:textId="77777777" w:rsidR="001210C6" w:rsidRPr="000F704C" w:rsidRDefault="001210C6" w:rsidP="00A11E99">
            <w:pPr>
              <w:ind w:right="-1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800" w:type="dxa"/>
            <w:vAlign w:val="bottom"/>
          </w:tcPr>
          <w:p w14:paraId="36FDD8E5" w14:textId="77777777" w:rsidR="001210C6" w:rsidRPr="000F704C" w:rsidRDefault="001210C6" w:rsidP="00A11E99">
            <w:pPr>
              <w:ind w:right="-1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</w:tcPr>
          <w:p w14:paraId="437699BD" w14:textId="77777777" w:rsidR="001210C6" w:rsidRPr="000F704C" w:rsidRDefault="001210C6" w:rsidP="00A11E99">
            <w:pPr>
              <w:ind w:left="-28" w:right="-1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37F4CB9E" w14:textId="77777777" w:rsidR="001210C6" w:rsidRPr="000F704C" w:rsidRDefault="001210C6" w:rsidP="00A11E99">
            <w:pPr>
              <w:ind w:left="-28" w:right="-1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14:paraId="45342BB6" w14:textId="77777777" w:rsidR="001210C6" w:rsidRPr="000F704C" w:rsidRDefault="001210C6" w:rsidP="00A11E99">
            <w:pPr>
              <w:ind w:right="-1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890" w:type="dxa"/>
            <w:gridSpan w:val="3"/>
            <w:tcBorders>
              <w:bottom w:val="single" w:sz="4" w:space="0" w:color="auto"/>
            </w:tcBorders>
            <w:vAlign w:val="bottom"/>
          </w:tcPr>
          <w:p w14:paraId="7D7DD19C" w14:textId="77777777" w:rsidR="001210C6" w:rsidRPr="000F704C" w:rsidRDefault="001210C6" w:rsidP="00A11E99">
            <w:pPr>
              <w:ind w:righ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0F704C">
              <w:rPr>
                <w:rFonts w:asciiTheme="majorBidi" w:hAnsiTheme="majorBidi" w:cstheme="majorBidi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5EDF4E79" w14:textId="77777777" w:rsidR="001210C6" w:rsidRPr="000F704C" w:rsidRDefault="001210C6" w:rsidP="00A11E99">
            <w:pPr>
              <w:ind w:right="-1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070" w:type="dxa"/>
            <w:gridSpan w:val="3"/>
            <w:tcBorders>
              <w:bottom w:val="single" w:sz="4" w:space="0" w:color="auto"/>
            </w:tcBorders>
            <w:vAlign w:val="bottom"/>
          </w:tcPr>
          <w:p w14:paraId="37D25B17" w14:textId="77777777" w:rsidR="001210C6" w:rsidRPr="000F704C" w:rsidRDefault="001210C6" w:rsidP="00A11E99">
            <w:pPr>
              <w:ind w:righ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0F704C">
              <w:rPr>
                <w:rFonts w:asciiTheme="majorBidi" w:hAnsiTheme="majorBidi" w:cstheme="majorBidi"/>
                <w:szCs w:val="24"/>
                <w:cs/>
              </w:rPr>
              <w:t>งบการเงินเฉพาะกิจการ</w:t>
            </w:r>
          </w:p>
        </w:tc>
      </w:tr>
      <w:tr w:rsidR="001210C6" w:rsidRPr="00B118B0" w14:paraId="1172744F" w14:textId="77777777" w:rsidTr="00A850F7">
        <w:trPr>
          <w:trHeight w:val="70"/>
        </w:trPr>
        <w:tc>
          <w:tcPr>
            <w:tcW w:w="1440" w:type="dxa"/>
            <w:vAlign w:val="bottom"/>
          </w:tcPr>
          <w:p w14:paraId="5DA9AC7D" w14:textId="77777777" w:rsidR="001210C6" w:rsidRPr="000F704C" w:rsidRDefault="001210C6" w:rsidP="00A11E99">
            <w:pPr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514B0DBA" w14:textId="77777777" w:rsidR="001210C6" w:rsidRPr="000F704C" w:rsidRDefault="001210C6" w:rsidP="00A11E99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4"/>
              </w:rPr>
            </w:pPr>
          </w:p>
        </w:tc>
        <w:tc>
          <w:tcPr>
            <w:tcW w:w="1800" w:type="dxa"/>
            <w:vAlign w:val="bottom"/>
          </w:tcPr>
          <w:p w14:paraId="475A7C00" w14:textId="77777777" w:rsidR="001210C6" w:rsidRPr="000F704C" w:rsidRDefault="001210C6" w:rsidP="00A11E99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4"/>
              </w:rPr>
            </w:pPr>
          </w:p>
        </w:tc>
        <w:tc>
          <w:tcPr>
            <w:tcW w:w="90" w:type="dxa"/>
          </w:tcPr>
          <w:p w14:paraId="7553E742" w14:textId="77777777" w:rsidR="001210C6" w:rsidRPr="000F704C" w:rsidRDefault="001210C6" w:rsidP="00A11E99">
            <w:pPr>
              <w:ind w:left="-28" w:righ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2EDBD852" w14:textId="77777777" w:rsidR="001210C6" w:rsidRPr="000F704C" w:rsidRDefault="001210C6" w:rsidP="00A11E99">
            <w:pPr>
              <w:ind w:left="-28" w:righ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14:paraId="430699AE" w14:textId="77777777" w:rsidR="001210C6" w:rsidRPr="000F704C" w:rsidRDefault="001210C6" w:rsidP="00A11E99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F428485" w14:textId="49188473" w:rsidR="001210C6" w:rsidRPr="000F704C" w:rsidRDefault="00020B82" w:rsidP="00A11E99">
            <w:pPr>
              <w:ind w:right="-1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0F704C">
              <w:rPr>
                <w:rFonts w:asciiTheme="majorBidi" w:hAnsiTheme="majorBidi" w:cstheme="majorBidi"/>
                <w:color w:val="000000"/>
                <w:szCs w:val="24"/>
              </w:rPr>
              <w:t xml:space="preserve">30 </w:t>
            </w:r>
            <w:r w:rsidRPr="000F704C">
              <w:rPr>
                <w:rFonts w:asciiTheme="majorBidi" w:hAnsiTheme="majorBidi" w:cstheme="majorBidi"/>
                <w:color w:val="000000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90" w:type="dxa"/>
          </w:tcPr>
          <w:p w14:paraId="65E2DA20" w14:textId="77777777" w:rsidR="001210C6" w:rsidRPr="000F704C" w:rsidRDefault="001210C6" w:rsidP="00A11E99">
            <w:pPr>
              <w:ind w:right="-1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AD6E88C" w14:textId="77777777" w:rsidR="001210C6" w:rsidRPr="000F704C" w:rsidRDefault="001210C6" w:rsidP="00A11E99">
            <w:pPr>
              <w:ind w:right="-1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0F704C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0F704C">
              <w:rPr>
                <w:rFonts w:asciiTheme="majorBidi" w:hAnsiTheme="majorBidi" w:cstheme="majorBidi"/>
                <w:szCs w:val="24"/>
                <w:cs/>
              </w:rPr>
              <w:t>ธันวาคม</w:t>
            </w:r>
          </w:p>
        </w:tc>
        <w:tc>
          <w:tcPr>
            <w:tcW w:w="90" w:type="dxa"/>
          </w:tcPr>
          <w:p w14:paraId="31A4246B" w14:textId="77777777" w:rsidR="001210C6" w:rsidRPr="000F704C" w:rsidRDefault="001210C6" w:rsidP="00A11E99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115E362" w14:textId="65AA7BA0" w:rsidR="001210C6" w:rsidRPr="000F704C" w:rsidRDefault="00020B82" w:rsidP="00A11E99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0F704C">
              <w:rPr>
                <w:rFonts w:asciiTheme="majorBidi" w:hAnsiTheme="majorBidi" w:cstheme="majorBidi"/>
                <w:color w:val="000000"/>
                <w:szCs w:val="24"/>
              </w:rPr>
              <w:t xml:space="preserve">30 </w:t>
            </w:r>
            <w:r w:rsidRPr="000F704C">
              <w:rPr>
                <w:rFonts w:asciiTheme="majorBidi" w:hAnsiTheme="majorBidi" w:cstheme="majorBidi"/>
                <w:color w:val="000000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90" w:type="dxa"/>
          </w:tcPr>
          <w:p w14:paraId="3FC0D728" w14:textId="77777777" w:rsidR="001210C6" w:rsidRPr="000F704C" w:rsidRDefault="001210C6" w:rsidP="00A11E99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40AE7FB" w14:textId="77777777" w:rsidR="001210C6" w:rsidRPr="000F704C" w:rsidRDefault="001210C6" w:rsidP="00A11E99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0F704C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0F704C">
              <w:rPr>
                <w:rFonts w:asciiTheme="majorBidi" w:hAnsiTheme="majorBidi" w:cstheme="majorBidi"/>
                <w:szCs w:val="24"/>
                <w:cs/>
              </w:rPr>
              <w:t>ธันวาคม</w:t>
            </w:r>
          </w:p>
        </w:tc>
      </w:tr>
      <w:tr w:rsidR="001210C6" w:rsidRPr="00B118B0" w14:paraId="7614E027" w14:textId="77777777" w:rsidTr="00A850F7">
        <w:trPr>
          <w:trHeight w:val="70"/>
        </w:trPr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EE4B24B" w14:textId="77777777" w:rsidR="001210C6" w:rsidRPr="000F704C" w:rsidRDefault="001210C6" w:rsidP="00A11E99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0F704C">
              <w:rPr>
                <w:rFonts w:asciiTheme="majorBidi" w:hAnsiTheme="majorBidi" w:cstheme="majorBidi"/>
                <w:szCs w:val="24"/>
                <w:cs/>
              </w:rPr>
              <w:t>ผู้จ่าย</w:t>
            </w:r>
          </w:p>
        </w:tc>
        <w:tc>
          <w:tcPr>
            <w:tcW w:w="90" w:type="dxa"/>
          </w:tcPr>
          <w:p w14:paraId="5698DEE8" w14:textId="77777777" w:rsidR="001210C6" w:rsidRPr="000F704C" w:rsidRDefault="001210C6" w:rsidP="00A11E99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4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41AC4744" w14:textId="77777777" w:rsidR="001210C6" w:rsidRPr="000F704C" w:rsidRDefault="001210C6" w:rsidP="00A11E99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4"/>
              </w:rPr>
            </w:pPr>
            <w:r w:rsidRPr="000F704C">
              <w:rPr>
                <w:rFonts w:asciiTheme="majorBidi" w:hAnsiTheme="majorBidi" w:cstheme="majorBidi"/>
                <w:szCs w:val="24"/>
                <w:cs/>
              </w:rPr>
              <w:t>ผู้รับ</w:t>
            </w:r>
          </w:p>
        </w:tc>
        <w:tc>
          <w:tcPr>
            <w:tcW w:w="90" w:type="dxa"/>
          </w:tcPr>
          <w:p w14:paraId="0936E581" w14:textId="77777777" w:rsidR="001210C6" w:rsidRPr="000F704C" w:rsidRDefault="001210C6" w:rsidP="00A11E99">
            <w:pPr>
              <w:ind w:left="-28" w:righ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1A0F4BA0" w14:textId="77777777" w:rsidR="001210C6" w:rsidRPr="000F704C" w:rsidRDefault="001210C6" w:rsidP="00A11E99">
            <w:pPr>
              <w:ind w:left="-28" w:righ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0F704C">
              <w:rPr>
                <w:rFonts w:asciiTheme="majorBidi" w:hAnsiTheme="majorBidi" w:cstheme="majorBidi"/>
                <w:szCs w:val="24"/>
                <w:cs/>
              </w:rPr>
              <w:t>ลักษณะความสัมพันธ์</w:t>
            </w:r>
          </w:p>
        </w:tc>
        <w:tc>
          <w:tcPr>
            <w:tcW w:w="90" w:type="dxa"/>
            <w:tcBorders>
              <w:left w:val="nil"/>
            </w:tcBorders>
          </w:tcPr>
          <w:p w14:paraId="57D4F0B8" w14:textId="77777777" w:rsidR="001210C6" w:rsidRPr="000F704C" w:rsidRDefault="001210C6" w:rsidP="00A11E99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F23BA82" w14:textId="77777777" w:rsidR="001210C6" w:rsidRPr="000F704C" w:rsidRDefault="001210C6" w:rsidP="00A11E99">
            <w:pPr>
              <w:ind w:righ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0F704C">
              <w:rPr>
                <w:rFonts w:asciiTheme="majorBidi" w:hAnsiTheme="majorBidi" w:cstheme="majorBidi"/>
                <w:szCs w:val="24"/>
              </w:rPr>
              <w:t>2564</w:t>
            </w:r>
          </w:p>
        </w:tc>
        <w:tc>
          <w:tcPr>
            <w:tcW w:w="90" w:type="dxa"/>
          </w:tcPr>
          <w:p w14:paraId="38B6C3C6" w14:textId="77777777" w:rsidR="001210C6" w:rsidRPr="000F704C" w:rsidRDefault="001210C6" w:rsidP="00A11E99">
            <w:pPr>
              <w:ind w:right="-1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68165C2" w14:textId="77777777" w:rsidR="001210C6" w:rsidRPr="000F704C" w:rsidRDefault="001210C6" w:rsidP="00A11E99">
            <w:pPr>
              <w:ind w:righ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0F704C">
              <w:rPr>
                <w:rFonts w:asciiTheme="majorBidi" w:hAnsiTheme="majorBidi" w:cstheme="majorBidi"/>
                <w:szCs w:val="24"/>
              </w:rPr>
              <w:t>2563</w:t>
            </w:r>
          </w:p>
        </w:tc>
        <w:tc>
          <w:tcPr>
            <w:tcW w:w="90" w:type="dxa"/>
          </w:tcPr>
          <w:p w14:paraId="3D29B3B8" w14:textId="77777777" w:rsidR="001210C6" w:rsidRPr="000F704C" w:rsidRDefault="001210C6" w:rsidP="00A11E99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3E0776F" w14:textId="77777777" w:rsidR="001210C6" w:rsidRPr="000F704C" w:rsidRDefault="001210C6" w:rsidP="00A11E99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0F704C">
              <w:rPr>
                <w:rFonts w:asciiTheme="majorBidi" w:hAnsiTheme="majorBidi" w:cstheme="majorBidi"/>
                <w:szCs w:val="24"/>
              </w:rPr>
              <w:t>2564</w:t>
            </w:r>
          </w:p>
        </w:tc>
        <w:tc>
          <w:tcPr>
            <w:tcW w:w="90" w:type="dxa"/>
          </w:tcPr>
          <w:p w14:paraId="55528BC7" w14:textId="77777777" w:rsidR="001210C6" w:rsidRPr="000F704C" w:rsidRDefault="001210C6" w:rsidP="00A11E99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AC942CF" w14:textId="77777777" w:rsidR="001210C6" w:rsidRPr="000F704C" w:rsidRDefault="001210C6" w:rsidP="00A11E99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0F704C">
              <w:rPr>
                <w:rFonts w:asciiTheme="majorBidi" w:hAnsiTheme="majorBidi" w:cstheme="majorBidi"/>
                <w:szCs w:val="24"/>
              </w:rPr>
              <w:t>2563</w:t>
            </w:r>
          </w:p>
        </w:tc>
      </w:tr>
      <w:tr w:rsidR="00BD4EB3" w:rsidRPr="00B118B0" w14:paraId="03856BBE" w14:textId="77777777" w:rsidTr="00BD4EB3">
        <w:tc>
          <w:tcPr>
            <w:tcW w:w="1440" w:type="dxa"/>
            <w:vMerge w:val="restart"/>
          </w:tcPr>
          <w:p w14:paraId="219BC25F" w14:textId="77777777" w:rsidR="00F056AF" w:rsidRDefault="00BD4EB3" w:rsidP="002C1131">
            <w:pPr>
              <w:ind w:left="273" w:right="-108" w:hanging="273"/>
              <w:rPr>
                <w:rFonts w:asciiTheme="majorBidi" w:hAnsiTheme="majorBidi" w:cstheme="majorBidi"/>
                <w:szCs w:val="24"/>
              </w:rPr>
            </w:pPr>
            <w:r w:rsidRPr="000F704C">
              <w:rPr>
                <w:rFonts w:asciiTheme="majorBidi" w:hAnsiTheme="majorBidi" w:cstheme="majorBidi"/>
                <w:szCs w:val="24"/>
                <w:cs/>
              </w:rPr>
              <w:t>บริษัท เซเว่น ยูทิลิตี้ส์ แอนด์ พาวเวอร์</w:t>
            </w:r>
            <w:r w:rsidRPr="000F704C">
              <w:rPr>
                <w:rFonts w:asciiTheme="majorBidi" w:hAnsiTheme="majorBidi" w:cstheme="majorBidi"/>
                <w:szCs w:val="24"/>
              </w:rPr>
              <w:t xml:space="preserve"> </w:t>
            </w:r>
          </w:p>
          <w:p w14:paraId="19E83A05" w14:textId="32A5E700" w:rsidR="00BD4EB3" w:rsidRPr="000F704C" w:rsidRDefault="00BD4EB3" w:rsidP="002C1131">
            <w:pPr>
              <w:ind w:left="273" w:right="-108" w:firstLine="2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0F704C">
              <w:rPr>
                <w:rFonts w:asciiTheme="majorBidi" w:hAnsiTheme="majorBidi" w:cstheme="majorBidi"/>
                <w:szCs w:val="24"/>
                <w:cs/>
              </w:rPr>
              <w:t>จำกัด (มหาชน)</w:t>
            </w:r>
            <w:r w:rsidRPr="000F704C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 </w:t>
            </w:r>
            <w:r w:rsidRPr="000F704C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90" w:type="dxa"/>
          </w:tcPr>
          <w:p w14:paraId="7D06A369" w14:textId="77777777" w:rsidR="00BD4EB3" w:rsidRPr="000F704C" w:rsidRDefault="00BD4EB3" w:rsidP="00BD4EB3">
            <w:pPr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1800" w:type="dxa"/>
            <w:shd w:val="clear" w:color="auto" w:fill="auto"/>
          </w:tcPr>
          <w:p w14:paraId="02B7EBEF" w14:textId="5BA58379" w:rsidR="00BD4EB3" w:rsidRPr="000F704C" w:rsidRDefault="00BD4EB3" w:rsidP="00BD4EB3">
            <w:pPr>
              <w:ind w:left="89" w:right="-180"/>
              <w:rPr>
                <w:rFonts w:asciiTheme="majorBidi" w:hAnsiTheme="majorBidi" w:cstheme="majorBidi"/>
                <w:szCs w:val="24"/>
              </w:rPr>
            </w:pPr>
            <w:r w:rsidRPr="000F704C">
              <w:rPr>
                <w:rFonts w:asciiTheme="majorBidi" w:hAnsiTheme="majorBidi" w:cstheme="majorBidi"/>
                <w:szCs w:val="24"/>
                <w:cs/>
              </w:rPr>
              <w:t xml:space="preserve">บริษัท เวิลด์ ออเนอร์ </w:t>
            </w:r>
            <w:r w:rsidRPr="000F704C">
              <w:rPr>
                <w:rFonts w:asciiTheme="majorBidi" w:hAnsiTheme="majorBidi" w:cstheme="majorBidi"/>
                <w:szCs w:val="24"/>
                <w:cs/>
              </w:rPr>
              <w:br/>
              <w:t xml:space="preserve">   เทรดดิ้ง จำกัด</w:t>
            </w:r>
          </w:p>
        </w:tc>
        <w:tc>
          <w:tcPr>
            <w:tcW w:w="90" w:type="dxa"/>
          </w:tcPr>
          <w:p w14:paraId="64E2DBCE" w14:textId="77777777" w:rsidR="00BD4EB3" w:rsidRPr="000F704C" w:rsidRDefault="00BD4EB3" w:rsidP="00BD4EB3">
            <w:pPr>
              <w:ind w:right="-18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14:paraId="6E175F94" w14:textId="77777777" w:rsidR="00BD4EB3" w:rsidRPr="000F704C" w:rsidRDefault="00BD4EB3" w:rsidP="00BD4EB3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0F704C">
              <w:rPr>
                <w:rFonts w:asciiTheme="majorBidi" w:hAnsiTheme="majorBidi" w:cstheme="majorBidi"/>
                <w:szCs w:val="24"/>
                <w:cs/>
              </w:rPr>
              <w:t>บริษัทที่ไม่เกี่ยวข้องกัน</w:t>
            </w:r>
          </w:p>
        </w:tc>
        <w:tc>
          <w:tcPr>
            <w:tcW w:w="90" w:type="dxa"/>
          </w:tcPr>
          <w:p w14:paraId="11BA9745" w14:textId="77777777" w:rsidR="00BD4EB3" w:rsidRPr="000F704C" w:rsidRDefault="00BD4EB3" w:rsidP="00BD4EB3">
            <w:pPr>
              <w:tabs>
                <w:tab w:val="decimal" w:pos="792"/>
              </w:tabs>
              <w:ind w:right="-180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E49F820" w14:textId="5AE2034D" w:rsidR="00BD4EB3" w:rsidRPr="000F704C" w:rsidRDefault="00BD4EB3" w:rsidP="00BD4EB3">
            <w:pPr>
              <w:tabs>
                <w:tab w:val="decimal" w:pos="806"/>
              </w:tabs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  <w:r w:rsidRPr="000F704C">
              <w:rPr>
                <w:rFonts w:asciiTheme="majorBidi" w:hAnsiTheme="majorBidi" w:cstheme="majorBidi"/>
                <w:szCs w:val="24"/>
              </w:rPr>
              <w:t>243,293</w:t>
            </w:r>
          </w:p>
        </w:tc>
        <w:tc>
          <w:tcPr>
            <w:tcW w:w="90" w:type="dxa"/>
            <w:vAlign w:val="bottom"/>
          </w:tcPr>
          <w:p w14:paraId="36C0B719" w14:textId="77777777" w:rsidR="00BD4EB3" w:rsidRPr="000F704C" w:rsidRDefault="00BD4EB3" w:rsidP="00BD4EB3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A3CFAE6" w14:textId="32E917E9" w:rsidR="00BD4EB3" w:rsidRPr="000F704C" w:rsidRDefault="00BD4EB3" w:rsidP="00BD4EB3">
            <w:pPr>
              <w:tabs>
                <w:tab w:val="decimal" w:pos="807"/>
              </w:tabs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  <w:r w:rsidRPr="000F704C">
              <w:rPr>
                <w:rFonts w:asciiTheme="majorBidi" w:hAnsiTheme="majorBidi" w:cstheme="majorBidi"/>
                <w:szCs w:val="24"/>
              </w:rPr>
              <w:t>243,293</w:t>
            </w:r>
          </w:p>
        </w:tc>
        <w:tc>
          <w:tcPr>
            <w:tcW w:w="90" w:type="dxa"/>
            <w:vAlign w:val="bottom"/>
          </w:tcPr>
          <w:p w14:paraId="3072019A" w14:textId="77777777" w:rsidR="00BD4EB3" w:rsidRPr="000F704C" w:rsidRDefault="00BD4EB3" w:rsidP="00BD4EB3">
            <w:pPr>
              <w:tabs>
                <w:tab w:val="decimal" w:pos="792"/>
              </w:tabs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0B445B1" w14:textId="63813D0E" w:rsidR="00BD4EB3" w:rsidRPr="000F704C" w:rsidRDefault="00BD4EB3" w:rsidP="00BD4EB3">
            <w:pPr>
              <w:tabs>
                <w:tab w:val="decimal" w:pos="806"/>
              </w:tabs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  <w:r w:rsidRPr="000F704C">
              <w:rPr>
                <w:rFonts w:asciiTheme="majorBidi" w:hAnsiTheme="majorBidi" w:cstheme="majorBidi"/>
                <w:szCs w:val="24"/>
              </w:rPr>
              <w:t xml:space="preserve"> 243,293</w:t>
            </w:r>
          </w:p>
        </w:tc>
        <w:tc>
          <w:tcPr>
            <w:tcW w:w="90" w:type="dxa"/>
            <w:vAlign w:val="bottom"/>
          </w:tcPr>
          <w:p w14:paraId="3EE25B7C" w14:textId="77777777" w:rsidR="00BD4EB3" w:rsidRPr="000F704C" w:rsidRDefault="00BD4EB3" w:rsidP="00BD4EB3">
            <w:pPr>
              <w:tabs>
                <w:tab w:val="decimal" w:pos="792"/>
              </w:tabs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CDC8921" w14:textId="77777777" w:rsidR="00BD4EB3" w:rsidRPr="000F704C" w:rsidRDefault="00BD4EB3" w:rsidP="00BD4EB3">
            <w:pPr>
              <w:tabs>
                <w:tab w:val="decimal" w:pos="806"/>
              </w:tabs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  <w:r w:rsidRPr="000F704C">
              <w:rPr>
                <w:rFonts w:asciiTheme="majorBidi" w:hAnsiTheme="majorBidi" w:cstheme="majorBidi"/>
                <w:szCs w:val="24"/>
              </w:rPr>
              <w:t xml:space="preserve"> 243,293</w:t>
            </w:r>
          </w:p>
        </w:tc>
      </w:tr>
      <w:tr w:rsidR="00BD4EB3" w:rsidRPr="00B118B0" w14:paraId="74C081D2" w14:textId="77777777" w:rsidTr="00BD4EB3">
        <w:tc>
          <w:tcPr>
            <w:tcW w:w="1440" w:type="dxa"/>
            <w:vMerge/>
            <w:vAlign w:val="bottom"/>
          </w:tcPr>
          <w:p w14:paraId="308306B4" w14:textId="77777777" w:rsidR="00BD4EB3" w:rsidRPr="000F704C" w:rsidRDefault="00BD4EB3" w:rsidP="00BD4EB3">
            <w:pPr>
              <w:ind w:left="160" w:right="-108" w:hanging="160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90" w:type="dxa"/>
          </w:tcPr>
          <w:p w14:paraId="2DA50773" w14:textId="77777777" w:rsidR="00BD4EB3" w:rsidRPr="000F704C" w:rsidRDefault="00BD4EB3" w:rsidP="00BD4EB3">
            <w:pPr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1800" w:type="dxa"/>
            <w:shd w:val="clear" w:color="auto" w:fill="auto"/>
          </w:tcPr>
          <w:p w14:paraId="2F1B9B5F" w14:textId="3E5761A5" w:rsidR="00BD4EB3" w:rsidRPr="000F704C" w:rsidRDefault="00BD4EB3" w:rsidP="00BD4EB3">
            <w:pPr>
              <w:ind w:left="179" w:right="-180" w:hanging="90"/>
              <w:rPr>
                <w:rFonts w:asciiTheme="majorBidi" w:hAnsiTheme="majorBidi" w:cstheme="majorBidi"/>
                <w:szCs w:val="24"/>
                <w:cs/>
              </w:rPr>
            </w:pPr>
            <w:r w:rsidRPr="000F704C">
              <w:rPr>
                <w:rFonts w:asciiTheme="majorBidi" w:hAnsiTheme="majorBidi" w:cstheme="majorBidi"/>
                <w:szCs w:val="24"/>
                <w:cs/>
              </w:rPr>
              <w:t>บริษัท บางกอก เดค</w:t>
            </w:r>
            <w:r w:rsidRPr="000F704C">
              <w:rPr>
                <w:rFonts w:asciiTheme="majorBidi" w:hAnsiTheme="majorBidi" w:cstheme="majorBidi"/>
                <w:szCs w:val="24"/>
              </w:rPr>
              <w:t>-</w:t>
            </w:r>
            <w:r w:rsidRPr="000F704C">
              <w:rPr>
                <w:rFonts w:asciiTheme="majorBidi" w:hAnsiTheme="majorBidi" w:cstheme="majorBidi"/>
                <w:szCs w:val="24"/>
                <w:cs/>
              </w:rPr>
              <w:t>คอน      จำกัด (มหาชน)</w:t>
            </w:r>
          </w:p>
        </w:tc>
        <w:tc>
          <w:tcPr>
            <w:tcW w:w="90" w:type="dxa"/>
          </w:tcPr>
          <w:p w14:paraId="5124681F" w14:textId="77777777" w:rsidR="00BD4EB3" w:rsidRPr="000F704C" w:rsidRDefault="00BD4EB3" w:rsidP="00BD4EB3">
            <w:pPr>
              <w:ind w:right="-18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14:paraId="7CBB5A94" w14:textId="77777777" w:rsidR="00BD4EB3" w:rsidRPr="000F704C" w:rsidRDefault="00BD4EB3" w:rsidP="00BD4EB3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0F704C">
              <w:rPr>
                <w:rFonts w:asciiTheme="majorBidi" w:hAnsiTheme="majorBidi" w:cstheme="majorBidi"/>
                <w:szCs w:val="24"/>
                <w:cs/>
              </w:rPr>
              <w:t>บริษัทที่ไม่เกี่ยวข้องกัน</w:t>
            </w:r>
          </w:p>
        </w:tc>
        <w:tc>
          <w:tcPr>
            <w:tcW w:w="90" w:type="dxa"/>
          </w:tcPr>
          <w:p w14:paraId="3A8EE07E" w14:textId="77777777" w:rsidR="00BD4EB3" w:rsidRPr="000F704C" w:rsidRDefault="00BD4EB3" w:rsidP="00BD4EB3">
            <w:pPr>
              <w:tabs>
                <w:tab w:val="decimal" w:pos="792"/>
              </w:tabs>
              <w:ind w:right="-180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6471E03" w14:textId="640B41EA" w:rsidR="00BD4EB3" w:rsidRPr="000F704C" w:rsidRDefault="00BD4EB3" w:rsidP="00BD4EB3">
            <w:pPr>
              <w:tabs>
                <w:tab w:val="decimal" w:pos="806"/>
              </w:tabs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  <w:r w:rsidRPr="000F704C">
              <w:rPr>
                <w:rFonts w:asciiTheme="majorBidi" w:hAnsiTheme="majorBidi" w:cstheme="majorBidi" w:hint="cs"/>
                <w:szCs w:val="24"/>
                <w:cs/>
              </w:rPr>
              <w:t>42</w:t>
            </w:r>
            <w:r w:rsidRPr="000F704C">
              <w:rPr>
                <w:rFonts w:asciiTheme="majorBidi" w:hAnsiTheme="majorBidi" w:cstheme="majorBidi"/>
                <w:szCs w:val="24"/>
              </w:rPr>
              <w:t>,</w:t>
            </w:r>
            <w:r w:rsidRPr="000F704C">
              <w:rPr>
                <w:rFonts w:asciiTheme="majorBidi" w:hAnsiTheme="majorBidi" w:cstheme="majorBidi" w:hint="cs"/>
                <w:szCs w:val="24"/>
                <w:cs/>
              </w:rPr>
              <w:t>5</w:t>
            </w:r>
            <w:r w:rsidRPr="000F704C">
              <w:rPr>
                <w:rFonts w:asciiTheme="majorBidi" w:hAnsiTheme="majorBidi" w:cstheme="majorBidi"/>
                <w:szCs w:val="24"/>
              </w:rPr>
              <w:t>00</w:t>
            </w:r>
          </w:p>
        </w:tc>
        <w:tc>
          <w:tcPr>
            <w:tcW w:w="90" w:type="dxa"/>
            <w:vAlign w:val="bottom"/>
          </w:tcPr>
          <w:p w14:paraId="41572392" w14:textId="77777777" w:rsidR="00BD4EB3" w:rsidRPr="000F704C" w:rsidRDefault="00BD4EB3" w:rsidP="00BD4EB3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6FC60A5" w14:textId="4A44ED15" w:rsidR="00BD4EB3" w:rsidRPr="000F704C" w:rsidRDefault="00BD4EB3" w:rsidP="00BD4EB3">
            <w:pPr>
              <w:tabs>
                <w:tab w:val="decimal" w:pos="807"/>
              </w:tabs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  <w:r w:rsidRPr="000F704C">
              <w:rPr>
                <w:rFonts w:asciiTheme="majorBidi" w:hAnsiTheme="majorBidi" w:cstheme="majorBidi"/>
                <w:szCs w:val="24"/>
              </w:rPr>
              <w:t>15,000</w:t>
            </w:r>
          </w:p>
        </w:tc>
        <w:tc>
          <w:tcPr>
            <w:tcW w:w="90" w:type="dxa"/>
            <w:vAlign w:val="bottom"/>
          </w:tcPr>
          <w:p w14:paraId="5B147427" w14:textId="77777777" w:rsidR="00BD4EB3" w:rsidRPr="000F704C" w:rsidRDefault="00BD4EB3" w:rsidP="00BD4EB3">
            <w:pPr>
              <w:tabs>
                <w:tab w:val="decimal" w:pos="792"/>
              </w:tabs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AB8F0AF" w14:textId="270D0865" w:rsidR="00BD4EB3" w:rsidRPr="000F704C" w:rsidRDefault="00BD4EB3" w:rsidP="00BD4EB3">
            <w:pPr>
              <w:tabs>
                <w:tab w:val="decimal" w:pos="806"/>
              </w:tabs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  <w:r w:rsidRPr="000F704C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0F704C">
              <w:rPr>
                <w:rFonts w:asciiTheme="majorBidi" w:hAnsiTheme="majorBidi" w:cstheme="majorBidi" w:hint="cs"/>
                <w:szCs w:val="24"/>
                <w:cs/>
              </w:rPr>
              <w:t>42</w:t>
            </w:r>
            <w:r w:rsidRPr="000F704C">
              <w:rPr>
                <w:rFonts w:asciiTheme="majorBidi" w:hAnsiTheme="majorBidi" w:cstheme="majorBidi"/>
                <w:szCs w:val="24"/>
              </w:rPr>
              <w:t>,</w:t>
            </w:r>
            <w:r w:rsidRPr="000F704C">
              <w:rPr>
                <w:rFonts w:asciiTheme="majorBidi" w:hAnsiTheme="majorBidi" w:cstheme="majorBidi" w:hint="cs"/>
                <w:szCs w:val="24"/>
                <w:cs/>
              </w:rPr>
              <w:t>5</w:t>
            </w:r>
            <w:r w:rsidRPr="000F704C">
              <w:rPr>
                <w:rFonts w:asciiTheme="majorBidi" w:hAnsiTheme="majorBidi" w:cstheme="majorBidi"/>
                <w:szCs w:val="24"/>
              </w:rPr>
              <w:t xml:space="preserve">00 </w:t>
            </w:r>
          </w:p>
        </w:tc>
        <w:tc>
          <w:tcPr>
            <w:tcW w:w="90" w:type="dxa"/>
            <w:vAlign w:val="bottom"/>
          </w:tcPr>
          <w:p w14:paraId="63F62E5B" w14:textId="77777777" w:rsidR="00BD4EB3" w:rsidRPr="000F704C" w:rsidRDefault="00BD4EB3" w:rsidP="00BD4EB3">
            <w:pPr>
              <w:tabs>
                <w:tab w:val="decimal" w:pos="792"/>
              </w:tabs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65D4F84" w14:textId="77777777" w:rsidR="00BD4EB3" w:rsidRPr="000F704C" w:rsidRDefault="00BD4EB3" w:rsidP="00BD4EB3">
            <w:pPr>
              <w:tabs>
                <w:tab w:val="decimal" w:pos="806"/>
              </w:tabs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  <w:r w:rsidRPr="000F704C">
              <w:rPr>
                <w:rFonts w:asciiTheme="majorBidi" w:hAnsiTheme="majorBidi" w:cstheme="majorBidi"/>
                <w:szCs w:val="24"/>
              </w:rPr>
              <w:t xml:space="preserve"> 15,000 </w:t>
            </w:r>
          </w:p>
        </w:tc>
      </w:tr>
      <w:tr w:rsidR="00BD4EB3" w:rsidRPr="00B118B0" w14:paraId="1425C820" w14:textId="77777777" w:rsidTr="008724AF">
        <w:tc>
          <w:tcPr>
            <w:tcW w:w="1440" w:type="dxa"/>
            <w:vAlign w:val="bottom"/>
          </w:tcPr>
          <w:p w14:paraId="184153B2" w14:textId="77777777" w:rsidR="00BD4EB3" w:rsidRPr="000F704C" w:rsidRDefault="00BD4EB3" w:rsidP="002C1131">
            <w:pPr>
              <w:ind w:left="273" w:right="-108" w:hanging="273"/>
              <w:rPr>
                <w:rFonts w:asciiTheme="majorBidi" w:hAnsiTheme="majorBidi" w:cstheme="majorBidi"/>
                <w:szCs w:val="24"/>
                <w:cs/>
              </w:rPr>
            </w:pPr>
            <w:r w:rsidRPr="000F704C">
              <w:rPr>
                <w:rFonts w:asciiTheme="majorBidi" w:hAnsiTheme="majorBidi" w:cstheme="majorBidi"/>
                <w:szCs w:val="24"/>
                <w:cs/>
              </w:rPr>
              <w:t>บริษัท เฟอร์รั่ม</w:t>
            </w:r>
            <w:r w:rsidRPr="000F704C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0F704C">
              <w:rPr>
                <w:rFonts w:asciiTheme="majorBidi" w:hAnsiTheme="majorBidi" w:cstheme="majorBidi"/>
                <w:szCs w:val="24"/>
                <w:cs/>
              </w:rPr>
              <w:t>เอ็นเนอร์ยี่ จำกัด</w:t>
            </w:r>
          </w:p>
        </w:tc>
        <w:tc>
          <w:tcPr>
            <w:tcW w:w="90" w:type="dxa"/>
          </w:tcPr>
          <w:p w14:paraId="1D3497A0" w14:textId="77777777" w:rsidR="00BD4EB3" w:rsidRPr="000F704C" w:rsidRDefault="00BD4EB3" w:rsidP="00BD4EB3">
            <w:pPr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05A9A54D" w14:textId="77777777" w:rsidR="00BD4EB3" w:rsidRPr="000F704C" w:rsidRDefault="00BD4EB3" w:rsidP="00BD4EB3">
            <w:pPr>
              <w:ind w:left="179" w:right="-180" w:hanging="90"/>
              <w:rPr>
                <w:rFonts w:asciiTheme="majorBidi" w:hAnsiTheme="majorBidi" w:cstheme="majorBidi"/>
                <w:szCs w:val="24"/>
              </w:rPr>
            </w:pPr>
            <w:r w:rsidRPr="000F704C">
              <w:rPr>
                <w:rFonts w:asciiTheme="majorBidi" w:hAnsiTheme="majorBidi" w:cstheme="majorBidi"/>
                <w:szCs w:val="24"/>
                <w:cs/>
              </w:rPr>
              <w:t>บริษัท เอ็กซ์เซลเลนท์</w:t>
            </w:r>
            <w:r w:rsidRPr="000F704C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0F704C">
              <w:rPr>
                <w:rFonts w:asciiTheme="majorBidi" w:hAnsiTheme="majorBidi" w:cstheme="majorBidi"/>
                <w:szCs w:val="24"/>
                <w:cs/>
              </w:rPr>
              <w:t>เทค จำกัด</w:t>
            </w:r>
          </w:p>
        </w:tc>
        <w:tc>
          <w:tcPr>
            <w:tcW w:w="90" w:type="dxa"/>
          </w:tcPr>
          <w:p w14:paraId="58373C16" w14:textId="77777777" w:rsidR="00BD4EB3" w:rsidRPr="000F704C" w:rsidRDefault="00BD4EB3" w:rsidP="00BD4EB3">
            <w:pPr>
              <w:ind w:right="-18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14:paraId="5A08EBE9" w14:textId="77777777" w:rsidR="00BD4EB3" w:rsidRPr="000F704C" w:rsidRDefault="00BD4EB3" w:rsidP="00BD4EB3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0F704C">
              <w:rPr>
                <w:rFonts w:asciiTheme="majorBidi" w:hAnsiTheme="majorBidi" w:cstheme="majorBidi"/>
                <w:szCs w:val="24"/>
                <w:cs/>
              </w:rPr>
              <w:t>บริษัทที่ไม่เกี่ยวข้องกัน</w:t>
            </w:r>
          </w:p>
        </w:tc>
        <w:tc>
          <w:tcPr>
            <w:tcW w:w="90" w:type="dxa"/>
          </w:tcPr>
          <w:p w14:paraId="234F3445" w14:textId="77777777" w:rsidR="00BD4EB3" w:rsidRPr="000F704C" w:rsidRDefault="00BD4EB3" w:rsidP="00BD4EB3">
            <w:pPr>
              <w:tabs>
                <w:tab w:val="decimal" w:pos="792"/>
              </w:tabs>
              <w:ind w:right="-180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09500C0" w14:textId="05A1D808" w:rsidR="00BD4EB3" w:rsidRPr="000F704C" w:rsidRDefault="00BD4EB3" w:rsidP="00BD4EB3">
            <w:pPr>
              <w:tabs>
                <w:tab w:val="decimal" w:pos="807"/>
              </w:tabs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  <w:r w:rsidRPr="000F704C">
              <w:rPr>
                <w:rFonts w:asciiTheme="majorBidi" w:hAnsiTheme="majorBidi" w:cstheme="majorBidi"/>
                <w:szCs w:val="24"/>
              </w:rPr>
              <w:t>2,500</w:t>
            </w:r>
          </w:p>
        </w:tc>
        <w:tc>
          <w:tcPr>
            <w:tcW w:w="90" w:type="dxa"/>
            <w:vAlign w:val="bottom"/>
          </w:tcPr>
          <w:p w14:paraId="5F4A9CBD" w14:textId="77777777" w:rsidR="00BD4EB3" w:rsidRPr="000F704C" w:rsidRDefault="00BD4EB3" w:rsidP="00BD4EB3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C6BFA71" w14:textId="549D93C0" w:rsidR="00BD4EB3" w:rsidRPr="000F704C" w:rsidRDefault="00BD4EB3" w:rsidP="00BD4EB3">
            <w:pPr>
              <w:tabs>
                <w:tab w:val="decimal" w:pos="807"/>
              </w:tabs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  <w:r w:rsidRPr="000F704C">
              <w:rPr>
                <w:rFonts w:asciiTheme="majorBidi" w:hAnsiTheme="majorBidi" w:cstheme="majorBidi"/>
                <w:szCs w:val="24"/>
              </w:rPr>
              <w:t>2,500</w:t>
            </w:r>
          </w:p>
        </w:tc>
        <w:tc>
          <w:tcPr>
            <w:tcW w:w="90" w:type="dxa"/>
            <w:vAlign w:val="bottom"/>
          </w:tcPr>
          <w:p w14:paraId="65739D96" w14:textId="77777777" w:rsidR="00BD4EB3" w:rsidRPr="000F704C" w:rsidRDefault="00BD4EB3" w:rsidP="00BD4EB3">
            <w:pPr>
              <w:tabs>
                <w:tab w:val="decimal" w:pos="792"/>
              </w:tabs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F7169D9" w14:textId="37C3C579" w:rsidR="00BD4EB3" w:rsidRPr="000F704C" w:rsidRDefault="00BD4EB3" w:rsidP="00BD4EB3">
            <w:pPr>
              <w:tabs>
                <w:tab w:val="decimal" w:pos="84"/>
              </w:tabs>
              <w:ind w:right="79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0F704C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14:paraId="5CF661F4" w14:textId="77777777" w:rsidR="00BD4EB3" w:rsidRPr="000F704C" w:rsidRDefault="00BD4EB3" w:rsidP="00BD4EB3">
            <w:pPr>
              <w:tabs>
                <w:tab w:val="decimal" w:pos="792"/>
              </w:tabs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318A95A" w14:textId="77777777" w:rsidR="00BD4EB3" w:rsidRPr="000F704C" w:rsidRDefault="00BD4EB3" w:rsidP="00BD4EB3">
            <w:pPr>
              <w:tabs>
                <w:tab w:val="decimal" w:pos="830"/>
              </w:tabs>
              <w:ind w:right="79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0F704C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BD4EB3" w:rsidRPr="00B118B0" w14:paraId="66323B66" w14:textId="77777777" w:rsidTr="00A850F7">
        <w:tc>
          <w:tcPr>
            <w:tcW w:w="3330" w:type="dxa"/>
            <w:gridSpan w:val="3"/>
          </w:tcPr>
          <w:p w14:paraId="087B32CB" w14:textId="77777777" w:rsidR="00BD4EB3" w:rsidRPr="000F704C" w:rsidRDefault="00BD4EB3" w:rsidP="00BD4EB3">
            <w:pPr>
              <w:ind w:left="-108" w:right="-180"/>
              <w:rPr>
                <w:rFonts w:asciiTheme="majorBidi" w:hAnsiTheme="majorBidi" w:cstheme="majorBidi"/>
                <w:szCs w:val="24"/>
              </w:rPr>
            </w:pPr>
            <w:r w:rsidRPr="000F704C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0F704C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  <w:tc>
          <w:tcPr>
            <w:tcW w:w="90" w:type="dxa"/>
          </w:tcPr>
          <w:p w14:paraId="79584DF0" w14:textId="77777777" w:rsidR="00BD4EB3" w:rsidRPr="000F704C" w:rsidRDefault="00BD4EB3" w:rsidP="00BD4EB3">
            <w:pPr>
              <w:ind w:left="-108" w:right="-18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BB2F93B" w14:textId="77777777" w:rsidR="00BD4EB3" w:rsidRPr="000F704C" w:rsidRDefault="00BD4EB3" w:rsidP="00BD4EB3">
            <w:pPr>
              <w:ind w:left="-108" w:right="-18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2C102ED1" w14:textId="77777777" w:rsidR="00BD4EB3" w:rsidRPr="000F704C" w:rsidRDefault="00BD4EB3" w:rsidP="00BD4EB3">
            <w:pPr>
              <w:tabs>
                <w:tab w:val="decimal" w:pos="792"/>
              </w:tabs>
              <w:ind w:right="-180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03E0CE5D" w14:textId="29D5F5F8" w:rsidR="00BD4EB3" w:rsidRPr="000F704C" w:rsidRDefault="00BD4EB3" w:rsidP="00BD4EB3">
            <w:pPr>
              <w:tabs>
                <w:tab w:val="decimal" w:pos="806"/>
              </w:tabs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  <w:r w:rsidRPr="000F704C">
              <w:rPr>
                <w:rFonts w:asciiTheme="majorBidi" w:hAnsiTheme="majorBidi" w:cstheme="majorBidi"/>
                <w:szCs w:val="24"/>
              </w:rPr>
              <w:t>2</w:t>
            </w:r>
            <w:r w:rsidRPr="000F704C">
              <w:rPr>
                <w:rFonts w:asciiTheme="majorBidi" w:hAnsiTheme="majorBidi" w:cstheme="majorBidi" w:hint="cs"/>
                <w:szCs w:val="24"/>
                <w:cs/>
              </w:rPr>
              <w:t>88</w:t>
            </w:r>
            <w:r w:rsidRPr="000F704C">
              <w:rPr>
                <w:rFonts w:asciiTheme="majorBidi" w:hAnsiTheme="majorBidi" w:cstheme="majorBidi"/>
                <w:szCs w:val="24"/>
              </w:rPr>
              <w:t>,</w:t>
            </w:r>
            <w:r w:rsidRPr="000F704C">
              <w:rPr>
                <w:rFonts w:asciiTheme="majorBidi" w:hAnsiTheme="majorBidi" w:cstheme="majorBidi" w:hint="cs"/>
                <w:szCs w:val="24"/>
                <w:cs/>
              </w:rPr>
              <w:t>2</w:t>
            </w:r>
            <w:r w:rsidRPr="000F704C">
              <w:rPr>
                <w:rFonts w:asciiTheme="majorBidi" w:hAnsiTheme="majorBidi" w:cstheme="majorBidi"/>
                <w:szCs w:val="24"/>
              </w:rPr>
              <w:t>93</w:t>
            </w:r>
          </w:p>
        </w:tc>
        <w:tc>
          <w:tcPr>
            <w:tcW w:w="90" w:type="dxa"/>
          </w:tcPr>
          <w:p w14:paraId="62596F5E" w14:textId="77777777" w:rsidR="00BD4EB3" w:rsidRPr="000F704C" w:rsidRDefault="00BD4EB3" w:rsidP="00BD4EB3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1C126216" w14:textId="77777777" w:rsidR="00BD4EB3" w:rsidRPr="000F704C" w:rsidRDefault="00BD4EB3" w:rsidP="00BD4EB3">
            <w:pPr>
              <w:tabs>
                <w:tab w:val="decimal" w:pos="807"/>
              </w:tabs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  <w:r w:rsidRPr="000F704C">
              <w:rPr>
                <w:rFonts w:asciiTheme="majorBidi" w:hAnsiTheme="majorBidi" w:cstheme="majorBidi"/>
                <w:szCs w:val="24"/>
              </w:rPr>
              <w:t>260,793</w:t>
            </w:r>
          </w:p>
        </w:tc>
        <w:tc>
          <w:tcPr>
            <w:tcW w:w="90" w:type="dxa"/>
          </w:tcPr>
          <w:p w14:paraId="08499FEA" w14:textId="77777777" w:rsidR="00BD4EB3" w:rsidRPr="000F704C" w:rsidRDefault="00BD4EB3" w:rsidP="00BD4EB3">
            <w:pPr>
              <w:tabs>
                <w:tab w:val="decimal" w:pos="792"/>
              </w:tabs>
              <w:ind w:right="79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0B889726" w14:textId="3517D2BF" w:rsidR="00BD4EB3" w:rsidRPr="000F704C" w:rsidRDefault="00BD4EB3" w:rsidP="00BD4EB3">
            <w:pPr>
              <w:tabs>
                <w:tab w:val="decimal" w:pos="806"/>
              </w:tabs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  <w:r w:rsidRPr="000F704C">
              <w:rPr>
                <w:rFonts w:asciiTheme="majorBidi" w:hAnsiTheme="majorBidi" w:cstheme="majorBidi"/>
                <w:szCs w:val="24"/>
              </w:rPr>
              <w:t>2</w:t>
            </w:r>
            <w:r w:rsidRPr="000F704C">
              <w:rPr>
                <w:rFonts w:asciiTheme="majorBidi" w:hAnsiTheme="majorBidi" w:cstheme="majorBidi" w:hint="cs"/>
                <w:szCs w:val="24"/>
                <w:cs/>
              </w:rPr>
              <w:t>85</w:t>
            </w:r>
            <w:r w:rsidRPr="000F704C">
              <w:rPr>
                <w:rFonts w:asciiTheme="majorBidi" w:hAnsiTheme="majorBidi" w:cstheme="majorBidi"/>
                <w:szCs w:val="24"/>
              </w:rPr>
              <w:t>,</w:t>
            </w:r>
            <w:r w:rsidRPr="000F704C">
              <w:rPr>
                <w:rFonts w:asciiTheme="majorBidi" w:hAnsiTheme="majorBidi" w:cstheme="majorBidi" w:hint="cs"/>
                <w:szCs w:val="24"/>
                <w:cs/>
              </w:rPr>
              <w:t>7</w:t>
            </w:r>
            <w:r w:rsidRPr="000F704C">
              <w:rPr>
                <w:rFonts w:asciiTheme="majorBidi" w:hAnsiTheme="majorBidi" w:cstheme="majorBidi"/>
                <w:szCs w:val="24"/>
              </w:rPr>
              <w:t>93</w:t>
            </w:r>
          </w:p>
        </w:tc>
        <w:tc>
          <w:tcPr>
            <w:tcW w:w="90" w:type="dxa"/>
          </w:tcPr>
          <w:p w14:paraId="121B36B1" w14:textId="77777777" w:rsidR="00BD4EB3" w:rsidRPr="000F704C" w:rsidRDefault="00BD4EB3" w:rsidP="00BD4EB3">
            <w:pPr>
              <w:tabs>
                <w:tab w:val="decimal" w:pos="792"/>
              </w:tabs>
              <w:ind w:right="79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90DEC62" w14:textId="77777777" w:rsidR="00BD4EB3" w:rsidRPr="000F704C" w:rsidRDefault="00BD4EB3" w:rsidP="00BD4EB3">
            <w:pPr>
              <w:tabs>
                <w:tab w:val="decimal" w:pos="806"/>
              </w:tabs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  <w:r w:rsidRPr="000F704C">
              <w:rPr>
                <w:rFonts w:asciiTheme="majorBidi" w:hAnsiTheme="majorBidi" w:cstheme="majorBidi"/>
                <w:szCs w:val="24"/>
              </w:rPr>
              <w:t>258,293</w:t>
            </w:r>
          </w:p>
        </w:tc>
      </w:tr>
      <w:tr w:rsidR="00BD4EB3" w:rsidRPr="00B118B0" w14:paraId="728CF2AB" w14:textId="77777777" w:rsidTr="00A850F7">
        <w:tc>
          <w:tcPr>
            <w:tcW w:w="4950" w:type="dxa"/>
            <w:gridSpan w:val="5"/>
          </w:tcPr>
          <w:p w14:paraId="301DA30E" w14:textId="12DB2849" w:rsidR="00BD4EB3" w:rsidRPr="000F704C" w:rsidRDefault="00BD4EB3" w:rsidP="00BD4EB3">
            <w:pPr>
              <w:ind w:left="-108" w:right="-180"/>
              <w:rPr>
                <w:rFonts w:asciiTheme="majorBidi" w:hAnsiTheme="majorBidi" w:cstheme="majorBidi"/>
                <w:szCs w:val="24"/>
                <w:cs/>
              </w:rPr>
            </w:pPr>
            <w:r w:rsidRPr="000F704C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0F704C">
              <w:rPr>
                <w:rFonts w:asciiTheme="majorBidi" w:hAnsiTheme="majorBidi" w:cstheme="majorBidi"/>
                <w:szCs w:val="24"/>
                <w:u w:val="single"/>
                <w:cs/>
              </w:rPr>
              <w:t>หัก</w:t>
            </w:r>
            <w:r w:rsidRPr="000F704C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0F704C">
              <w:rPr>
                <w:rFonts w:asciiTheme="majorBidi" w:hAnsiTheme="majorBidi" w:cstheme="majorBidi"/>
                <w:szCs w:val="24"/>
                <w:cs/>
              </w:rPr>
              <w:t>ค่าเผื่อการลดลงของมูลค่า</w:t>
            </w:r>
          </w:p>
        </w:tc>
        <w:tc>
          <w:tcPr>
            <w:tcW w:w="90" w:type="dxa"/>
          </w:tcPr>
          <w:p w14:paraId="7C05123F" w14:textId="77777777" w:rsidR="00BD4EB3" w:rsidRPr="000F704C" w:rsidRDefault="00BD4EB3" w:rsidP="00BD4EB3">
            <w:pPr>
              <w:tabs>
                <w:tab w:val="decimal" w:pos="792"/>
              </w:tabs>
              <w:ind w:right="-180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6999E3A2" w14:textId="62E82BA5" w:rsidR="00BD4EB3" w:rsidRPr="000F704C" w:rsidRDefault="00BD4EB3" w:rsidP="00BD4EB3">
            <w:pPr>
              <w:tabs>
                <w:tab w:val="decimal" w:pos="806"/>
              </w:tabs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  <w:r w:rsidRPr="000F704C">
              <w:rPr>
                <w:rFonts w:asciiTheme="majorBidi" w:hAnsiTheme="majorBidi" w:cstheme="majorBidi"/>
                <w:szCs w:val="24"/>
              </w:rPr>
              <w:t>(17,500)</w:t>
            </w:r>
          </w:p>
        </w:tc>
        <w:tc>
          <w:tcPr>
            <w:tcW w:w="90" w:type="dxa"/>
          </w:tcPr>
          <w:p w14:paraId="4FBEBBA8" w14:textId="77777777" w:rsidR="00BD4EB3" w:rsidRPr="000F704C" w:rsidRDefault="00BD4EB3" w:rsidP="00BD4EB3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6331F4E5" w14:textId="6B433D4E" w:rsidR="00BD4EB3" w:rsidRPr="000F704C" w:rsidRDefault="00BD4EB3" w:rsidP="00BD4EB3">
            <w:pPr>
              <w:ind w:right="-180"/>
              <w:jc w:val="center"/>
              <w:rPr>
                <w:rFonts w:asciiTheme="majorBidi" w:hAnsiTheme="majorBidi" w:cstheme="majorBidi"/>
                <w:szCs w:val="24"/>
              </w:rPr>
            </w:pPr>
            <w:r w:rsidRPr="000F704C">
              <w:rPr>
                <w:rFonts w:asciiTheme="majorBidi" w:hAnsiTheme="majorBidi" w:cstheme="majorBidi"/>
                <w:szCs w:val="24"/>
              </w:rPr>
              <w:t>(17,500)</w:t>
            </w:r>
          </w:p>
        </w:tc>
        <w:tc>
          <w:tcPr>
            <w:tcW w:w="90" w:type="dxa"/>
          </w:tcPr>
          <w:p w14:paraId="0E8CDF5E" w14:textId="77777777" w:rsidR="00BD4EB3" w:rsidRPr="000F704C" w:rsidRDefault="00BD4EB3" w:rsidP="00BD4EB3">
            <w:pPr>
              <w:tabs>
                <w:tab w:val="decimal" w:pos="792"/>
              </w:tabs>
              <w:ind w:right="79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D61DB62" w14:textId="18399881" w:rsidR="00BD4EB3" w:rsidRPr="000F704C" w:rsidRDefault="00BD4EB3" w:rsidP="00BD4EB3">
            <w:pPr>
              <w:tabs>
                <w:tab w:val="decimal" w:pos="84"/>
              </w:tabs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  <w:r w:rsidRPr="000F704C">
              <w:rPr>
                <w:rFonts w:asciiTheme="majorBidi" w:hAnsiTheme="majorBidi" w:cstheme="majorBidi"/>
                <w:szCs w:val="24"/>
              </w:rPr>
              <w:t>(15,000)</w:t>
            </w:r>
          </w:p>
        </w:tc>
        <w:tc>
          <w:tcPr>
            <w:tcW w:w="90" w:type="dxa"/>
          </w:tcPr>
          <w:p w14:paraId="3E2A2E52" w14:textId="77777777" w:rsidR="00BD4EB3" w:rsidRPr="000F704C" w:rsidRDefault="00BD4EB3" w:rsidP="00BD4EB3">
            <w:pPr>
              <w:tabs>
                <w:tab w:val="decimal" w:pos="792"/>
              </w:tabs>
              <w:ind w:right="79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33FD2F5" w14:textId="77777777" w:rsidR="00BD4EB3" w:rsidRPr="000F704C" w:rsidRDefault="00BD4EB3" w:rsidP="00BD4EB3">
            <w:pPr>
              <w:tabs>
                <w:tab w:val="decimal" w:pos="806"/>
              </w:tabs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  <w:r w:rsidRPr="000F704C">
              <w:rPr>
                <w:rFonts w:asciiTheme="majorBidi" w:hAnsiTheme="majorBidi" w:cstheme="majorBidi"/>
                <w:szCs w:val="24"/>
              </w:rPr>
              <w:t>(15,000)</w:t>
            </w:r>
          </w:p>
        </w:tc>
      </w:tr>
      <w:tr w:rsidR="00BD4EB3" w:rsidRPr="00B118B0" w14:paraId="526557A8" w14:textId="77777777" w:rsidTr="00A850F7">
        <w:tc>
          <w:tcPr>
            <w:tcW w:w="4950" w:type="dxa"/>
            <w:gridSpan w:val="5"/>
          </w:tcPr>
          <w:p w14:paraId="24467918" w14:textId="77777777" w:rsidR="00BD4EB3" w:rsidRPr="000F704C" w:rsidRDefault="00BD4EB3" w:rsidP="00BD4EB3">
            <w:pPr>
              <w:ind w:left="-108" w:right="-180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0F704C">
              <w:rPr>
                <w:rFonts w:asciiTheme="majorBidi" w:hAnsiTheme="majorBidi" w:cstheme="majorBidi"/>
                <w:szCs w:val="24"/>
                <w:cs/>
              </w:rPr>
              <w:t xml:space="preserve">   </w:t>
            </w:r>
            <w:r w:rsidRPr="000F704C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รวมเงินมัดจำเพื่อตรวจสอบธุรกิจก่อนซื้อกิจการ </w:t>
            </w:r>
            <w:r w:rsidRPr="000F704C">
              <w:rPr>
                <w:rFonts w:asciiTheme="majorBidi" w:hAnsiTheme="majorBidi" w:cstheme="majorBidi"/>
                <w:b/>
                <w:bCs/>
                <w:szCs w:val="24"/>
              </w:rPr>
              <w:t xml:space="preserve">- </w:t>
            </w:r>
            <w:r w:rsidRPr="000F704C">
              <w:rPr>
                <w:rFonts w:asciiTheme="majorBidi" w:hAnsiTheme="majorBidi" w:cstheme="majorBidi"/>
                <w:b/>
                <w:bCs/>
                <w:szCs w:val="24"/>
                <w:cs/>
              </w:rPr>
              <w:t>สุทธิ</w:t>
            </w:r>
          </w:p>
        </w:tc>
        <w:tc>
          <w:tcPr>
            <w:tcW w:w="90" w:type="dxa"/>
          </w:tcPr>
          <w:p w14:paraId="3EA041A5" w14:textId="77777777" w:rsidR="00BD4EB3" w:rsidRPr="000F704C" w:rsidRDefault="00BD4EB3" w:rsidP="00BD4EB3">
            <w:pPr>
              <w:tabs>
                <w:tab w:val="decimal" w:pos="792"/>
              </w:tabs>
              <w:ind w:right="-180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032C10" w14:textId="0F8B20ED" w:rsidR="00BD4EB3" w:rsidRPr="000F704C" w:rsidRDefault="00BD4EB3" w:rsidP="00BD4EB3">
            <w:pPr>
              <w:tabs>
                <w:tab w:val="decimal" w:pos="806"/>
              </w:tabs>
              <w:ind w:right="79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0F704C">
              <w:rPr>
                <w:rFonts w:asciiTheme="majorBidi" w:hAnsiTheme="majorBidi" w:cstheme="majorBidi"/>
                <w:b/>
                <w:bCs/>
                <w:szCs w:val="24"/>
              </w:rPr>
              <w:t>2</w:t>
            </w:r>
            <w:r w:rsidRPr="000F704C"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70</w:t>
            </w:r>
            <w:r w:rsidRPr="000F704C">
              <w:rPr>
                <w:rFonts w:asciiTheme="majorBidi" w:hAnsiTheme="majorBidi" w:cstheme="majorBidi"/>
                <w:b/>
                <w:bCs/>
                <w:szCs w:val="24"/>
              </w:rPr>
              <w:t>,</w:t>
            </w:r>
            <w:r w:rsidRPr="000F704C"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7</w:t>
            </w:r>
            <w:r w:rsidRPr="000F704C">
              <w:rPr>
                <w:rFonts w:asciiTheme="majorBidi" w:hAnsiTheme="majorBidi" w:cstheme="majorBidi"/>
                <w:b/>
                <w:bCs/>
                <w:szCs w:val="24"/>
              </w:rPr>
              <w:t>93</w:t>
            </w:r>
          </w:p>
        </w:tc>
        <w:tc>
          <w:tcPr>
            <w:tcW w:w="90" w:type="dxa"/>
          </w:tcPr>
          <w:p w14:paraId="05BE227B" w14:textId="77777777" w:rsidR="00BD4EB3" w:rsidRPr="000F704C" w:rsidRDefault="00BD4EB3" w:rsidP="00BD4EB3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3D72CB" w14:textId="77F42428" w:rsidR="00BD4EB3" w:rsidRPr="000F704C" w:rsidRDefault="00BD4EB3" w:rsidP="00BD4EB3">
            <w:pPr>
              <w:ind w:right="-180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0F704C">
              <w:rPr>
                <w:rFonts w:asciiTheme="majorBidi" w:hAnsiTheme="majorBidi" w:cstheme="majorBidi"/>
                <w:b/>
                <w:bCs/>
                <w:szCs w:val="24"/>
              </w:rPr>
              <w:t>243,293</w:t>
            </w:r>
          </w:p>
        </w:tc>
        <w:tc>
          <w:tcPr>
            <w:tcW w:w="90" w:type="dxa"/>
          </w:tcPr>
          <w:p w14:paraId="5269B2BB" w14:textId="77777777" w:rsidR="00BD4EB3" w:rsidRPr="000F704C" w:rsidRDefault="00BD4EB3" w:rsidP="00BD4EB3">
            <w:pPr>
              <w:tabs>
                <w:tab w:val="decimal" w:pos="792"/>
              </w:tabs>
              <w:ind w:right="79"/>
              <w:jc w:val="thaiDistribute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FA99BC" w14:textId="71B8569E" w:rsidR="00BD4EB3" w:rsidRPr="000F704C" w:rsidRDefault="00BD4EB3" w:rsidP="00BD4EB3">
            <w:pPr>
              <w:tabs>
                <w:tab w:val="decimal" w:pos="806"/>
              </w:tabs>
              <w:ind w:right="79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0F704C"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270</w:t>
            </w:r>
            <w:r w:rsidRPr="000F704C">
              <w:rPr>
                <w:rFonts w:asciiTheme="majorBidi" w:hAnsiTheme="majorBidi" w:cstheme="majorBidi"/>
                <w:b/>
                <w:bCs/>
                <w:szCs w:val="24"/>
              </w:rPr>
              <w:t>,</w:t>
            </w:r>
            <w:r w:rsidRPr="000F704C"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7</w:t>
            </w:r>
            <w:r w:rsidRPr="000F704C">
              <w:rPr>
                <w:rFonts w:asciiTheme="majorBidi" w:hAnsiTheme="majorBidi" w:cstheme="majorBidi"/>
                <w:b/>
                <w:bCs/>
                <w:szCs w:val="24"/>
              </w:rPr>
              <w:t>93</w:t>
            </w:r>
          </w:p>
        </w:tc>
        <w:tc>
          <w:tcPr>
            <w:tcW w:w="90" w:type="dxa"/>
          </w:tcPr>
          <w:p w14:paraId="17E8870F" w14:textId="77777777" w:rsidR="00BD4EB3" w:rsidRPr="000F704C" w:rsidRDefault="00BD4EB3" w:rsidP="00BD4EB3">
            <w:pPr>
              <w:tabs>
                <w:tab w:val="decimal" w:pos="792"/>
              </w:tabs>
              <w:ind w:right="79"/>
              <w:jc w:val="thaiDistribute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E92020C" w14:textId="77777777" w:rsidR="00BD4EB3" w:rsidRPr="000F704C" w:rsidRDefault="00BD4EB3" w:rsidP="00BD4EB3">
            <w:pPr>
              <w:tabs>
                <w:tab w:val="decimal" w:pos="806"/>
              </w:tabs>
              <w:ind w:right="79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0F704C">
              <w:rPr>
                <w:rFonts w:asciiTheme="majorBidi" w:hAnsiTheme="majorBidi" w:cstheme="majorBidi"/>
                <w:b/>
                <w:bCs/>
                <w:szCs w:val="24"/>
              </w:rPr>
              <w:t>243,293</w:t>
            </w:r>
          </w:p>
        </w:tc>
      </w:tr>
    </w:tbl>
    <w:p w14:paraId="6D235899" w14:textId="6CB50115" w:rsidR="00F02367" w:rsidRDefault="00F02367" w:rsidP="00CF59A1">
      <w:pPr>
        <w:spacing w:before="120" w:after="24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ณ วันที่ </w:t>
      </w:r>
      <w:r w:rsidR="00020B82"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30 </w:t>
      </w:r>
      <w:r w:rsidR="00020B82" w:rsidRPr="00B118B0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มิถุนายน</w:t>
      </w:r>
      <w:r w:rsidR="00020B82" w:rsidRPr="00B118B0">
        <w:rPr>
          <w:rFonts w:asciiTheme="majorBidi" w:hAnsiTheme="majorBidi" w:cstheme="majorBidi"/>
          <w:color w:val="000000"/>
          <w:spacing w:val="-2"/>
          <w:sz w:val="28"/>
          <w:lang w:val="en-GB"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2564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และวันที่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ธันวาคม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2563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บริษัทย่อยแห่งหนึ่งมีเงินมัดจำระยะยาวเพื่อศึกษาโครงการเกี่ยวกับสิทธิในการเช่าที่ดินแห่งหนึ่ง จำนวน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350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ล้านบาท </w:t>
      </w:r>
    </w:p>
    <w:p w14:paraId="76F7738B" w14:textId="0E189183" w:rsidR="00474D9C" w:rsidRDefault="00474D9C" w:rsidP="00CF59A1">
      <w:pPr>
        <w:spacing w:before="120" w:after="24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5F93055C" w14:textId="26419229" w:rsidR="00474D9C" w:rsidRDefault="00474D9C" w:rsidP="00CF59A1">
      <w:pPr>
        <w:spacing w:before="120" w:after="24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3C90EC69" w14:textId="1ECA56DB" w:rsidR="00474D9C" w:rsidRDefault="00474D9C" w:rsidP="00CF59A1">
      <w:pPr>
        <w:spacing w:before="120" w:after="24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5372D9D0" w14:textId="781ADAA0" w:rsidR="00474D9C" w:rsidRDefault="00474D9C" w:rsidP="00CF59A1">
      <w:pPr>
        <w:spacing w:before="120" w:after="24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394212B4" w14:textId="025835A6" w:rsidR="00474D9C" w:rsidRDefault="00474D9C" w:rsidP="00CF59A1">
      <w:pPr>
        <w:spacing w:before="120" w:after="24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0D0EDBD4" w14:textId="552013D8" w:rsidR="00CC48A1" w:rsidRDefault="00CC48A1" w:rsidP="00CF59A1">
      <w:pPr>
        <w:spacing w:before="120" w:after="24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4AA61ABD" w14:textId="77777777" w:rsidR="00625B0D" w:rsidRPr="00B118B0" w:rsidRDefault="00625B0D" w:rsidP="00CF59A1">
      <w:pPr>
        <w:spacing w:before="120" w:after="24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09249463" w14:textId="357962BA" w:rsidR="001210C6" w:rsidRPr="00B118B0" w:rsidRDefault="001210C6" w:rsidP="0047776F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lastRenderedPageBreak/>
        <w:t>รายการเปลี่ยนแปลงของบัญชีเงินมัดจำเพื่อตรวจสอบธุรกิจก่อนการซื้อกิจการ ณ วันที่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020B82"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30 </w:t>
      </w:r>
      <w:r w:rsidR="00020B82" w:rsidRPr="00B118B0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มิถุนายน</w:t>
      </w:r>
      <w:r w:rsidR="00020B82" w:rsidRPr="00B118B0">
        <w:rPr>
          <w:rFonts w:asciiTheme="majorBidi" w:hAnsiTheme="majorBidi" w:cstheme="majorBidi"/>
          <w:color w:val="000000"/>
          <w:spacing w:val="-2"/>
          <w:sz w:val="28"/>
          <w:lang w:val="en-GB"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2564</w:t>
      </w:r>
      <w:r w:rsidR="0047776F"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และวันที่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 31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ธันวาคม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2563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สรุปได้ดังนี้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80"/>
        <w:gridCol w:w="1080"/>
        <w:gridCol w:w="90"/>
        <w:gridCol w:w="1080"/>
        <w:gridCol w:w="90"/>
        <w:gridCol w:w="990"/>
        <w:gridCol w:w="90"/>
        <w:gridCol w:w="990"/>
      </w:tblGrid>
      <w:tr w:rsidR="001210C6" w:rsidRPr="00B118B0" w14:paraId="3C75CD5B" w14:textId="77777777" w:rsidTr="00A11E99">
        <w:tc>
          <w:tcPr>
            <w:tcW w:w="4680" w:type="dxa"/>
          </w:tcPr>
          <w:p w14:paraId="5B5D3D7B" w14:textId="77777777" w:rsidR="001210C6" w:rsidRPr="00B118B0" w:rsidRDefault="001210C6" w:rsidP="00A11E99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230C7545" w14:textId="77777777" w:rsidR="001210C6" w:rsidRPr="00B118B0" w:rsidRDefault="001210C6" w:rsidP="00A11E99">
            <w:pPr>
              <w:ind w:right="-18"/>
              <w:jc w:val="center"/>
              <w:rPr>
                <w:rFonts w:asciiTheme="majorBidi" w:hAnsiTheme="majorBidi" w:cstheme="majorBidi"/>
                <w:spacing w:val="-2"/>
                <w:sz w:val="28"/>
                <w:cs/>
              </w:rPr>
            </w:pPr>
          </w:p>
        </w:tc>
        <w:tc>
          <w:tcPr>
            <w:tcW w:w="90" w:type="dxa"/>
          </w:tcPr>
          <w:p w14:paraId="2FFBACE3" w14:textId="77777777" w:rsidR="001210C6" w:rsidRPr="00B118B0" w:rsidRDefault="001210C6" w:rsidP="00A11E99">
            <w:pPr>
              <w:ind w:right="-18"/>
              <w:jc w:val="center"/>
              <w:rPr>
                <w:rFonts w:asciiTheme="majorBidi" w:hAnsiTheme="majorBidi" w:cstheme="majorBidi"/>
                <w:spacing w:val="-2"/>
                <w:sz w:val="28"/>
                <w:cs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65244B9E" w14:textId="77777777" w:rsidR="001210C6" w:rsidRPr="00B118B0" w:rsidRDefault="001210C6" w:rsidP="00A11E99">
            <w:pPr>
              <w:ind w:right="-4"/>
              <w:jc w:val="right"/>
              <w:rPr>
                <w:rFonts w:asciiTheme="majorBidi" w:hAnsiTheme="majorBidi" w:cstheme="majorBidi"/>
                <w:spacing w:val="-2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B118B0">
              <w:rPr>
                <w:rFonts w:asciiTheme="majorBidi" w:hAnsiTheme="majorBidi" w:cstheme="majorBidi"/>
                <w:sz w:val="28"/>
              </w:rPr>
              <w:t>: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พันบาท)</w:t>
            </w:r>
          </w:p>
        </w:tc>
      </w:tr>
      <w:tr w:rsidR="001210C6" w:rsidRPr="00B118B0" w14:paraId="6C621B97" w14:textId="77777777" w:rsidTr="00A11E99">
        <w:tc>
          <w:tcPr>
            <w:tcW w:w="4680" w:type="dxa"/>
          </w:tcPr>
          <w:p w14:paraId="0E53F78D" w14:textId="77777777" w:rsidR="001210C6" w:rsidRPr="00B118B0" w:rsidRDefault="001210C6" w:rsidP="00A11E99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  <w:vAlign w:val="bottom"/>
          </w:tcPr>
          <w:p w14:paraId="464C8762" w14:textId="77777777" w:rsidR="001210C6" w:rsidRPr="00B118B0" w:rsidRDefault="001210C6" w:rsidP="00A11E99">
            <w:pPr>
              <w:ind w:right="-18"/>
              <w:jc w:val="center"/>
              <w:rPr>
                <w:rFonts w:asciiTheme="majorBidi" w:hAnsiTheme="majorBidi" w:cstheme="majorBidi"/>
                <w:spacing w:val="-2"/>
                <w:sz w:val="28"/>
              </w:rPr>
            </w:pPr>
            <w:r w:rsidRPr="00B118B0">
              <w:rPr>
                <w:rFonts w:asciiTheme="majorBidi" w:hAnsiTheme="majorBidi" w:cstheme="majorBidi"/>
                <w:spacing w:val="-2"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00F2860F" w14:textId="77777777" w:rsidR="001210C6" w:rsidRPr="00B118B0" w:rsidRDefault="001210C6" w:rsidP="00A11E99">
            <w:pPr>
              <w:ind w:right="-18"/>
              <w:jc w:val="center"/>
              <w:rPr>
                <w:rFonts w:asciiTheme="majorBidi" w:hAnsiTheme="majorBidi" w:cstheme="majorBidi"/>
                <w:spacing w:val="-2"/>
                <w:sz w:val="28"/>
                <w:cs/>
              </w:rPr>
            </w:pPr>
          </w:p>
        </w:tc>
        <w:tc>
          <w:tcPr>
            <w:tcW w:w="2070" w:type="dxa"/>
            <w:gridSpan w:val="3"/>
            <w:tcBorders>
              <w:bottom w:val="single" w:sz="4" w:space="0" w:color="auto"/>
            </w:tcBorders>
          </w:tcPr>
          <w:p w14:paraId="730D9D8D" w14:textId="77777777" w:rsidR="001210C6" w:rsidRPr="00B118B0" w:rsidRDefault="001210C6" w:rsidP="00A11E99">
            <w:pPr>
              <w:ind w:right="-18"/>
              <w:jc w:val="center"/>
              <w:rPr>
                <w:rFonts w:asciiTheme="majorBidi" w:hAnsiTheme="majorBidi" w:cstheme="majorBidi"/>
                <w:spacing w:val="-2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pacing w:val="-2"/>
                <w:sz w:val="28"/>
                <w:cs/>
              </w:rPr>
              <w:t>งบการเงินเฉพาะกิจการ</w:t>
            </w:r>
          </w:p>
        </w:tc>
      </w:tr>
      <w:tr w:rsidR="001210C6" w:rsidRPr="00B118B0" w14:paraId="229C44BA" w14:textId="77777777" w:rsidTr="00A11E99">
        <w:tc>
          <w:tcPr>
            <w:tcW w:w="4680" w:type="dxa"/>
          </w:tcPr>
          <w:p w14:paraId="0AC94E7E" w14:textId="77777777" w:rsidR="001210C6" w:rsidRPr="00B118B0" w:rsidRDefault="001210C6" w:rsidP="00A11E99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7D4FB22" w14:textId="33C13B67" w:rsidR="001210C6" w:rsidRPr="00B118B0" w:rsidRDefault="00020B82" w:rsidP="00A11E99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color w:val="000000"/>
                <w:sz w:val="28"/>
              </w:rPr>
              <w:t xml:space="preserve">30 </w:t>
            </w:r>
            <w:r w:rsidRPr="00B118B0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มิถุนายน</w:t>
            </w:r>
          </w:p>
        </w:tc>
        <w:tc>
          <w:tcPr>
            <w:tcW w:w="90" w:type="dxa"/>
          </w:tcPr>
          <w:p w14:paraId="70B32C81" w14:textId="77777777" w:rsidR="001210C6" w:rsidRPr="00B118B0" w:rsidRDefault="001210C6" w:rsidP="00A11E99">
            <w:pPr>
              <w:tabs>
                <w:tab w:val="decimal" w:pos="546"/>
                <w:tab w:val="decimal" w:pos="882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4BF32F2" w14:textId="77777777" w:rsidR="001210C6" w:rsidRPr="00B118B0" w:rsidRDefault="001210C6" w:rsidP="00A11E99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  <w:tc>
          <w:tcPr>
            <w:tcW w:w="90" w:type="dxa"/>
          </w:tcPr>
          <w:p w14:paraId="56123EE9" w14:textId="77777777" w:rsidR="001210C6" w:rsidRPr="00B118B0" w:rsidRDefault="001210C6" w:rsidP="00A11E99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vAlign w:val="bottom"/>
          </w:tcPr>
          <w:p w14:paraId="1504580C" w14:textId="744092C3" w:rsidR="001210C6" w:rsidRPr="00B118B0" w:rsidRDefault="00020B82" w:rsidP="00A11E99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color w:val="000000"/>
                <w:sz w:val="28"/>
              </w:rPr>
              <w:t xml:space="preserve">30 </w:t>
            </w:r>
            <w:r w:rsidRPr="00B118B0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มิถุนายน</w:t>
            </w:r>
          </w:p>
        </w:tc>
        <w:tc>
          <w:tcPr>
            <w:tcW w:w="90" w:type="dxa"/>
          </w:tcPr>
          <w:p w14:paraId="62B2914F" w14:textId="77777777" w:rsidR="001210C6" w:rsidRPr="00B118B0" w:rsidRDefault="001210C6" w:rsidP="00A11E99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vAlign w:val="bottom"/>
          </w:tcPr>
          <w:p w14:paraId="777D7271" w14:textId="77777777" w:rsidR="001210C6" w:rsidRPr="00B118B0" w:rsidRDefault="001210C6" w:rsidP="00A11E99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</w:tr>
      <w:tr w:rsidR="001210C6" w:rsidRPr="00B118B0" w14:paraId="601B8CF3" w14:textId="77777777" w:rsidTr="00A11E99">
        <w:tc>
          <w:tcPr>
            <w:tcW w:w="4680" w:type="dxa"/>
          </w:tcPr>
          <w:p w14:paraId="600547CB" w14:textId="77777777" w:rsidR="001210C6" w:rsidRPr="00B118B0" w:rsidRDefault="001210C6" w:rsidP="00A11E99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A027BD" w14:textId="77777777" w:rsidR="001210C6" w:rsidRPr="00B118B0" w:rsidRDefault="001210C6" w:rsidP="00A11E99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90" w:type="dxa"/>
          </w:tcPr>
          <w:p w14:paraId="2C215434" w14:textId="77777777" w:rsidR="001210C6" w:rsidRPr="00B118B0" w:rsidRDefault="001210C6" w:rsidP="00A11E99">
            <w:pPr>
              <w:tabs>
                <w:tab w:val="decimal" w:pos="546"/>
                <w:tab w:val="decimal" w:pos="882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A820DD" w14:textId="77777777" w:rsidR="001210C6" w:rsidRPr="00B118B0" w:rsidRDefault="001210C6" w:rsidP="00A11E99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90" w:type="dxa"/>
          </w:tcPr>
          <w:p w14:paraId="6E018D2F" w14:textId="77777777" w:rsidR="001210C6" w:rsidRPr="00B118B0" w:rsidRDefault="001210C6" w:rsidP="00A11E99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C92282E" w14:textId="77777777" w:rsidR="001210C6" w:rsidRPr="00B118B0" w:rsidRDefault="001210C6" w:rsidP="00A11E99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90" w:type="dxa"/>
          </w:tcPr>
          <w:p w14:paraId="1E1C39F7" w14:textId="77777777" w:rsidR="001210C6" w:rsidRPr="00B118B0" w:rsidRDefault="001210C6" w:rsidP="00A11E99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BE8769F" w14:textId="77777777" w:rsidR="001210C6" w:rsidRPr="00B118B0" w:rsidRDefault="001210C6" w:rsidP="00A11E99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2563</w:t>
            </w:r>
          </w:p>
        </w:tc>
      </w:tr>
      <w:tr w:rsidR="001210C6" w:rsidRPr="00B118B0" w14:paraId="79074F80" w14:textId="77777777" w:rsidTr="00A11E99">
        <w:tc>
          <w:tcPr>
            <w:tcW w:w="4680" w:type="dxa"/>
          </w:tcPr>
          <w:p w14:paraId="1BFB224B" w14:textId="3C27D6BD" w:rsidR="001210C6" w:rsidRPr="00B118B0" w:rsidRDefault="001210C6" w:rsidP="005B4635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ยอดคงเหลือต้นงวด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C5F4CD3" w14:textId="608798AC" w:rsidR="001210C6" w:rsidRPr="00B118B0" w:rsidRDefault="006F5681" w:rsidP="00A11E99">
            <w:pPr>
              <w:tabs>
                <w:tab w:val="decimal" w:pos="804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593,293</w:t>
            </w:r>
          </w:p>
        </w:tc>
        <w:tc>
          <w:tcPr>
            <w:tcW w:w="90" w:type="dxa"/>
          </w:tcPr>
          <w:p w14:paraId="3F12E942" w14:textId="77777777" w:rsidR="001210C6" w:rsidRPr="00B118B0" w:rsidRDefault="001210C6" w:rsidP="00A11E99">
            <w:pPr>
              <w:tabs>
                <w:tab w:val="decimal" w:pos="546"/>
                <w:tab w:val="decimal" w:pos="882"/>
              </w:tabs>
              <w:ind w:right="94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38B6211" w14:textId="77777777" w:rsidR="001210C6" w:rsidRPr="00B118B0" w:rsidRDefault="001210C6" w:rsidP="00A11E99">
            <w:pPr>
              <w:tabs>
                <w:tab w:val="decimal" w:pos="804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75,000</w:t>
            </w:r>
          </w:p>
        </w:tc>
        <w:tc>
          <w:tcPr>
            <w:tcW w:w="90" w:type="dxa"/>
          </w:tcPr>
          <w:p w14:paraId="253DFEE5" w14:textId="77777777" w:rsidR="001210C6" w:rsidRPr="00B118B0" w:rsidRDefault="001210C6" w:rsidP="00A11E99">
            <w:pPr>
              <w:tabs>
                <w:tab w:val="decimal" w:pos="1260"/>
              </w:tabs>
              <w:ind w:right="9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6684D10" w14:textId="087DEF44" w:rsidR="001210C6" w:rsidRPr="00B118B0" w:rsidRDefault="006F5681" w:rsidP="00A11E99">
            <w:pPr>
              <w:tabs>
                <w:tab w:val="decimal" w:pos="905"/>
              </w:tabs>
              <w:spacing w:line="260" w:lineRule="atLeast"/>
              <w:ind w:right="94"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243,293</w:t>
            </w:r>
          </w:p>
        </w:tc>
        <w:tc>
          <w:tcPr>
            <w:tcW w:w="90" w:type="dxa"/>
          </w:tcPr>
          <w:p w14:paraId="7A614FA7" w14:textId="77777777" w:rsidR="001210C6" w:rsidRPr="00B118B0" w:rsidRDefault="001210C6" w:rsidP="00A11E99">
            <w:pPr>
              <w:tabs>
                <w:tab w:val="decimal" w:pos="1260"/>
              </w:tabs>
              <w:ind w:right="9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239A8A4" w14:textId="77777777" w:rsidR="001210C6" w:rsidRPr="00B118B0" w:rsidRDefault="001210C6" w:rsidP="00A11E99">
            <w:pPr>
              <w:tabs>
                <w:tab w:val="decimal" w:pos="812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75,000</w:t>
            </w:r>
          </w:p>
        </w:tc>
      </w:tr>
      <w:tr w:rsidR="0008515F" w:rsidRPr="00B118B0" w14:paraId="11BD15AF" w14:textId="77777777" w:rsidTr="00A11E99">
        <w:tc>
          <w:tcPr>
            <w:tcW w:w="4680" w:type="dxa"/>
          </w:tcPr>
          <w:p w14:paraId="2881DCFC" w14:textId="6AA66213" w:rsidR="0008515F" w:rsidRPr="00B118B0" w:rsidRDefault="0008515F" w:rsidP="0008515F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เพิ่มขึ้นระหว่างงวด</w:t>
            </w:r>
          </w:p>
        </w:tc>
        <w:tc>
          <w:tcPr>
            <w:tcW w:w="1080" w:type="dxa"/>
            <w:shd w:val="clear" w:color="auto" w:fill="auto"/>
          </w:tcPr>
          <w:p w14:paraId="1907874A" w14:textId="35553BB7" w:rsidR="0008515F" w:rsidRPr="00B118B0" w:rsidRDefault="0008515F" w:rsidP="0008515F">
            <w:pPr>
              <w:tabs>
                <w:tab w:val="decimal" w:pos="804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 w:hint="cs"/>
                <w:sz w:val="28"/>
                <w:cs/>
              </w:rPr>
              <w:t>167</w:t>
            </w:r>
            <w:r w:rsidRPr="00B118B0">
              <w:rPr>
                <w:rFonts w:asciiTheme="majorBidi" w:hAnsiTheme="majorBidi" w:cstheme="majorBidi"/>
                <w:sz w:val="28"/>
              </w:rPr>
              <w:t>,</w:t>
            </w:r>
            <w:r w:rsidRPr="00B118B0">
              <w:rPr>
                <w:rFonts w:asciiTheme="majorBidi" w:hAnsiTheme="majorBidi" w:cstheme="majorBidi" w:hint="cs"/>
                <w:sz w:val="28"/>
                <w:cs/>
              </w:rPr>
              <w:t>500</w:t>
            </w:r>
          </w:p>
        </w:tc>
        <w:tc>
          <w:tcPr>
            <w:tcW w:w="90" w:type="dxa"/>
          </w:tcPr>
          <w:p w14:paraId="50DDF042" w14:textId="77777777" w:rsidR="0008515F" w:rsidRPr="00B118B0" w:rsidRDefault="0008515F" w:rsidP="0008515F">
            <w:pPr>
              <w:tabs>
                <w:tab w:val="decimal" w:pos="546"/>
              </w:tabs>
              <w:ind w:right="9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D56EDAA" w14:textId="77777777" w:rsidR="0008515F" w:rsidRPr="00B118B0" w:rsidRDefault="0008515F" w:rsidP="0008515F">
            <w:pPr>
              <w:tabs>
                <w:tab w:val="decimal" w:pos="804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765,000</w:t>
            </w:r>
          </w:p>
        </w:tc>
        <w:tc>
          <w:tcPr>
            <w:tcW w:w="90" w:type="dxa"/>
          </w:tcPr>
          <w:p w14:paraId="3AE87CDB" w14:textId="77777777" w:rsidR="0008515F" w:rsidRPr="00B118B0" w:rsidRDefault="0008515F" w:rsidP="0008515F">
            <w:pPr>
              <w:ind w:right="9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40ABF32" w14:textId="51D343CD" w:rsidR="0008515F" w:rsidRPr="00B118B0" w:rsidRDefault="0008515F" w:rsidP="0008515F">
            <w:pPr>
              <w:tabs>
                <w:tab w:val="decimal" w:pos="905"/>
              </w:tabs>
              <w:spacing w:line="260" w:lineRule="atLeast"/>
              <w:ind w:right="9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 w:hint="cs"/>
                <w:sz w:val="28"/>
                <w:cs/>
              </w:rPr>
              <w:t>167</w:t>
            </w:r>
            <w:r w:rsidRPr="00B118B0">
              <w:rPr>
                <w:rFonts w:asciiTheme="majorBidi" w:hAnsiTheme="majorBidi" w:cstheme="majorBidi"/>
                <w:sz w:val="28"/>
              </w:rPr>
              <w:t>,</w:t>
            </w:r>
            <w:r w:rsidRPr="00B118B0">
              <w:rPr>
                <w:rFonts w:asciiTheme="majorBidi" w:hAnsiTheme="majorBidi" w:cstheme="majorBidi" w:hint="cs"/>
                <w:sz w:val="28"/>
                <w:cs/>
              </w:rPr>
              <w:t>500</w:t>
            </w:r>
          </w:p>
        </w:tc>
        <w:tc>
          <w:tcPr>
            <w:tcW w:w="90" w:type="dxa"/>
          </w:tcPr>
          <w:p w14:paraId="2B558847" w14:textId="77777777" w:rsidR="0008515F" w:rsidRPr="00B118B0" w:rsidRDefault="0008515F" w:rsidP="0008515F">
            <w:pPr>
              <w:ind w:right="9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</w:tcPr>
          <w:p w14:paraId="0B59DE98" w14:textId="77777777" w:rsidR="0008515F" w:rsidRPr="00B118B0" w:rsidRDefault="0008515F" w:rsidP="0008515F">
            <w:pPr>
              <w:tabs>
                <w:tab w:val="decimal" w:pos="812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415,000</w:t>
            </w:r>
          </w:p>
        </w:tc>
      </w:tr>
      <w:tr w:rsidR="0008515F" w:rsidRPr="00B118B0" w14:paraId="6336D4AF" w14:textId="77777777" w:rsidTr="0042638F">
        <w:tc>
          <w:tcPr>
            <w:tcW w:w="4680" w:type="dxa"/>
          </w:tcPr>
          <w:p w14:paraId="1DF59159" w14:textId="3BD519CD" w:rsidR="0008515F" w:rsidRPr="00B118B0" w:rsidRDefault="0008515F" w:rsidP="0008515F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ลดลงระหว่างงวด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0D5D4B4" w14:textId="38D3EDC4" w:rsidR="0008515F" w:rsidRPr="00B118B0" w:rsidRDefault="0008515F" w:rsidP="0008515F">
            <w:pPr>
              <w:tabs>
                <w:tab w:val="decimal" w:pos="804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(140,000)</w:t>
            </w:r>
          </w:p>
        </w:tc>
        <w:tc>
          <w:tcPr>
            <w:tcW w:w="90" w:type="dxa"/>
          </w:tcPr>
          <w:p w14:paraId="564DE145" w14:textId="77777777" w:rsidR="0008515F" w:rsidRPr="00B118B0" w:rsidRDefault="0008515F" w:rsidP="0008515F">
            <w:pPr>
              <w:tabs>
                <w:tab w:val="decimal" w:pos="546"/>
              </w:tabs>
              <w:ind w:right="9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4C7F2DB" w14:textId="77777777" w:rsidR="0008515F" w:rsidRPr="00B118B0" w:rsidRDefault="0008515F" w:rsidP="0008515F">
            <w:pPr>
              <w:tabs>
                <w:tab w:val="decimal" w:pos="804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(231,707)</w:t>
            </w:r>
          </w:p>
        </w:tc>
        <w:tc>
          <w:tcPr>
            <w:tcW w:w="90" w:type="dxa"/>
          </w:tcPr>
          <w:p w14:paraId="05BC666C" w14:textId="77777777" w:rsidR="0008515F" w:rsidRPr="00B118B0" w:rsidRDefault="0008515F" w:rsidP="0008515F">
            <w:pPr>
              <w:ind w:right="9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7B1ECD1" w14:textId="30DCE20B" w:rsidR="0008515F" w:rsidRPr="00B118B0" w:rsidRDefault="0008515F" w:rsidP="003552CD">
            <w:pPr>
              <w:tabs>
                <w:tab w:val="decimal" w:pos="894"/>
              </w:tabs>
              <w:spacing w:line="260" w:lineRule="atLeast"/>
              <w:ind w:right="9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(140,000)</w:t>
            </w:r>
          </w:p>
        </w:tc>
        <w:tc>
          <w:tcPr>
            <w:tcW w:w="90" w:type="dxa"/>
          </w:tcPr>
          <w:p w14:paraId="6FD6CE83" w14:textId="77777777" w:rsidR="0008515F" w:rsidRPr="00B118B0" w:rsidRDefault="0008515F" w:rsidP="0008515F">
            <w:pPr>
              <w:ind w:right="94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</w:tcPr>
          <w:p w14:paraId="1EBD6776" w14:textId="77777777" w:rsidR="0008515F" w:rsidRPr="00B118B0" w:rsidRDefault="0008515F" w:rsidP="0008515F">
            <w:pPr>
              <w:tabs>
                <w:tab w:val="decimal" w:pos="804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(231,707)</w:t>
            </w:r>
          </w:p>
        </w:tc>
      </w:tr>
      <w:tr w:rsidR="0008515F" w:rsidRPr="00B118B0" w14:paraId="50B91F3C" w14:textId="77777777" w:rsidTr="0042638F">
        <w:tc>
          <w:tcPr>
            <w:tcW w:w="4680" w:type="dxa"/>
          </w:tcPr>
          <w:p w14:paraId="498A2DF7" w14:textId="1D599A03" w:rsidR="0008515F" w:rsidRPr="00B118B0" w:rsidRDefault="0008515F" w:rsidP="0008515F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ตั้งค่าเผื่อการลดลงของมูลค่าเงินมัดจำระหว่างงวด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5124840" w14:textId="5E58A9BA" w:rsidR="0008515F" w:rsidRPr="00B118B0" w:rsidRDefault="0008515F" w:rsidP="0008515F">
            <w:pPr>
              <w:tabs>
                <w:tab w:val="decimal" w:pos="804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</w:tcPr>
          <w:p w14:paraId="396AB231" w14:textId="77777777" w:rsidR="0008515F" w:rsidRPr="00B118B0" w:rsidRDefault="0008515F" w:rsidP="0008515F">
            <w:pPr>
              <w:tabs>
                <w:tab w:val="decimal" w:pos="546"/>
              </w:tabs>
              <w:ind w:right="9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D42CDB4" w14:textId="77777777" w:rsidR="0008515F" w:rsidRPr="00B118B0" w:rsidRDefault="0008515F" w:rsidP="0008515F">
            <w:pPr>
              <w:tabs>
                <w:tab w:val="decimal" w:pos="804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(15,000)</w:t>
            </w:r>
          </w:p>
        </w:tc>
        <w:tc>
          <w:tcPr>
            <w:tcW w:w="90" w:type="dxa"/>
          </w:tcPr>
          <w:p w14:paraId="16DA4C4F" w14:textId="77777777" w:rsidR="0008515F" w:rsidRPr="00B118B0" w:rsidRDefault="0008515F" w:rsidP="0008515F">
            <w:pPr>
              <w:ind w:right="9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FAE24FA" w14:textId="24D8A048" w:rsidR="0008515F" w:rsidRPr="00B118B0" w:rsidRDefault="0008515F" w:rsidP="003552CD">
            <w:pPr>
              <w:spacing w:line="260" w:lineRule="atLeast"/>
              <w:ind w:right="9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</w:tcPr>
          <w:p w14:paraId="66CD6016" w14:textId="77777777" w:rsidR="0008515F" w:rsidRPr="00B118B0" w:rsidRDefault="0008515F" w:rsidP="0008515F">
            <w:pPr>
              <w:ind w:right="94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</w:tcPr>
          <w:p w14:paraId="6FEC20F4" w14:textId="77777777" w:rsidR="0008515F" w:rsidRPr="00B118B0" w:rsidRDefault="0008515F" w:rsidP="0008515F">
            <w:pPr>
              <w:tabs>
                <w:tab w:val="decimal" w:pos="804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(15,000)</w:t>
            </w:r>
          </w:p>
        </w:tc>
      </w:tr>
      <w:tr w:rsidR="0008515F" w:rsidRPr="00B118B0" w14:paraId="0BF449A7" w14:textId="77777777" w:rsidTr="00A11E99">
        <w:tc>
          <w:tcPr>
            <w:tcW w:w="4680" w:type="dxa"/>
          </w:tcPr>
          <w:p w14:paraId="3F22FF6C" w14:textId="47674F58" w:rsidR="0008515F" w:rsidRPr="00B118B0" w:rsidRDefault="0008515F" w:rsidP="0008515F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  <w:cs/>
              </w:rPr>
              <w:t>ยอดคงเหลือปลายงวด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ADAC1D" w14:textId="400FCA62" w:rsidR="0008515F" w:rsidRPr="00B118B0" w:rsidRDefault="0008515F" w:rsidP="0008515F">
            <w:pPr>
              <w:tabs>
                <w:tab w:val="decimal" w:pos="804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</w:rPr>
              <w:t>620,793</w:t>
            </w:r>
          </w:p>
        </w:tc>
        <w:tc>
          <w:tcPr>
            <w:tcW w:w="90" w:type="dxa"/>
          </w:tcPr>
          <w:p w14:paraId="6DB09678" w14:textId="77777777" w:rsidR="0008515F" w:rsidRPr="00B118B0" w:rsidRDefault="0008515F" w:rsidP="0008515F">
            <w:pPr>
              <w:tabs>
                <w:tab w:val="decimal" w:pos="546"/>
              </w:tabs>
              <w:ind w:right="94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8973CE" w14:textId="77777777" w:rsidR="0008515F" w:rsidRPr="00B118B0" w:rsidRDefault="0008515F" w:rsidP="0008515F">
            <w:pPr>
              <w:tabs>
                <w:tab w:val="decimal" w:pos="804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</w:rPr>
              <w:t>593,293</w:t>
            </w:r>
          </w:p>
        </w:tc>
        <w:tc>
          <w:tcPr>
            <w:tcW w:w="90" w:type="dxa"/>
          </w:tcPr>
          <w:p w14:paraId="762C6333" w14:textId="77777777" w:rsidR="0008515F" w:rsidRPr="00B118B0" w:rsidRDefault="0008515F" w:rsidP="0008515F">
            <w:pPr>
              <w:tabs>
                <w:tab w:val="decimal" w:pos="1260"/>
              </w:tabs>
              <w:ind w:right="94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E692AA" w14:textId="1A80DFFF" w:rsidR="0008515F" w:rsidRPr="00B118B0" w:rsidRDefault="0008515F" w:rsidP="0008515F">
            <w:pPr>
              <w:tabs>
                <w:tab w:val="decimal" w:pos="905"/>
              </w:tabs>
              <w:spacing w:line="260" w:lineRule="atLeast"/>
              <w:ind w:right="94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en-GB"/>
              </w:rPr>
            </w:pPr>
            <w:r w:rsidRPr="00B118B0"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  <w:t>270,793</w:t>
            </w:r>
          </w:p>
        </w:tc>
        <w:tc>
          <w:tcPr>
            <w:tcW w:w="90" w:type="dxa"/>
          </w:tcPr>
          <w:p w14:paraId="6B955667" w14:textId="77777777" w:rsidR="0008515F" w:rsidRPr="00B118B0" w:rsidRDefault="0008515F" w:rsidP="0008515F">
            <w:pPr>
              <w:tabs>
                <w:tab w:val="decimal" w:pos="1260"/>
              </w:tabs>
              <w:ind w:right="94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B2094AB" w14:textId="77777777" w:rsidR="0008515F" w:rsidRPr="00B118B0" w:rsidRDefault="0008515F" w:rsidP="0008515F">
            <w:pPr>
              <w:tabs>
                <w:tab w:val="decimal" w:pos="810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</w:rPr>
              <w:t>243,293</w:t>
            </w:r>
          </w:p>
        </w:tc>
      </w:tr>
    </w:tbl>
    <w:p w14:paraId="42A32E11" w14:textId="0C987FE3" w:rsidR="00C96992" w:rsidRPr="00B118B0" w:rsidRDefault="00C96992" w:rsidP="00081754">
      <w:pPr>
        <w:pStyle w:val="ListParagraph"/>
        <w:numPr>
          <w:ilvl w:val="0"/>
          <w:numId w:val="1"/>
        </w:numPr>
        <w:spacing w:before="240" w:line="240" w:lineRule="atLeast"/>
        <w:ind w:left="360"/>
        <w:rPr>
          <w:rFonts w:asciiTheme="majorBidi" w:hAnsiTheme="majorBidi" w:cstheme="majorBidi"/>
          <w:b/>
          <w:bCs/>
          <w:sz w:val="28"/>
        </w:rPr>
      </w:pPr>
      <w:r w:rsidRPr="00B118B0">
        <w:rPr>
          <w:rFonts w:asciiTheme="majorBidi" w:hAnsiTheme="majorBidi" w:cstheme="majorBidi"/>
          <w:b/>
          <w:bCs/>
          <w:sz w:val="28"/>
          <w:cs/>
        </w:rPr>
        <w:t>เงินลงทุนในบริษัทย่อย</w:t>
      </w:r>
      <w:r w:rsidRPr="00B118B0">
        <w:rPr>
          <w:rFonts w:asciiTheme="majorBidi" w:hAnsiTheme="majorBidi" w:cstheme="majorBidi"/>
          <w:b/>
          <w:bCs/>
          <w:sz w:val="28"/>
        </w:rPr>
        <w:t xml:space="preserve"> </w:t>
      </w:r>
    </w:p>
    <w:p w14:paraId="092B0BFC" w14:textId="5CB3A14E" w:rsidR="00C96992" w:rsidRPr="00B118B0" w:rsidRDefault="00F056AF" w:rsidP="00F056AF">
      <w:pPr>
        <w:spacing w:before="120" w:after="12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>
        <w:rPr>
          <w:rFonts w:asciiTheme="majorBidi" w:hAnsiTheme="majorBidi" w:cstheme="majorBidi"/>
          <w:color w:val="000000"/>
          <w:spacing w:val="-2"/>
          <w:sz w:val="28"/>
        </w:rPr>
        <w:t xml:space="preserve">12.1 </w:t>
      </w:r>
      <w:r w:rsidR="00C96992"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เงินลงทุนในบริษัทย่อย ณ วันที่</w:t>
      </w:r>
      <w:r w:rsidR="00C96992"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020B82"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30 </w:t>
      </w:r>
      <w:r w:rsidR="00020B82" w:rsidRPr="00B118B0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มิถุนายน</w:t>
      </w:r>
      <w:r w:rsidR="00020B82" w:rsidRPr="00B118B0">
        <w:rPr>
          <w:rFonts w:asciiTheme="majorBidi" w:hAnsiTheme="majorBidi" w:cstheme="majorBidi"/>
          <w:color w:val="000000"/>
          <w:spacing w:val="-2"/>
          <w:sz w:val="28"/>
          <w:lang w:val="en-GB"/>
        </w:rPr>
        <w:t xml:space="preserve"> </w:t>
      </w:r>
      <w:r w:rsidR="00C96992"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2564 </w:t>
      </w:r>
      <w:r w:rsidR="00C96992"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และวันที่ </w:t>
      </w:r>
      <w:r w:rsidR="00C96992"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 w:rsidR="00C96992"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ธันวาคม </w:t>
      </w:r>
      <w:r w:rsidR="00C96992"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2563 </w:t>
      </w:r>
      <w:r w:rsidR="00C96992"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มีดังนี้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90"/>
        <w:gridCol w:w="990"/>
        <w:gridCol w:w="90"/>
        <w:gridCol w:w="990"/>
        <w:gridCol w:w="90"/>
        <w:gridCol w:w="990"/>
        <w:gridCol w:w="90"/>
        <w:gridCol w:w="990"/>
        <w:gridCol w:w="90"/>
        <w:gridCol w:w="990"/>
        <w:gridCol w:w="90"/>
        <w:gridCol w:w="1080"/>
      </w:tblGrid>
      <w:tr w:rsidR="00C96992" w:rsidRPr="00B118B0" w14:paraId="287BFB6A" w14:textId="77777777" w:rsidTr="00A11E99">
        <w:trPr>
          <w:trHeight w:val="77"/>
        </w:trPr>
        <w:tc>
          <w:tcPr>
            <w:tcW w:w="9090" w:type="dxa"/>
            <w:gridSpan w:val="13"/>
            <w:vAlign w:val="bottom"/>
          </w:tcPr>
          <w:p w14:paraId="537772CD" w14:textId="77777777" w:rsidR="00C96992" w:rsidRPr="00B118B0" w:rsidRDefault="00C96992" w:rsidP="00A11E99">
            <w:pPr>
              <w:spacing w:before="120"/>
              <w:ind w:right="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(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พันบาท)</w:t>
            </w:r>
          </w:p>
        </w:tc>
      </w:tr>
      <w:tr w:rsidR="00C96992" w:rsidRPr="00B118B0" w14:paraId="72876394" w14:textId="77777777" w:rsidTr="00A11E99">
        <w:tc>
          <w:tcPr>
            <w:tcW w:w="2520" w:type="dxa"/>
            <w:vAlign w:val="bottom"/>
          </w:tcPr>
          <w:p w14:paraId="3768DC49" w14:textId="77777777" w:rsidR="00C96992" w:rsidRPr="00B118B0" w:rsidRDefault="00C96992" w:rsidP="00A11E99">
            <w:pPr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4CD7C0FF" w14:textId="77777777" w:rsidR="00C96992" w:rsidRPr="00B118B0" w:rsidRDefault="00C96992" w:rsidP="00A11E99">
            <w:pPr>
              <w:tabs>
                <w:tab w:val="center" w:pos="6480"/>
                <w:tab w:val="center" w:pos="8820"/>
              </w:tabs>
              <w:ind w:right="3327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6480" w:type="dxa"/>
            <w:gridSpan w:val="11"/>
            <w:vAlign w:val="bottom"/>
          </w:tcPr>
          <w:p w14:paraId="0C13E6BC" w14:textId="77777777" w:rsidR="00C96992" w:rsidRPr="00B118B0" w:rsidRDefault="00C96992" w:rsidP="00A11E99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C96992" w:rsidRPr="00B118B0" w14:paraId="6FBCF87D" w14:textId="77777777" w:rsidTr="00A11E99">
        <w:tc>
          <w:tcPr>
            <w:tcW w:w="2520" w:type="dxa"/>
            <w:vAlign w:val="bottom"/>
          </w:tcPr>
          <w:p w14:paraId="4F042830" w14:textId="77777777" w:rsidR="00C96992" w:rsidRPr="00B118B0" w:rsidRDefault="00C96992" w:rsidP="00A11E99">
            <w:pPr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6D86AA5A" w14:textId="77777777" w:rsidR="00C96992" w:rsidRPr="00B118B0" w:rsidRDefault="00C96992" w:rsidP="00A11E99">
            <w:pPr>
              <w:tabs>
                <w:tab w:val="center" w:pos="6480"/>
                <w:tab w:val="center" w:pos="8820"/>
              </w:tabs>
              <w:ind w:right="3327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07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4234A1" w14:textId="77777777" w:rsidR="00C96992" w:rsidRPr="00B118B0" w:rsidRDefault="00C96992" w:rsidP="00A11E99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ทุนเรียกชำระแล้ว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0EA0119" w14:textId="77777777" w:rsidR="00C96992" w:rsidRPr="00B118B0" w:rsidRDefault="00C96992" w:rsidP="00A11E99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7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273EC4" w14:textId="77777777" w:rsidR="002C1131" w:rsidRDefault="00C96992" w:rsidP="00A11E99">
            <w:pPr>
              <w:ind w:left="-3" w:right="-5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สัดส่วนเงินลงทุน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 </w:t>
            </w:r>
          </w:p>
          <w:p w14:paraId="4C38D22E" w14:textId="51CBE544" w:rsidR="00C96992" w:rsidRPr="00B118B0" w:rsidRDefault="00C96992" w:rsidP="00A11E99">
            <w:pPr>
              <w:ind w:left="-3" w:right="-5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(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ร้อยละ</w:t>
            </w:r>
            <w:r w:rsidRPr="00B118B0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AE40E18" w14:textId="77777777" w:rsidR="00C96992" w:rsidRPr="00B118B0" w:rsidRDefault="00C96992" w:rsidP="00A11E99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FD9153" w14:textId="77777777" w:rsidR="00C96992" w:rsidRPr="00B118B0" w:rsidRDefault="00C96992" w:rsidP="00A11E99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</w:p>
        </w:tc>
      </w:tr>
      <w:tr w:rsidR="000E777D" w:rsidRPr="00B118B0" w14:paraId="6228D120" w14:textId="77777777" w:rsidTr="002C1131">
        <w:trPr>
          <w:trHeight w:val="368"/>
        </w:trPr>
        <w:tc>
          <w:tcPr>
            <w:tcW w:w="2520" w:type="dxa"/>
            <w:tcBorders>
              <w:bottom w:val="single" w:sz="4" w:space="0" w:color="auto"/>
            </w:tcBorders>
            <w:vAlign w:val="bottom"/>
          </w:tcPr>
          <w:p w14:paraId="3AE46010" w14:textId="1B2BE43E" w:rsidR="000E777D" w:rsidRPr="00B118B0" w:rsidRDefault="00F41573" w:rsidP="00BA651A">
            <w:pPr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F41573">
              <w:rPr>
                <w:rFonts w:asciiTheme="majorBidi" w:hAnsiTheme="majorBidi" w:hint="cs"/>
                <w:sz w:val="28"/>
                <w:cs/>
              </w:rPr>
              <w:t>บริษัท</w:t>
            </w:r>
          </w:p>
        </w:tc>
        <w:tc>
          <w:tcPr>
            <w:tcW w:w="90" w:type="dxa"/>
          </w:tcPr>
          <w:p w14:paraId="664626D8" w14:textId="77777777" w:rsidR="000E777D" w:rsidRPr="00B118B0" w:rsidRDefault="000E777D" w:rsidP="00BA651A">
            <w:pPr>
              <w:tabs>
                <w:tab w:val="center" w:pos="6480"/>
                <w:tab w:val="center" w:pos="8820"/>
              </w:tabs>
              <w:ind w:right="3327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C809A9D" w14:textId="77777777" w:rsidR="000E777D" w:rsidRDefault="000E777D" w:rsidP="00BA651A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color w:val="000000"/>
                <w:sz w:val="28"/>
                <w:lang w:val="en-GB"/>
              </w:rPr>
            </w:pPr>
            <w:r w:rsidRPr="00B118B0">
              <w:rPr>
                <w:rFonts w:asciiTheme="majorBidi" w:hAnsiTheme="majorBidi" w:cstheme="majorBidi"/>
                <w:color w:val="000000"/>
                <w:sz w:val="28"/>
              </w:rPr>
              <w:t xml:space="preserve">30 </w:t>
            </w:r>
            <w:r w:rsidRPr="00B118B0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มิถุนายน</w:t>
            </w:r>
          </w:p>
          <w:p w14:paraId="2C4D0EED" w14:textId="76C0F930" w:rsidR="00F41573" w:rsidRPr="00F41573" w:rsidRDefault="00F41573" w:rsidP="00BA651A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2564</w:t>
            </w:r>
          </w:p>
        </w:tc>
        <w:tc>
          <w:tcPr>
            <w:tcW w:w="90" w:type="dxa"/>
          </w:tcPr>
          <w:p w14:paraId="23426780" w14:textId="77777777" w:rsidR="000E777D" w:rsidRPr="00B118B0" w:rsidRDefault="000E777D" w:rsidP="00BA651A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BE59826" w14:textId="77777777" w:rsidR="007454A9" w:rsidRDefault="000E777D" w:rsidP="00BA651A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B118B0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B118B0">
              <w:rPr>
                <w:rFonts w:asciiTheme="majorBidi" w:hAnsiTheme="majorBidi" w:cstheme="majorBidi"/>
                <w:color w:val="000000"/>
                <w:sz w:val="28"/>
                <w:cs/>
              </w:rPr>
              <w:t>ธันวาคม</w:t>
            </w:r>
          </w:p>
          <w:p w14:paraId="45896554" w14:textId="1913B4BA" w:rsidR="000E777D" w:rsidRPr="00B118B0" w:rsidRDefault="007454A9" w:rsidP="00BA651A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2563</w:t>
            </w: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  </w:t>
            </w:r>
          </w:p>
        </w:tc>
        <w:tc>
          <w:tcPr>
            <w:tcW w:w="90" w:type="dxa"/>
          </w:tcPr>
          <w:p w14:paraId="43011A76" w14:textId="77777777" w:rsidR="000E777D" w:rsidRPr="00B118B0" w:rsidRDefault="000E777D" w:rsidP="00BA651A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CEF5114" w14:textId="77777777" w:rsidR="000E777D" w:rsidRDefault="000E777D" w:rsidP="00BA651A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color w:val="000000"/>
                <w:sz w:val="28"/>
                <w:lang w:val="en-GB"/>
              </w:rPr>
            </w:pPr>
            <w:r w:rsidRPr="00B118B0">
              <w:rPr>
                <w:rFonts w:asciiTheme="majorBidi" w:hAnsiTheme="majorBidi" w:cstheme="majorBidi"/>
                <w:color w:val="000000"/>
                <w:sz w:val="28"/>
              </w:rPr>
              <w:t xml:space="preserve">30 </w:t>
            </w:r>
            <w:r w:rsidRPr="00B118B0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มิถุนายน</w:t>
            </w:r>
          </w:p>
          <w:p w14:paraId="1C60FDA2" w14:textId="4ED4D536" w:rsidR="00FF2C41" w:rsidRPr="00FF2C41" w:rsidRDefault="00FF2C41" w:rsidP="00BA651A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2564</w:t>
            </w:r>
          </w:p>
        </w:tc>
        <w:tc>
          <w:tcPr>
            <w:tcW w:w="90" w:type="dxa"/>
          </w:tcPr>
          <w:p w14:paraId="4FEEDE62" w14:textId="77777777" w:rsidR="000E777D" w:rsidRPr="00B118B0" w:rsidRDefault="000E777D" w:rsidP="00BA651A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B2A88CC" w14:textId="77777777" w:rsidR="000E777D" w:rsidRDefault="000E777D" w:rsidP="00BA651A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B118B0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B118B0">
              <w:rPr>
                <w:rFonts w:asciiTheme="majorBidi" w:hAnsiTheme="majorBidi" w:cstheme="majorBidi"/>
                <w:color w:val="000000"/>
                <w:sz w:val="28"/>
                <w:cs/>
              </w:rPr>
              <w:t>ธันวาคม</w:t>
            </w:r>
          </w:p>
          <w:p w14:paraId="19D627BA" w14:textId="423FD716" w:rsidR="007454A9" w:rsidRPr="00B118B0" w:rsidRDefault="007454A9" w:rsidP="00BA651A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2563</w:t>
            </w:r>
          </w:p>
        </w:tc>
        <w:tc>
          <w:tcPr>
            <w:tcW w:w="90" w:type="dxa"/>
          </w:tcPr>
          <w:p w14:paraId="47BEC10B" w14:textId="77777777" w:rsidR="000E777D" w:rsidRPr="00B118B0" w:rsidRDefault="000E777D" w:rsidP="00BA651A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14BE81E" w14:textId="77777777" w:rsidR="000E777D" w:rsidRDefault="000E777D" w:rsidP="00BA651A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color w:val="000000"/>
                <w:sz w:val="28"/>
                <w:lang w:val="en-GB"/>
              </w:rPr>
            </w:pPr>
            <w:r w:rsidRPr="00B118B0">
              <w:rPr>
                <w:rFonts w:asciiTheme="majorBidi" w:hAnsiTheme="majorBidi" w:cstheme="majorBidi"/>
                <w:color w:val="000000"/>
                <w:sz w:val="28"/>
              </w:rPr>
              <w:t xml:space="preserve">30 </w:t>
            </w:r>
            <w:r w:rsidRPr="00B118B0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มิถุนายน</w:t>
            </w:r>
          </w:p>
          <w:p w14:paraId="7C009EDB" w14:textId="4CD6BA3B" w:rsidR="00FF2C41" w:rsidRPr="00B118B0" w:rsidRDefault="00FF2C41" w:rsidP="00BA651A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lang w:val="en-GB"/>
              </w:rPr>
              <w:t>2564</w:t>
            </w:r>
          </w:p>
        </w:tc>
        <w:tc>
          <w:tcPr>
            <w:tcW w:w="90" w:type="dxa"/>
          </w:tcPr>
          <w:p w14:paraId="3EDB2BEC" w14:textId="77777777" w:rsidR="000E777D" w:rsidRPr="00B118B0" w:rsidRDefault="000E777D" w:rsidP="00BA651A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60C69E9" w14:textId="77777777" w:rsidR="000E777D" w:rsidRDefault="000E777D" w:rsidP="00BA651A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B118B0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B118B0">
              <w:rPr>
                <w:rFonts w:asciiTheme="majorBidi" w:hAnsiTheme="majorBidi" w:cstheme="majorBidi"/>
                <w:color w:val="000000"/>
                <w:sz w:val="28"/>
                <w:cs/>
              </w:rPr>
              <w:t>ธันวาคม</w:t>
            </w:r>
          </w:p>
          <w:p w14:paraId="7930DA04" w14:textId="1A91FA60" w:rsidR="007454A9" w:rsidRPr="00B118B0" w:rsidRDefault="007454A9" w:rsidP="00BA651A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2563</w:t>
            </w:r>
          </w:p>
        </w:tc>
      </w:tr>
      <w:tr w:rsidR="00C96992" w:rsidRPr="00B118B0" w14:paraId="41D9C016" w14:textId="77777777" w:rsidTr="002C1131">
        <w:tc>
          <w:tcPr>
            <w:tcW w:w="2520" w:type="dxa"/>
            <w:tcBorders>
              <w:top w:val="single" w:sz="4" w:space="0" w:color="auto"/>
            </w:tcBorders>
          </w:tcPr>
          <w:p w14:paraId="6179FF21" w14:textId="77777777" w:rsidR="00C96992" w:rsidRPr="00B118B0" w:rsidRDefault="00C96992" w:rsidP="00A11E99">
            <w:pPr>
              <w:ind w:left="162" w:right="-36" w:hanging="162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 สตาร์ แก๊ส จำกัด</w:t>
            </w:r>
          </w:p>
        </w:tc>
        <w:tc>
          <w:tcPr>
            <w:tcW w:w="90" w:type="dxa"/>
          </w:tcPr>
          <w:p w14:paraId="203D792B" w14:textId="77777777" w:rsidR="00C96992" w:rsidRPr="00B118B0" w:rsidRDefault="00C96992" w:rsidP="00A11E99">
            <w:pPr>
              <w:tabs>
                <w:tab w:val="decimal" w:pos="720"/>
              </w:tabs>
              <w:ind w:right="332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715E3AD6" w14:textId="642E75B9" w:rsidR="00C96992" w:rsidRPr="00B118B0" w:rsidRDefault="000723FA" w:rsidP="00A11E99">
            <w:pPr>
              <w:tabs>
                <w:tab w:val="decimal" w:pos="72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 w:hint="cs"/>
                <w:sz w:val="28"/>
                <w:cs/>
              </w:rPr>
              <w:t>60</w:t>
            </w:r>
            <w:r w:rsidRPr="00B118B0">
              <w:rPr>
                <w:rFonts w:asciiTheme="majorBidi" w:hAnsiTheme="majorBidi" w:cstheme="majorBidi"/>
                <w:sz w:val="28"/>
              </w:rPr>
              <w:t>,000</w:t>
            </w:r>
          </w:p>
        </w:tc>
        <w:tc>
          <w:tcPr>
            <w:tcW w:w="90" w:type="dxa"/>
            <w:shd w:val="clear" w:color="auto" w:fill="auto"/>
          </w:tcPr>
          <w:p w14:paraId="47042A3D" w14:textId="77777777" w:rsidR="00C96992" w:rsidRPr="00B118B0" w:rsidRDefault="00C96992" w:rsidP="00A11E99">
            <w:pPr>
              <w:tabs>
                <w:tab w:val="decimal" w:pos="617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05D541CD" w14:textId="77777777" w:rsidR="00C96992" w:rsidRPr="00B118B0" w:rsidRDefault="00C96992" w:rsidP="00A11E99">
            <w:pPr>
              <w:tabs>
                <w:tab w:val="decimal" w:pos="72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60,000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614A0E91" w14:textId="77777777" w:rsidR="00C96992" w:rsidRPr="00B118B0" w:rsidRDefault="00C96992" w:rsidP="00A11E99">
            <w:pPr>
              <w:tabs>
                <w:tab w:val="decimal" w:pos="617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711DBA3F" w14:textId="57E68B27" w:rsidR="00C96992" w:rsidRPr="00B118B0" w:rsidRDefault="000723FA" w:rsidP="00A11E99">
            <w:pPr>
              <w:ind w:left="-719" w:right="183" w:hanging="36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99.99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1C7F0078" w14:textId="77777777" w:rsidR="00C96992" w:rsidRPr="00B118B0" w:rsidRDefault="00C96992" w:rsidP="00A11E99">
            <w:pPr>
              <w:tabs>
                <w:tab w:val="decimal" w:pos="617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4F41BF8E" w14:textId="77777777" w:rsidR="00C96992" w:rsidRPr="00B118B0" w:rsidRDefault="00C96992" w:rsidP="00A11E99">
            <w:pPr>
              <w:ind w:left="-719" w:right="183" w:hanging="360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99.99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285E7AC3" w14:textId="77777777" w:rsidR="00C96992" w:rsidRPr="00B118B0" w:rsidRDefault="00C96992" w:rsidP="00A11E99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984BF4" w14:textId="09CFE614" w:rsidR="00C96992" w:rsidRPr="00B118B0" w:rsidRDefault="000723FA" w:rsidP="00A11E99">
            <w:pPr>
              <w:tabs>
                <w:tab w:val="decimal" w:pos="708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550,000</w:t>
            </w:r>
          </w:p>
        </w:tc>
        <w:tc>
          <w:tcPr>
            <w:tcW w:w="90" w:type="dxa"/>
          </w:tcPr>
          <w:p w14:paraId="2CA6A390" w14:textId="77777777" w:rsidR="00C96992" w:rsidRPr="00B118B0" w:rsidRDefault="00C96992" w:rsidP="00A11E99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0FDD8F93" w14:textId="77777777" w:rsidR="00C96992" w:rsidRPr="00B118B0" w:rsidRDefault="00C96992" w:rsidP="00A11E99">
            <w:pPr>
              <w:tabs>
                <w:tab w:val="decimal" w:pos="708"/>
              </w:tabs>
              <w:ind w:right="8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550,000</w:t>
            </w:r>
          </w:p>
        </w:tc>
      </w:tr>
      <w:tr w:rsidR="00C96992" w:rsidRPr="00B118B0" w14:paraId="79AE5106" w14:textId="77777777" w:rsidTr="00450006">
        <w:trPr>
          <w:trHeight w:val="234"/>
        </w:trPr>
        <w:tc>
          <w:tcPr>
            <w:tcW w:w="2520" w:type="dxa"/>
          </w:tcPr>
          <w:p w14:paraId="59AAE2FC" w14:textId="77777777" w:rsidR="00C96992" w:rsidRPr="00B118B0" w:rsidRDefault="00C96992" w:rsidP="00A11E99">
            <w:pPr>
              <w:ind w:left="162" w:right="-108" w:hanging="162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 เอ็นเนอร์ยี่ ฟอร์ โซไซตี้ จำกัด</w:t>
            </w:r>
          </w:p>
        </w:tc>
        <w:tc>
          <w:tcPr>
            <w:tcW w:w="90" w:type="dxa"/>
          </w:tcPr>
          <w:p w14:paraId="0BD2B2F8" w14:textId="77777777" w:rsidR="00C96992" w:rsidRPr="00B118B0" w:rsidRDefault="00C96992" w:rsidP="00A11E99">
            <w:pPr>
              <w:tabs>
                <w:tab w:val="decimal" w:pos="720"/>
              </w:tabs>
              <w:ind w:right="332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D288A45" w14:textId="4F21FDAC" w:rsidR="00C96992" w:rsidRPr="00B118B0" w:rsidRDefault="000723FA" w:rsidP="00450006">
            <w:pPr>
              <w:tabs>
                <w:tab w:val="decimal" w:pos="72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250,000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74D390F" w14:textId="77777777" w:rsidR="00C96992" w:rsidRPr="00B118B0" w:rsidRDefault="00C96992" w:rsidP="00450006">
            <w:pPr>
              <w:tabs>
                <w:tab w:val="decimal" w:pos="617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892AC92" w14:textId="77777777" w:rsidR="00C96992" w:rsidRPr="00B118B0" w:rsidRDefault="00C96992" w:rsidP="00450006">
            <w:pPr>
              <w:tabs>
                <w:tab w:val="decimal" w:pos="72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250,000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DF338C0" w14:textId="77777777" w:rsidR="00C96992" w:rsidRPr="00B118B0" w:rsidRDefault="00C96992" w:rsidP="00450006">
            <w:pPr>
              <w:tabs>
                <w:tab w:val="decimal" w:pos="617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6D5042E" w14:textId="6DDBA583" w:rsidR="00C96992" w:rsidRPr="00B118B0" w:rsidRDefault="000723FA" w:rsidP="00450006">
            <w:pPr>
              <w:ind w:left="-719" w:right="183" w:hanging="360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99.99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50E17E0" w14:textId="77777777" w:rsidR="00C96992" w:rsidRPr="00B118B0" w:rsidRDefault="00C96992" w:rsidP="00450006">
            <w:pPr>
              <w:tabs>
                <w:tab w:val="decimal" w:pos="617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8B6CAF0" w14:textId="77777777" w:rsidR="00C96992" w:rsidRPr="00B118B0" w:rsidRDefault="00C96992" w:rsidP="00450006">
            <w:pPr>
              <w:ind w:left="-719" w:right="183" w:hanging="360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99.99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7941581" w14:textId="77777777" w:rsidR="00C96992" w:rsidRPr="00B118B0" w:rsidRDefault="00C96992" w:rsidP="00450006">
            <w:pPr>
              <w:tabs>
                <w:tab w:val="decimal" w:pos="88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709D82B" w14:textId="0FE416B0" w:rsidR="00C96992" w:rsidRPr="00B118B0" w:rsidRDefault="000723FA" w:rsidP="00450006">
            <w:pPr>
              <w:tabs>
                <w:tab w:val="decimal" w:pos="708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249,999</w:t>
            </w:r>
          </w:p>
        </w:tc>
        <w:tc>
          <w:tcPr>
            <w:tcW w:w="90" w:type="dxa"/>
            <w:vAlign w:val="bottom"/>
          </w:tcPr>
          <w:p w14:paraId="5FB6CF72" w14:textId="77777777" w:rsidR="00C96992" w:rsidRPr="00B118B0" w:rsidRDefault="00C96992" w:rsidP="00450006">
            <w:pPr>
              <w:tabs>
                <w:tab w:val="decimal" w:pos="88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034142DA" w14:textId="77777777" w:rsidR="00C96992" w:rsidRPr="00B118B0" w:rsidRDefault="00C96992" w:rsidP="00450006">
            <w:pPr>
              <w:tabs>
                <w:tab w:val="decimal" w:pos="708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249,999</w:t>
            </w:r>
          </w:p>
        </w:tc>
      </w:tr>
      <w:tr w:rsidR="00C96992" w:rsidRPr="00B118B0" w14:paraId="278AE329" w14:textId="77777777" w:rsidTr="00450006">
        <w:trPr>
          <w:trHeight w:val="234"/>
        </w:trPr>
        <w:tc>
          <w:tcPr>
            <w:tcW w:w="2520" w:type="dxa"/>
          </w:tcPr>
          <w:p w14:paraId="2F675D5A" w14:textId="77777777" w:rsidR="00C96992" w:rsidRPr="00B118B0" w:rsidRDefault="00C96992" w:rsidP="00A11E99">
            <w:pPr>
              <w:ind w:left="162" w:right="-108" w:hanging="162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 แซม วอเตอร์ ซัพพลาย จำกัด</w:t>
            </w:r>
          </w:p>
        </w:tc>
        <w:tc>
          <w:tcPr>
            <w:tcW w:w="90" w:type="dxa"/>
          </w:tcPr>
          <w:p w14:paraId="2B750E27" w14:textId="77777777" w:rsidR="00C96992" w:rsidRPr="00B118B0" w:rsidRDefault="00C96992" w:rsidP="00A11E99">
            <w:pPr>
              <w:tabs>
                <w:tab w:val="decimal" w:pos="720"/>
              </w:tabs>
              <w:ind w:right="332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4ACBA72" w14:textId="0C0D9994" w:rsidR="00C96992" w:rsidRPr="00B118B0" w:rsidRDefault="000723FA" w:rsidP="00450006">
            <w:pPr>
              <w:tabs>
                <w:tab w:val="decimal" w:pos="720"/>
              </w:tabs>
              <w:ind w:right="90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109,500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1797DCF" w14:textId="77777777" w:rsidR="00C96992" w:rsidRPr="00B118B0" w:rsidRDefault="00C96992" w:rsidP="00450006">
            <w:pPr>
              <w:tabs>
                <w:tab w:val="decimal" w:pos="617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CDC323D" w14:textId="77777777" w:rsidR="00C96992" w:rsidRPr="00B118B0" w:rsidRDefault="00C96992" w:rsidP="00450006">
            <w:pPr>
              <w:tabs>
                <w:tab w:val="decimal" w:pos="72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109,500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67FFEF0" w14:textId="77777777" w:rsidR="00C96992" w:rsidRPr="00B118B0" w:rsidRDefault="00C96992" w:rsidP="00450006">
            <w:pPr>
              <w:tabs>
                <w:tab w:val="decimal" w:pos="617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764208B" w14:textId="787B3835" w:rsidR="00C96992" w:rsidRPr="00B118B0" w:rsidRDefault="000723FA" w:rsidP="00450006">
            <w:pPr>
              <w:ind w:left="-719" w:right="183" w:hanging="360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51.00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74148CB" w14:textId="77777777" w:rsidR="00C96992" w:rsidRPr="00B118B0" w:rsidRDefault="00C96992" w:rsidP="00450006">
            <w:pPr>
              <w:tabs>
                <w:tab w:val="decimal" w:pos="617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E92547C" w14:textId="77777777" w:rsidR="00C96992" w:rsidRPr="00B118B0" w:rsidRDefault="00C96992" w:rsidP="00450006">
            <w:pPr>
              <w:ind w:left="-719" w:right="183" w:hanging="360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51.00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EBFF07E" w14:textId="77777777" w:rsidR="00C96992" w:rsidRPr="00B118B0" w:rsidRDefault="00C96992" w:rsidP="00450006">
            <w:pPr>
              <w:tabs>
                <w:tab w:val="decimal" w:pos="88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479C446" w14:textId="2C0D9AD5" w:rsidR="00C96992" w:rsidRPr="00B118B0" w:rsidRDefault="000723FA" w:rsidP="00450006">
            <w:pPr>
              <w:tabs>
                <w:tab w:val="decimal" w:pos="744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81,744</w:t>
            </w:r>
          </w:p>
        </w:tc>
        <w:tc>
          <w:tcPr>
            <w:tcW w:w="90" w:type="dxa"/>
            <w:vAlign w:val="bottom"/>
          </w:tcPr>
          <w:p w14:paraId="7E6B9B99" w14:textId="77777777" w:rsidR="00C96992" w:rsidRPr="00B118B0" w:rsidRDefault="00C96992" w:rsidP="00450006">
            <w:pPr>
              <w:tabs>
                <w:tab w:val="decimal" w:pos="88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013D4BA0" w14:textId="77777777" w:rsidR="00C96992" w:rsidRPr="00B118B0" w:rsidRDefault="00C96992" w:rsidP="00450006">
            <w:pPr>
              <w:tabs>
                <w:tab w:val="decimal" w:pos="708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81,744</w:t>
            </w:r>
          </w:p>
        </w:tc>
      </w:tr>
      <w:tr w:rsidR="00C96992" w:rsidRPr="00B118B0" w14:paraId="5AC6AA09" w14:textId="77777777" w:rsidTr="00A11E99">
        <w:trPr>
          <w:trHeight w:val="234"/>
        </w:trPr>
        <w:tc>
          <w:tcPr>
            <w:tcW w:w="2520" w:type="dxa"/>
          </w:tcPr>
          <w:p w14:paraId="163971EB" w14:textId="77777777" w:rsidR="00C96992" w:rsidRPr="00B118B0" w:rsidRDefault="00C96992" w:rsidP="00A11E99">
            <w:pPr>
              <w:ind w:left="162" w:right="-36" w:hanging="162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 เฟอร์รั่ม แคปปิตอล จำกัด</w:t>
            </w:r>
          </w:p>
        </w:tc>
        <w:tc>
          <w:tcPr>
            <w:tcW w:w="90" w:type="dxa"/>
          </w:tcPr>
          <w:p w14:paraId="34D3F111" w14:textId="77777777" w:rsidR="00C96992" w:rsidRPr="00B118B0" w:rsidRDefault="00C96992" w:rsidP="00A11E99">
            <w:pPr>
              <w:tabs>
                <w:tab w:val="decimal" w:pos="720"/>
              </w:tabs>
              <w:ind w:right="332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1D3ED35" w14:textId="7C978507" w:rsidR="00C96992" w:rsidRPr="00B118B0" w:rsidRDefault="000723FA" w:rsidP="00A11E99">
            <w:pPr>
              <w:tabs>
                <w:tab w:val="decimal" w:pos="72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50,000</w:t>
            </w:r>
          </w:p>
        </w:tc>
        <w:tc>
          <w:tcPr>
            <w:tcW w:w="90" w:type="dxa"/>
            <w:shd w:val="clear" w:color="auto" w:fill="auto"/>
          </w:tcPr>
          <w:p w14:paraId="7A3FEC25" w14:textId="77777777" w:rsidR="00C96992" w:rsidRPr="00B118B0" w:rsidRDefault="00C96992" w:rsidP="00A11E99">
            <w:pPr>
              <w:tabs>
                <w:tab w:val="decimal" w:pos="617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1534088" w14:textId="77777777" w:rsidR="00C96992" w:rsidRPr="00B118B0" w:rsidRDefault="00C96992" w:rsidP="00A11E99">
            <w:pPr>
              <w:tabs>
                <w:tab w:val="decimal" w:pos="72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50,000</w:t>
            </w:r>
          </w:p>
        </w:tc>
        <w:tc>
          <w:tcPr>
            <w:tcW w:w="90" w:type="dxa"/>
            <w:shd w:val="clear" w:color="auto" w:fill="auto"/>
          </w:tcPr>
          <w:p w14:paraId="71DF42E6" w14:textId="77777777" w:rsidR="00C96992" w:rsidRPr="00B118B0" w:rsidRDefault="00C96992" w:rsidP="00A11E99">
            <w:pPr>
              <w:tabs>
                <w:tab w:val="decimal" w:pos="617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D1652D1" w14:textId="53948F38" w:rsidR="00C96992" w:rsidRPr="00B118B0" w:rsidRDefault="000723FA" w:rsidP="00A11E99">
            <w:pPr>
              <w:ind w:left="-719" w:right="183" w:hanging="36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7C73D218" w14:textId="77777777" w:rsidR="00C96992" w:rsidRPr="00B118B0" w:rsidRDefault="00C96992" w:rsidP="00A11E99">
            <w:pPr>
              <w:tabs>
                <w:tab w:val="decimal" w:pos="617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24FEF70" w14:textId="77777777" w:rsidR="00C96992" w:rsidRPr="00B118B0" w:rsidRDefault="00C96992" w:rsidP="00A11E99">
            <w:pPr>
              <w:ind w:left="-719" w:right="183" w:hanging="360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4FA153F5" w14:textId="77777777" w:rsidR="00C96992" w:rsidRPr="00B118B0" w:rsidRDefault="00C96992" w:rsidP="00A11E99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B1EC7A7" w14:textId="6A334F3A" w:rsidR="00C96992" w:rsidRPr="00B118B0" w:rsidRDefault="000723FA" w:rsidP="00A11E99">
            <w:pPr>
              <w:tabs>
                <w:tab w:val="decimal" w:pos="744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50,000</w:t>
            </w:r>
          </w:p>
        </w:tc>
        <w:tc>
          <w:tcPr>
            <w:tcW w:w="90" w:type="dxa"/>
          </w:tcPr>
          <w:p w14:paraId="66DE46DB" w14:textId="77777777" w:rsidR="00C96992" w:rsidRPr="00B118B0" w:rsidRDefault="00C96992" w:rsidP="00A11E99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78511CB1" w14:textId="77777777" w:rsidR="00C96992" w:rsidRPr="00B118B0" w:rsidRDefault="00C96992" w:rsidP="00A11E99">
            <w:pPr>
              <w:tabs>
                <w:tab w:val="decimal" w:pos="708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50,000</w:t>
            </w:r>
          </w:p>
        </w:tc>
      </w:tr>
      <w:tr w:rsidR="00C96992" w:rsidRPr="00B118B0" w14:paraId="42587247" w14:textId="77777777" w:rsidTr="00625B0D">
        <w:tc>
          <w:tcPr>
            <w:tcW w:w="2520" w:type="dxa"/>
          </w:tcPr>
          <w:p w14:paraId="30D8F69C" w14:textId="77777777" w:rsidR="00EC7398" w:rsidRDefault="00C96992" w:rsidP="00A11E99">
            <w:pPr>
              <w:ind w:left="162" w:right="-36" w:hanging="162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 เอ็ม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โซลูชั่น จำกัด</w:t>
            </w:r>
            <w:r w:rsidR="00F056AF">
              <w:rPr>
                <w:rFonts w:asciiTheme="majorBidi" w:hAnsiTheme="majorBidi" w:cstheme="majorBidi"/>
                <w:sz w:val="28"/>
              </w:rPr>
              <w:t xml:space="preserve"> </w:t>
            </w:r>
          </w:p>
          <w:p w14:paraId="1275FF4D" w14:textId="64E49946" w:rsidR="00C96992" w:rsidRPr="00B118B0" w:rsidRDefault="00F056AF" w:rsidP="00EC7398">
            <w:pPr>
              <w:ind w:left="162" w:right="-36" w:firstLine="18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(ดูหมายเหตุข้อ </w:t>
            </w:r>
            <w:r>
              <w:rPr>
                <w:rFonts w:asciiTheme="majorBidi" w:hAnsiTheme="majorBidi" w:cstheme="majorBidi"/>
                <w:sz w:val="28"/>
              </w:rPr>
              <w:t>12.2</w:t>
            </w:r>
            <w:r>
              <w:rPr>
                <w:rFonts w:asciiTheme="majorBidi" w:hAnsiTheme="majorBidi" w:cstheme="majorBidi" w:hint="cs"/>
                <w:sz w:val="28"/>
                <w:cs/>
              </w:rPr>
              <w:t>)</w:t>
            </w:r>
          </w:p>
        </w:tc>
        <w:tc>
          <w:tcPr>
            <w:tcW w:w="90" w:type="dxa"/>
          </w:tcPr>
          <w:p w14:paraId="53CFF341" w14:textId="77777777" w:rsidR="00C96992" w:rsidRPr="00B118B0" w:rsidRDefault="00C96992" w:rsidP="00A11E99">
            <w:pPr>
              <w:tabs>
                <w:tab w:val="decimal" w:pos="720"/>
              </w:tabs>
              <w:ind w:right="332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BB3ECFC" w14:textId="5BD74EE6" w:rsidR="00C96992" w:rsidRPr="00B118B0" w:rsidRDefault="000723FA" w:rsidP="00625B0D">
            <w:pPr>
              <w:tabs>
                <w:tab w:val="decimal" w:pos="72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09780B8" w14:textId="77777777" w:rsidR="00C96992" w:rsidRPr="00B118B0" w:rsidRDefault="00C96992" w:rsidP="00625B0D">
            <w:pPr>
              <w:tabs>
                <w:tab w:val="decimal" w:pos="617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F3218BD" w14:textId="77777777" w:rsidR="00C96992" w:rsidRPr="00B118B0" w:rsidRDefault="00C96992" w:rsidP="00625B0D">
            <w:pPr>
              <w:tabs>
                <w:tab w:val="decimal" w:pos="72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10,000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FEBFB47" w14:textId="77777777" w:rsidR="00C96992" w:rsidRPr="00B118B0" w:rsidRDefault="00C96992" w:rsidP="00625B0D">
            <w:pPr>
              <w:tabs>
                <w:tab w:val="decimal" w:pos="617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B13ACEE" w14:textId="05472C64" w:rsidR="00C96992" w:rsidRPr="00B118B0" w:rsidRDefault="000723FA" w:rsidP="00625B0D">
            <w:pPr>
              <w:ind w:left="-719" w:right="183" w:hanging="36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CDE1402" w14:textId="77777777" w:rsidR="00C96992" w:rsidRPr="00B118B0" w:rsidRDefault="00C96992" w:rsidP="00625B0D">
            <w:pPr>
              <w:tabs>
                <w:tab w:val="decimal" w:pos="617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EB259A3" w14:textId="77777777" w:rsidR="00C96992" w:rsidRPr="00B118B0" w:rsidRDefault="00C96992" w:rsidP="00625B0D">
            <w:pPr>
              <w:ind w:left="-719" w:right="183" w:hanging="360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99.99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B256B93" w14:textId="77777777" w:rsidR="00C96992" w:rsidRPr="00B118B0" w:rsidRDefault="00C96992" w:rsidP="00625B0D">
            <w:pPr>
              <w:tabs>
                <w:tab w:val="decimal" w:pos="88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59CCA6F" w14:textId="4D7366BF" w:rsidR="00C96992" w:rsidRPr="00B118B0" w:rsidRDefault="000723FA" w:rsidP="00625B0D">
            <w:pPr>
              <w:tabs>
                <w:tab w:val="decimal" w:pos="744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vAlign w:val="bottom"/>
          </w:tcPr>
          <w:p w14:paraId="3B0ECAAF" w14:textId="77777777" w:rsidR="00C96992" w:rsidRPr="00B118B0" w:rsidRDefault="00C96992" w:rsidP="00625B0D">
            <w:pPr>
              <w:tabs>
                <w:tab w:val="decimal" w:pos="88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4182648E" w14:textId="77777777" w:rsidR="00C96992" w:rsidRPr="00B118B0" w:rsidRDefault="00C96992" w:rsidP="00625B0D">
            <w:pPr>
              <w:tabs>
                <w:tab w:val="decimal" w:pos="708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13,327</w:t>
            </w:r>
          </w:p>
        </w:tc>
      </w:tr>
      <w:tr w:rsidR="00C96992" w:rsidRPr="00B118B0" w14:paraId="70A2EF44" w14:textId="77777777" w:rsidTr="00A11E99">
        <w:trPr>
          <w:trHeight w:val="234"/>
        </w:trPr>
        <w:tc>
          <w:tcPr>
            <w:tcW w:w="2520" w:type="dxa"/>
          </w:tcPr>
          <w:p w14:paraId="5624EDB3" w14:textId="77777777" w:rsidR="00C96992" w:rsidRPr="00B118B0" w:rsidRDefault="00C96992" w:rsidP="00A11E99">
            <w:pPr>
              <w:ind w:left="162" w:right="-36" w:hanging="162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รวมเงินลงทุนในบริษัทย่อย</w:t>
            </w:r>
          </w:p>
        </w:tc>
        <w:tc>
          <w:tcPr>
            <w:tcW w:w="90" w:type="dxa"/>
          </w:tcPr>
          <w:p w14:paraId="61BFD90C" w14:textId="77777777" w:rsidR="00C96992" w:rsidRPr="00B118B0" w:rsidRDefault="00C96992" w:rsidP="00A11E99">
            <w:pPr>
              <w:tabs>
                <w:tab w:val="decimal" w:pos="882"/>
              </w:tabs>
              <w:ind w:right="332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7F68637" w14:textId="77777777" w:rsidR="00C96992" w:rsidRPr="00B118B0" w:rsidRDefault="00C96992" w:rsidP="00A11E99">
            <w:pPr>
              <w:tabs>
                <w:tab w:val="decimal" w:pos="882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6787B230" w14:textId="77777777" w:rsidR="00C96992" w:rsidRPr="00B118B0" w:rsidRDefault="00C96992" w:rsidP="00A11E99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5BCBBCD8" w14:textId="77777777" w:rsidR="00C96992" w:rsidRPr="00B118B0" w:rsidRDefault="00C96992" w:rsidP="00A11E99">
            <w:pPr>
              <w:tabs>
                <w:tab w:val="decimal" w:pos="882"/>
              </w:tabs>
              <w:ind w:right="90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32188967" w14:textId="77777777" w:rsidR="00C96992" w:rsidRPr="00B118B0" w:rsidRDefault="00C96992" w:rsidP="00A11E99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25C1393" w14:textId="77777777" w:rsidR="00C96992" w:rsidRPr="00B118B0" w:rsidRDefault="00C96992" w:rsidP="00A11E99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5167E277" w14:textId="77777777" w:rsidR="00C96992" w:rsidRPr="00B118B0" w:rsidRDefault="00C96992" w:rsidP="00A11E99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967D702" w14:textId="77777777" w:rsidR="00C96992" w:rsidRPr="00B118B0" w:rsidRDefault="00C96992" w:rsidP="00A11E99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3FB03128" w14:textId="77777777" w:rsidR="00C96992" w:rsidRPr="00B118B0" w:rsidRDefault="00C96992" w:rsidP="00A11E99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5AA5AB" w14:textId="565E4B9C" w:rsidR="00C96992" w:rsidRPr="00B118B0" w:rsidRDefault="000723FA" w:rsidP="00A11E99">
            <w:pPr>
              <w:tabs>
                <w:tab w:val="decimal" w:pos="708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931,743</w:t>
            </w:r>
          </w:p>
        </w:tc>
        <w:tc>
          <w:tcPr>
            <w:tcW w:w="90" w:type="dxa"/>
          </w:tcPr>
          <w:p w14:paraId="61927EAA" w14:textId="77777777" w:rsidR="00C96992" w:rsidRPr="00B118B0" w:rsidRDefault="00C96992" w:rsidP="00A11E99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C122F07" w14:textId="77777777" w:rsidR="00C96992" w:rsidRPr="00B118B0" w:rsidRDefault="00C96992" w:rsidP="00A11E99">
            <w:pPr>
              <w:tabs>
                <w:tab w:val="decimal" w:pos="708"/>
              </w:tabs>
              <w:ind w:right="8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945,070</w:t>
            </w:r>
          </w:p>
        </w:tc>
      </w:tr>
      <w:tr w:rsidR="00C96992" w:rsidRPr="00B118B0" w14:paraId="3833D885" w14:textId="77777777" w:rsidTr="00A11E99">
        <w:tc>
          <w:tcPr>
            <w:tcW w:w="2520" w:type="dxa"/>
          </w:tcPr>
          <w:p w14:paraId="35C1E7BC" w14:textId="3CDF493B" w:rsidR="00C96992" w:rsidRPr="00B118B0" w:rsidRDefault="00C96992" w:rsidP="00A11E99">
            <w:pPr>
              <w:ind w:left="342" w:right="-36" w:hanging="342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ค่าเผื่อการด้อยค่า</w:t>
            </w:r>
            <w:r w:rsidR="00142420">
              <w:rPr>
                <w:rFonts w:asciiTheme="majorBidi" w:hAnsiTheme="majorBidi" w:cstheme="majorBidi" w:hint="cs"/>
                <w:sz w:val="28"/>
                <w:cs/>
              </w:rPr>
              <w:t>เงินลงทุน</w:t>
            </w:r>
          </w:p>
        </w:tc>
        <w:tc>
          <w:tcPr>
            <w:tcW w:w="90" w:type="dxa"/>
          </w:tcPr>
          <w:p w14:paraId="6AE3DDA7" w14:textId="77777777" w:rsidR="00C96992" w:rsidRPr="00B118B0" w:rsidRDefault="00C96992" w:rsidP="00A11E99">
            <w:pPr>
              <w:tabs>
                <w:tab w:val="decimal" w:pos="882"/>
              </w:tabs>
              <w:ind w:right="332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2BB3F03" w14:textId="77777777" w:rsidR="00C96992" w:rsidRPr="00B118B0" w:rsidRDefault="00C96992" w:rsidP="00A11E99">
            <w:pPr>
              <w:tabs>
                <w:tab w:val="decimal" w:pos="882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246D2CEF" w14:textId="77777777" w:rsidR="00C96992" w:rsidRPr="00B118B0" w:rsidRDefault="00C96992" w:rsidP="00A11E99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B61944F" w14:textId="77777777" w:rsidR="00C96992" w:rsidRPr="00B118B0" w:rsidRDefault="00C96992" w:rsidP="00A11E99">
            <w:pPr>
              <w:tabs>
                <w:tab w:val="decimal" w:pos="882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3983591D" w14:textId="77777777" w:rsidR="00C96992" w:rsidRPr="00B118B0" w:rsidRDefault="00C96992" w:rsidP="00A11E99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EFE9322" w14:textId="77777777" w:rsidR="00C96992" w:rsidRPr="00B118B0" w:rsidRDefault="00C96992" w:rsidP="00A11E99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075F8B3F" w14:textId="77777777" w:rsidR="00C96992" w:rsidRPr="00B118B0" w:rsidRDefault="00C96992" w:rsidP="00A11E99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76DA828" w14:textId="77777777" w:rsidR="00C96992" w:rsidRPr="00B118B0" w:rsidRDefault="00C96992" w:rsidP="00A11E99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44D8F02E" w14:textId="77777777" w:rsidR="00C96992" w:rsidRPr="00B118B0" w:rsidRDefault="00C96992" w:rsidP="00A11E99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82F30B" w14:textId="1AD3C8D8" w:rsidR="00C96992" w:rsidRPr="00B118B0" w:rsidRDefault="00863BD6" w:rsidP="00A11E99">
            <w:pPr>
              <w:tabs>
                <w:tab w:val="decimal" w:pos="708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(198,583)</w:t>
            </w:r>
          </w:p>
        </w:tc>
        <w:tc>
          <w:tcPr>
            <w:tcW w:w="90" w:type="dxa"/>
          </w:tcPr>
          <w:p w14:paraId="27B2E123" w14:textId="77777777" w:rsidR="00C96992" w:rsidRPr="00B118B0" w:rsidRDefault="00C96992" w:rsidP="00A11E99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473C406" w14:textId="77777777" w:rsidR="00C96992" w:rsidRPr="00B118B0" w:rsidRDefault="00C96992" w:rsidP="00A11E99">
            <w:pPr>
              <w:tabs>
                <w:tab w:val="decimal" w:pos="708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(211,910)</w:t>
            </w:r>
          </w:p>
        </w:tc>
      </w:tr>
      <w:tr w:rsidR="00C96992" w:rsidRPr="00B118B0" w14:paraId="6CECA454" w14:textId="77777777" w:rsidTr="00A11E99">
        <w:trPr>
          <w:trHeight w:val="234"/>
        </w:trPr>
        <w:tc>
          <w:tcPr>
            <w:tcW w:w="2520" w:type="dxa"/>
          </w:tcPr>
          <w:p w14:paraId="380644F4" w14:textId="77777777" w:rsidR="00C96992" w:rsidRPr="00B118B0" w:rsidRDefault="00C96992" w:rsidP="00A11E99">
            <w:pPr>
              <w:ind w:left="162" w:right="-43" w:hanging="162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  <w:cs/>
              </w:rPr>
              <w:t>เงินลงทุนในบริษัทย่อย - สุทธิ</w:t>
            </w:r>
          </w:p>
        </w:tc>
        <w:tc>
          <w:tcPr>
            <w:tcW w:w="90" w:type="dxa"/>
          </w:tcPr>
          <w:p w14:paraId="639007ED" w14:textId="77777777" w:rsidR="00C96992" w:rsidRPr="00B118B0" w:rsidRDefault="00C96992" w:rsidP="00A11E99">
            <w:pPr>
              <w:tabs>
                <w:tab w:val="decimal" w:pos="702"/>
              </w:tabs>
              <w:ind w:left="-101" w:right="3327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78CED49" w14:textId="77777777" w:rsidR="00C96992" w:rsidRPr="00B118B0" w:rsidRDefault="00C96992" w:rsidP="00A11E99">
            <w:pPr>
              <w:tabs>
                <w:tab w:val="decimal" w:pos="702"/>
              </w:tabs>
              <w:ind w:left="-101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6477C95B" w14:textId="77777777" w:rsidR="00C96992" w:rsidRPr="00B118B0" w:rsidRDefault="00C96992" w:rsidP="00A11E99">
            <w:pPr>
              <w:tabs>
                <w:tab w:val="decimal" w:pos="702"/>
              </w:tabs>
              <w:ind w:left="-101" w:right="-4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2749EF8" w14:textId="77777777" w:rsidR="00C96992" w:rsidRPr="00B118B0" w:rsidRDefault="00C96992" w:rsidP="00A11E99">
            <w:pPr>
              <w:tabs>
                <w:tab w:val="decimal" w:pos="702"/>
              </w:tabs>
              <w:ind w:left="-101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2F03740D" w14:textId="77777777" w:rsidR="00C96992" w:rsidRPr="00B118B0" w:rsidRDefault="00C96992" w:rsidP="00A11E99">
            <w:pPr>
              <w:tabs>
                <w:tab w:val="decimal" w:pos="486"/>
                <w:tab w:val="decimal" w:pos="582"/>
                <w:tab w:val="decimal" w:pos="702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287D60A" w14:textId="77777777" w:rsidR="00C96992" w:rsidRPr="00B118B0" w:rsidRDefault="00C96992" w:rsidP="00A11E99">
            <w:pPr>
              <w:tabs>
                <w:tab w:val="decimal" w:pos="486"/>
                <w:tab w:val="decimal" w:pos="582"/>
                <w:tab w:val="decimal" w:pos="702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202B03C5" w14:textId="77777777" w:rsidR="00C96992" w:rsidRPr="00B118B0" w:rsidRDefault="00C96992" w:rsidP="00A11E99">
            <w:pPr>
              <w:tabs>
                <w:tab w:val="decimal" w:pos="486"/>
                <w:tab w:val="decimal" w:pos="582"/>
                <w:tab w:val="decimal" w:pos="702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D3C50A5" w14:textId="77777777" w:rsidR="00C96992" w:rsidRPr="00B118B0" w:rsidRDefault="00C96992" w:rsidP="00A11E99">
            <w:pPr>
              <w:tabs>
                <w:tab w:val="decimal" w:pos="486"/>
                <w:tab w:val="decimal" w:pos="582"/>
                <w:tab w:val="decimal" w:pos="702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7DEE86A1" w14:textId="77777777" w:rsidR="00C96992" w:rsidRPr="00B118B0" w:rsidRDefault="00C96992" w:rsidP="00A11E99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AFD3A3" w14:textId="17455D8C" w:rsidR="00C96992" w:rsidRPr="00B118B0" w:rsidRDefault="00863BD6" w:rsidP="00A11E99">
            <w:pPr>
              <w:tabs>
                <w:tab w:val="decimal" w:pos="708"/>
              </w:tabs>
              <w:ind w:right="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</w:rPr>
              <w:t>733,160</w:t>
            </w:r>
          </w:p>
        </w:tc>
        <w:tc>
          <w:tcPr>
            <w:tcW w:w="90" w:type="dxa"/>
          </w:tcPr>
          <w:p w14:paraId="6E56E582" w14:textId="77777777" w:rsidR="00C96992" w:rsidRPr="00B118B0" w:rsidRDefault="00C96992" w:rsidP="00A11E99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6AFAF81" w14:textId="77777777" w:rsidR="00C96992" w:rsidRPr="00B118B0" w:rsidRDefault="00C96992" w:rsidP="00A11E99">
            <w:pPr>
              <w:tabs>
                <w:tab w:val="decimal" w:pos="708"/>
              </w:tabs>
              <w:ind w:right="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</w:rPr>
              <w:t>733,160</w:t>
            </w:r>
          </w:p>
        </w:tc>
      </w:tr>
      <w:tr w:rsidR="00C96992" w:rsidRPr="00B118B0" w14:paraId="4FD91BCF" w14:textId="77777777" w:rsidTr="00A11E99">
        <w:trPr>
          <w:trHeight w:val="234"/>
        </w:trPr>
        <w:tc>
          <w:tcPr>
            <w:tcW w:w="2520" w:type="dxa"/>
          </w:tcPr>
          <w:p w14:paraId="4D691AC2" w14:textId="77777777" w:rsidR="00C96992" w:rsidRPr="00B118B0" w:rsidRDefault="00C96992" w:rsidP="00A11E99">
            <w:pPr>
              <w:ind w:left="162" w:right="-43" w:hanging="162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90" w:type="dxa"/>
          </w:tcPr>
          <w:p w14:paraId="54346236" w14:textId="77777777" w:rsidR="00C96992" w:rsidRPr="00B118B0" w:rsidRDefault="00C96992" w:rsidP="00A11E99">
            <w:pPr>
              <w:tabs>
                <w:tab w:val="decimal" w:pos="702"/>
              </w:tabs>
              <w:ind w:left="-101" w:right="3327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8A8945F" w14:textId="77777777" w:rsidR="00C96992" w:rsidRPr="00B118B0" w:rsidRDefault="00C96992" w:rsidP="00A11E99">
            <w:pPr>
              <w:tabs>
                <w:tab w:val="decimal" w:pos="702"/>
              </w:tabs>
              <w:ind w:left="-101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7650E9C8" w14:textId="77777777" w:rsidR="00C96992" w:rsidRPr="00B118B0" w:rsidRDefault="00C96992" w:rsidP="00A11E99">
            <w:pPr>
              <w:tabs>
                <w:tab w:val="decimal" w:pos="702"/>
              </w:tabs>
              <w:ind w:left="-101" w:right="-4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925A5CE" w14:textId="77777777" w:rsidR="00C96992" w:rsidRPr="00B118B0" w:rsidRDefault="00C96992" w:rsidP="00A11E99">
            <w:pPr>
              <w:tabs>
                <w:tab w:val="decimal" w:pos="702"/>
              </w:tabs>
              <w:ind w:left="-101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545684F6" w14:textId="77777777" w:rsidR="00C96992" w:rsidRPr="00B118B0" w:rsidRDefault="00C96992" w:rsidP="00A11E99">
            <w:pPr>
              <w:tabs>
                <w:tab w:val="decimal" w:pos="486"/>
                <w:tab w:val="decimal" w:pos="582"/>
                <w:tab w:val="decimal" w:pos="702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637A2E4" w14:textId="77777777" w:rsidR="00C96992" w:rsidRPr="00B118B0" w:rsidRDefault="00C96992" w:rsidP="00A11E99">
            <w:pPr>
              <w:tabs>
                <w:tab w:val="decimal" w:pos="486"/>
                <w:tab w:val="decimal" w:pos="582"/>
                <w:tab w:val="decimal" w:pos="702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6F70D047" w14:textId="77777777" w:rsidR="00C96992" w:rsidRPr="00B118B0" w:rsidRDefault="00C96992" w:rsidP="00A11E99">
            <w:pPr>
              <w:tabs>
                <w:tab w:val="decimal" w:pos="486"/>
                <w:tab w:val="decimal" w:pos="582"/>
                <w:tab w:val="decimal" w:pos="702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5F3309F" w14:textId="77777777" w:rsidR="00C96992" w:rsidRPr="00B118B0" w:rsidRDefault="00C96992" w:rsidP="00A11E99">
            <w:pPr>
              <w:tabs>
                <w:tab w:val="decimal" w:pos="486"/>
                <w:tab w:val="decimal" w:pos="582"/>
                <w:tab w:val="decimal" w:pos="702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6D9D3547" w14:textId="77777777" w:rsidR="00C96992" w:rsidRPr="00B118B0" w:rsidRDefault="00C96992" w:rsidP="00A11E99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311C5C0" w14:textId="77777777" w:rsidR="00C96992" w:rsidRPr="00B118B0" w:rsidRDefault="00C96992" w:rsidP="00A11E99">
            <w:pPr>
              <w:tabs>
                <w:tab w:val="decimal" w:pos="708"/>
              </w:tabs>
              <w:ind w:right="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1BDC3264" w14:textId="77777777" w:rsidR="00C96992" w:rsidRPr="00B118B0" w:rsidRDefault="00C96992" w:rsidP="00A11E99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6985DF6C" w14:textId="77777777" w:rsidR="00C96992" w:rsidRPr="00B118B0" w:rsidRDefault="00C96992" w:rsidP="00A11E99">
            <w:pPr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</w:tbl>
    <w:p w14:paraId="1AD65DA3" w14:textId="7EFF918E" w:rsidR="00ED3DAE" w:rsidRDefault="00ED3DAE" w:rsidP="00ED3DAE">
      <w:pPr>
        <w:spacing w:before="120" w:line="240" w:lineRule="atLeast"/>
        <w:ind w:left="360"/>
        <w:jc w:val="thaiDistribute"/>
        <w:rPr>
          <w:rFonts w:asciiTheme="majorBidi" w:hAnsiTheme="majorBidi" w:cstheme="majorBidi"/>
          <w:b/>
          <w:bCs/>
          <w:sz w:val="28"/>
          <w:lang w:val="en-GB"/>
        </w:rPr>
      </w:pPr>
    </w:p>
    <w:p w14:paraId="44A8FBB2" w14:textId="376189FC" w:rsidR="000723FA" w:rsidRPr="00B118B0" w:rsidRDefault="00F056AF" w:rsidP="000723FA">
      <w:pPr>
        <w:overflowPunct/>
        <w:autoSpaceDE/>
        <w:autoSpaceDN/>
        <w:adjustRightInd/>
        <w:spacing w:after="160"/>
        <w:textAlignment w:val="auto"/>
        <w:rPr>
          <w:rFonts w:ascii="Angsana New" w:eastAsia="Calibri" w:hAnsi="Angsana New"/>
          <w:sz w:val="28"/>
          <w:cs/>
        </w:rPr>
      </w:pPr>
      <w:r>
        <w:rPr>
          <w:rFonts w:ascii="Angsana New" w:eastAsia="Calibri" w:hAnsi="Angsana New"/>
          <w:sz w:val="28"/>
        </w:rPr>
        <w:t xml:space="preserve">12.2 </w:t>
      </w:r>
      <w:r w:rsidR="00430337">
        <w:rPr>
          <w:rFonts w:ascii="Angsana New" w:eastAsia="Calibri" w:hAnsi="Angsana New" w:hint="cs"/>
          <w:sz w:val="28"/>
          <w:cs/>
        </w:rPr>
        <w:t>การ</w:t>
      </w:r>
      <w:r w:rsidR="000723FA" w:rsidRPr="00B118B0">
        <w:rPr>
          <w:rFonts w:ascii="Angsana New" w:eastAsia="Calibri" w:hAnsi="Angsana New"/>
          <w:sz w:val="28"/>
          <w:cs/>
        </w:rPr>
        <w:t>จำหน่ายเงินลงทุนในบริษัทย่อย</w:t>
      </w:r>
    </w:p>
    <w:p w14:paraId="21CCBF05" w14:textId="5ECD1100" w:rsidR="000723FA" w:rsidRPr="00B118B0" w:rsidRDefault="000723FA" w:rsidP="00F056AF">
      <w:pPr>
        <w:tabs>
          <w:tab w:val="left" w:pos="450"/>
        </w:tabs>
        <w:overflowPunct/>
        <w:autoSpaceDE/>
        <w:autoSpaceDN/>
        <w:adjustRightInd/>
        <w:spacing w:after="160"/>
        <w:ind w:left="360"/>
        <w:jc w:val="thaiDistribute"/>
        <w:textAlignment w:val="auto"/>
        <w:rPr>
          <w:rFonts w:ascii="Angsana New" w:eastAsia="Calibri" w:hAnsi="Angsana New"/>
          <w:sz w:val="28"/>
        </w:rPr>
      </w:pPr>
      <w:r w:rsidRPr="00B118B0">
        <w:rPr>
          <w:rFonts w:ascii="Angsana New" w:eastAsia="Calibri" w:hAnsi="Angsana New"/>
          <w:sz w:val="28"/>
          <w:cs/>
        </w:rPr>
        <w:t xml:space="preserve">เมื่อวันที่ </w:t>
      </w:r>
      <w:r w:rsidRPr="00B118B0">
        <w:rPr>
          <w:rFonts w:ascii="Angsana New" w:eastAsia="Calibri" w:hAnsi="Angsana New"/>
          <w:sz w:val="28"/>
        </w:rPr>
        <w:t>8</w:t>
      </w:r>
      <w:r w:rsidRPr="00B118B0">
        <w:rPr>
          <w:rFonts w:ascii="Angsana New" w:eastAsia="Calibri" w:hAnsi="Angsana New"/>
          <w:sz w:val="28"/>
          <w:cs/>
        </w:rPr>
        <w:t xml:space="preserve"> เมษายน </w:t>
      </w:r>
      <w:r w:rsidRPr="00B118B0">
        <w:rPr>
          <w:rFonts w:ascii="Angsana New" w:eastAsia="Calibri" w:hAnsi="Angsana New"/>
          <w:sz w:val="28"/>
        </w:rPr>
        <w:t>2564</w:t>
      </w:r>
      <w:r w:rsidRPr="00B118B0">
        <w:rPr>
          <w:rFonts w:ascii="Angsana New" w:eastAsia="Calibri" w:hAnsi="Angsana New"/>
          <w:sz w:val="28"/>
          <w:cs/>
        </w:rPr>
        <w:t xml:space="preserve"> ที่ประชุมคณะกรรมการบริษัท ครั้งที่ </w:t>
      </w:r>
      <w:r w:rsidRPr="00B118B0">
        <w:rPr>
          <w:rFonts w:ascii="Angsana New" w:eastAsia="Calibri" w:hAnsi="Angsana New"/>
          <w:sz w:val="28"/>
        </w:rPr>
        <w:t>4/2564</w:t>
      </w:r>
      <w:r w:rsidRPr="00B118B0">
        <w:rPr>
          <w:rFonts w:ascii="Angsana New" w:eastAsia="Calibri" w:hAnsi="Angsana New"/>
          <w:sz w:val="28"/>
          <w:cs/>
        </w:rPr>
        <w:t xml:space="preserve"> ของบริษัท เซเว่น ยูทิลิตี้ส์ แอนด์ พาวเวอร์ จำกัด (มหาชน) ได้มีมติอนุมัติให้</w:t>
      </w:r>
      <w:r w:rsidRPr="00B118B0">
        <w:rPr>
          <w:rFonts w:ascii="Angsana New" w:eastAsia="Calibri" w:hAnsi="Angsana New"/>
          <w:sz w:val="28"/>
        </w:rPr>
        <w:t xml:space="preserve"> </w:t>
      </w:r>
      <w:r w:rsidRPr="00B118B0">
        <w:rPr>
          <w:rFonts w:ascii="Angsana New" w:eastAsia="Calibri" w:hAnsi="Angsana New"/>
          <w:sz w:val="28"/>
          <w:cs/>
        </w:rPr>
        <w:t>บริษัท เอ็นเนอร์ยี่ ฟอร์ โซไซตี้ จำกัด (“</w:t>
      </w:r>
      <w:r w:rsidRPr="00B118B0">
        <w:rPr>
          <w:rFonts w:ascii="Angsana New" w:eastAsia="Calibri" w:hAnsi="Angsana New"/>
          <w:sz w:val="28"/>
        </w:rPr>
        <w:t xml:space="preserve">EFS”) </w:t>
      </w:r>
      <w:r w:rsidRPr="00B118B0">
        <w:rPr>
          <w:rFonts w:ascii="Angsana New" w:eastAsia="Calibri" w:hAnsi="Angsana New"/>
          <w:sz w:val="28"/>
          <w:cs/>
        </w:rPr>
        <w:t>จำหน่ายเงินลงทุนทั้งหมดใน บริษัท พี พี แอล พาวเวอร์ จำกัด (“</w:t>
      </w:r>
      <w:r w:rsidRPr="00B118B0">
        <w:rPr>
          <w:rFonts w:ascii="Angsana New" w:eastAsia="Calibri" w:hAnsi="Angsana New"/>
          <w:sz w:val="28"/>
        </w:rPr>
        <w:t xml:space="preserve">PPL”) </w:t>
      </w:r>
      <w:r w:rsidRPr="00B118B0">
        <w:rPr>
          <w:rFonts w:ascii="Angsana New" w:eastAsia="Calibri" w:hAnsi="Angsana New"/>
          <w:sz w:val="28"/>
          <w:cs/>
        </w:rPr>
        <w:t>และบริษัท ไบโอเอ็นเนอร์ยี่ สตูล จำกัด (“</w:t>
      </w:r>
      <w:r w:rsidRPr="00B118B0">
        <w:rPr>
          <w:rFonts w:ascii="Angsana New" w:eastAsia="Calibri" w:hAnsi="Angsana New"/>
          <w:sz w:val="28"/>
        </w:rPr>
        <w:t xml:space="preserve">BES”) </w:t>
      </w:r>
      <w:r w:rsidRPr="00B118B0">
        <w:rPr>
          <w:rFonts w:ascii="Angsana New" w:eastAsia="Calibri" w:hAnsi="Angsana New"/>
          <w:sz w:val="28"/>
          <w:cs/>
        </w:rPr>
        <w:t>ซึ่งเป็นบริษัทย่อย โดย</w:t>
      </w:r>
      <w:r w:rsidRPr="00B118B0">
        <w:rPr>
          <w:rFonts w:ascii="Angsana New" w:eastAsia="Calibri" w:hAnsi="Angsana New"/>
          <w:sz w:val="28"/>
        </w:rPr>
        <w:t xml:space="preserve"> EFS </w:t>
      </w:r>
      <w:r w:rsidRPr="00B118B0">
        <w:rPr>
          <w:rFonts w:ascii="Angsana New" w:eastAsia="Calibri" w:hAnsi="Angsana New"/>
          <w:sz w:val="28"/>
          <w:cs/>
        </w:rPr>
        <w:t xml:space="preserve">เป็นบริษัทย่อยของ </w:t>
      </w:r>
      <w:r w:rsidRPr="00B118B0">
        <w:rPr>
          <w:rFonts w:ascii="Angsana New" w:eastAsia="Calibri" w:hAnsi="Angsana New"/>
          <w:sz w:val="28"/>
        </w:rPr>
        <w:t xml:space="preserve">7UP </w:t>
      </w:r>
      <w:r w:rsidRPr="00B118B0">
        <w:rPr>
          <w:rFonts w:ascii="Angsana New" w:eastAsia="Calibri" w:hAnsi="Angsana New"/>
          <w:sz w:val="28"/>
          <w:cs/>
        </w:rPr>
        <w:t xml:space="preserve">โดย </w:t>
      </w:r>
      <w:r w:rsidRPr="00B118B0">
        <w:rPr>
          <w:rFonts w:ascii="Angsana New" w:eastAsia="Calibri" w:hAnsi="Angsana New"/>
          <w:sz w:val="28"/>
        </w:rPr>
        <w:t xml:space="preserve">7UP </w:t>
      </w:r>
      <w:r w:rsidRPr="00B118B0">
        <w:rPr>
          <w:rFonts w:ascii="Angsana New" w:eastAsia="Calibri" w:hAnsi="Angsana New"/>
          <w:sz w:val="28"/>
          <w:cs/>
        </w:rPr>
        <w:t xml:space="preserve">ถือหุ้นอยู่ใน </w:t>
      </w:r>
      <w:r w:rsidRPr="00B118B0">
        <w:rPr>
          <w:rFonts w:ascii="Angsana New" w:eastAsia="Calibri" w:hAnsi="Angsana New"/>
          <w:sz w:val="28"/>
        </w:rPr>
        <w:t xml:space="preserve">EFS </w:t>
      </w:r>
      <w:r w:rsidRPr="00B118B0">
        <w:rPr>
          <w:rFonts w:ascii="Angsana New" w:eastAsia="Calibri" w:hAnsi="Angsana New"/>
          <w:sz w:val="28"/>
          <w:cs/>
        </w:rPr>
        <w:t xml:space="preserve">ในสัดส่วนร้อยละ </w:t>
      </w:r>
      <w:r w:rsidRPr="00B118B0">
        <w:rPr>
          <w:rFonts w:ascii="Angsana New" w:eastAsia="Calibri" w:hAnsi="Angsana New"/>
          <w:sz w:val="28"/>
        </w:rPr>
        <w:t>99.99</w:t>
      </w:r>
      <w:r w:rsidRPr="00B118B0">
        <w:rPr>
          <w:rFonts w:ascii="Angsana New" w:eastAsia="Calibri" w:hAnsi="Angsana New"/>
          <w:sz w:val="28"/>
          <w:cs/>
        </w:rPr>
        <w:t xml:space="preserve"> โดยการจำหน่ายหุ้นสามัญของ </w:t>
      </w:r>
      <w:r w:rsidRPr="00B118B0">
        <w:rPr>
          <w:rFonts w:ascii="Angsana New" w:eastAsia="Calibri" w:hAnsi="Angsana New"/>
          <w:sz w:val="28"/>
        </w:rPr>
        <w:t xml:space="preserve">PPL </w:t>
      </w:r>
      <w:r w:rsidRPr="00B118B0">
        <w:rPr>
          <w:rFonts w:ascii="Angsana New" w:eastAsia="Calibri" w:hAnsi="Angsana New"/>
          <w:sz w:val="28"/>
          <w:cs/>
        </w:rPr>
        <w:t xml:space="preserve">ในสัดส่วนร้อยละ </w:t>
      </w:r>
      <w:r w:rsidRPr="00B118B0">
        <w:rPr>
          <w:rFonts w:ascii="Angsana New" w:eastAsia="Calibri" w:hAnsi="Angsana New"/>
          <w:sz w:val="28"/>
        </w:rPr>
        <w:t>80.00</w:t>
      </w:r>
      <w:r w:rsidRPr="00B118B0">
        <w:rPr>
          <w:rFonts w:ascii="Angsana New" w:eastAsia="Calibri" w:hAnsi="Angsana New"/>
          <w:sz w:val="28"/>
          <w:cs/>
        </w:rPr>
        <w:t xml:space="preserve"> ของทุนจดทะเบียน หรือจำนวน </w:t>
      </w:r>
      <w:r w:rsidRPr="00B118B0">
        <w:rPr>
          <w:rFonts w:ascii="Angsana New" w:eastAsia="Calibri" w:hAnsi="Angsana New"/>
          <w:sz w:val="28"/>
        </w:rPr>
        <w:t>120,000</w:t>
      </w:r>
      <w:r w:rsidRPr="00B118B0">
        <w:rPr>
          <w:rFonts w:ascii="Angsana New" w:eastAsia="Calibri" w:hAnsi="Angsana New"/>
          <w:sz w:val="28"/>
          <w:cs/>
        </w:rPr>
        <w:t xml:space="preserve"> หุ้น ในมูลค่า </w:t>
      </w:r>
      <w:r w:rsidRPr="00B118B0">
        <w:rPr>
          <w:rFonts w:ascii="Angsana New" w:eastAsia="Calibri" w:hAnsi="Angsana New"/>
          <w:sz w:val="28"/>
        </w:rPr>
        <w:t>12</w:t>
      </w:r>
      <w:r w:rsidRPr="00B118B0">
        <w:rPr>
          <w:rFonts w:ascii="Angsana New" w:eastAsia="Calibri" w:hAnsi="Angsana New"/>
          <w:sz w:val="28"/>
          <w:cs/>
        </w:rPr>
        <w:t xml:space="preserve"> ล้านบาท และจำหน่ายหุ้นสามัญของ </w:t>
      </w:r>
      <w:r w:rsidRPr="00B118B0">
        <w:rPr>
          <w:rFonts w:ascii="Angsana New" w:eastAsia="Calibri" w:hAnsi="Angsana New"/>
          <w:sz w:val="28"/>
        </w:rPr>
        <w:t xml:space="preserve">BES </w:t>
      </w:r>
      <w:r w:rsidRPr="00B118B0">
        <w:rPr>
          <w:rFonts w:ascii="Angsana New" w:eastAsia="Calibri" w:hAnsi="Angsana New"/>
          <w:sz w:val="28"/>
          <w:cs/>
        </w:rPr>
        <w:t xml:space="preserve">ในสัดส่วนร้อยละ </w:t>
      </w:r>
      <w:r w:rsidRPr="00B118B0">
        <w:rPr>
          <w:rFonts w:ascii="Angsana New" w:eastAsia="Calibri" w:hAnsi="Angsana New"/>
          <w:sz w:val="28"/>
        </w:rPr>
        <w:t>80.00</w:t>
      </w:r>
      <w:r w:rsidRPr="00B118B0">
        <w:rPr>
          <w:rFonts w:ascii="Angsana New" w:eastAsia="Calibri" w:hAnsi="Angsana New"/>
          <w:sz w:val="28"/>
          <w:cs/>
        </w:rPr>
        <w:t xml:space="preserve"> ของทุนจดทะเบียน หรือจำนวน </w:t>
      </w:r>
      <w:r w:rsidRPr="00B118B0">
        <w:rPr>
          <w:rFonts w:ascii="Angsana New" w:eastAsia="Calibri" w:hAnsi="Angsana New"/>
          <w:sz w:val="28"/>
        </w:rPr>
        <w:t>208,000</w:t>
      </w:r>
      <w:r w:rsidRPr="00B118B0">
        <w:rPr>
          <w:rFonts w:ascii="Angsana New" w:eastAsia="Calibri" w:hAnsi="Angsana New"/>
          <w:sz w:val="28"/>
          <w:cs/>
        </w:rPr>
        <w:t xml:space="preserve"> หุ้น ในมูลค่า </w:t>
      </w:r>
      <w:r w:rsidRPr="00B118B0">
        <w:rPr>
          <w:rFonts w:ascii="Angsana New" w:eastAsia="Calibri" w:hAnsi="Angsana New"/>
          <w:sz w:val="28"/>
        </w:rPr>
        <w:t>20</w:t>
      </w:r>
      <w:r w:rsidRPr="00B118B0">
        <w:rPr>
          <w:rFonts w:ascii="Angsana New" w:eastAsia="Calibri" w:hAnsi="Angsana New"/>
          <w:sz w:val="28"/>
          <w:cs/>
        </w:rPr>
        <w:t xml:space="preserve"> ล้านบาท คิดเป็นมูลค่ารวมทั้งสิ้น </w:t>
      </w:r>
      <w:r w:rsidRPr="00B118B0">
        <w:rPr>
          <w:rFonts w:ascii="Angsana New" w:eastAsia="Calibri" w:hAnsi="Angsana New"/>
          <w:sz w:val="28"/>
        </w:rPr>
        <w:t xml:space="preserve">32 </w:t>
      </w:r>
      <w:r w:rsidRPr="00B118B0">
        <w:rPr>
          <w:rFonts w:ascii="Angsana New" w:eastAsia="Calibri" w:hAnsi="Angsana New"/>
          <w:sz w:val="28"/>
          <w:cs/>
        </w:rPr>
        <w:t xml:space="preserve">ล้านบาท ให้แก่บุคคลภายนอกซึ่งไม่มีความสัมพันธ์และ/หรือความเกี่ยวโยงใด ๆ กับผู้บริหาร กรรมการ ผู้ถือหุ้นรายใหญ่ และผู้มีอำนาจควบคุมของบริษัทและบริษัทย่อย โดยได้มีการจำหน่ายออกไปในวันที่ </w:t>
      </w:r>
      <w:r w:rsidRPr="00B118B0">
        <w:rPr>
          <w:rFonts w:ascii="Angsana New" w:eastAsia="Calibri" w:hAnsi="Angsana New"/>
          <w:sz w:val="28"/>
        </w:rPr>
        <w:t xml:space="preserve">9 </w:t>
      </w:r>
      <w:r w:rsidRPr="00B118B0">
        <w:rPr>
          <w:rFonts w:ascii="Angsana New" w:eastAsia="Calibri" w:hAnsi="Angsana New"/>
          <w:sz w:val="28"/>
          <w:cs/>
        </w:rPr>
        <w:t xml:space="preserve">เมษายน </w:t>
      </w:r>
      <w:r w:rsidRPr="00B118B0">
        <w:rPr>
          <w:rFonts w:ascii="Angsana New" w:eastAsia="Calibri" w:hAnsi="Angsana New"/>
          <w:sz w:val="28"/>
        </w:rPr>
        <w:t>2654</w:t>
      </w:r>
    </w:p>
    <w:p w14:paraId="46C8F71C" w14:textId="7C122568" w:rsidR="000723FA" w:rsidRPr="00B118B0" w:rsidRDefault="000723FA" w:rsidP="00F056AF">
      <w:pPr>
        <w:overflowPunct/>
        <w:autoSpaceDE/>
        <w:autoSpaceDN/>
        <w:adjustRightInd/>
        <w:spacing w:after="160"/>
        <w:ind w:left="360"/>
        <w:jc w:val="thaiDistribute"/>
        <w:textAlignment w:val="auto"/>
        <w:rPr>
          <w:rFonts w:ascii="Angsana New" w:eastAsia="Calibri" w:hAnsi="Angsana New"/>
          <w:sz w:val="28"/>
        </w:rPr>
      </w:pPr>
      <w:r w:rsidRPr="00B118B0">
        <w:rPr>
          <w:rFonts w:ascii="Angsana New" w:eastAsia="Calibri" w:hAnsi="Angsana New"/>
          <w:sz w:val="28"/>
          <w:cs/>
        </w:rPr>
        <w:t xml:space="preserve">เมื่อวันที่ </w:t>
      </w:r>
      <w:r w:rsidRPr="00B118B0">
        <w:rPr>
          <w:rFonts w:ascii="Angsana New" w:eastAsia="Calibri" w:hAnsi="Angsana New"/>
          <w:sz w:val="28"/>
        </w:rPr>
        <w:t>29</w:t>
      </w:r>
      <w:r w:rsidRPr="00B118B0">
        <w:rPr>
          <w:rFonts w:ascii="Angsana New" w:eastAsia="Calibri" w:hAnsi="Angsana New"/>
          <w:sz w:val="28"/>
          <w:cs/>
        </w:rPr>
        <w:t xml:space="preserve"> มิถุนายน </w:t>
      </w:r>
      <w:r w:rsidRPr="00B118B0">
        <w:rPr>
          <w:rFonts w:ascii="Angsana New" w:eastAsia="Calibri" w:hAnsi="Angsana New"/>
          <w:sz w:val="28"/>
        </w:rPr>
        <w:t>2564</w:t>
      </w:r>
      <w:r w:rsidRPr="00B118B0">
        <w:rPr>
          <w:rFonts w:ascii="Angsana New" w:eastAsia="Calibri" w:hAnsi="Angsana New"/>
          <w:sz w:val="28"/>
          <w:cs/>
        </w:rPr>
        <w:t xml:space="preserve"> ที่ประชุมคณะกรรมการบริษัท ครั้งที่ </w:t>
      </w:r>
      <w:r w:rsidRPr="00B118B0">
        <w:rPr>
          <w:rFonts w:ascii="Angsana New" w:eastAsia="Calibri" w:hAnsi="Angsana New"/>
          <w:sz w:val="28"/>
        </w:rPr>
        <w:t xml:space="preserve">8/2564 </w:t>
      </w:r>
      <w:r w:rsidRPr="00B118B0">
        <w:rPr>
          <w:rFonts w:ascii="Angsana New" w:eastAsia="Calibri" w:hAnsi="Angsana New"/>
          <w:sz w:val="28"/>
          <w:cs/>
        </w:rPr>
        <w:t>ของบริษัท เซเว่น ยูทิลิตี้ส์ แอนด์ พาวเวอร์ จำกัด (มหาชน) ได้มีมติอนุมัติให้จำหน่ายเงินลงทุนใน</w:t>
      </w:r>
      <w:r w:rsidRPr="00B118B0">
        <w:rPr>
          <w:rFonts w:ascii="Angsana New" w:eastAsia="Calibri" w:hAnsi="Angsana New" w:hint="cs"/>
          <w:sz w:val="28"/>
          <w:cs/>
        </w:rPr>
        <w:t xml:space="preserve"> </w:t>
      </w:r>
      <w:r w:rsidRPr="00B118B0">
        <w:rPr>
          <w:rFonts w:ascii="Angsana New" w:eastAsia="Calibri" w:hAnsi="Angsana New"/>
          <w:sz w:val="28"/>
          <w:cs/>
        </w:rPr>
        <w:t>บริษัท อินฟอร์เมติกซ์ พลัส จำกัด (“</w:t>
      </w:r>
      <w:r w:rsidRPr="00B118B0">
        <w:rPr>
          <w:rFonts w:ascii="Angsana New" w:eastAsia="Calibri" w:hAnsi="Angsana New"/>
          <w:sz w:val="28"/>
        </w:rPr>
        <w:t xml:space="preserve">IFP”) </w:t>
      </w:r>
      <w:r w:rsidRPr="00B118B0">
        <w:rPr>
          <w:rFonts w:ascii="Angsana New" w:eastAsia="Calibri" w:hAnsi="Angsana New"/>
          <w:sz w:val="28"/>
          <w:cs/>
        </w:rPr>
        <w:t>ซึ่งเป็นบริษัทย่อยของ บริษัท เอ็ม โซลูชั่น จ</w:t>
      </w:r>
      <w:r w:rsidRPr="00B118B0">
        <w:rPr>
          <w:rFonts w:ascii="Angsana New" w:eastAsia="Calibri" w:hAnsi="Angsana New" w:hint="cs"/>
          <w:sz w:val="28"/>
          <w:cs/>
        </w:rPr>
        <w:t>ำ</w:t>
      </w:r>
      <w:r w:rsidRPr="00B118B0">
        <w:rPr>
          <w:rFonts w:ascii="Angsana New" w:eastAsia="Calibri" w:hAnsi="Angsana New"/>
          <w:sz w:val="28"/>
          <w:cs/>
        </w:rPr>
        <w:t>กัด (“</w:t>
      </w:r>
      <w:r w:rsidRPr="00B118B0">
        <w:rPr>
          <w:rFonts w:ascii="Angsana New" w:eastAsia="Calibri" w:hAnsi="Angsana New"/>
          <w:sz w:val="28"/>
        </w:rPr>
        <w:t xml:space="preserve">MSO”) </w:t>
      </w:r>
      <w:r w:rsidRPr="00B118B0">
        <w:rPr>
          <w:rFonts w:ascii="Angsana New" w:eastAsia="Calibri" w:hAnsi="Angsana New"/>
          <w:sz w:val="28"/>
          <w:cs/>
        </w:rPr>
        <w:t xml:space="preserve">ซึ่ง </w:t>
      </w:r>
      <w:r w:rsidRPr="00B118B0">
        <w:rPr>
          <w:rFonts w:ascii="Angsana New" w:eastAsia="Calibri" w:hAnsi="Angsana New"/>
          <w:sz w:val="28"/>
        </w:rPr>
        <w:t xml:space="preserve">MSO </w:t>
      </w:r>
      <w:r w:rsidRPr="00B118B0">
        <w:rPr>
          <w:rFonts w:ascii="Angsana New" w:eastAsia="Calibri" w:hAnsi="Angsana New"/>
          <w:sz w:val="28"/>
          <w:cs/>
        </w:rPr>
        <w:t xml:space="preserve">ถือหุ้นอยู่ใน </w:t>
      </w:r>
      <w:r w:rsidRPr="00B118B0">
        <w:rPr>
          <w:rFonts w:ascii="Angsana New" w:eastAsia="Calibri" w:hAnsi="Angsana New"/>
          <w:sz w:val="28"/>
        </w:rPr>
        <w:t xml:space="preserve">IFP </w:t>
      </w:r>
      <w:r w:rsidRPr="00B118B0">
        <w:rPr>
          <w:rFonts w:ascii="Angsana New" w:eastAsia="Calibri" w:hAnsi="Angsana New"/>
          <w:sz w:val="28"/>
          <w:cs/>
        </w:rPr>
        <w:t xml:space="preserve">สัดส่วนร้อยละ </w:t>
      </w:r>
      <w:r w:rsidRPr="00B118B0">
        <w:rPr>
          <w:rFonts w:ascii="Angsana New" w:eastAsia="Calibri" w:hAnsi="Angsana New"/>
          <w:sz w:val="28"/>
        </w:rPr>
        <w:t>99.99</w:t>
      </w:r>
      <w:r w:rsidRPr="00B118B0">
        <w:rPr>
          <w:rFonts w:ascii="Angsana New" w:eastAsia="Calibri" w:hAnsi="Angsana New"/>
          <w:sz w:val="28"/>
          <w:cs/>
        </w:rPr>
        <w:t xml:space="preserve"> โดย </w:t>
      </w:r>
      <w:r w:rsidRPr="00B118B0">
        <w:rPr>
          <w:rFonts w:ascii="Angsana New" w:eastAsia="Calibri" w:hAnsi="Angsana New"/>
          <w:sz w:val="28"/>
        </w:rPr>
        <w:t xml:space="preserve">7UP </w:t>
      </w:r>
      <w:r w:rsidRPr="00B118B0">
        <w:rPr>
          <w:rFonts w:ascii="Angsana New" w:eastAsia="Calibri" w:hAnsi="Angsana New"/>
          <w:sz w:val="28"/>
          <w:cs/>
        </w:rPr>
        <w:t xml:space="preserve">ถือหุ้นอยู่ใน </w:t>
      </w:r>
      <w:r w:rsidRPr="00B118B0">
        <w:rPr>
          <w:rFonts w:ascii="Angsana New" w:eastAsia="Calibri" w:hAnsi="Angsana New"/>
          <w:sz w:val="28"/>
        </w:rPr>
        <w:t xml:space="preserve">MSO </w:t>
      </w:r>
      <w:r w:rsidRPr="00B118B0">
        <w:rPr>
          <w:rFonts w:ascii="Angsana New" w:eastAsia="Calibri" w:hAnsi="Angsana New"/>
          <w:sz w:val="28"/>
          <w:cs/>
        </w:rPr>
        <w:t xml:space="preserve">ในสัดส่วนร้อยละ </w:t>
      </w:r>
      <w:r w:rsidRPr="00B118B0">
        <w:rPr>
          <w:rFonts w:ascii="Angsana New" w:eastAsia="Calibri" w:hAnsi="Angsana New"/>
          <w:sz w:val="28"/>
        </w:rPr>
        <w:t>99.99</w:t>
      </w:r>
      <w:r w:rsidRPr="00B118B0">
        <w:rPr>
          <w:rFonts w:ascii="Angsana New" w:eastAsia="Calibri" w:hAnsi="Angsana New"/>
          <w:sz w:val="28"/>
          <w:cs/>
        </w:rPr>
        <w:t xml:space="preserve"> โดยการ</w:t>
      </w:r>
      <w:r w:rsidRPr="00B118B0">
        <w:rPr>
          <w:rFonts w:ascii="Angsana New" w:eastAsia="Calibri" w:hAnsi="Angsana New" w:hint="cs"/>
          <w:sz w:val="28"/>
          <w:cs/>
        </w:rPr>
        <w:t>จำหน่าย</w:t>
      </w:r>
      <w:r w:rsidRPr="00B118B0">
        <w:rPr>
          <w:rFonts w:ascii="Angsana New" w:eastAsia="Calibri" w:hAnsi="Angsana New"/>
          <w:sz w:val="28"/>
          <w:cs/>
        </w:rPr>
        <w:t xml:space="preserve">หุ้นสามัญของ </w:t>
      </w:r>
      <w:r w:rsidRPr="00B118B0">
        <w:rPr>
          <w:rFonts w:ascii="Angsana New" w:eastAsia="Calibri" w:hAnsi="Angsana New"/>
          <w:sz w:val="28"/>
        </w:rPr>
        <w:t xml:space="preserve">IFP </w:t>
      </w:r>
      <w:r w:rsidRPr="00B118B0">
        <w:rPr>
          <w:rFonts w:ascii="Angsana New" w:eastAsia="Calibri" w:hAnsi="Angsana New"/>
          <w:sz w:val="28"/>
          <w:cs/>
        </w:rPr>
        <w:t xml:space="preserve">ในสัดส่วนร้อยละ </w:t>
      </w:r>
      <w:r w:rsidRPr="00B118B0">
        <w:rPr>
          <w:rFonts w:ascii="Angsana New" w:eastAsia="Calibri" w:hAnsi="Angsana New"/>
          <w:sz w:val="28"/>
        </w:rPr>
        <w:t>99.99</w:t>
      </w:r>
      <w:r w:rsidRPr="00B118B0">
        <w:rPr>
          <w:rFonts w:ascii="Angsana New" w:eastAsia="Calibri" w:hAnsi="Angsana New"/>
          <w:sz w:val="28"/>
          <w:cs/>
        </w:rPr>
        <w:t xml:space="preserve"> ของทุนจดทะเบียน หรือจำนวน </w:t>
      </w:r>
      <w:r w:rsidRPr="00B118B0">
        <w:rPr>
          <w:rFonts w:ascii="Angsana New" w:eastAsia="Calibri" w:hAnsi="Angsana New"/>
          <w:sz w:val="28"/>
        </w:rPr>
        <w:t>40,207,412</w:t>
      </w:r>
      <w:r w:rsidRPr="00B118B0">
        <w:rPr>
          <w:rFonts w:ascii="Angsana New" w:eastAsia="Calibri" w:hAnsi="Angsana New"/>
          <w:sz w:val="28"/>
          <w:cs/>
        </w:rPr>
        <w:t xml:space="preserve"> หุ้น ในมูลค่า </w:t>
      </w:r>
      <w:r w:rsidRPr="00B118B0">
        <w:rPr>
          <w:rFonts w:ascii="Angsana New" w:eastAsia="Calibri" w:hAnsi="Angsana New"/>
          <w:sz w:val="28"/>
        </w:rPr>
        <w:t>40</w:t>
      </w:r>
      <w:r w:rsidRPr="00B118B0">
        <w:rPr>
          <w:rFonts w:ascii="Angsana New" w:eastAsia="Calibri" w:hAnsi="Angsana New"/>
          <w:sz w:val="28"/>
          <w:cs/>
        </w:rPr>
        <w:t xml:space="preserve"> ล้านบาท</w:t>
      </w:r>
      <w:r w:rsidRPr="00B118B0">
        <w:rPr>
          <w:rFonts w:ascii="Angsana New" w:eastAsia="Calibri" w:hAnsi="Angsana New"/>
          <w:sz w:val="28"/>
        </w:rPr>
        <w:t xml:space="preserve"> </w:t>
      </w:r>
      <w:r w:rsidRPr="00B118B0">
        <w:rPr>
          <w:rFonts w:ascii="Angsana New" w:eastAsia="Calibri" w:hAnsi="Angsana New"/>
          <w:sz w:val="28"/>
          <w:cs/>
        </w:rPr>
        <w:t xml:space="preserve">ให้แก่บุคคลภายนอกซึ่งไม่มีความสัมพันธ์และ/หรือความเกี่ยวโยงใด ๆ กับผู้บริหาร กรรมการ ผู้ถือหุ้นรายใหญ่ และผู้มีอำนาจควบคุมของบริษัทและบริษัทย่อย โดยได้มีการจำหน่ายออกไปในวันที่ </w:t>
      </w:r>
      <w:r w:rsidRPr="00B118B0">
        <w:rPr>
          <w:rFonts w:ascii="Angsana New" w:eastAsia="Calibri" w:hAnsi="Angsana New"/>
          <w:sz w:val="28"/>
        </w:rPr>
        <w:t>29</w:t>
      </w:r>
      <w:r w:rsidRPr="00B118B0">
        <w:rPr>
          <w:rFonts w:ascii="Angsana New" w:eastAsia="Calibri" w:hAnsi="Angsana New"/>
          <w:sz w:val="28"/>
          <w:cs/>
        </w:rPr>
        <w:t xml:space="preserve"> มิถุนายน </w:t>
      </w:r>
      <w:r w:rsidRPr="00B118B0">
        <w:rPr>
          <w:rFonts w:ascii="Angsana New" w:eastAsia="Calibri" w:hAnsi="Angsana New"/>
          <w:sz w:val="28"/>
        </w:rPr>
        <w:t>2564</w:t>
      </w:r>
    </w:p>
    <w:p w14:paraId="26BCD446" w14:textId="5F320303" w:rsidR="000723FA" w:rsidRPr="00B118B0" w:rsidRDefault="000723FA" w:rsidP="00F056AF">
      <w:pPr>
        <w:overflowPunct/>
        <w:autoSpaceDE/>
        <w:autoSpaceDN/>
        <w:adjustRightInd/>
        <w:spacing w:after="160"/>
        <w:ind w:left="360"/>
        <w:jc w:val="thaiDistribute"/>
        <w:textAlignment w:val="auto"/>
        <w:rPr>
          <w:rFonts w:ascii="Angsana New" w:eastAsia="Calibri" w:hAnsi="Angsana New"/>
          <w:sz w:val="28"/>
        </w:rPr>
      </w:pPr>
      <w:r w:rsidRPr="00B118B0">
        <w:rPr>
          <w:rFonts w:ascii="Angsana New" w:eastAsia="Calibri" w:hAnsi="Angsana New"/>
          <w:sz w:val="28"/>
          <w:cs/>
        </w:rPr>
        <w:t xml:space="preserve">เมื่อวันที่ </w:t>
      </w:r>
      <w:r w:rsidRPr="00B118B0">
        <w:rPr>
          <w:rFonts w:ascii="Angsana New" w:eastAsia="Calibri" w:hAnsi="Angsana New"/>
          <w:sz w:val="28"/>
        </w:rPr>
        <w:t>29</w:t>
      </w:r>
      <w:r w:rsidRPr="00B118B0">
        <w:rPr>
          <w:rFonts w:ascii="Angsana New" w:eastAsia="Calibri" w:hAnsi="Angsana New"/>
          <w:sz w:val="28"/>
          <w:cs/>
        </w:rPr>
        <w:t xml:space="preserve"> มิถุนายน </w:t>
      </w:r>
      <w:r w:rsidRPr="00B118B0">
        <w:rPr>
          <w:rFonts w:ascii="Angsana New" w:eastAsia="Calibri" w:hAnsi="Angsana New"/>
          <w:sz w:val="28"/>
        </w:rPr>
        <w:t>2564</w:t>
      </w:r>
      <w:r w:rsidRPr="00B118B0">
        <w:rPr>
          <w:rFonts w:ascii="Angsana New" w:eastAsia="Calibri" w:hAnsi="Angsana New"/>
          <w:sz w:val="28"/>
          <w:cs/>
        </w:rPr>
        <w:t xml:space="preserve"> ที่ประชุมคณะกรรมการบริษัท ครั้งที่ </w:t>
      </w:r>
      <w:r w:rsidRPr="00B118B0">
        <w:rPr>
          <w:rFonts w:ascii="Angsana New" w:eastAsia="Calibri" w:hAnsi="Angsana New"/>
          <w:sz w:val="28"/>
        </w:rPr>
        <w:t xml:space="preserve">8/2564 </w:t>
      </w:r>
      <w:r w:rsidRPr="00B118B0">
        <w:rPr>
          <w:rFonts w:ascii="Angsana New" w:eastAsia="Calibri" w:hAnsi="Angsana New"/>
          <w:sz w:val="28"/>
          <w:cs/>
        </w:rPr>
        <w:t>ของบริษัท เซเว่น ยูทิลิตี้ส์ แอนด์ พาวเวอร์ จำกัด (มหาชน) ได้มีมติอนุมัติให้จำหน่ายเงินลงทุนใน</w:t>
      </w:r>
      <w:r w:rsidRPr="00B118B0">
        <w:rPr>
          <w:rFonts w:ascii="Angsana New" w:eastAsia="Calibri" w:hAnsi="Angsana New" w:hint="cs"/>
          <w:sz w:val="28"/>
          <w:cs/>
        </w:rPr>
        <w:t xml:space="preserve"> </w:t>
      </w:r>
      <w:r w:rsidRPr="00B118B0">
        <w:rPr>
          <w:rFonts w:ascii="Angsana New" w:eastAsia="Calibri" w:hAnsi="Angsana New"/>
          <w:sz w:val="28"/>
          <w:cs/>
        </w:rPr>
        <w:t>บริษัท เอ็ม โซลูชั่น จ</w:t>
      </w:r>
      <w:r w:rsidRPr="00B118B0">
        <w:rPr>
          <w:rFonts w:ascii="Angsana New" w:eastAsia="Calibri" w:hAnsi="Angsana New" w:hint="cs"/>
          <w:sz w:val="28"/>
          <w:cs/>
        </w:rPr>
        <w:t>ำ</w:t>
      </w:r>
      <w:r w:rsidRPr="00B118B0">
        <w:rPr>
          <w:rFonts w:ascii="Angsana New" w:eastAsia="Calibri" w:hAnsi="Angsana New"/>
          <w:sz w:val="28"/>
          <w:cs/>
        </w:rPr>
        <w:t>กัด (“</w:t>
      </w:r>
      <w:r w:rsidRPr="00B118B0">
        <w:rPr>
          <w:rFonts w:ascii="Angsana New" w:eastAsia="Calibri" w:hAnsi="Angsana New"/>
          <w:sz w:val="28"/>
        </w:rPr>
        <w:t xml:space="preserve">MSO”) </w:t>
      </w:r>
      <w:r w:rsidRPr="00B118B0">
        <w:rPr>
          <w:rFonts w:ascii="Angsana New" w:eastAsia="Calibri" w:hAnsi="Angsana New"/>
          <w:sz w:val="28"/>
          <w:cs/>
        </w:rPr>
        <w:t xml:space="preserve">โดย </w:t>
      </w:r>
      <w:r w:rsidRPr="00B118B0">
        <w:rPr>
          <w:rFonts w:ascii="Angsana New" w:eastAsia="Calibri" w:hAnsi="Angsana New"/>
          <w:sz w:val="28"/>
        </w:rPr>
        <w:t xml:space="preserve">7UP </w:t>
      </w:r>
      <w:r w:rsidRPr="00B118B0">
        <w:rPr>
          <w:rFonts w:ascii="Angsana New" w:eastAsia="Calibri" w:hAnsi="Angsana New"/>
          <w:sz w:val="28"/>
          <w:cs/>
        </w:rPr>
        <w:t xml:space="preserve">ถือหุ้นอยู่ใน </w:t>
      </w:r>
      <w:r w:rsidRPr="00B118B0">
        <w:rPr>
          <w:rFonts w:ascii="Angsana New" w:eastAsia="Calibri" w:hAnsi="Angsana New"/>
          <w:sz w:val="28"/>
        </w:rPr>
        <w:t xml:space="preserve">MSO </w:t>
      </w:r>
      <w:r w:rsidRPr="00B118B0">
        <w:rPr>
          <w:rFonts w:ascii="Angsana New" w:eastAsia="Calibri" w:hAnsi="Angsana New"/>
          <w:sz w:val="28"/>
          <w:cs/>
        </w:rPr>
        <w:t xml:space="preserve">ในสัดส่วนร้อยละ </w:t>
      </w:r>
      <w:r w:rsidRPr="00B118B0">
        <w:rPr>
          <w:rFonts w:ascii="Angsana New" w:eastAsia="Calibri" w:hAnsi="Angsana New"/>
          <w:sz w:val="28"/>
        </w:rPr>
        <w:t>99.99</w:t>
      </w:r>
      <w:r w:rsidRPr="00B118B0">
        <w:rPr>
          <w:rFonts w:ascii="Angsana New" w:eastAsia="Calibri" w:hAnsi="Angsana New"/>
          <w:sz w:val="28"/>
          <w:cs/>
        </w:rPr>
        <w:t xml:space="preserve"> โดยการ</w:t>
      </w:r>
      <w:r w:rsidRPr="00B118B0">
        <w:rPr>
          <w:rFonts w:ascii="Angsana New" w:eastAsia="Calibri" w:hAnsi="Angsana New" w:hint="cs"/>
          <w:sz w:val="28"/>
          <w:cs/>
        </w:rPr>
        <w:t>จำหน่าย</w:t>
      </w:r>
      <w:r w:rsidRPr="00B118B0">
        <w:rPr>
          <w:rFonts w:ascii="Angsana New" w:eastAsia="Calibri" w:hAnsi="Angsana New"/>
          <w:sz w:val="28"/>
          <w:cs/>
        </w:rPr>
        <w:t xml:space="preserve">หุ้นสามัญของ </w:t>
      </w:r>
      <w:r w:rsidRPr="00B118B0">
        <w:rPr>
          <w:rFonts w:ascii="Angsana New" w:eastAsia="Calibri" w:hAnsi="Angsana New"/>
          <w:sz w:val="28"/>
        </w:rPr>
        <w:t xml:space="preserve">MSO </w:t>
      </w:r>
      <w:r w:rsidRPr="00B118B0">
        <w:rPr>
          <w:rFonts w:ascii="Angsana New" w:eastAsia="Calibri" w:hAnsi="Angsana New"/>
          <w:sz w:val="28"/>
          <w:cs/>
        </w:rPr>
        <w:t xml:space="preserve">ในสัดส่วนร้อยละ </w:t>
      </w:r>
      <w:r w:rsidRPr="00B118B0">
        <w:rPr>
          <w:rFonts w:ascii="Angsana New" w:eastAsia="Calibri" w:hAnsi="Angsana New"/>
          <w:sz w:val="28"/>
        </w:rPr>
        <w:t>99.99</w:t>
      </w:r>
      <w:r w:rsidRPr="00B118B0">
        <w:rPr>
          <w:rFonts w:ascii="Angsana New" w:eastAsia="Calibri" w:hAnsi="Angsana New"/>
          <w:sz w:val="28"/>
          <w:cs/>
        </w:rPr>
        <w:t xml:space="preserve"> ของทุนจดทะเบียน หรือจำนวน </w:t>
      </w:r>
      <w:r w:rsidRPr="00B118B0">
        <w:rPr>
          <w:rFonts w:ascii="Angsana New" w:eastAsia="Calibri" w:hAnsi="Angsana New"/>
          <w:sz w:val="28"/>
        </w:rPr>
        <w:t>99,994</w:t>
      </w:r>
      <w:r w:rsidRPr="00B118B0">
        <w:rPr>
          <w:rFonts w:ascii="Angsana New" w:eastAsia="Calibri" w:hAnsi="Angsana New"/>
          <w:sz w:val="28"/>
          <w:cs/>
        </w:rPr>
        <w:t xml:space="preserve"> หุ้น ในมูลค่า </w:t>
      </w:r>
      <w:r w:rsidRPr="00B118B0">
        <w:rPr>
          <w:rFonts w:ascii="Angsana New" w:eastAsia="Calibri" w:hAnsi="Angsana New"/>
          <w:sz w:val="28"/>
        </w:rPr>
        <w:t>90</w:t>
      </w:r>
      <w:r w:rsidRPr="00B118B0">
        <w:rPr>
          <w:rFonts w:ascii="Angsana New" w:eastAsia="Calibri" w:hAnsi="Angsana New"/>
          <w:sz w:val="28"/>
          <w:cs/>
        </w:rPr>
        <w:t xml:space="preserve"> ล้านบาท</w:t>
      </w:r>
      <w:r w:rsidRPr="00B118B0">
        <w:rPr>
          <w:rFonts w:ascii="Angsana New" w:eastAsia="Calibri" w:hAnsi="Angsana New"/>
          <w:sz w:val="28"/>
        </w:rPr>
        <w:t xml:space="preserve"> </w:t>
      </w:r>
      <w:r w:rsidRPr="00B118B0">
        <w:rPr>
          <w:rFonts w:ascii="Angsana New" w:eastAsia="Calibri" w:hAnsi="Angsana New"/>
          <w:sz w:val="28"/>
          <w:cs/>
        </w:rPr>
        <w:t xml:space="preserve">ให้แก่บุคคลภายนอกซึ่งไม่มีความสัมพันธ์และ/หรือความเกี่ยวโยงใด ๆ กับผู้บริหาร กรรมการ ผู้ถือหุ้นรายใหญ่ และผู้มีอำนาจควบคุมของบริษัทและบริษัทย่อย โดยได้มีการจำหน่ายออกไปในวันที่ </w:t>
      </w:r>
      <w:r w:rsidRPr="00B118B0">
        <w:rPr>
          <w:rFonts w:ascii="Angsana New" w:eastAsia="Calibri" w:hAnsi="Angsana New"/>
          <w:sz w:val="28"/>
        </w:rPr>
        <w:t>30</w:t>
      </w:r>
      <w:r w:rsidRPr="00B118B0">
        <w:rPr>
          <w:rFonts w:ascii="Angsana New" w:eastAsia="Calibri" w:hAnsi="Angsana New"/>
          <w:sz w:val="28"/>
          <w:cs/>
        </w:rPr>
        <w:t xml:space="preserve"> มิถุนายน </w:t>
      </w:r>
      <w:r w:rsidRPr="00B118B0">
        <w:rPr>
          <w:rFonts w:ascii="Angsana New" w:eastAsia="Calibri" w:hAnsi="Angsana New"/>
          <w:sz w:val="28"/>
        </w:rPr>
        <w:t>2564</w:t>
      </w:r>
    </w:p>
    <w:p w14:paraId="32BFF0BC" w14:textId="08A6431A" w:rsidR="00D07FE2" w:rsidRPr="00B118B0" w:rsidRDefault="00D07FE2" w:rsidP="00D07FE2">
      <w:pPr>
        <w:pStyle w:val="ListParagraph"/>
        <w:tabs>
          <w:tab w:val="left" w:pos="360"/>
        </w:tabs>
        <w:spacing w:before="120" w:line="240" w:lineRule="atLeast"/>
        <w:ind w:left="450"/>
        <w:rPr>
          <w:rFonts w:asciiTheme="majorBidi" w:hAnsiTheme="majorBidi" w:cstheme="majorBidi"/>
          <w:b/>
          <w:bCs/>
          <w:sz w:val="28"/>
        </w:rPr>
        <w:sectPr w:rsidR="00D07FE2" w:rsidRPr="00B118B0" w:rsidSect="00241CCC">
          <w:headerReference w:type="default" r:id="rId12"/>
          <w:footerReference w:type="default" r:id="rId13"/>
          <w:footnotePr>
            <w:pos w:val="sectEnd"/>
          </w:footnotePr>
          <w:endnotePr>
            <w:numFmt w:val="decimal"/>
            <w:numStart w:val="0"/>
          </w:endnotePr>
          <w:pgSz w:w="11909" w:h="16834" w:code="9"/>
          <w:pgMar w:top="1440" w:right="929" w:bottom="709" w:left="1440" w:header="864" w:footer="576" w:gutter="0"/>
          <w:pgNumType w:start="14"/>
          <w:cols w:space="720"/>
          <w:docGrid w:linePitch="326"/>
        </w:sectPr>
      </w:pPr>
    </w:p>
    <w:p w14:paraId="38A96B3C" w14:textId="77777777" w:rsidR="00D07FE2" w:rsidRPr="00B118B0" w:rsidRDefault="00D07FE2" w:rsidP="00081754">
      <w:pPr>
        <w:pStyle w:val="ListParagraph"/>
        <w:numPr>
          <w:ilvl w:val="0"/>
          <w:numId w:val="1"/>
        </w:numPr>
        <w:spacing w:before="240" w:line="240" w:lineRule="atLeast"/>
        <w:ind w:left="360"/>
        <w:rPr>
          <w:rFonts w:asciiTheme="majorBidi" w:hAnsiTheme="majorBidi" w:cstheme="majorBidi"/>
          <w:b/>
          <w:bCs/>
          <w:sz w:val="28"/>
        </w:rPr>
      </w:pPr>
      <w:r w:rsidRPr="00B118B0">
        <w:rPr>
          <w:rFonts w:asciiTheme="majorBidi" w:hAnsiTheme="majorBidi" w:cstheme="majorBidi"/>
          <w:b/>
          <w:bCs/>
          <w:sz w:val="28"/>
          <w:cs/>
        </w:rPr>
        <w:t>เงินลงทุนในบริษัทร่วม</w:t>
      </w:r>
    </w:p>
    <w:p w14:paraId="5683B104" w14:textId="4C2634D1" w:rsidR="00D07FE2" w:rsidRPr="00B118B0" w:rsidRDefault="00D07FE2" w:rsidP="005B4635">
      <w:pPr>
        <w:tabs>
          <w:tab w:val="left" w:pos="0"/>
          <w:tab w:val="left" w:pos="360"/>
          <w:tab w:val="left" w:pos="450"/>
        </w:tabs>
        <w:spacing w:before="120" w:after="120"/>
        <w:jc w:val="thaiDistribute"/>
        <w:rPr>
          <w:rFonts w:asciiTheme="majorBidi" w:hAnsiTheme="majorBidi" w:cstheme="majorBidi"/>
          <w:color w:val="000000"/>
          <w:spacing w:val="-2"/>
          <w:sz w:val="28"/>
          <w:cs/>
        </w:rPr>
      </w:pPr>
      <w:bookmarkStart w:id="4" w:name="_Hlk70878118"/>
      <w:r w:rsidRPr="00B118B0">
        <w:rPr>
          <w:rFonts w:asciiTheme="majorBidi" w:hAnsiTheme="majorBidi" w:cstheme="majorBidi"/>
          <w:color w:val="000000"/>
          <w:spacing w:val="-2"/>
          <w:sz w:val="28"/>
        </w:rPr>
        <w:t>1</w:t>
      </w:r>
      <w:r w:rsidR="00474D9C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.1</w:t>
      </w:r>
      <w:r w:rsidR="005B4635"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เงินลงทุนในบริษัทร่วม ณ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วันที่ </w:t>
      </w:r>
      <w:r w:rsidR="00020B82"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30 </w:t>
      </w:r>
      <w:r w:rsidR="00020B82"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มิถุนายน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2564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และวันที่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31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ธันวาคม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2563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มีดังนี้</w:t>
      </w:r>
    </w:p>
    <w:bookmarkEnd w:id="4"/>
    <w:tbl>
      <w:tblPr>
        <w:tblW w:w="4848" w:type="pct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65"/>
        <w:gridCol w:w="2457"/>
        <w:gridCol w:w="940"/>
        <w:gridCol w:w="93"/>
        <w:gridCol w:w="899"/>
        <w:gridCol w:w="182"/>
        <w:gridCol w:w="901"/>
        <w:gridCol w:w="181"/>
        <w:gridCol w:w="898"/>
        <w:gridCol w:w="181"/>
        <w:gridCol w:w="893"/>
        <w:gridCol w:w="181"/>
        <w:gridCol w:w="901"/>
        <w:gridCol w:w="181"/>
        <w:gridCol w:w="481"/>
        <w:gridCol w:w="35"/>
        <w:gridCol w:w="472"/>
        <w:gridCol w:w="181"/>
        <w:gridCol w:w="118"/>
        <w:gridCol w:w="20"/>
        <w:gridCol w:w="760"/>
        <w:gridCol w:w="181"/>
        <w:gridCol w:w="898"/>
      </w:tblGrid>
      <w:tr w:rsidR="005B4635" w:rsidRPr="00B118B0" w14:paraId="4C78DCBD" w14:textId="77777777" w:rsidTr="005B4635">
        <w:trPr>
          <w:trHeight w:val="144"/>
        </w:trPr>
        <w:tc>
          <w:tcPr>
            <w:tcW w:w="821" w:type="pct"/>
            <w:vAlign w:val="bottom"/>
          </w:tcPr>
          <w:p w14:paraId="152AC697" w14:textId="77777777" w:rsidR="00D07FE2" w:rsidRPr="003C4734" w:rsidRDefault="00D07FE2" w:rsidP="00A11E99">
            <w:pPr>
              <w:ind w:right="47"/>
              <w:jc w:val="thaiDistribute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853" w:type="pct"/>
          </w:tcPr>
          <w:p w14:paraId="2511440E" w14:textId="77777777" w:rsidR="00D07FE2" w:rsidRPr="003C4734" w:rsidRDefault="00D07FE2" w:rsidP="00A11E99">
            <w:pPr>
              <w:ind w:left="-117" w:right="-81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326" w:type="pct"/>
          </w:tcPr>
          <w:p w14:paraId="226CA594" w14:textId="77777777" w:rsidR="00D07FE2" w:rsidRPr="003C4734" w:rsidRDefault="00D07FE2" w:rsidP="00A11E99">
            <w:pPr>
              <w:ind w:left="-117" w:right="-81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32" w:type="pct"/>
          </w:tcPr>
          <w:p w14:paraId="3D18E619" w14:textId="77777777" w:rsidR="00D07FE2" w:rsidRPr="003C4734" w:rsidRDefault="00D07FE2" w:rsidP="00A11E99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688" w:type="pct"/>
            <w:gridSpan w:val="3"/>
            <w:vAlign w:val="bottom"/>
          </w:tcPr>
          <w:p w14:paraId="7F4023EC" w14:textId="77777777" w:rsidR="00D07FE2" w:rsidRPr="003C4734" w:rsidRDefault="00D07FE2" w:rsidP="00A11E99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63" w:type="pct"/>
          </w:tcPr>
          <w:p w14:paraId="5AAF0294" w14:textId="77777777" w:rsidR="00D07FE2" w:rsidRPr="003C4734" w:rsidRDefault="00D07FE2" w:rsidP="00A11E99">
            <w:pPr>
              <w:ind w:left="-117" w:right="9" w:firstLine="108"/>
              <w:jc w:val="right"/>
              <w:rPr>
                <w:rFonts w:asciiTheme="majorBidi" w:hAnsiTheme="majorBidi" w:cstheme="majorBidi"/>
                <w:color w:val="000000"/>
                <w:szCs w:val="24"/>
                <w:lang w:val="en-GB"/>
              </w:rPr>
            </w:pPr>
          </w:p>
        </w:tc>
        <w:tc>
          <w:tcPr>
            <w:tcW w:w="312" w:type="pct"/>
          </w:tcPr>
          <w:p w14:paraId="0702CCB3" w14:textId="77777777" w:rsidR="00D07FE2" w:rsidRPr="003C4734" w:rsidRDefault="00D07FE2" w:rsidP="00A11E99">
            <w:pPr>
              <w:ind w:left="-117" w:right="9" w:firstLine="108"/>
              <w:jc w:val="right"/>
              <w:rPr>
                <w:rFonts w:asciiTheme="majorBidi" w:hAnsiTheme="majorBidi" w:cstheme="majorBidi"/>
                <w:color w:val="000000"/>
                <w:szCs w:val="24"/>
                <w:lang w:val="en-GB"/>
              </w:rPr>
            </w:pPr>
          </w:p>
        </w:tc>
        <w:tc>
          <w:tcPr>
            <w:tcW w:w="979" w:type="pct"/>
            <w:gridSpan w:val="6"/>
          </w:tcPr>
          <w:p w14:paraId="117395D8" w14:textId="77777777" w:rsidR="00D07FE2" w:rsidRPr="003C4734" w:rsidRDefault="00D07FE2" w:rsidP="00A11E99">
            <w:pPr>
              <w:ind w:left="-117" w:right="9" w:firstLine="108"/>
              <w:jc w:val="right"/>
              <w:rPr>
                <w:rFonts w:asciiTheme="majorBidi" w:hAnsiTheme="majorBidi" w:cstheme="majorBidi"/>
                <w:color w:val="000000"/>
                <w:szCs w:val="24"/>
                <w:lang w:val="en-GB"/>
              </w:rPr>
            </w:pPr>
          </w:p>
        </w:tc>
        <w:tc>
          <w:tcPr>
            <w:tcW w:w="12" w:type="pct"/>
          </w:tcPr>
          <w:p w14:paraId="1A483665" w14:textId="77777777" w:rsidR="00D07FE2" w:rsidRPr="003C4734" w:rsidRDefault="00D07FE2" w:rsidP="00A11E99">
            <w:pPr>
              <w:ind w:left="-117" w:right="9" w:firstLine="108"/>
              <w:jc w:val="right"/>
              <w:rPr>
                <w:rFonts w:asciiTheme="majorBidi" w:hAnsiTheme="majorBidi" w:cstheme="majorBidi"/>
                <w:color w:val="000000"/>
                <w:szCs w:val="24"/>
                <w:lang w:val="en-GB"/>
              </w:rPr>
            </w:pPr>
          </w:p>
        </w:tc>
        <w:tc>
          <w:tcPr>
            <w:tcW w:w="164" w:type="pct"/>
          </w:tcPr>
          <w:p w14:paraId="5F5B79A3" w14:textId="77777777" w:rsidR="00D07FE2" w:rsidRPr="003C4734" w:rsidRDefault="00D07FE2" w:rsidP="00A11E99">
            <w:pPr>
              <w:ind w:left="-117" w:right="9" w:firstLine="108"/>
              <w:jc w:val="right"/>
              <w:rPr>
                <w:rFonts w:asciiTheme="majorBidi" w:hAnsiTheme="majorBidi" w:cstheme="majorBidi"/>
                <w:color w:val="000000"/>
                <w:szCs w:val="24"/>
                <w:lang w:val="en-GB"/>
              </w:rPr>
            </w:pPr>
          </w:p>
        </w:tc>
        <w:tc>
          <w:tcPr>
            <w:tcW w:w="104" w:type="pct"/>
            <w:gridSpan w:val="2"/>
          </w:tcPr>
          <w:p w14:paraId="53563DDA" w14:textId="77777777" w:rsidR="00D07FE2" w:rsidRPr="003C4734" w:rsidRDefault="00D07FE2" w:rsidP="00A11E99">
            <w:pPr>
              <w:ind w:left="-117" w:right="9" w:firstLine="108"/>
              <w:jc w:val="right"/>
              <w:rPr>
                <w:rFonts w:asciiTheme="majorBidi" w:hAnsiTheme="majorBidi" w:cstheme="majorBidi"/>
                <w:color w:val="000000"/>
                <w:szCs w:val="24"/>
                <w:lang w:val="en-GB"/>
              </w:rPr>
            </w:pPr>
          </w:p>
        </w:tc>
        <w:tc>
          <w:tcPr>
            <w:tcW w:w="7" w:type="pct"/>
          </w:tcPr>
          <w:p w14:paraId="2E8FB3A8" w14:textId="77777777" w:rsidR="00D07FE2" w:rsidRPr="003C4734" w:rsidRDefault="00D07FE2" w:rsidP="00A11E99">
            <w:pPr>
              <w:ind w:left="-117" w:right="9" w:firstLine="108"/>
              <w:jc w:val="right"/>
              <w:rPr>
                <w:rFonts w:asciiTheme="majorBidi" w:hAnsiTheme="majorBidi" w:cstheme="majorBidi"/>
                <w:color w:val="000000"/>
                <w:szCs w:val="24"/>
                <w:lang w:val="en-GB"/>
              </w:rPr>
            </w:pPr>
          </w:p>
        </w:tc>
        <w:tc>
          <w:tcPr>
            <w:tcW w:w="639" w:type="pct"/>
            <w:gridSpan w:val="3"/>
            <w:vAlign w:val="bottom"/>
          </w:tcPr>
          <w:p w14:paraId="59EBF73E" w14:textId="77777777" w:rsidR="00D07FE2" w:rsidRPr="003C4734" w:rsidRDefault="00D07FE2" w:rsidP="00A11E99">
            <w:pPr>
              <w:ind w:left="-117" w:right="9" w:firstLine="10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  <w:lang w:val="en-GB"/>
              </w:rPr>
              <w:t>(</w:t>
            </w:r>
            <w:r w:rsidRPr="003C4734">
              <w:rPr>
                <w:rFonts w:asciiTheme="majorBidi" w:hAnsiTheme="majorBidi" w:cstheme="majorBidi"/>
                <w:color w:val="000000"/>
                <w:szCs w:val="24"/>
                <w:cs/>
              </w:rPr>
              <w:t>หน่วย: พันบาท)</w:t>
            </w:r>
          </w:p>
        </w:tc>
      </w:tr>
      <w:tr w:rsidR="005B4635" w:rsidRPr="00B118B0" w14:paraId="1ADBC9CC" w14:textId="77777777" w:rsidTr="005B4635">
        <w:trPr>
          <w:trHeight w:val="144"/>
        </w:trPr>
        <w:tc>
          <w:tcPr>
            <w:tcW w:w="821" w:type="pct"/>
            <w:vAlign w:val="bottom"/>
          </w:tcPr>
          <w:p w14:paraId="53B928FC" w14:textId="77777777" w:rsidR="00310407" w:rsidRPr="003C4734" w:rsidRDefault="00310407" w:rsidP="00A11E99">
            <w:pPr>
              <w:ind w:right="47"/>
              <w:jc w:val="thaiDistribute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853" w:type="pct"/>
          </w:tcPr>
          <w:p w14:paraId="01661BB9" w14:textId="77777777" w:rsidR="00310407" w:rsidRPr="003C4734" w:rsidRDefault="00310407" w:rsidP="00A11E99">
            <w:pPr>
              <w:ind w:left="198" w:right="-10"/>
              <w:jc w:val="both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326" w:type="pct"/>
            <w:vMerge w:val="restart"/>
          </w:tcPr>
          <w:p w14:paraId="45424952" w14:textId="77777777" w:rsidR="00310407" w:rsidRPr="003C4734" w:rsidRDefault="00310407" w:rsidP="00A11E99">
            <w:pPr>
              <w:ind w:right="9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32" w:type="pct"/>
          </w:tcPr>
          <w:p w14:paraId="1B03A2B6" w14:textId="77777777" w:rsidR="00310407" w:rsidRPr="003C4734" w:rsidRDefault="00310407" w:rsidP="00A11E99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688" w:type="pct"/>
            <w:gridSpan w:val="3"/>
            <w:vAlign w:val="bottom"/>
          </w:tcPr>
          <w:p w14:paraId="7585EFD7" w14:textId="77777777" w:rsidR="00310407" w:rsidRPr="003C4734" w:rsidRDefault="00310407" w:rsidP="00A11E99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  <w:cs/>
              </w:rPr>
              <w:t>สัดส่วนความ</w:t>
            </w:r>
          </w:p>
        </w:tc>
        <w:tc>
          <w:tcPr>
            <w:tcW w:w="63" w:type="pct"/>
          </w:tcPr>
          <w:p w14:paraId="2E4EEF23" w14:textId="77777777" w:rsidR="00310407" w:rsidRPr="003C4734" w:rsidRDefault="00310407" w:rsidP="00A11E99">
            <w:pPr>
              <w:ind w:left="-117" w:right="-81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2216" w:type="pct"/>
            <w:gridSpan w:val="15"/>
          </w:tcPr>
          <w:p w14:paraId="10C619E3" w14:textId="77777777" w:rsidR="00310407" w:rsidRPr="003C4734" w:rsidRDefault="00310407" w:rsidP="00A11E99">
            <w:pPr>
              <w:pBdr>
                <w:bottom w:val="single" w:sz="4" w:space="1" w:color="auto"/>
              </w:pBdr>
              <w:ind w:left="-117" w:right="-81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  <w:cs/>
              </w:rPr>
              <w:t>งบการเงินรวม</w:t>
            </w:r>
          </w:p>
        </w:tc>
      </w:tr>
      <w:tr w:rsidR="005B4635" w:rsidRPr="00B118B0" w14:paraId="2B4B8E19" w14:textId="77777777" w:rsidTr="005B4635">
        <w:trPr>
          <w:trHeight w:val="144"/>
        </w:trPr>
        <w:tc>
          <w:tcPr>
            <w:tcW w:w="821" w:type="pct"/>
            <w:vAlign w:val="bottom"/>
          </w:tcPr>
          <w:p w14:paraId="7CD950A7" w14:textId="77777777" w:rsidR="00D07FE2" w:rsidRPr="003C4734" w:rsidRDefault="00D07FE2" w:rsidP="00A11E99">
            <w:pPr>
              <w:ind w:right="47"/>
              <w:jc w:val="thaiDistribute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853" w:type="pct"/>
          </w:tcPr>
          <w:p w14:paraId="37F803B1" w14:textId="77777777" w:rsidR="00D07FE2" w:rsidRPr="003C4734" w:rsidRDefault="00D07FE2" w:rsidP="00A11E99">
            <w:pPr>
              <w:ind w:left="198" w:right="-10"/>
              <w:jc w:val="both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326" w:type="pct"/>
            <w:vMerge/>
          </w:tcPr>
          <w:p w14:paraId="40B25BDE" w14:textId="77777777" w:rsidR="00D07FE2" w:rsidRPr="003C4734" w:rsidRDefault="00D07FE2" w:rsidP="00A11E99">
            <w:pPr>
              <w:ind w:left="-117" w:right="-81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32" w:type="pct"/>
          </w:tcPr>
          <w:p w14:paraId="157B20D4" w14:textId="77777777" w:rsidR="00D07FE2" w:rsidRPr="003C4734" w:rsidRDefault="00D07FE2" w:rsidP="00A11E99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688" w:type="pct"/>
            <w:gridSpan w:val="3"/>
            <w:vAlign w:val="bottom"/>
          </w:tcPr>
          <w:p w14:paraId="2FA71BF0" w14:textId="77777777" w:rsidR="00D07FE2" w:rsidRPr="003C4734" w:rsidRDefault="00D07FE2" w:rsidP="00A11E99">
            <w:pPr>
              <w:pBdr>
                <w:bottom w:val="single" w:sz="4" w:space="1" w:color="auto"/>
              </w:pBd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  <w:cs/>
              </w:rPr>
              <w:t>เป็นเจ้าของ</w:t>
            </w:r>
            <w:r w:rsidRPr="003C4734">
              <w:rPr>
                <w:rFonts w:asciiTheme="majorBidi" w:hAnsiTheme="majorBidi" w:cstheme="majorBidi"/>
                <w:color w:val="000000"/>
                <w:szCs w:val="24"/>
              </w:rPr>
              <w:t xml:space="preserve"> </w:t>
            </w:r>
            <w:r w:rsidRPr="003C4734">
              <w:rPr>
                <w:rFonts w:asciiTheme="majorBidi" w:hAnsiTheme="majorBidi" w:cstheme="majorBidi"/>
                <w:color w:val="000000"/>
                <w:szCs w:val="24"/>
                <w:lang w:val="en-GB"/>
              </w:rPr>
              <w:t>(</w:t>
            </w:r>
            <w:r w:rsidRPr="003C4734">
              <w:rPr>
                <w:rFonts w:asciiTheme="majorBidi" w:hAnsiTheme="majorBidi" w:cstheme="majorBidi"/>
                <w:color w:val="000000"/>
                <w:szCs w:val="24"/>
                <w:cs/>
              </w:rPr>
              <w:t>ร้อยละ)</w:t>
            </w:r>
          </w:p>
        </w:tc>
        <w:tc>
          <w:tcPr>
            <w:tcW w:w="63" w:type="pct"/>
          </w:tcPr>
          <w:p w14:paraId="38E7A57F" w14:textId="77777777" w:rsidR="00D07FE2" w:rsidRPr="003C4734" w:rsidRDefault="00D07FE2" w:rsidP="00A11E99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685" w:type="pct"/>
            <w:gridSpan w:val="3"/>
            <w:vAlign w:val="bottom"/>
          </w:tcPr>
          <w:p w14:paraId="29C4D4C7" w14:textId="77777777" w:rsidR="00D07FE2" w:rsidRPr="003C4734" w:rsidRDefault="00D07FE2" w:rsidP="00A11E99">
            <w:pPr>
              <w:pBdr>
                <w:bottom w:val="single" w:sz="4" w:space="1" w:color="auto"/>
              </w:pBd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  <w:lang w:val="en-GB"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  <w:cs/>
              </w:rPr>
              <w:t>ทุนชำระแล้ว</w:t>
            </w:r>
          </w:p>
        </w:tc>
        <w:tc>
          <w:tcPr>
            <w:tcW w:w="63" w:type="pct"/>
          </w:tcPr>
          <w:p w14:paraId="7F238F63" w14:textId="77777777" w:rsidR="00D07FE2" w:rsidRPr="003C4734" w:rsidRDefault="00D07FE2" w:rsidP="00A11E99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719" w:type="pct"/>
            <w:gridSpan w:val="5"/>
            <w:vAlign w:val="bottom"/>
          </w:tcPr>
          <w:p w14:paraId="1240B28B" w14:textId="77777777" w:rsidR="00D07FE2" w:rsidRPr="003C4734" w:rsidRDefault="00D07FE2" w:rsidP="00A11E99">
            <w:pPr>
              <w:pBdr>
                <w:bottom w:val="single" w:sz="4" w:space="1" w:color="auto"/>
              </w:pBd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  <w:cs/>
              </w:rPr>
              <w:t>วิธีราคาทุน</w:t>
            </w:r>
          </w:p>
        </w:tc>
        <w:tc>
          <w:tcPr>
            <w:tcW w:w="63" w:type="pct"/>
          </w:tcPr>
          <w:p w14:paraId="570E2F6C" w14:textId="77777777" w:rsidR="00D07FE2" w:rsidRPr="003C4734" w:rsidRDefault="00D07FE2" w:rsidP="00A11E99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687" w:type="pct"/>
            <w:gridSpan w:val="5"/>
          </w:tcPr>
          <w:p w14:paraId="563E3386" w14:textId="77777777" w:rsidR="00D07FE2" w:rsidRPr="003C4734" w:rsidRDefault="00D07FE2" w:rsidP="00A11E99">
            <w:pPr>
              <w:pBdr>
                <w:bottom w:val="single" w:sz="4" w:space="1" w:color="auto"/>
              </w:pBd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  <w:cs/>
              </w:rPr>
              <w:t>วิธีส่วนได้เสีย</w:t>
            </w:r>
          </w:p>
        </w:tc>
      </w:tr>
      <w:tr w:rsidR="005B4635" w:rsidRPr="00B118B0" w14:paraId="7462D9A8" w14:textId="77777777" w:rsidTr="005B4635">
        <w:trPr>
          <w:trHeight w:val="144"/>
        </w:trPr>
        <w:tc>
          <w:tcPr>
            <w:tcW w:w="821" w:type="pct"/>
            <w:vAlign w:val="bottom"/>
          </w:tcPr>
          <w:p w14:paraId="0C971693" w14:textId="77777777" w:rsidR="00D07FE2" w:rsidRPr="003C4734" w:rsidRDefault="00D07FE2" w:rsidP="00A11E99">
            <w:pPr>
              <w:ind w:right="47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853" w:type="pct"/>
          </w:tcPr>
          <w:p w14:paraId="1B49AF71" w14:textId="77777777" w:rsidR="00D07FE2" w:rsidRPr="003C4734" w:rsidRDefault="00D07FE2" w:rsidP="00A11E99">
            <w:pPr>
              <w:ind w:left="198" w:right="-10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26" w:type="pct"/>
          </w:tcPr>
          <w:p w14:paraId="74DC31B4" w14:textId="77777777" w:rsidR="00D07FE2" w:rsidRPr="003C4734" w:rsidRDefault="00D07FE2" w:rsidP="00A11E99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  <w:cs/>
              </w:rPr>
              <w:t>ประเทศที่</w:t>
            </w:r>
          </w:p>
        </w:tc>
        <w:tc>
          <w:tcPr>
            <w:tcW w:w="32" w:type="pct"/>
          </w:tcPr>
          <w:p w14:paraId="3E6BB450" w14:textId="77777777" w:rsidR="00D07FE2" w:rsidRPr="003C4734" w:rsidRDefault="00D07FE2" w:rsidP="00A11E99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12" w:type="pct"/>
            <w:vAlign w:val="bottom"/>
          </w:tcPr>
          <w:p w14:paraId="44F12685" w14:textId="0DF8CEF7" w:rsidR="00D07FE2" w:rsidRPr="003C4734" w:rsidRDefault="00020B82" w:rsidP="00A11E99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</w:rPr>
              <w:t xml:space="preserve">30 </w:t>
            </w:r>
            <w:r w:rsidRPr="003C4734">
              <w:rPr>
                <w:rFonts w:asciiTheme="majorBidi" w:hAnsiTheme="majorBidi" w:cstheme="majorBidi"/>
                <w:color w:val="000000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63" w:type="pct"/>
          </w:tcPr>
          <w:p w14:paraId="725FA4C4" w14:textId="77777777" w:rsidR="00D07FE2" w:rsidRPr="003C4734" w:rsidRDefault="00D07FE2" w:rsidP="00A11E99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13" w:type="pct"/>
            <w:vAlign w:val="bottom"/>
          </w:tcPr>
          <w:p w14:paraId="5A40D4FC" w14:textId="77777777" w:rsidR="00D07FE2" w:rsidRPr="003C4734" w:rsidRDefault="00D07FE2" w:rsidP="00A11E99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</w:rPr>
              <w:t xml:space="preserve">31 </w:t>
            </w:r>
            <w:r w:rsidRPr="003C4734">
              <w:rPr>
                <w:rFonts w:asciiTheme="majorBidi" w:hAnsiTheme="majorBidi" w:cstheme="majorBidi"/>
                <w:color w:val="000000"/>
                <w:szCs w:val="24"/>
                <w:cs/>
              </w:rPr>
              <w:t>ธันวาคม</w:t>
            </w:r>
          </w:p>
        </w:tc>
        <w:tc>
          <w:tcPr>
            <w:tcW w:w="63" w:type="pct"/>
          </w:tcPr>
          <w:p w14:paraId="0437A30A" w14:textId="77777777" w:rsidR="00D07FE2" w:rsidRPr="003C4734" w:rsidRDefault="00D07FE2" w:rsidP="00A11E99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12" w:type="pct"/>
            <w:vAlign w:val="bottom"/>
          </w:tcPr>
          <w:p w14:paraId="657661CA" w14:textId="5034B6B3" w:rsidR="00D07FE2" w:rsidRPr="003C4734" w:rsidRDefault="00020B82" w:rsidP="00A11E99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</w:rPr>
              <w:t xml:space="preserve">30 </w:t>
            </w:r>
            <w:r w:rsidRPr="003C4734">
              <w:rPr>
                <w:rFonts w:asciiTheme="majorBidi" w:hAnsiTheme="majorBidi" w:cstheme="majorBidi"/>
                <w:color w:val="000000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63" w:type="pct"/>
          </w:tcPr>
          <w:p w14:paraId="09927434" w14:textId="77777777" w:rsidR="00D07FE2" w:rsidRPr="003C4734" w:rsidRDefault="00D07FE2" w:rsidP="00A11E99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310" w:type="pct"/>
            <w:vAlign w:val="bottom"/>
          </w:tcPr>
          <w:p w14:paraId="52809EFE" w14:textId="77777777" w:rsidR="00D07FE2" w:rsidRPr="003C4734" w:rsidRDefault="00D07FE2" w:rsidP="00A11E99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</w:rPr>
              <w:t xml:space="preserve">31 </w:t>
            </w:r>
            <w:r w:rsidRPr="003C4734">
              <w:rPr>
                <w:rFonts w:asciiTheme="majorBidi" w:hAnsiTheme="majorBidi" w:cstheme="majorBidi"/>
                <w:color w:val="000000"/>
                <w:szCs w:val="24"/>
                <w:cs/>
              </w:rPr>
              <w:t>ธันวาคม</w:t>
            </w:r>
          </w:p>
        </w:tc>
        <w:tc>
          <w:tcPr>
            <w:tcW w:w="63" w:type="pct"/>
          </w:tcPr>
          <w:p w14:paraId="2B6067A4" w14:textId="77777777" w:rsidR="00D07FE2" w:rsidRPr="003C4734" w:rsidRDefault="00D07FE2" w:rsidP="00A11E99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13" w:type="pct"/>
            <w:vAlign w:val="bottom"/>
          </w:tcPr>
          <w:p w14:paraId="2C74D19A" w14:textId="0A9E2FCA" w:rsidR="00D07FE2" w:rsidRPr="003C4734" w:rsidRDefault="00020B82" w:rsidP="00A11E99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</w:rPr>
              <w:t xml:space="preserve">30 </w:t>
            </w:r>
            <w:r w:rsidRPr="003C4734">
              <w:rPr>
                <w:rFonts w:asciiTheme="majorBidi" w:hAnsiTheme="majorBidi" w:cstheme="majorBidi"/>
                <w:color w:val="000000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63" w:type="pct"/>
          </w:tcPr>
          <w:p w14:paraId="1899BE50" w14:textId="77777777" w:rsidR="00D07FE2" w:rsidRPr="003C4734" w:rsidRDefault="00D07FE2" w:rsidP="00A11E99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43" w:type="pct"/>
            <w:gridSpan w:val="3"/>
            <w:vAlign w:val="bottom"/>
          </w:tcPr>
          <w:p w14:paraId="35998B3D" w14:textId="0F7E5C4C" w:rsidR="00D07FE2" w:rsidRPr="003C4734" w:rsidRDefault="00D07FE2" w:rsidP="007D66DB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</w:rPr>
              <w:t>3</w:t>
            </w:r>
            <w:r w:rsidR="007D66DB" w:rsidRPr="003C4734">
              <w:rPr>
                <w:rFonts w:asciiTheme="majorBidi" w:hAnsiTheme="majorBidi" w:cstheme="majorBidi"/>
                <w:color w:val="000000"/>
                <w:szCs w:val="24"/>
              </w:rPr>
              <w:t xml:space="preserve">1 </w:t>
            </w:r>
            <w:r w:rsidRPr="003C4734">
              <w:rPr>
                <w:rFonts w:asciiTheme="majorBidi" w:hAnsiTheme="majorBidi" w:cstheme="majorBidi"/>
                <w:color w:val="000000"/>
                <w:szCs w:val="24"/>
                <w:cs/>
              </w:rPr>
              <w:t>ธันวาคม</w:t>
            </w:r>
          </w:p>
        </w:tc>
        <w:tc>
          <w:tcPr>
            <w:tcW w:w="63" w:type="pct"/>
          </w:tcPr>
          <w:p w14:paraId="5E7F7C79" w14:textId="77777777" w:rsidR="00D07FE2" w:rsidRPr="003C4734" w:rsidRDefault="00D07FE2" w:rsidP="00A11E99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12" w:type="pct"/>
            <w:gridSpan w:val="3"/>
            <w:vAlign w:val="bottom"/>
          </w:tcPr>
          <w:p w14:paraId="6649CCA3" w14:textId="09EA4F53" w:rsidR="00D07FE2" w:rsidRPr="003C4734" w:rsidRDefault="00020B82" w:rsidP="007D66DB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</w:rPr>
              <w:t xml:space="preserve">30 </w:t>
            </w:r>
            <w:r w:rsidRPr="003C4734">
              <w:rPr>
                <w:rFonts w:asciiTheme="majorBidi" w:hAnsiTheme="majorBidi" w:cstheme="majorBidi"/>
                <w:color w:val="000000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63" w:type="pct"/>
          </w:tcPr>
          <w:p w14:paraId="383C7B2E" w14:textId="77777777" w:rsidR="00D07FE2" w:rsidRPr="003C4734" w:rsidRDefault="00D07FE2" w:rsidP="00A11E99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12" w:type="pct"/>
            <w:vAlign w:val="bottom"/>
          </w:tcPr>
          <w:p w14:paraId="034E781E" w14:textId="77777777" w:rsidR="00D07FE2" w:rsidRPr="003C4734" w:rsidRDefault="00D07FE2" w:rsidP="00A11E99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</w:rPr>
              <w:t xml:space="preserve">31 </w:t>
            </w:r>
            <w:r w:rsidRPr="003C4734">
              <w:rPr>
                <w:rFonts w:asciiTheme="majorBidi" w:hAnsiTheme="majorBidi" w:cstheme="majorBidi"/>
                <w:color w:val="000000"/>
                <w:szCs w:val="24"/>
                <w:cs/>
              </w:rPr>
              <w:t>ธันวาคม</w:t>
            </w:r>
          </w:p>
        </w:tc>
      </w:tr>
      <w:tr w:rsidR="005B4635" w:rsidRPr="00B118B0" w14:paraId="3D73C24F" w14:textId="77777777" w:rsidTr="005B4635">
        <w:trPr>
          <w:trHeight w:val="144"/>
        </w:trPr>
        <w:tc>
          <w:tcPr>
            <w:tcW w:w="821" w:type="pct"/>
            <w:vAlign w:val="bottom"/>
          </w:tcPr>
          <w:p w14:paraId="0F44FC2C" w14:textId="77777777" w:rsidR="00D07FE2" w:rsidRPr="003C4734" w:rsidRDefault="00D07FE2" w:rsidP="00A11E99">
            <w:pPr>
              <w:pBdr>
                <w:bottom w:val="single" w:sz="4" w:space="1" w:color="auto"/>
              </w:pBdr>
              <w:ind w:right="47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  <w:cs/>
              </w:rPr>
              <w:t>บริษัท</w:t>
            </w:r>
          </w:p>
        </w:tc>
        <w:tc>
          <w:tcPr>
            <w:tcW w:w="853" w:type="pct"/>
          </w:tcPr>
          <w:p w14:paraId="648ACB05" w14:textId="77777777" w:rsidR="00D07FE2" w:rsidRPr="003C4734" w:rsidRDefault="00D07FE2" w:rsidP="00A11E99">
            <w:pPr>
              <w:pBdr>
                <w:bottom w:val="single" w:sz="4" w:space="1" w:color="auto"/>
              </w:pBdr>
              <w:ind w:left="198" w:right="180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  <w:cs/>
              </w:rPr>
              <w:t>ลักษณะธุรกิจ</w:t>
            </w:r>
          </w:p>
        </w:tc>
        <w:tc>
          <w:tcPr>
            <w:tcW w:w="326" w:type="pct"/>
          </w:tcPr>
          <w:p w14:paraId="3B9B7102" w14:textId="77777777" w:rsidR="00D07FE2" w:rsidRPr="003C4734" w:rsidRDefault="00D07FE2" w:rsidP="00A11E99">
            <w:pPr>
              <w:pBdr>
                <w:bottom w:val="single" w:sz="4" w:space="1" w:color="auto"/>
              </w:pBd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  <w:cs/>
              </w:rPr>
              <w:t>กิจการจัดตั้ง</w:t>
            </w:r>
          </w:p>
        </w:tc>
        <w:tc>
          <w:tcPr>
            <w:tcW w:w="32" w:type="pct"/>
          </w:tcPr>
          <w:p w14:paraId="554B2CAC" w14:textId="77777777" w:rsidR="00D07FE2" w:rsidRPr="003C4734" w:rsidRDefault="00D07FE2" w:rsidP="00A11E99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12" w:type="pct"/>
            <w:vAlign w:val="bottom"/>
          </w:tcPr>
          <w:p w14:paraId="3FFD9F3F" w14:textId="77777777" w:rsidR="00D07FE2" w:rsidRPr="003C4734" w:rsidRDefault="00D07FE2" w:rsidP="00A11E99">
            <w:pPr>
              <w:pBdr>
                <w:bottom w:val="single" w:sz="4" w:space="1" w:color="auto"/>
              </w:pBd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</w:rPr>
              <w:t>2564</w:t>
            </w:r>
          </w:p>
        </w:tc>
        <w:tc>
          <w:tcPr>
            <w:tcW w:w="63" w:type="pct"/>
          </w:tcPr>
          <w:p w14:paraId="7FD308C7" w14:textId="77777777" w:rsidR="00D07FE2" w:rsidRPr="003C4734" w:rsidRDefault="00D07FE2" w:rsidP="00A11E99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13" w:type="pct"/>
            <w:vAlign w:val="bottom"/>
          </w:tcPr>
          <w:p w14:paraId="5E04B2C7" w14:textId="77777777" w:rsidR="00D07FE2" w:rsidRPr="003C4734" w:rsidRDefault="00D07FE2" w:rsidP="00A11E99">
            <w:pPr>
              <w:pBdr>
                <w:bottom w:val="single" w:sz="4" w:space="1" w:color="auto"/>
              </w:pBd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</w:rPr>
              <w:t>2563</w:t>
            </w:r>
          </w:p>
        </w:tc>
        <w:tc>
          <w:tcPr>
            <w:tcW w:w="63" w:type="pct"/>
          </w:tcPr>
          <w:p w14:paraId="754B5920" w14:textId="77777777" w:rsidR="00D07FE2" w:rsidRPr="003C4734" w:rsidRDefault="00D07FE2" w:rsidP="00A11E99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12" w:type="pct"/>
            <w:vAlign w:val="bottom"/>
          </w:tcPr>
          <w:p w14:paraId="66A722D9" w14:textId="77777777" w:rsidR="00D07FE2" w:rsidRPr="003C4734" w:rsidRDefault="00D07FE2" w:rsidP="00A11E99">
            <w:pPr>
              <w:pBdr>
                <w:bottom w:val="single" w:sz="4" w:space="1" w:color="auto"/>
              </w:pBd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</w:rPr>
              <w:t>2564</w:t>
            </w:r>
          </w:p>
        </w:tc>
        <w:tc>
          <w:tcPr>
            <w:tcW w:w="63" w:type="pct"/>
          </w:tcPr>
          <w:p w14:paraId="34F0D359" w14:textId="77777777" w:rsidR="00D07FE2" w:rsidRPr="003C4734" w:rsidRDefault="00D07FE2" w:rsidP="00A11E99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10" w:type="pct"/>
            <w:vAlign w:val="bottom"/>
          </w:tcPr>
          <w:p w14:paraId="15E8C21E" w14:textId="77777777" w:rsidR="00D07FE2" w:rsidRPr="003C4734" w:rsidRDefault="00D07FE2" w:rsidP="00A11E99">
            <w:pPr>
              <w:pBdr>
                <w:bottom w:val="single" w:sz="4" w:space="1" w:color="auto"/>
              </w:pBd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</w:rPr>
              <w:t>2563</w:t>
            </w:r>
          </w:p>
        </w:tc>
        <w:tc>
          <w:tcPr>
            <w:tcW w:w="63" w:type="pct"/>
          </w:tcPr>
          <w:p w14:paraId="1D6BC900" w14:textId="77777777" w:rsidR="00D07FE2" w:rsidRPr="003C4734" w:rsidRDefault="00D07FE2" w:rsidP="00A11E99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13" w:type="pct"/>
            <w:vAlign w:val="bottom"/>
          </w:tcPr>
          <w:p w14:paraId="4B0ABF25" w14:textId="77777777" w:rsidR="00D07FE2" w:rsidRPr="003C4734" w:rsidRDefault="00D07FE2" w:rsidP="00A11E99">
            <w:pPr>
              <w:pBdr>
                <w:bottom w:val="single" w:sz="4" w:space="1" w:color="auto"/>
              </w:pBd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</w:rPr>
              <w:t>2564</w:t>
            </w:r>
          </w:p>
        </w:tc>
        <w:tc>
          <w:tcPr>
            <w:tcW w:w="63" w:type="pct"/>
          </w:tcPr>
          <w:p w14:paraId="7653C67B" w14:textId="77777777" w:rsidR="00D07FE2" w:rsidRPr="003C4734" w:rsidRDefault="00D07FE2" w:rsidP="00A11E99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43" w:type="pct"/>
            <w:gridSpan w:val="3"/>
            <w:vAlign w:val="bottom"/>
          </w:tcPr>
          <w:p w14:paraId="06F246F0" w14:textId="77777777" w:rsidR="00D07FE2" w:rsidRPr="003C4734" w:rsidRDefault="00D07FE2" w:rsidP="00A11E99">
            <w:pPr>
              <w:pBdr>
                <w:bottom w:val="single" w:sz="4" w:space="1" w:color="auto"/>
              </w:pBdr>
              <w:ind w:left="-108" w:right="-10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</w:rPr>
              <w:t>2563</w:t>
            </w:r>
          </w:p>
        </w:tc>
        <w:tc>
          <w:tcPr>
            <w:tcW w:w="63" w:type="pct"/>
          </w:tcPr>
          <w:p w14:paraId="1798082F" w14:textId="77777777" w:rsidR="00D07FE2" w:rsidRPr="003C4734" w:rsidRDefault="00D07FE2" w:rsidP="00A11E99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12" w:type="pct"/>
            <w:gridSpan w:val="3"/>
            <w:vAlign w:val="bottom"/>
          </w:tcPr>
          <w:p w14:paraId="3E7E9FE2" w14:textId="77777777" w:rsidR="00D07FE2" w:rsidRPr="003C4734" w:rsidRDefault="00D07FE2" w:rsidP="00A11E99">
            <w:pPr>
              <w:pBdr>
                <w:bottom w:val="single" w:sz="4" w:space="1" w:color="auto"/>
              </w:pBdr>
              <w:ind w:left="-108" w:right="-10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</w:rPr>
              <w:t>2564</w:t>
            </w:r>
          </w:p>
        </w:tc>
        <w:tc>
          <w:tcPr>
            <w:tcW w:w="63" w:type="pct"/>
          </w:tcPr>
          <w:p w14:paraId="1AC86C68" w14:textId="77777777" w:rsidR="00D07FE2" w:rsidRPr="003C4734" w:rsidRDefault="00D07FE2" w:rsidP="00A11E99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12" w:type="pct"/>
            <w:vAlign w:val="bottom"/>
          </w:tcPr>
          <w:p w14:paraId="15F39A51" w14:textId="77777777" w:rsidR="00D07FE2" w:rsidRPr="003C4734" w:rsidRDefault="00D07FE2" w:rsidP="00A11E99">
            <w:pPr>
              <w:pBdr>
                <w:bottom w:val="single" w:sz="4" w:space="1" w:color="auto"/>
              </w:pBd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</w:rPr>
              <w:t>2563</w:t>
            </w:r>
          </w:p>
        </w:tc>
      </w:tr>
      <w:tr w:rsidR="005B4635" w:rsidRPr="00B118B0" w14:paraId="5E2C57F4" w14:textId="77777777" w:rsidTr="008C6F19">
        <w:trPr>
          <w:trHeight w:val="144"/>
        </w:trPr>
        <w:tc>
          <w:tcPr>
            <w:tcW w:w="821" w:type="pct"/>
            <w:vMerge w:val="restart"/>
          </w:tcPr>
          <w:p w14:paraId="1CF222F9" w14:textId="77777777" w:rsidR="00D07FE2" w:rsidRPr="003C4734" w:rsidRDefault="00D07FE2" w:rsidP="00310407">
            <w:pPr>
              <w:ind w:right="-486"/>
              <w:rPr>
                <w:rFonts w:asciiTheme="majorBidi" w:hAnsiTheme="majorBidi" w:cstheme="majorBidi"/>
                <w:color w:val="000000"/>
                <w:szCs w:val="24"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  <w:cs/>
              </w:rPr>
              <w:t>บริษัท</w:t>
            </w:r>
            <w:r w:rsidRPr="003C4734">
              <w:rPr>
                <w:rFonts w:asciiTheme="majorBidi" w:hAnsiTheme="majorBidi" w:cstheme="majorBidi"/>
                <w:color w:val="000000"/>
                <w:szCs w:val="24"/>
              </w:rPr>
              <w:t xml:space="preserve"> </w:t>
            </w:r>
            <w:r w:rsidRPr="003C4734">
              <w:rPr>
                <w:rFonts w:asciiTheme="majorBidi" w:hAnsiTheme="majorBidi" w:cstheme="majorBidi"/>
                <w:color w:val="000000"/>
                <w:szCs w:val="24"/>
                <w:cs/>
              </w:rPr>
              <w:t xml:space="preserve">ยูนิเวอร์แซล เวสต์ </w:t>
            </w:r>
          </w:p>
          <w:p w14:paraId="4D9E479F" w14:textId="77777777" w:rsidR="004B19ED" w:rsidRDefault="00D07FE2" w:rsidP="00310407">
            <w:pPr>
              <w:ind w:left="180" w:right="-486"/>
              <w:rPr>
                <w:rFonts w:asciiTheme="majorBidi" w:hAnsiTheme="majorBidi" w:cstheme="majorBidi"/>
                <w:color w:val="000000"/>
                <w:szCs w:val="24"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  <w:cs/>
              </w:rPr>
              <w:t>แมเนจเม้นท์</w:t>
            </w:r>
            <w:r w:rsidRPr="003C4734">
              <w:rPr>
                <w:rFonts w:asciiTheme="majorBidi" w:hAnsiTheme="majorBidi" w:cstheme="majorBidi"/>
                <w:color w:val="000000"/>
                <w:szCs w:val="24"/>
              </w:rPr>
              <w:t xml:space="preserve"> </w:t>
            </w:r>
            <w:r w:rsidRPr="003C4734">
              <w:rPr>
                <w:rFonts w:asciiTheme="majorBidi" w:hAnsiTheme="majorBidi" w:cstheme="majorBidi"/>
                <w:color w:val="000000"/>
                <w:szCs w:val="24"/>
                <w:cs/>
              </w:rPr>
              <w:t>จำกัด</w:t>
            </w:r>
            <w:r w:rsidR="004B19ED">
              <w:rPr>
                <w:rFonts w:asciiTheme="majorBidi" w:hAnsiTheme="majorBidi" w:cstheme="majorBidi" w:hint="cs"/>
                <w:color w:val="000000"/>
                <w:szCs w:val="24"/>
                <w:cs/>
              </w:rPr>
              <w:t xml:space="preserve"> </w:t>
            </w:r>
          </w:p>
          <w:p w14:paraId="10346EDF" w14:textId="1A29B8AB" w:rsidR="00D07FE2" w:rsidRPr="003C4734" w:rsidRDefault="004B19ED" w:rsidP="00310407">
            <w:pPr>
              <w:ind w:left="180" w:right="-486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 w:hint="cs"/>
                <w:color w:val="000000"/>
                <w:szCs w:val="24"/>
                <w:cs/>
              </w:rPr>
              <w:t xml:space="preserve">(ดูหมายเหตุข้อ </w:t>
            </w:r>
            <w:r>
              <w:rPr>
                <w:rFonts w:asciiTheme="majorBidi" w:hAnsiTheme="majorBidi" w:cstheme="majorBidi"/>
                <w:color w:val="000000"/>
                <w:szCs w:val="24"/>
              </w:rPr>
              <w:t>13.2</w:t>
            </w:r>
            <w:r>
              <w:rPr>
                <w:rFonts w:asciiTheme="majorBidi" w:hAnsiTheme="majorBidi" w:cstheme="majorBidi" w:hint="cs"/>
                <w:color w:val="000000"/>
                <w:szCs w:val="24"/>
                <w:cs/>
              </w:rPr>
              <w:t>)</w:t>
            </w:r>
          </w:p>
        </w:tc>
        <w:tc>
          <w:tcPr>
            <w:tcW w:w="853" w:type="pct"/>
            <w:vMerge w:val="restart"/>
            <w:vAlign w:val="bottom"/>
          </w:tcPr>
          <w:p w14:paraId="468E0E45" w14:textId="77777777" w:rsidR="00D07FE2" w:rsidRPr="003C4734" w:rsidRDefault="00D07FE2" w:rsidP="008C6F19">
            <w:pPr>
              <w:ind w:left="180" w:right="-68" w:hanging="180"/>
              <w:rPr>
                <w:rFonts w:asciiTheme="majorBidi" w:hAnsiTheme="majorBidi" w:cstheme="majorBidi"/>
                <w:color w:val="000000"/>
                <w:szCs w:val="24"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  <w:cs/>
              </w:rPr>
              <w:t>การบำบัดและกำจัดของเสียที่เป็นอันตรายรวมถึงการขนย้าย</w:t>
            </w:r>
          </w:p>
        </w:tc>
        <w:tc>
          <w:tcPr>
            <w:tcW w:w="326" w:type="pct"/>
            <w:vMerge w:val="restart"/>
            <w:vAlign w:val="bottom"/>
          </w:tcPr>
          <w:p w14:paraId="52C63BD1" w14:textId="77777777" w:rsidR="00D07FE2" w:rsidRPr="003C4734" w:rsidRDefault="00D07FE2" w:rsidP="00386F38">
            <w:pPr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  <w:cs/>
              </w:rPr>
              <w:t>ไทย</w:t>
            </w:r>
          </w:p>
        </w:tc>
        <w:tc>
          <w:tcPr>
            <w:tcW w:w="32" w:type="pct"/>
          </w:tcPr>
          <w:p w14:paraId="19F19719" w14:textId="77777777" w:rsidR="00D07FE2" w:rsidRPr="003C4734" w:rsidRDefault="00D07FE2" w:rsidP="00310407">
            <w:pPr>
              <w:tabs>
                <w:tab w:val="decimal" w:pos="351"/>
              </w:tabs>
              <w:ind w:left="-25" w:right="-68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12" w:type="pct"/>
            <w:vMerge w:val="restart"/>
            <w:vAlign w:val="bottom"/>
          </w:tcPr>
          <w:p w14:paraId="643E4936" w14:textId="5B227FF3" w:rsidR="00D07FE2" w:rsidRPr="003C4734" w:rsidRDefault="00863BD6" w:rsidP="0052765F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63" w:type="pct"/>
            <w:vAlign w:val="bottom"/>
          </w:tcPr>
          <w:p w14:paraId="448B801F" w14:textId="77777777" w:rsidR="00D07FE2" w:rsidRPr="003C4734" w:rsidRDefault="00D07FE2" w:rsidP="0052765F">
            <w:pPr>
              <w:tabs>
                <w:tab w:val="decimal" w:pos="742"/>
              </w:tabs>
              <w:ind w:left="-25" w:right="47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13" w:type="pct"/>
            <w:vMerge w:val="restart"/>
            <w:vAlign w:val="bottom"/>
          </w:tcPr>
          <w:p w14:paraId="36BF077E" w14:textId="77777777" w:rsidR="00D07FE2" w:rsidRPr="003C4734" w:rsidRDefault="00D07FE2" w:rsidP="0052765F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</w:rPr>
              <w:t>30</w:t>
            </w:r>
          </w:p>
        </w:tc>
        <w:tc>
          <w:tcPr>
            <w:tcW w:w="63" w:type="pct"/>
          </w:tcPr>
          <w:p w14:paraId="598F4BA2" w14:textId="77777777" w:rsidR="00D07FE2" w:rsidRPr="003C4734" w:rsidRDefault="00D07FE2" w:rsidP="00DD47A5">
            <w:pPr>
              <w:tabs>
                <w:tab w:val="decimal" w:pos="720"/>
              </w:tabs>
              <w:ind w:right="-6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12" w:type="pct"/>
            <w:vMerge w:val="restart"/>
            <w:vAlign w:val="bottom"/>
          </w:tcPr>
          <w:p w14:paraId="69555E0A" w14:textId="662DDAD0" w:rsidR="00D07FE2" w:rsidRPr="003C4734" w:rsidRDefault="00863BD6" w:rsidP="0052765F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63" w:type="pct"/>
            <w:vAlign w:val="bottom"/>
          </w:tcPr>
          <w:p w14:paraId="0B059DD2" w14:textId="77777777" w:rsidR="00D07FE2" w:rsidRPr="003C4734" w:rsidRDefault="00D07FE2" w:rsidP="0052765F">
            <w:pPr>
              <w:tabs>
                <w:tab w:val="decimal" w:pos="621"/>
              </w:tabs>
              <w:ind w:right="-6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10" w:type="pct"/>
            <w:vMerge w:val="restart"/>
            <w:vAlign w:val="bottom"/>
          </w:tcPr>
          <w:p w14:paraId="71844240" w14:textId="77777777" w:rsidR="00D07FE2" w:rsidRPr="003C4734" w:rsidRDefault="00D07FE2" w:rsidP="0052765F">
            <w:pPr>
              <w:tabs>
                <w:tab w:val="decimal" w:pos="680"/>
                <w:tab w:val="decimal" w:pos="792"/>
                <w:tab w:val="decimal" w:pos="853"/>
              </w:tabs>
              <w:ind w:right="95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</w:rPr>
              <w:t>135,000</w:t>
            </w:r>
          </w:p>
        </w:tc>
        <w:tc>
          <w:tcPr>
            <w:tcW w:w="63" w:type="pct"/>
            <w:vAlign w:val="bottom"/>
          </w:tcPr>
          <w:p w14:paraId="79EE7D98" w14:textId="77777777" w:rsidR="00D07FE2" w:rsidRPr="003C4734" w:rsidRDefault="00D07FE2" w:rsidP="0052765F">
            <w:pPr>
              <w:tabs>
                <w:tab w:val="decimal" w:pos="567"/>
              </w:tabs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13" w:type="pct"/>
            <w:vMerge w:val="restart"/>
            <w:vAlign w:val="bottom"/>
          </w:tcPr>
          <w:p w14:paraId="4D55233C" w14:textId="1B4A1285" w:rsidR="00D07FE2" w:rsidRPr="003C4734" w:rsidRDefault="00863BD6" w:rsidP="0052765F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63" w:type="pct"/>
            <w:vAlign w:val="bottom"/>
          </w:tcPr>
          <w:p w14:paraId="563587BE" w14:textId="77777777" w:rsidR="00D07FE2" w:rsidRPr="003C4734" w:rsidRDefault="00D07FE2" w:rsidP="0052765F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43" w:type="pct"/>
            <w:gridSpan w:val="3"/>
            <w:vMerge w:val="restart"/>
            <w:vAlign w:val="bottom"/>
          </w:tcPr>
          <w:p w14:paraId="5EA560C8" w14:textId="77777777" w:rsidR="00D07FE2" w:rsidRPr="003C4734" w:rsidRDefault="00D07FE2" w:rsidP="0052765F">
            <w:pPr>
              <w:ind w:right="12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</w:rPr>
              <w:t>135,000</w:t>
            </w:r>
          </w:p>
        </w:tc>
        <w:tc>
          <w:tcPr>
            <w:tcW w:w="63" w:type="pct"/>
            <w:vAlign w:val="bottom"/>
          </w:tcPr>
          <w:p w14:paraId="097ED3EB" w14:textId="77777777" w:rsidR="00D07FE2" w:rsidRPr="003C4734" w:rsidRDefault="00D07FE2" w:rsidP="0052765F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12" w:type="pct"/>
            <w:gridSpan w:val="3"/>
            <w:vMerge w:val="restart"/>
            <w:vAlign w:val="bottom"/>
          </w:tcPr>
          <w:p w14:paraId="61948A21" w14:textId="4DD842E3" w:rsidR="00D07FE2" w:rsidRPr="003C4734" w:rsidRDefault="00863BD6" w:rsidP="0052765F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63" w:type="pct"/>
            <w:vAlign w:val="bottom"/>
          </w:tcPr>
          <w:p w14:paraId="1A83F0D4" w14:textId="77777777" w:rsidR="00D07FE2" w:rsidRPr="003C4734" w:rsidRDefault="00D07FE2" w:rsidP="0052765F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12" w:type="pct"/>
            <w:vMerge w:val="restart"/>
            <w:vAlign w:val="bottom"/>
          </w:tcPr>
          <w:p w14:paraId="52BAAA83" w14:textId="77777777" w:rsidR="00D07FE2" w:rsidRPr="003C4734" w:rsidRDefault="00D07FE2" w:rsidP="0052765F">
            <w:pPr>
              <w:ind w:left="-200" w:right="10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</w:rPr>
              <w:t>144,806</w:t>
            </w:r>
          </w:p>
        </w:tc>
      </w:tr>
      <w:tr w:rsidR="005B4635" w:rsidRPr="00B118B0" w14:paraId="37A04110" w14:textId="77777777" w:rsidTr="00386F38">
        <w:trPr>
          <w:trHeight w:val="144"/>
        </w:trPr>
        <w:tc>
          <w:tcPr>
            <w:tcW w:w="821" w:type="pct"/>
            <w:vMerge/>
          </w:tcPr>
          <w:p w14:paraId="663708D9" w14:textId="77777777" w:rsidR="00D07FE2" w:rsidRPr="003C4734" w:rsidRDefault="00D07FE2" w:rsidP="00310407">
            <w:pPr>
              <w:ind w:left="180" w:right="-486"/>
              <w:rPr>
                <w:rFonts w:asciiTheme="majorBidi" w:hAnsiTheme="majorBidi" w:cstheme="majorBidi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853" w:type="pct"/>
            <w:vMerge/>
          </w:tcPr>
          <w:p w14:paraId="685B6B89" w14:textId="77777777" w:rsidR="00D07FE2" w:rsidRPr="003C4734" w:rsidRDefault="00D07FE2" w:rsidP="00310407">
            <w:pPr>
              <w:tabs>
                <w:tab w:val="decimal" w:pos="486"/>
              </w:tabs>
              <w:ind w:left="306" w:right="-68" w:hanging="210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326" w:type="pct"/>
            <w:vMerge/>
            <w:vAlign w:val="bottom"/>
          </w:tcPr>
          <w:p w14:paraId="16394688" w14:textId="77777777" w:rsidR="00D07FE2" w:rsidRPr="003C4734" w:rsidRDefault="00D07FE2" w:rsidP="00386F38">
            <w:pPr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32" w:type="pct"/>
          </w:tcPr>
          <w:p w14:paraId="2E538821" w14:textId="77777777" w:rsidR="00D07FE2" w:rsidRPr="003C4734" w:rsidRDefault="00D07FE2" w:rsidP="00310407">
            <w:pPr>
              <w:tabs>
                <w:tab w:val="decimal" w:pos="716"/>
              </w:tabs>
              <w:ind w:left="-25" w:right="-68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12" w:type="pct"/>
            <w:vMerge/>
            <w:vAlign w:val="bottom"/>
          </w:tcPr>
          <w:p w14:paraId="559A20B8" w14:textId="77777777" w:rsidR="00D07FE2" w:rsidRPr="003C4734" w:rsidRDefault="00D07FE2" w:rsidP="0052765F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63" w:type="pct"/>
            <w:vAlign w:val="bottom"/>
          </w:tcPr>
          <w:p w14:paraId="14E61EAB" w14:textId="77777777" w:rsidR="00D07FE2" w:rsidRPr="003C4734" w:rsidRDefault="00D07FE2" w:rsidP="0052765F">
            <w:pPr>
              <w:tabs>
                <w:tab w:val="decimal" w:pos="742"/>
              </w:tabs>
              <w:ind w:left="-25" w:right="47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13" w:type="pct"/>
            <w:vMerge/>
            <w:vAlign w:val="bottom"/>
          </w:tcPr>
          <w:p w14:paraId="5B334835" w14:textId="77777777" w:rsidR="00D07FE2" w:rsidRPr="003C4734" w:rsidRDefault="00D07FE2" w:rsidP="0052765F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63" w:type="pct"/>
            <w:vAlign w:val="bottom"/>
          </w:tcPr>
          <w:p w14:paraId="5965FB09" w14:textId="77777777" w:rsidR="00D07FE2" w:rsidRPr="003C4734" w:rsidRDefault="00D07FE2" w:rsidP="00310407">
            <w:pPr>
              <w:tabs>
                <w:tab w:val="decimal" w:pos="853"/>
              </w:tabs>
              <w:ind w:right="-6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12" w:type="pct"/>
            <w:vMerge/>
            <w:vAlign w:val="bottom"/>
          </w:tcPr>
          <w:p w14:paraId="385C63AF" w14:textId="77777777" w:rsidR="00D07FE2" w:rsidRPr="003C4734" w:rsidRDefault="00D07FE2" w:rsidP="00310407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63" w:type="pct"/>
            <w:vAlign w:val="bottom"/>
          </w:tcPr>
          <w:p w14:paraId="4B68FB21" w14:textId="77777777" w:rsidR="00D07FE2" w:rsidRPr="003C4734" w:rsidRDefault="00D07FE2" w:rsidP="00310407">
            <w:pPr>
              <w:tabs>
                <w:tab w:val="decimal" w:pos="621"/>
              </w:tabs>
              <w:ind w:right="-6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10" w:type="pct"/>
            <w:vMerge/>
            <w:vAlign w:val="bottom"/>
          </w:tcPr>
          <w:p w14:paraId="1576F091" w14:textId="77777777" w:rsidR="00D07FE2" w:rsidRPr="003C4734" w:rsidRDefault="00D07FE2" w:rsidP="00310407">
            <w:pPr>
              <w:tabs>
                <w:tab w:val="decimal" w:pos="680"/>
                <w:tab w:val="decimal" w:pos="792"/>
                <w:tab w:val="decimal" w:pos="853"/>
              </w:tabs>
              <w:ind w:right="95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63" w:type="pct"/>
            <w:vAlign w:val="bottom"/>
          </w:tcPr>
          <w:p w14:paraId="0EF79A69" w14:textId="77777777" w:rsidR="00D07FE2" w:rsidRPr="003C4734" w:rsidRDefault="00D07FE2" w:rsidP="00310407">
            <w:pPr>
              <w:tabs>
                <w:tab w:val="decimal" w:pos="720"/>
              </w:tabs>
              <w:ind w:left="-20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13" w:type="pct"/>
            <w:vMerge/>
            <w:vAlign w:val="bottom"/>
          </w:tcPr>
          <w:p w14:paraId="4BEB564E" w14:textId="77777777" w:rsidR="00D07FE2" w:rsidRPr="003C4734" w:rsidRDefault="00D07FE2" w:rsidP="00310407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63" w:type="pct"/>
            <w:vAlign w:val="bottom"/>
          </w:tcPr>
          <w:p w14:paraId="1E5AD5F7" w14:textId="77777777" w:rsidR="00D07FE2" w:rsidRPr="003C4734" w:rsidRDefault="00D07FE2" w:rsidP="00310407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43" w:type="pct"/>
            <w:gridSpan w:val="3"/>
            <w:vMerge/>
            <w:vAlign w:val="bottom"/>
          </w:tcPr>
          <w:p w14:paraId="1DCF203A" w14:textId="77777777" w:rsidR="00D07FE2" w:rsidRPr="003C4734" w:rsidRDefault="00D07FE2" w:rsidP="00310407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63" w:type="pct"/>
            <w:vAlign w:val="bottom"/>
          </w:tcPr>
          <w:p w14:paraId="2E140D17" w14:textId="77777777" w:rsidR="00D07FE2" w:rsidRPr="003C4734" w:rsidRDefault="00D07FE2" w:rsidP="00310407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12" w:type="pct"/>
            <w:gridSpan w:val="3"/>
            <w:vMerge/>
            <w:vAlign w:val="bottom"/>
          </w:tcPr>
          <w:p w14:paraId="5246F1CA" w14:textId="77777777" w:rsidR="00D07FE2" w:rsidRPr="003C4734" w:rsidRDefault="00D07FE2" w:rsidP="00310407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63" w:type="pct"/>
            <w:vAlign w:val="bottom"/>
          </w:tcPr>
          <w:p w14:paraId="06B6A256" w14:textId="77777777" w:rsidR="00D07FE2" w:rsidRPr="003C4734" w:rsidRDefault="00D07FE2" w:rsidP="00310407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12" w:type="pct"/>
            <w:vMerge/>
            <w:shd w:val="clear" w:color="auto" w:fill="auto"/>
            <w:vAlign w:val="bottom"/>
          </w:tcPr>
          <w:p w14:paraId="277E6974" w14:textId="77777777" w:rsidR="00D07FE2" w:rsidRPr="003C4734" w:rsidRDefault="00D07FE2" w:rsidP="00310407">
            <w:pPr>
              <w:ind w:left="-200" w:right="100"/>
              <w:jc w:val="right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</w:tr>
      <w:tr w:rsidR="005B4635" w:rsidRPr="00B118B0" w14:paraId="55B23A21" w14:textId="77777777" w:rsidTr="00386F38">
        <w:trPr>
          <w:trHeight w:val="405"/>
        </w:trPr>
        <w:tc>
          <w:tcPr>
            <w:tcW w:w="821" w:type="pct"/>
          </w:tcPr>
          <w:p w14:paraId="19ECC5F3" w14:textId="77777777" w:rsidR="007D66DB" w:rsidRPr="003C4734" w:rsidRDefault="007D66DB" w:rsidP="007D66DB">
            <w:pPr>
              <w:ind w:right="-486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  <w:cs/>
              </w:rPr>
              <w:t>บริษัท ค้าไม้ วังวิเศษ จำกัด</w:t>
            </w:r>
          </w:p>
        </w:tc>
        <w:tc>
          <w:tcPr>
            <w:tcW w:w="853" w:type="pct"/>
          </w:tcPr>
          <w:p w14:paraId="2B72CB87" w14:textId="77777777" w:rsidR="007D66DB" w:rsidRPr="003C4734" w:rsidRDefault="007D66DB" w:rsidP="007D66DB">
            <w:pPr>
              <w:ind w:right="-68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  <w:cs/>
              </w:rPr>
              <w:t>ประกอบกิจการโรงสีและโรงเลื่อย</w:t>
            </w:r>
          </w:p>
        </w:tc>
        <w:tc>
          <w:tcPr>
            <w:tcW w:w="326" w:type="pct"/>
            <w:vAlign w:val="bottom"/>
          </w:tcPr>
          <w:p w14:paraId="6DF6C21F" w14:textId="77777777" w:rsidR="007D66DB" w:rsidRPr="003C4734" w:rsidRDefault="007D66DB" w:rsidP="00386F38">
            <w:pPr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  <w:cs/>
              </w:rPr>
              <w:t>ไทย</w:t>
            </w:r>
          </w:p>
        </w:tc>
        <w:tc>
          <w:tcPr>
            <w:tcW w:w="32" w:type="pct"/>
          </w:tcPr>
          <w:p w14:paraId="2E82156D" w14:textId="77777777" w:rsidR="007D66DB" w:rsidRPr="003C4734" w:rsidRDefault="007D66DB" w:rsidP="007D66DB">
            <w:pPr>
              <w:tabs>
                <w:tab w:val="decimal" w:pos="584"/>
              </w:tabs>
              <w:ind w:left="-25" w:right="-68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12" w:type="pct"/>
            <w:vAlign w:val="bottom"/>
          </w:tcPr>
          <w:p w14:paraId="4F7CBB4E" w14:textId="044BA5DE" w:rsidR="007D66DB" w:rsidRPr="003C4734" w:rsidRDefault="00863BD6" w:rsidP="0052765F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</w:rPr>
              <w:t>49.99</w:t>
            </w:r>
          </w:p>
        </w:tc>
        <w:tc>
          <w:tcPr>
            <w:tcW w:w="63" w:type="pct"/>
            <w:vAlign w:val="bottom"/>
          </w:tcPr>
          <w:p w14:paraId="7F2A8ED3" w14:textId="77777777" w:rsidR="007D66DB" w:rsidRPr="003C4734" w:rsidRDefault="007D66DB" w:rsidP="0052765F">
            <w:pPr>
              <w:tabs>
                <w:tab w:val="decimal" w:pos="584"/>
                <w:tab w:val="decimal" w:pos="742"/>
              </w:tabs>
              <w:ind w:left="-25" w:right="47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13" w:type="pct"/>
            <w:vAlign w:val="bottom"/>
          </w:tcPr>
          <w:p w14:paraId="1EB63FA6" w14:textId="6A00F031" w:rsidR="007D66DB" w:rsidRPr="003C4734" w:rsidRDefault="007D66DB" w:rsidP="0052765F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</w:rPr>
              <w:t>49.99</w:t>
            </w:r>
          </w:p>
        </w:tc>
        <w:tc>
          <w:tcPr>
            <w:tcW w:w="63" w:type="pct"/>
            <w:vAlign w:val="bottom"/>
          </w:tcPr>
          <w:p w14:paraId="50B474AF" w14:textId="77777777" w:rsidR="007D66DB" w:rsidRPr="003C4734" w:rsidRDefault="007D66DB" w:rsidP="007D66DB">
            <w:pPr>
              <w:tabs>
                <w:tab w:val="decimal" w:pos="853"/>
              </w:tabs>
              <w:ind w:right="-6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12" w:type="pct"/>
            <w:vAlign w:val="bottom"/>
          </w:tcPr>
          <w:p w14:paraId="35ED2BF3" w14:textId="4E397967" w:rsidR="007D66DB" w:rsidRPr="003C4734" w:rsidRDefault="00863BD6" w:rsidP="007D66DB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</w:rPr>
              <w:t>20,000</w:t>
            </w:r>
          </w:p>
        </w:tc>
        <w:tc>
          <w:tcPr>
            <w:tcW w:w="63" w:type="pct"/>
            <w:vAlign w:val="bottom"/>
          </w:tcPr>
          <w:p w14:paraId="66BBE2F7" w14:textId="77777777" w:rsidR="007D66DB" w:rsidRPr="003C4734" w:rsidRDefault="007D66DB" w:rsidP="007D66DB">
            <w:pPr>
              <w:tabs>
                <w:tab w:val="decimal" w:pos="621"/>
              </w:tabs>
              <w:ind w:right="-6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10" w:type="pct"/>
            <w:vAlign w:val="bottom"/>
          </w:tcPr>
          <w:p w14:paraId="50FF07D4" w14:textId="77777777" w:rsidR="007D66DB" w:rsidRPr="003C4734" w:rsidRDefault="007D66DB" w:rsidP="007D66DB">
            <w:pPr>
              <w:tabs>
                <w:tab w:val="decimal" w:pos="674"/>
                <w:tab w:val="decimal" w:pos="792"/>
                <w:tab w:val="decimal" w:pos="853"/>
              </w:tabs>
              <w:ind w:right="95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</w:rPr>
              <w:t>20,000</w:t>
            </w:r>
          </w:p>
        </w:tc>
        <w:tc>
          <w:tcPr>
            <w:tcW w:w="63" w:type="pct"/>
            <w:vAlign w:val="bottom"/>
          </w:tcPr>
          <w:p w14:paraId="62DC31A5" w14:textId="77777777" w:rsidR="007D66DB" w:rsidRPr="003C4734" w:rsidRDefault="007D66DB" w:rsidP="007D66DB">
            <w:pPr>
              <w:tabs>
                <w:tab w:val="decimal" w:pos="720"/>
              </w:tabs>
              <w:ind w:left="-20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13" w:type="pct"/>
            <w:vAlign w:val="bottom"/>
          </w:tcPr>
          <w:p w14:paraId="34697AC8" w14:textId="3EB10A94" w:rsidR="007D66DB" w:rsidRPr="003C4734" w:rsidRDefault="00863BD6" w:rsidP="007D66DB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</w:rPr>
              <w:t>20,000</w:t>
            </w:r>
          </w:p>
        </w:tc>
        <w:tc>
          <w:tcPr>
            <w:tcW w:w="63" w:type="pct"/>
            <w:vAlign w:val="bottom"/>
          </w:tcPr>
          <w:p w14:paraId="4D981D74" w14:textId="77777777" w:rsidR="007D66DB" w:rsidRPr="003C4734" w:rsidRDefault="007D66DB" w:rsidP="007D66DB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43" w:type="pct"/>
            <w:gridSpan w:val="3"/>
            <w:vAlign w:val="bottom"/>
          </w:tcPr>
          <w:p w14:paraId="5FAEB9F7" w14:textId="77777777" w:rsidR="007D66DB" w:rsidRPr="003C4734" w:rsidRDefault="007D66DB" w:rsidP="007D66DB">
            <w:pPr>
              <w:ind w:right="12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</w:rPr>
              <w:t>20,000</w:t>
            </w:r>
          </w:p>
        </w:tc>
        <w:tc>
          <w:tcPr>
            <w:tcW w:w="63" w:type="pct"/>
            <w:vAlign w:val="bottom"/>
          </w:tcPr>
          <w:p w14:paraId="4D2115DE" w14:textId="77777777" w:rsidR="007D66DB" w:rsidRPr="003C4734" w:rsidRDefault="007D66DB" w:rsidP="007D66DB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12" w:type="pct"/>
            <w:gridSpan w:val="3"/>
            <w:vAlign w:val="bottom"/>
          </w:tcPr>
          <w:p w14:paraId="0950B706" w14:textId="1BFAEACC" w:rsidR="007D66DB" w:rsidRPr="003C4734" w:rsidRDefault="00863BD6" w:rsidP="007D66DB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</w:rPr>
              <w:t>20,46</w:t>
            </w:r>
            <w:r w:rsidR="006D1E35" w:rsidRPr="003C4734">
              <w:rPr>
                <w:rFonts w:asciiTheme="majorBidi" w:hAnsiTheme="majorBidi" w:cstheme="majorBidi"/>
                <w:color w:val="000000"/>
                <w:szCs w:val="24"/>
              </w:rPr>
              <w:t>2</w:t>
            </w:r>
          </w:p>
        </w:tc>
        <w:tc>
          <w:tcPr>
            <w:tcW w:w="63" w:type="pct"/>
            <w:vAlign w:val="bottom"/>
          </w:tcPr>
          <w:p w14:paraId="788A1EB1" w14:textId="77777777" w:rsidR="007D66DB" w:rsidRPr="003C4734" w:rsidRDefault="007D66DB" w:rsidP="007D66DB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65C8715F" w14:textId="77777777" w:rsidR="007D66DB" w:rsidRPr="003C4734" w:rsidRDefault="007D66DB" w:rsidP="007D66DB">
            <w:pPr>
              <w:ind w:right="10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</w:rPr>
              <w:t>20,222</w:t>
            </w:r>
          </w:p>
        </w:tc>
      </w:tr>
      <w:tr w:rsidR="005B4635" w:rsidRPr="00B118B0" w14:paraId="45681D6B" w14:textId="77777777" w:rsidTr="00386F38">
        <w:trPr>
          <w:trHeight w:val="414"/>
        </w:trPr>
        <w:tc>
          <w:tcPr>
            <w:tcW w:w="821" w:type="pct"/>
          </w:tcPr>
          <w:p w14:paraId="316CDE0E" w14:textId="77777777" w:rsidR="00D07FE2" w:rsidRPr="003C4734" w:rsidRDefault="00D07FE2" w:rsidP="00310407">
            <w:pPr>
              <w:ind w:left="177" w:right="-486" w:hanging="177"/>
              <w:rPr>
                <w:rFonts w:asciiTheme="majorBidi" w:hAnsiTheme="majorBidi" w:cstheme="majorBidi"/>
                <w:color w:val="000000"/>
                <w:szCs w:val="24"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  <w:cs/>
              </w:rPr>
              <w:t>บริษัท ซิสเต็ม แอนด์</w:t>
            </w:r>
          </w:p>
          <w:p w14:paraId="388F7F4D" w14:textId="77777777" w:rsidR="00D07FE2" w:rsidRPr="003C4734" w:rsidRDefault="00D07FE2" w:rsidP="00310407">
            <w:pPr>
              <w:ind w:left="180" w:right="-486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  <w:cs/>
              </w:rPr>
              <w:t>ซอฟท์แวร์ เซอร์วิสเซส</w:t>
            </w:r>
            <w:r w:rsidRPr="003C4734">
              <w:rPr>
                <w:rFonts w:asciiTheme="majorBidi" w:hAnsiTheme="majorBidi" w:cstheme="majorBidi"/>
                <w:color w:val="000000"/>
                <w:szCs w:val="24"/>
              </w:rPr>
              <w:t xml:space="preserve"> </w:t>
            </w:r>
            <w:r w:rsidRPr="003C4734">
              <w:rPr>
                <w:rFonts w:asciiTheme="majorBidi" w:hAnsiTheme="majorBidi" w:cstheme="majorBidi"/>
                <w:color w:val="000000"/>
                <w:szCs w:val="24"/>
                <w:cs/>
              </w:rPr>
              <w:t>จำกัด</w:t>
            </w:r>
          </w:p>
        </w:tc>
        <w:tc>
          <w:tcPr>
            <w:tcW w:w="853" w:type="pct"/>
          </w:tcPr>
          <w:p w14:paraId="741379FF" w14:textId="77777777" w:rsidR="00D07FE2" w:rsidRPr="003C4734" w:rsidRDefault="00D07FE2" w:rsidP="00310407">
            <w:pPr>
              <w:ind w:left="180" w:right="-68" w:hanging="180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  <w:cs/>
              </w:rPr>
              <w:t>ให้บริการและจำหน่ายอุปกรณ์ต่างๆที่เกี่ยวข้องกับเกมส์วีอาร์</w:t>
            </w:r>
          </w:p>
        </w:tc>
        <w:tc>
          <w:tcPr>
            <w:tcW w:w="326" w:type="pct"/>
            <w:vAlign w:val="bottom"/>
          </w:tcPr>
          <w:p w14:paraId="2A3C215A" w14:textId="77777777" w:rsidR="00D07FE2" w:rsidRPr="003C4734" w:rsidRDefault="00D07FE2" w:rsidP="00386F38">
            <w:pPr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  <w:cs/>
              </w:rPr>
              <w:t>ไทย</w:t>
            </w:r>
          </w:p>
        </w:tc>
        <w:tc>
          <w:tcPr>
            <w:tcW w:w="32" w:type="pct"/>
          </w:tcPr>
          <w:p w14:paraId="5FD83AF5" w14:textId="77777777" w:rsidR="00D07FE2" w:rsidRPr="003C4734" w:rsidRDefault="00D07FE2" w:rsidP="00310407">
            <w:pPr>
              <w:tabs>
                <w:tab w:val="decimal" w:pos="626"/>
              </w:tabs>
              <w:ind w:left="-25" w:right="-68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12" w:type="pct"/>
            <w:vAlign w:val="bottom"/>
          </w:tcPr>
          <w:p w14:paraId="055AAADD" w14:textId="1FA22F9F" w:rsidR="00D07FE2" w:rsidRPr="003C4734" w:rsidRDefault="00863BD6" w:rsidP="0052765F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</w:rPr>
              <w:t>35</w:t>
            </w:r>
          </w:p>
        </w:tc>
        <w:tc>
          <w:tcPr>
            <w:tcW w:w="63" w:type="pct"/>
            <w:vAlign w:val="bottom"/>
          </w:tcPr>
          <w:p w14:paraId="02599C4F" w14:textId="77777777" w:rsidR="00D07FE2" w:rsidRPr="003C4734" w:rsidRDefault="00D07FE2" w:rsidP="0052765F">
            <w:pPr>
              <w:tabs>
                <w:tab w:val="decimal" w:pos="742"/>
              </w:tabs>
              <w:ind w:left="-25" w:right="47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13" w:type="pct"/>
            <w:vAlign w:val="bottom"/>
          </w:tcPr>
          <w:p w14:paraId="42CE22C5" w14:textId="72D341CD" w:rsidR="00D07FE2" w:rsidRPr="003C4734" w:rsidRDefault="00D07FE2" w:rsidP="0052765F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</w:rPr>
              <w:t>35</w:t>
            </w:r>
          </w:p>
        </w:tc>
        <w:tc>
          <w:tcPr>
            <w:tcW w:w="63" w:type="pct"/>
          </w:tcPr>
          <w:p w14:paraId="7918AF84" w14:textId="77777777" w:rsidR="00D07FE2" w:rsidRPr="003C4734" w:rsidRDefault="00D07FE2" w:rsidP="00DD47A5">
            <w:pPr>
              <w:tabs>
                <w:tab w:val="decimal" w:pos="853"/>
              </w:tabs>
              <w:ind w:right="-6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12" w:type="pct"/>
            <w:vAlign w:val="bottom"/>
          </w:tcPr>
          <w:p w14:paraId="43124487" w14:textId="223E1B03" w:rsidR="00D07FE2" w:rsidRPr="003C4734" w:rsidRDefault="00863BD6" w:rsidP="0052765F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</w:rPr>
              <w:t>3,500</w:t>
            </w:r>
          </w:p>
        </w:tc>
        <w:tc>
          <w:tcPr>
            <w:tcW w:w="63" w:type="pct"/>
            <w:vAlign w:val="bottom"/>
          </w:tcPr>
          <w:p w14:paraId="2EDBC656" w14:textId="77777777" w:rsidR="00D07FE2" w:rsidRPr="003C4734" w:rsidRDefault="00D07FE2" w:rsidP="0052765F">
            <w:pPr>
              <w:tabs>
                <w:tab w:val="decimal" w:pos="621"/>
              </w:tabs>
              <w:ind w:right="-6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10" w:type="pct"/>
            <w:vAlign w:val="bottom"/>
          </w:tcPr>
          <w:p w14:paraId="40549C2C" w14:textId="77777777" w:rsidR="00D07FE2" w:rsidRPr="003C4734" w:rsidRDefault="00D07FE2" w:rsidP="0052765F">
            <w:pPr>
              <w:tabs>
                <w:tab w:val="decimal" w:pos="720"/>
              </w:tabs>
              <w:ind w:right="95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</w:rPr>
              <w:t>3,500</w:t>
            </w:r>
          </w:p>
        </w:tc>
        <w:tc>
          <w:tcPr>
            <w:tcW w:w="63" w:type="pct"/>
            <w:vAlign w:val="bottom"/>
          </w:tcPr>
          <w:p w14:paraId="08F8100A" w14:textId="77777777" w:rsidR="00D07FE2" w:rsidRPr="003C4734" w:rsidRDefault="00D07FE2" w:rsidP="0052765F">
            <w:pPr>
              <w:tabs>
                <w:tab w:val="decimal" w:pos="720"/>
              </w:tabs>
              <w:ind w:left="-20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13" w:type="pct"/>
            <w:vAlign w:val="bottom"/>
          </w:tcPr>
          <w:p w14:paraId="2F8C111F" w14:textId="10FC0A92" w:rsidR="00D07FE2" w:rsidRPr="003C4734" w:rsidRDefault="00863BD6" w:rsidP="0052765F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</w:rPr>
              <w:t>3,500</w:t>
            </w:r>
          </w:p>
        </w:tc>
        <w:tc>
          <w:tcPr>
            <w:tcW w:w="63" w:type="pct"/>
            <w:vAlign w:val="bottom"/>
          </w:tcPr>
          <w:p w14:paraId="2B79A2A9" w14:textId="77777777" w:rsidR="00D07FE2" w:rsidRPr="003C4734" w:rsidRDefault="00D07FE2" w:rsidP="0052765F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43" w:type="pct"/>
            <w:gridSpan w:val="3"/>
            <w:vAlign w:val="bottom"/>
          </w:tcPr>
          <w:p w14:paraId="74620369" w14:textId="77777777" w:rsidR="00D07FE2" w:rsidRPr="003C4734" w:rsidRDefault="00D07FE2" w:rsidP="0052765F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</w:rPr>
              <w:t>3,500</w:t>
            </w:r>
          </w:p>
        </w:tc>
        <w:tc>
          <w:tcPr>
            <w:tcW w:w="63" w:type="pct"/>
            <w:vAlign w:val="bottom"/>
          </w:tcPr>
          <w:p w14:paraId="6F29C110" w14:textId="77777777" w:rsidR="00D07FE2" w:rsidRPr="003C4734" w:rsidRDefault="00D07FE2" w:rsidP="0052765F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12" w:type="pct"/>
            <w:gridSpan w:val="3"/>
            <w:vAlign w:val="bottom"/>
          </w:tcPr>
          <w:p w14:paraId="2FE06EA3" w14:textId="27C27079" w:rsidR="00D07FE2" w:rsidRPr="003C4734" w:rsidRDefault="00863BD6" w:rsidP="0052765F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63" w:type="pct"/>
            <w:vAlign w:val="bottom"/>
          </w:tcPr>
          <w:p w14:paraId="50012560" w14:textId="77777777" w:rsidR="00D07FE2" w:rsidRPr="003C4734" w:rsidRDefault="00D07FE2" w:rsidP="0052765F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12" w:type="pct"/>
            <w:vAlign w:val="bottom"/>
          </w:tcPr>
          <w:p w14:paraId="5703BCA0" w14:textId="77777777" w:rsidR="00D07FE2" w:rsidRPr="003C4734" w:rsidRDefault="00D07FE2" w:rsidP="0052765F">
            <w:pPr>
              <w:tabs>
                <w:tab w:val="decimal" w:pos="803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</w:tr>
      <w:tr w:rsidR="005B4635" w:rsidRPr="00B118B0" w14:paraId="7E9425A3" w14:textId="77777777" w:rsidTr="00386F38">
        <w:trPr>
          <w:trHeight w:val="144"/>
        </w:trPr>
        <w:tc>
          <w:tcPr>
            <w:tcW w:w="821" w:type="pct"/>
            <w:vMerge w:val="restart"/>
          </w:tcPr>
          <w:p w14:paraId="463D5CCD" w14:textId="77777777" w:rsidR="00D07FE2" w:rsidRPr="003C4734" w:rsidRDefault="00D07FE2" w:rsidP="00310407">
            <w:pPr>
              <w:ind w:right="-486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3C4734">
              <w:rPr>
                <w:rStyle w:val="normaltextrun"/>
                <w:rFonts w:asciiTheme="majorBidi" w:hAnsiTheme="majorBidi" w:cstheme="majorBidi"/>
                <w:color w:val="000000"/>
                <w:szCs w:val="24"/>
                <w:shd w:val="clear" w:color="auto" w:fill="FFFFFF"/>
                <w:cs/>
              </w:rPr>
              <w:t>บริษัท</w:t>
            </w:r>
            <w:r w:rsidRPr="003C4734">
              <w:rPr>
                <w:rStyle w:val="normaltextrun"/>
                <w:rFonts w:asciiTheme="majorBidi" w:hAnsiTheme="majorBidi" w:cstheme="majorBidi"/>
                <w:color w:val="000000"/>
                <w:szCs w:val="24"/>
                <w:shd w:val="clear" w:color="auto" w:fill="FFFFFF"/>
              </w:rPr>
              <w:t> </w:t>
            </w:r>
            <w:r w:rsidRPr="003C4734">
              <w:rPr>
                <w:rStyle w:val="normaltextrun"/>
                <w:rFonts w:asciiTheme="majorBidi" w:hAnsiTheme="majorBidi" w:cstheme="majorBidi"/>
                <w:color w:val="000000"/>
                <w:szCs w:val="24"/>
                <w:shd w:val="clear" w:color="auto" w:fill="FFFFFF"/>
                <w:cs/>
              </w:rPr>
              <w:t>ประชารัฐชีว</w:t>
            </w:r>
            <w:r w:rsidRPr="003C4734">
              <w:rPr>
                <w:rFonts w:asciiTheme="majorBidi" w:hAnsiTheme="majorBidi" w:cstheme="majorBidi"/>
                <w:color w:val="000000"/>
                <w:szCs w:val="24"/>
                <w:cs/>
              </w:rPr>
              <w:t>มวล</w:t>
            </w:r>
          </w:p>
          <w:p w14:paraId="3B1DF087" w14:textId="77777777" w:rsidR="00D07FE2" w:rsidRPr="003C4734" w:rsidRDefault="00D07FE2" w:rsidP="00310407">
            <w:pPr>
              <w:ind w:right="-486" w:firstLine="166"/>
              <w:rPr>
                <w:rFonts w:asciiTheme="majorBidi" w:hAnsiTheme="majorBidi" w:cstheme="majorBidi"/>
                <w:color w:val="000000"/>
                <w:szCs w:val="24"/>
                <w:cs/>
                <w:lang w:val="en-GB"/>
              </w:rPr>
            </w:pPr>
            <w:r w:rsidRPr="003C4734">
              <w:rPr>
                <w:rStyle w:val="normaltextrun"/>
                <w:rFonts w:asciiTheme="majorBidi" w:hAnsiTheme="majorBidi" w:cstheme="majorBidi"/>
                <w:color w:val="000000"/>
                <w:szCs w:val="24"/>
                <w:shd w:val="clear" w:color="auto" w:fill="FFFFFF"/>
                <w:cs/>
              </w:rPr>
              <w:t>แม่ลาน</w:t>
            </w:r>
            <w:r w:rsidRPr="003C4734">
              <w:rPr>
                <w:rStyle w:val="normaltextrun"/>
                <w:rFonts w:asciiTheme="majorBidi" w:hAnsiTheme="majorBidi" w:cstheme="majorBidi"/>
                <w:color w:val="000000"/>
                <w:szCs w:val="24"/>
                <w:shd w:val="clear" w:color="auto" w:fill="FFFFFF"/>
              </w:rPr>
              <w:t> </w:t>
            </w:r>
            <w:r w:rsidRPr="003C4734">
              <w:rPr>
                <w:rStyle w:val="normaltextrun"/>
                <w:rFonts w:asciiTheme="majorBidi" w:hAnsiTheme="majorBidi" w:cstheme="majorBidi"/>
                <w:color w:val="000000"/>
                <w:szCs w:val="24"/>
                <w:shd w:val="clear" w:color="auto" w:fill="FFFFFF"/>
                <w:cs/>
              </w:rPr>
              <w:t>จำกัด</w:t>
            </w:r>
          </w:p>
        </w:tc>
        <w:tc>
          <w:tcPr>
            <w:tcW w:w="853" w:type="pct"/>
            <w:vMerge w:val="restart"/>
          </w:tcPr>
          <w:p w14:paraId="6126E41A" w14:textId="77777777" w:rsidR="00B7789B" w:rsidRPr="003C4734" w:rsidRDefault="00D07FE2" w:rsidP="00B7789B">
            <w:pPr>
              <w:ind w:right="-68"/>
              <w:rPr>
                <w:rFonts w:asciiTheme="majorBidi" w:hAnsiTheme="majorBidi" w:cstheme="majorBidi"/>
                <w:szCs w:val="24"/>
              </w:rPr>
            </w:pPr>
            <w:r w:rsidRPr="003C4734">
              <w:rPr>
                <w:rFonts w:asciiTheme="majorBidi" w:hAnsiTheme="majorBidi" w:cstheme="majorBidi"/>
                <w:szCs w:val="24"/>
                <w:cs/>
              </w:rPr>
              <w:t>ประกอบกิจการสร้างโรงงาน</w:t>
            </w:r>
            <w:r w:rsidR="00B7789B" w:rsidRPr="003C4734">
              <w:rPr>
                <w:rFonts w:asciiTheme="majorBidi" w:hAnsiTheme="majorBidi" w:cstheme="majorBidi"/>
                <w:szCs w:val="24"/>
              </w:rPr>
              <w:t xml:space="preserve"> </w:t>
            </w:r>
          </w:p>
          <w:p w14:paraId="06A12C89" w14:textId="0D21B4EF" w:rsidR="00D07FE2" w:rsidRPr="003C4734" w:rsidRDefault="00D07FE2" w:rsidP="00B7789B">
            <w:pPr>
              <w:ind w:left="240" w:right="-68" w:hanging="90"/>
              <w:rPr>
                <w:rFonts w:asciiTheme="majorBidi" w:hAnsiTheme="majorBidi" w:cstheme="majorBidi"/>
                <w:color w:val="000000"/>
                <w:szCs w:val="24"/>
                <w:cs/>
                <w:lang w:val="en-GB"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  <w:cs/>
              </w:rPr>
              <w:t>ผลิตไฟฟ้า</w:t>
            </w:r>
          </w:p>
        </w:tc>
        <w:tc>
          <w:tcPr>
            <w:tcW w:w="326" w:type="pct"/>
            <w:vMerge w:val="restart"/>
            <w:vAlign w:val="bottom"/>
          </w:tcPr>
          <w:p w14:paraId="70362DCD" w14:textId="77777777" w:rsidR="00D07FE2" w:rsidRPr="003C4734" w:rsidRDefault="00D07FE2" w:rsidP="00386F38">
            <w:pPr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  <w:cs/>
              </w:rPr>
              <w:t>ไทย</w:t>
            </w:r>
          </w:p>
        </w:tc>
        <w:tc>
          <w:tcPr>
            <w:tcW w:w="32" w:type="pct"/>
          </w:tcPr>
          <w:p w14:paraId="69880DDA" w14:textId="77777777" w:rsidR="00D07FE2" w:rsidRPr="003C4734" w:rsidRDefault="00D07FE2" w:rsidP="00310407">
            <w:pPr>
              <w:tabs>
                <w:tab w:val="decimal" w:pos="626"/>
              </w:tabs>
              <w:ind w:left="-25" w:right="-6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12" w:type="pct"/>
            <w:vMerge w:val="restart"/>
            <w:vAlign w:val="bottom"/>
          </w:tcPr>
          <w:p w14:paraId="2388521E" w14:textId="2C099C43" w:rsidR="00D07FE2" w:rsidRPr="003C4734" w:rsidRDefault="00863BD6" w:rsidP="0052765F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63" w:type="pct"/>
            <w:vAlign w:val="bottom"/>
          </w:tcPr>
          <w:p w14:paraId="3FC30E48" w14:textId="77777777" w:rsidR="00D07FE2" w:rsidRPr="003C4734" w:rsidRDefault="00D07FE2" w:rsidP="0052765F">
            <w:pPr>
              <w:tabs>
                <w:tab w:val="decimal" w:pos="742"/>
              </w:tabs>
              <w:ind w:left="-25" w:right="47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13" w:type="pct"/>
            <w:vMerge w:val="restart"/>
            <w:vAlign w:val="bottom"/>
          </w:tcPr>
          <w:p w14:paraId="3907C1A4" w14:textId="75247CE8" w:rsidR="00D07FE2" w:rsidRPr="003C4734" w:rsidRDefault="00310407" w:rsidP="0052765F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63" w:type="pct"/>
          </w:tcPr>
          <w:p w14:paraId="799C701D" w14:textId="77777777" w:rsidR="00D07FE2" w:rsidRPr="003C4734" w:rsidRDefault="00D07FE2" w:rsidP="00272EA2">
            <w:pPr>
              <w:tabs>
                <w:tab w:val="decimal" w:pos="853"/>
              </w:tabs>
              <w:ind w:right="-6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12" w:type="pct"/>
            <w:vMerge w:val="restart"/>
            <w:vAlign w:val="bottom"/>
          </w:tcPr>
          <w:p w14:paraId="018609F1" w14:textId="439F127D" w:rsidR="00D07FE2" w:rsidRPr="003C4734" w:rsidRDefault="00863BD6" w:rsidP="0052765F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63" w:type="pct"/>
            <w:vAlign w:val="bottom"/>
          </w:tcPr>
          <w:p w14:paraId="0E380A57" w14:textId="77777777" w:rsidR="00D07FE2" w:rsidRPr="003C4734" w:rsidRDefault="00D07FE2" w:rsidP="0052765F">
            <w:pPr>
              <w:tabs>
                <w:tab w:val="decimal" w:pos="621"/>
              </w:tabs>
              <w:ind w:right="-6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10" w:type="pct"/>
            <w:vMerge w:val="restart"/>
            <w:vAlign w:val="bottom"/>
          </w:tcPr>
          <w:p w14:paraId="16F17065" w14:textId="77777777" w:rsidR="00D07FE2" w:rsidRPr="003C4734" w:rsidRDefault="00D07FE2" w:rsidP="0052765F">
            <w:pPr>
              <w:tabs>
                <w:tab w:val="decimal" w:pos="720"/>
              </w:tabs>
              <w:ind w:left="-200" w:right="95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</w:rPr>
              <w:t>54,100</w:t>
            </w:r>
          </w:p>
        </w:tc>
        <w:tc>
          <w:tcPr>
            <w:tcW w:w="63" w:type="pct"/>
            <w:vAlign w:val="bottom"/>
          </w:tcPr>
          <w:p w14:paraId="477187EE" w14:textId="77777777" w:rsidR="00D07FE2" w:rsidRPr="003C4734" w:rsidRDefault="00D07FE2" w:rsidP="0052765F">
            <w:pPr>
              <w:tabs>
                <w:tab w:val="decimal" w:pos="720"/>
              </w:tabs>
              <w:ind w:left="-20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13" w:type="pct"/>
            <w:vMerge w:val="restart"/>
            <w:vAlign w:val="bottom"/>
          </w:tcPr>
          <w:p w14:paraId="69787E40" w14:textId="302E3385" w:rsidR="00D07FE2" w:rsidRPr="003C4734" w:rsidRDefault="00863BD6" w:rsidP="0052765F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63" w:type="pct"/>
            <w:vAlign w:val="bottom"/>
          </w:tcPr>
          <w:p w14:paraId="4E905C07" w14:textId="77777777" w:rsidR="00D07FE2" w:rsidRPr="003C4734" w:rsidRDefault="00D07FE2" w:rsidP="0052765F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43" w:type="pct"/>
            <w:gridSpan w:val="3"/>
            <w:vMerge w:val="restart"/>
            <w:vAlign w:val="bottom"/>
          </w:tcPr>
          <w:p w14:paraId="13275F46" w14:textId="77777777" w:rsidR="00D07FE2" w:rsidRPr="003C4734" w:rsidRDefault="00D07FE2" w:rsidP="0052765F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63" w:type="pct"/>
            <w:vAlign w:val="bottom"/>
          </w:tcPr>
          <w:p w14:paraId="687EB507" w14:textId="77777777" w:rsidR="00D07FE2" w:rsidRPr="003C4734" w:rsidRDefault="00D07FE2" w:rsidP="0052765F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12" w:type="pct"/>
            <w:gridSpan w:val="3"/>
            <w:vMerge w:val="restart"/>
            <w:vAlign w:val="bottom"/>
          </w:tcPr>
          <w:p w14:paraId="5FF3BB03" w14:textId="03CE53DC" w:rsidR="00D07FE2" w:rsidRPr="003C4734" w:rsidRDefault="006D1E35" w:rsidP="0052765F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63" w:type="pct"/>
            <w:vAlign w:val="bottom"/>
          </w:tcPr>
          <w:p w14:paraId="245A4A64" w14:textId="77777777" w:rsidR="00D07FE2" w:rsidRPr="003C4734" w:rsidRDefault="00D07FE2" w:rsidP="0052765F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12" w:type="pct"/>
            <w:vMerge w:val="restart"/>
            <w:vAlign w:val="bottom"/>
          </w:tcPr>
          <w:p w14:paraId="36E4B22C" w14:textId="77777777" w:rsidR="00D07FE2" w:rsidRPr="003C4734" w:rsidRDefault="00D07FE2" w:rsidP="0062261A">
            <w:pPr>
              <w:tabs>
                <w:tab w:val="decimal" w:pos="723"/>
              </w:tabs>
              <w:ind w:left="-200" w:right="10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</w:rPr>
              <w:t>(348)</w:t>
            </w:r>
          </w:p>
        </w:tc>
      </w:tr>
      <w:tr w:rsidR="005B4635" w:rsidRPr="00B118B0" w14:paraId="40F934C2" w14:textId="77777777" w:rsidTr="00386F38">
        <w:trPr>
          <w:trHeight w:val="144"/>
        </w:trPr>
        <w:tc>
          <w:tcPr>
            <w:tcW w:w="821" w:type="pct"/>
            <w:vMerge/>
          </w:tcPr>
          <w:p w14:paraId="1474CE63" w14:textId="77777777" w:rsidR="00D07FE2" w:rsidRPr="003C4734" w:rsidRDefault="00D07FE2" w:rsidP="00310407">
            <w:pPr>
              <w:ind w:right="-486" w:firstLine="166"/>
              <w:rPr>
                <w:rFonts w:asciiTheme="majorBidi" w:hAnsiTheme="majorBidi" w:cstheme="majorBidi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853" w:type="pct"/>
            <w:vMerge/>
          </w:tcPr>
          <w:p w14:paraId="601E5C4B" w14:textId="77777777" w:rsidR="00D07FE2" w:rsidRPr="003C4734" w:rsidRDefault="00D07FE2" w:rsidP="00310407">
            <w:pPr>
              <w:ind w:left="180" w:right="-68" w:hanging="180"/>
              <w:rPr>
                <w:rFonts w:asciiTheme="majorBidi" w:hAnsiTheme="majorBidi" w:cstheme="majorBidi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326" w:type="pct"/>
            <w:vMerge/>
            <w:vAlign w:val="bottom"/>
          </w:tcPr>
          <w:p w14:paraId="07C78928" w14:textId="77777777" w:rsidR="00D07FE2" w:rsidRPr="003C4734" w:rsidRDefault="00D07FE2" w:rsidP="00386F38">
            <w:pPr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32" w:type="pct"/>
          </w:tcPr>
          <w:p w14:paraId="0CE58A31" w14:textId="77777777" w:rsidR="00D07FE2" w:rsidRPr="003C4734" w:rsidRDefault="00D07FE2" w:rsidP="00310407">
            <w:pPr>
              <w:tabs>
                <w:tab w:val="decimal" w:pos="626"/>
              </w:tabs>
              <w:ind w:left="-25" w:right="-6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12" w:type="pct"/>
            <w:vMerge/>
            <w:vAlign w:val="bottom"/>
          </w:tcPr>
          <w:p w14:paraId="5CF3384A" w14:textId="77777777" w:rsidR="00D07FE2" w:rsidRPr="003C4734" w:rsidRDefault="00D07FE2" w:rsidP="0052765F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63" w:type="pct"/>
            <w:vAlign w:val="bottom"/>
          </w:tcPr>
          <w:p w14:paraId="79C35B73" w14:textId="77777777" w:rsidR="00D07FE2" w:rsidRPr="003C4734" w:rsidRDefault="00D07FE2" w:rsidP="0052765F">
            <w:pPr>
              <w:tabs>
                <w:tab w:val="decimal" w:pos="742"/>
              </w:tabs>
              <w:ind w:left="-25" w:right="47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13" w:type="pct"/>
            <w:vMerge/>
            <w:vAlign w:val="bottom"/>
          </w:tcPr>
          <w:p w14:paraId="5698528C" w14:textId="77777777" w:rsidR="00D07FE2" w:rsidRPr="003C4734" w:rsidRDefault="00D07FE2" w:rsidP="0052765F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63" w:type="pct"/>
          </w:tcPr>
          <w:p w14:paraId="2CA3A3CC" w14:textId="77777777" w:rsidR="00D07FE2" w:rsidRPr="003C4734" w:rsidRDefault="00D07FE2" w:rsidP="00310407">
            <w:pPr>
              <w:tabs>
                <w:tab w:val="decimal" w:pos="853"/>
              </w:tabs>
              <w:ind w:right="-6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12" w:type="pct"/>
            <w:vMerge/>
            <w:vAlign w:val="bottom"/>
          </w:tcPr>
          <w:p w14:paraId="1CCF81E8" w14:textId="77777777" w:rsidR="00D07FE2" w:rsidRPr="003C4734" w:rsidRDefault="00D07FE2" w:rsidP="0052765F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63" w:type="pct"/>
            <w:vAlign w:val="bottom"/>
          </w:tcPr>
          <w:p w14:paraId="5FB76EFB" w14:textId="77777777" w:rsidR="00D07FE2" w:rsidRPr="003C4734" w:rsidRDefault="00D07FE2" w:rsidP="0052765F">
            <w:pPr>
              <w:tabs>
                <w:tab w:val="decimal" w:pos="621"/>
              </w:tabs>
              <w:ind w:right="-6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</w:rPr>
              <w:tab/>
            </w:r>
          </w:p>
        </w:tc>
        <w:tc>
          <w:tcPr>
            <w:tcW w:w="310" w:type="pct"/>
            <w:vMerge/>
            <w:vAlign w:val="bottom"/>
          </w:tcPr>
          <w:p w14:paraId="1B297AE3" w14:textId="77777777" w:rsidR="00D07FE2" w:rsidRPr="003C4734" w:rsidRDefault="00D07FE2" w:rsidP="0052765F">
            <w:pPr>
              <w:tabs>
                <w:tab w:val="decimal" w:pos="720"/>
              </w:tabs>
              <w:ind w:left="-200" w:right="95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63" w:type="pct"/>
            <w:vAlign w:val="bottom"/>
          </w:tcPr>
          <w:p w14:paraId="215C18EE" w14:textId="77777777" w:rsidR="00D07FE2" w:rsidRPr="003C4734" w:rsidRDefault="00D07FE2" w:rsidP="0052765F">
            <w:pPr>
              <w:tabs>
                <w:tab w:val="decimal" w:pos="720"/>
              </w:tabs>
              <w:ind w:left="-20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13" w:type="pct"/>
            <w:vMerge/>
            <w:vAlign w:val="bottom"/>
          </w:tcPr>
          <w:p w14:paraId="65351A5B" w14:textId="77777777" w:rsidR="00D07FE2" w:rsidRPr="003C4734" w:rsidRDefault="00D07FE2" w:rsidP="0052765F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63" w:type="pct"/>
            <w:vAlign w:val="bottom"/>
          </w:tcPr>
          <w:p w14:paraId="4141023B" w14:textId="77777777" w:rsidR="00D07FE2" w:rsidRPr="003C4734" w:rsidRDefault="00D07FE2" w:rsidP="0052765F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43" w:type="pct"/>
            <w:gridSpan w:val="3"/>
            <w:vMerge/>
            <w:vAlign w:val="bottom"/>
          </w:tcPr>
          <w:p w14:paraId="75FF5DDC" w14:textId="77777777" w:rsidR="00D07FE2" w:rsidRPr="003C4734" w:rsidRDefault="00D07FE2" w:rsidP="0052765F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63" w:type="pct"/>
            <w:vAlign w:val="bottom"/>
          </w:tcPr>
          <w:p w14:paraId="60C0A540" w14:textId="77777777" w:rsidR="00D07FE2" w:rsidRPr="003C4734" w:rsidRDefault="00D07FE2" w:rsidP="0052765F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12" w:type="pct"/>
            <w:gridSpan w:val="3"/>
            <w:vMerge/>
            <w:vAlign w:val="bottom"/>
          </w:tcPr>
          <w:p w14:paraId="59906A7B" w14:textId="77777777" w:rsidR="00D07FE2" w:rsidRPr="003C4734" w:rsidRDefault="00D07FE2" w:rsidP="0052765F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63" w:type="pct"/>
            <w:vAlign w:val="bottom"/>
          </w:tcPr>
          <w:p w14:paraId="1451CF8C" w14:textId="77777777" w:rsidR="00D07FE2" w:rsidRPr="003C4734" w:rsidRDefault="00D07FE2" w:rsidP="0052765F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12" w:type="pct"/>
            <w:vMerge/>
            <w:vAlign w:val="bottom"/>
          </w:tcPr>
          <w:p w14:paraId="2193DFB0" w14:textId="77777777" w:rsidR="00D07FE2" w:rsidRPr="003C4734" w:rsidRDefault="00D07FE2" w:rsidP="0052765F">
            <w:pPr>
              <w:tabs>
                <w:tab w:val="decimal" w:pos="803"/>
              </w:tabs>
              <w:ind w:left="-200" w:right="10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</w:tr>
      <w:tr w:rsidR="005B4635" w:rsidRPr="00B118B0" w14:paraId="0C6B95F0" w14:textId="77777777" w:rsidTr="00386F38">
        <w:trPr>
          <w:trHeight w:val="144"/>
        </w:trPr>
        <w:tc>
          <w:tcPr>
            <w:tcW w:w="821" w:type="pct"/>
            <w:vMerge w:val="restart"/>
          </w:tcPr>
          <w:p w14:paraId="3369DDCE" w14:textId="77777777" w:rsidR="00D07FE2" w:rsidRPr="003C4734" w:rsidRDefault="00D07FE2" w:rsidP="00310407">
            <w:pPr>
              <w:ind w:right="-486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3C4734">
              <w:rPr>
                <w:rStyle w:val="normaltextrun"/>
                <w:rFonts w:asciiTheme="majorBidi" w:hAnsiTheme="majorBidi" w:cstheme="majorBidi"/>
                <w:color w:val="000000"/>
                <w:szCs w:val="24"/>
                <w:shd w:val="clear" w:color="auto" w:fill="FFFFFF"/>
                <w:cs/>
              </w:rPr>
              <w:t>บริษัท</w:t>
            </w:r>
            <w:r w:rsidRPr="003C4734">
              <w:rPr>
                <w:rStyle w:val="normaltextrun"/>
                <w:rFonts w:asciiTheme="majorBidi" w:hAnsiTheme="majorBidi" w:cstheme="majorBidi"/>
                <w:color w:val="000000"/>
                <w:szCs w:val="24"/>
                <w:shd w:val="clear" w:color="auto" w:fill="FFFFFF"/>
              </w:rPr>
              <w:t> </w:t>
            </w:r>
            <w:r w:rsidRPr="003C4734">
              <w:rPr>
                <w:rStyle w:val="normaltextrun"/>
                <w:rFonts w:asciiTheme="majorBidi" w:hAnsiTheme="majorBidi" w:cstheme="majorBidi"/>
                <w:color w:val="000000"/>
                <w:szCs w:val="24"/>
                <w:shd w:val="clear" w:color="auto" w:fill="FFFFFF"/>
                <w:cs/>
              </w:rPr>
              <w:t>ประชารัฐชีว</w:t>
            </w:r>
            <w:r w:rsidRPr="003C4734">
              <w:rPr>
                <w:rFonts w:asciiTheme="majorBidi" w:hAnsiTheme="majorBidi" w:cstheme="majorBidi"/>
                <w:color w:val="000000"/>
                <w:szCs w:val="24"/>
                <w:cs/>
              </w:rPr>
              <w:t>มวล</w:t>
            </w:r>
          </w:p>
          <w:p w14:paraId="7F6EEDD1" w14:textId="77777777" w:rsidR="00D07FE2" w:rsidRPr="003C4734" w:rsidRDefault="00D07FE2" w:rsidP="00310407">
            <w:pPr>
              <w:ind w:right="-486" w:firstLine="166"/>
              <w:rPr>
                <w:rFonts w:asciiTheme="majorBidi" w:hAnsiTheme="majorBidi" w:cstheme="majorBidi"/>
                <w:color w:val="000000"/>
                <w:szCs w:val="24"/>
                <w:cs/>
                <w:lang w:val="en-GB"/>
              </w:rPr>
            </w:pPr>
            <w:r w:rsidRPr="003C4734">
              <w:rPr>
                <w:rStyle w:val="normaltextrun"/>
                <w:rFonts w:asciiTheme="majorBidi" w:hAnsiTheme="majorBidi" w:cstheme="majorBidi"/>
                <w:color w:val="000000"/>
                <w:szCs w:val="24"/>
                <w:shd w:val="clear" w:color="auto" w:fill="FFFFFF"/>
                <w:cs/>
              </w:rPr>
              <w:t>บัน</w:t>
            </w:r>
            <w:r w:rsidRPr="003C4734">
              <w:rPr>
                <w:rStyle w:val="spellingerror"/>
                <w:rFonts w:asciiTheme="majorBidi" w:hAnsiTheme="majorBidi" w:cstheme="majorBidi"/>
                <w:color w:val="000000"/>
                <w:szCs w:val="24"/>
                <w:shd w:val="clear" w:color="auto" w:fill="FFFFFF"/>
                <w:cs/>
              </w:rPr>
              <w:t>นังส</w:t>
            </w:r>
            <w:r w:rsidRPr="003C4734">
              <w:rPr>
                <w:rStyle w:val="normaltextrun"/>
                <w:rFonts w:asciiTheme="majorBidi" w:hAnsiTheme="majorBidi" w:cstheme="majorBidi"/>
                <w:color w:val="000000"/>
                <w:szCs w:val="24"/>
                <w:shd w:val="clear" w:color="auto" w:fill="FFFFFF"/>
                <w:cs/>
              </w:rPr>
              <w:t>ตา</w:t>
            </w:r>
            <w:r w:rsidRPr="003C4734">
              <w:rPr>
                <w:rStyle w:val="normaltextrun"/>
                <w:rFonts w:asciiTheme="majorBidi" w:hAnsiTheme="majorBidi" w:cstheme="majorBidi"/>
                <w:color w:val="000000"/>
                <w:szCs w:val="24"/>
                <w:shd w:val="clear" w:color="auto" w:fill="FFFFFF"/>
              </w:rPr>
              <w:t> </w:t>
            </w:r>
            <w:r w:rsidRPr="003C4734">
              <w:rPr>
                <w:rStyle w:val="normaltextrun"/>
                <w:rFonts w:asciiTheme="majorBidi" w:hAnsiTheme="majorBidi" w:cstheme="majorBidi"/>
                <w:color w:val="000000"/>
                <w:szCs w:val="24"/>
                <w:shd w:val="clear" w:color="auto" w:fill="FFFFFF"/>
                <w:cs/>
              </w:rPr>
              <w:t>จำกัด</w:t>
            </w:r>
          </w:p>
        </w:tc>
        <w:tc>
          <w:tcPr>
            <w:tcW w:w="853" w:type="pct"/>
            <w:vMerge w:val="restart"/>
          </w:tcPr>
          <w:p w14:paraId="349185E1" w14:textId="77777777" w:rsidR="00B7789B" w:rsidRPr="003C4734" w:rsidRDefault="00D07FE2" w:rsidP="00310407">
            <w:pPr>
              <w:ind w:left="180" w:right="-68" w:hanging="180"/>
              <w:rPr>
                <w:rFonts w:asciiTheme="majorBidi" w:hAnsiTheme="majorBidi" w:cstheme="majorBidi"/>
                <w:color w:val="000000"/>
                <w:szCs w:val="24"/>
              </w:rPr>
            </w:pPr>
            <w:r w:rsidRPr="003C4734">
              <w:rPr>
                <w:rFonts w:asciiTheme="majorBidi" w:hAnsiTheme="majorBidi" w:cstheme="majorBidi"/>
                <w:szCs w:val="24"/>
                <w:cs/>
              </w:rPr>
              <w:t xml:space="preserve"> ประกอบกิจการสร้าง</w:t>
            </w:r>
            <w:r w:rsidRPr="003C4734">
              <w:rPr>
                <w:rFonts w:asciiTheme="majorBidi" w:hAnsiTheme="majorBidi" w:cstheme="majorBidi"/>
                <w:color w:val="000000"/>
                <w:szCs w:val="24"/>
                <w:cs/>
              </w:rPr>
              <w:t xml:space="preserve">โรงงาน </w:t>
            </w:r>
          </w:p>
          <w:p w14:paraId="5DA65DCA" w14:textId="20CD7F7F" w:rsidR="00D07FE2" w:rsidRPr="003C4734" w:rsidRDefault="00D07FE2" w:rsidP="00B7789B">
            <w:pPr>
              <w:ind w:left="330" w:right="-68" w:hanging="180"/>
              <w:rPr>
                <w:rFonts w:asciiTheme="majorBidi" w:hAnsiTheme="majorBidi" w:cstheme="majorBidi"/>
                <w:color w:val="000000"/>
                <w:szCs w:val="24"/>
                <w:cs/>
                <w:lang w:val="en-GB"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  <w:cs/>
              </w:rPr>
              <w:t>ผลิตไฟฟ้า</w:t>
            </w:r>
          </w:p>
        </w:tc>
        <w:tc>
          <w:tcPr>
            <w:tcW w:w="326" w:type="pct"/>
            <w:vMerge w:val="restart"/>
            <w:vAlign w:val="bottom"/>
          </w:tcPr>
          <w:p w14:paraId="5268F9C1" w14:textId="77777777" w:rsidR="00D07FE2" w:rsidRPr="003C4734" w:rsidRDefault="00D07FE2" w:rsidP="00386F38">
            <w:pPr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  <w:cs/>
              </w:rPr>
              <w:t>ไทย</w:t>
            </w:r>
          </w:p>
        </w:tc>
        <w:tc>
          <w:tcPr>
            <w:tcW w:w="32" w:type="pct"/>
          </w:tcPr>
          <w:p w14:paraId="2042461E" w14:textId="77777777" w:rsidR="00D07FE2" w:rsidRPr="003C4734" w:rsidRDefault="00D07FE2" w:rsidP="00310407">
            <w:pPr>
              <w:tabs>
                <w:tab w:val="decimal" w:pos="626"/>
              </w:tabs>
              <w:ind w:left="-25" w:right="-6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12" w:type="pct"/>
            <w:vMerge w:val="restart"/>
            <w:vAlign w:val="bottom"/>
          </w:tcPr>
          <w:p w14:paraId="2988C10B" w14:textId="07BC8458" w:rsidR="00D07FE2" w:rsidRPr="003C4734" w:rsidRDefault="00863BD6" w:rsidP="0052765F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63" w:type="pct"/>
            <w:vAlign w:val="bottom"/>
          </w:tcPr>
          <w:p w14:paraId="7E629C28" w14:textId="77777777" w:rsidR="00D07FE2" w:rsidRPr="003C4734" w:rsidRDefault="00D07FE2" w:rsidP="0052765F">
            <w:pPr>
              <w:tabs>
                <w:tab w:val="decimal" w:pos="742"/>
              </w:tabs>
              <w:ind w:left="-25" w:right="47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13" w:type="pct"/>
            <w:vMerge w:val="restart"/>
            <w:vAlign w:val="bottom"/>
          </w:tcPr>
          <w:p w14:paraId="280DB094" w14:textId="7EF1204E" w:rsidR="00D07FE2" w:rsidRPr="003C4734" w:rsidRDefault="00310407" w:rsidP="0052765F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63" w:type="pct"/>
          </w:tcPr>
          <w:p w14:paraId="303BF5F5" w14:textId="77777777" w:rsidR="00D07FE2" w:rsidRPr="003C4734" w:rsidRDefault="00D07FE2" w:rsidP="00272EA2">
            <w:pPr>
              <w:tabs>
                <w:tab w:val="decimal" w:pos="853"/>
              </w:tabs>
              <w:ind w:right="-6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12" w:type="pct"/>
            <w:vMerge w:val="restart"/>
            <w:vAlign w:val="bottom"/>
          </w:tcPr>
          <w:p w14:paraId="075789D4" w14:textId="48951B6D" w:rsidR="00D07FE2" w:rsidRPr="003C4734" w:rsidRDefault="00863BD6" w:rsidP="0052765F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63" w:type="pct"/>
            <w:vAlign w:val="bottom"/>
          </w:tcPr>
          <w:p w14:paraId="444F4AFB" w14:textId="77777777" w:rsidR="00D07FE2" w:rsidRPr="003C4734" w:rsidRDefault="00D07FE2" w:rsidP="0052765F">
            <w:pPr>
              <w:tabs>
                <w:tab w:val="decimal" w:pos="621"/>
              </w:tabs>
              <w:ind w:right="-6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10" w:type="pct"/>
            <w:vMerge w:val="restart"/>
            <w:vAlign w:val="bottom"/>
          </w:tcPr>
          <w:p w14:paraId="30FC452B" w14:textId="77777777" w:rsidR="00D07FE2" w:rsidRPr="003C4734" w:rsidRDefault="00D07FE2" w:rsidP="0052765F">
            <w:pPr>
              <w:tabs>
                <w:tab w:val="decimal" w:pos="680"/>
                <w:tab w:val="decimal" w:pos="792"/>
                <w:tab w:val="decimal" w:pos="853"/>
              </w:tabs>
              <w:ind w:right="95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</w:rPr>
              <w:t>72,530</w:t>
            </w:r>
          </w:p>
        </w:tc>
        <w:tc>
          <w:tcPr>
            <w:tcW w:w="63" w:type="pct"/>
            <w:vAlign w:val="bottom"/>
          </w:tcPr>
          <w:p w14:paraId="58F64F1F" w14:textId="77777777" w:rsidR="00D07FE2" w:rsidRPr="003C4734" w:rsidRDefault="00D07FE2" w:rsidP="0052765F">
            <w:pPr>
              <w:tabs>
                <w:tab w:val="decimal" w:pos="720"/>
              </w:tabs>
              <w:ind w:left="-20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13" w:type="pct"/>
            <w:vMerge w:val="restart"/>
            <w:vAlign w:val="bottom"/>
          </w:tcPr>
          <w:p w14:paraId="7C46438E" w14:textId="777B3CCC" w:rsidR="00D07FE2" w:rsidRPr="003C4734" w:rsidRDefault="00863BD6" w:rsidP="0052765F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63" w:type="pct"/>
            <w:vAlign w:val="bottom"/>
          </w:tcPr>
          <w:p w14:paraId="2E9AA2FC" w14:textId="77777777" w:rsidR="00D07FE2" w:rsidRPr="003C4734" w:rsidRDefault="00D07FE2" w:rsidP="0052765F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43" w:type="pct"/>
            <w:gridSpan w:val="3"/>
            <w:vMerge w:val="restart"/>
            <w:vAlign w:val="bottom"/>
          </w:tcPr>
          <w:p w14:paraId="7D6B75E2" w14:textId="77777777" w:rsidR="00D07FE2" w:rsidRPr="003C4734" w:rsidRDefault="00D07FE2" w:rsidP="0052765F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63" w:type="pct"/>
            <w:vAlign w:val="bottom"/>
          </w:tcPr>
          <w:p w14:paraId="1E96653A" w14:textId="77777777" w:rsidR="00D07FE2" w:rsidRPr="003C4734" w:rsidRDefault="00D07FE2" w:rsidP="0052765F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12" w:type="pct"/>
            <w:gridSpan w:val="3"/>
            <w:vMerge w:val="restart"/>
            <w:tcBorders>
              <w:bottom w:val="single" w:sz="4" w:space="0" w:color="auto"/>
            </w:tcBorders>
            <w:vAlign w:val="bottom"/>
          </w:tcPr>
          <w:p w14:paraId="0AB61AF2" w14:textId="1D73D6AC" w:rsidR="00D07FE2" w:rsidRPr="003C4734" w:rsidRDefault="006D1E35" w:rsidP="0052765F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63" w:type="pct"/>
            <w:vAlign w:val="bottom"/>
          </w:tcPr>
          <w:p w14:paraId="07346439" w14:textId="77777777" w:rsidR="00D07FE2" w:rsidRPr="003C4734" w:rsidRDefault="00D07FE2" w:rsidP="0052765F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12" w:type="pct"/>
            <w:vMerge w:val="restart"/>
            <w:vAlign w:val="bottom"/>
          </w:tcPr>
          <w:p w14:paraId="7FF59BEB" w14:textId="77777777" w:rsidR="00D07FE2" w:rsidRPr="003C4734" w:rsidRDefault="00D07FE2" w:rsidP="0052765F">
            <w:pPr>
              <w:tabs>
                <w:tab w:val="decimal" w:pos="680"/>
                <w:tab w:val="decimal" w:pos="792"/>
                <w:tab w:val="decimal" w:pos="848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</w:rPr>
              <w:t>(714)</w:t>
            </w:r>
          </w:p>
        </w:tc>
      </w:tr>
      <w:tr w:rsidR="005B4635" w:rsidRPr="00B118B0" w14:paraId="42E498C7" w14:textId="77777777" w:rsidTr="005B4635">
        <w:trPr>
          <w:trHeight w:val="144"/>
        </w:trPr>
        <w:tc>
          <w:tcPr>
            <w:tcW w:w="821" w:type="pct"/>
            <w:vMerge/>
          </w:tcPr>
          <w:p w14:paraId="1663CC91" w14:textId="77777777" w:rsidR="00D07FE2" w:rsidRPr="003C4734" w:rsidRDefault="00D07FE2" w:rsidP="00310407">
            <w:pPr>
              <w:ind w:right="-486" w:firstLine="166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853" w:type="pct"/>
            <w:vMerge/>
            <w:vAlign w:val="bottom"/>
          </w:tcPr>
          <w:p w14:paraId="0DAB88E2" w14:textId="77777777" w:rsidR="00D07FE2" w:rsidRPr="003C4734" w:rsidRDefault="00D07FE2" w:rsidP="00310407">
            <w:pPr>
              <w:ind w:left="180" w:right="-68" w:firstLine="6"/>
              <w:jc w:val="both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326" w:type="pct"/>
            <w:vMerge/>
          </w:tcPr>
          <w:p w14:paraId="08AEEE0B" w14:textId="77777777" w:rsidR="00D07FE2" w:rsidRPr="003C4734" w:rsidRDefault="00D07FE2" w:rsidP="00310407">
            <w:pPr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32" w:type="pct"/>
          </w:tcPr>
          <w:p w14:paraId="39EEC85B" w14:textId="77777777" w:rsidR="00D07FE2" w:rsidRPr="003C4734" w:rsidRDefault="00D07FE2" w:rsidP="00310407">
            <w:pPr>
              <w:tabs>
                <w:tab w:val="decimal" w:pos="716"/>
              </w:tabs>
              <w:ind w:left="-25" w:right="-68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12" w:type="pct"/>
            <w:vMerge/>
          </w:tcPr>
          <w:p w14:paraId="188912EB" w14:textId="77777777" w:rsidR="00D07FE2" w:rsidRPr="003C4734" w:rsidRDefault="00D07FE2" w:rsidP="00310407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63" w:type="pct"/>
          </w:tcPr>
          <w:p w14:paraId="5DA77C43" w14:textId="77777777" w:rsidR="00D07FE2" w:rsidRPr="003C4734" w:rsidRDefault="00D07FE2" w:rsidP="00310407">
            <w:pPr>
              <w:tabs>
                <w:tab w:val="decimal" w:pos="742"/>
              </w:tabs>
              <w:ind w:left="-25" w:right="47"/>
              <w:jc w:val="thaiDistribute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13" w:type="pct"/>
            <w:vMerge/>
          </w:tcPr>
          <w:p w14:paraId="7D570DB2" w14:textId="77777777" w:rsidR="00D07FE2" w:rsidRPr="003C4734" w:rsidRDefault="00D07FE2" w:rsidP="00310407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63" w:type="pct"/>
          </w:tcPr>
          <w:p w14:paraId="0FB5736F" w14:textId="77777777" w:rsidR="00D07FE2" w:rsidRPr="003C4734" w:rsidRDefault="00D07FE2" w:rsidP="00310407">
            <w:pPr>
              <w:tabs>
                <w:tab w:val="decimal" w:pos="853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12" w:type="pct"/>
            <w:vMerge/>
            <w:vAlign w:val="bottom"/>
          </w:tcPr>
          <w:p w14:paraId="3F1A0FEA" w14:textId="77777777" w:rsidR="00D07FE2" w:rsidRPr="003C4734" w:rsidRDefault="00D07FE2" w:rsidP="00310407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63" w:type="pct"/>
            <w:vAlign w:val="bottom"/>
          </w:tcPr>
          <w:p w14:paraId="65E14C63" w14:textId="77777777" w:rsidR="00D07FE2" w:rsidRPr="003C4734" w:rsidRDefault="00D07FE2" w:rsidP="00310407">
            <w:pPr>
              <w:tabs>
                <w:tab w:val="decimal" w:pos="621"/>
              </w:tabs>
              <w:ind w:right="-6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10" w:type="pct"/>
            <w:vMerge/>
            <w:vAlign w:val="bottom"/>
          </w:tcPr>
          <w:p w14:paraId="0F3C5DA4" w14:textId="77777777" w:rsidR="00D07FE2" w:rsidRPr="003C4734" w:rsidRDefault="00D07FE2" w:rsidP="00310407">
            <w:pPr>
              <w:tabs>
                <w:tab w:val="decimal" w:pos="680"/>
                <w:tab w:val="decimal" w:pos="792"/>
                <w:tab w:val="decimal" w:pos="853"/>
              </w:tabs>
              <w:ind w:right="95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63" w:type="pct"/>
            <w:vAlign w:val="bottom"/>
          </w:tcPr>
          <w:p w14:paraId="19E110BB" w14:textId="77777777" w:rsidR="00D07FE2" w:rsidRPr="003C4734" w:rsidRDefault="00D07FE2" w:rsidP="00310407">
            <w:pPr>
              <w:tabs>
                <w:tab w:val="decimal" w:pos="720"/>
              </w:tabs>
              <w:ind w:left="-20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13" w:type="pct"/>
            <w:vMerge/>
            <w:tcBorders>
              <w:bottom w:val="single" w:sz="4" w:space="0" w:color="auto"/>
            </w:tcBorders>
            <w:vAlign w:val="bottom"/>
          </w:tcPr>
          <w:p w14:paraId="6A4B9997" w14:textId="77777777" w:rsidR="00D07FE2" w:rsidRPr="003C4734" w:rsidRDefault="00D07FE2" w:rsidP="00310407">
            <w:pPr>
              <w:pBdr>
                <w:bottom w:val="single" w:sz="4" w:space="1" w:color="auto"/>
              </w:pBd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63" w:type="pct"/>
            <w:vAlign w:val="bottom"/>
          </w:tcPr>
          <w:p w14:paraId="715036E1" w14:textId="77777777" w:rsidR="00D07FE2" w:rsidRPr="003C4734" w:rsidRDefault="00D07FE2" w:rsidP="00310407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43" w:type="pct"/>
            <w:gridSpan w:val="3"/>
            <w:vMerge/>
            <w:tcBorders>
              <w:bottom w:val="single" w:sz="4" w:space="0" w:color="auto"/>
            </w:tcBorders>
            <w:vAlign w:val="bottom"/>
          </w:tcPr>
          <w:p w14:paraId="2D564DB3" w14:textId="77777777" w:rsidR="00D07FE2" w:rsidRPr="003C4734" w:rsidRDefault="00D07FE2" w:rsidP="00310407">
            <w:pPr>
              <w:pBdr>
                <w:bottom w:val="single" w:sz="4" w:space="1" w:color="auto"/>
              </w:pBd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63" w:type="pct"/>
            <w:vAlign w:val="bottom"/>
          </w:tcPr>
          <w:p w14:paraId="62EF9E86" w14:textId="77777777" w:rsidR="00D07FE2" w:rsidRPr="003C4734" w:rsidRDefault="00D07FE2" w:rsidP="00310407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12" w:type="pct"/>
            <w:gridSpan w:val="3"/>
            <w:vMerge/>
            <w:tcBorders>
              <w:bottom w:val="single" w:sz="4" w:space="0" w:color="auto"/>
            </w:tcBorders>
            <w:vAlign w:val="bottom"/>
          </w:tcPr>
          <w:p w14:paraId="1DA153FF" w14:textId="77777777" w:rsidR="00D07FE2" w:rsidRPr="003C4734" w:rsidRDefault="00D07FE2" w:rsidP="00310407">
            <w:pPr>
              <w:pBdr>
                <w:bottom w:val="single" w:sz="4" w:space="1" w:color="auto"/>
              </w:pBd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63" w:type="pct"/>
            <w:vAlign w:val="bottom"/>
          </w:tcPr>
          <w:p w14:paraId="512024E5" w14:textId="77777777" w:rsidR="00D07FE2" w:rsidRPr="003C4734" w:rsidRDefault="00D07FE2" w:rsidP="00310407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12" w:type="pct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343510" w14:textId="77777777" w:rsidR="00D07FE2" w:rsidRPr="003C4734" w:rsidRDefault="00D07FE2" w:rsidP="00310407">
            <w:pPr>
              <w:pBdr>
                <w:bottom w:val="single" w:sz="4" w:space="1" w:color="auto"/>
              </w:pBdr>
              <w:tabs>
                <w:tab w:val="decimal" w:pos="680"/>
                <w:tab w:val="decimal" w:pos="792"/>
                <w:tab w:val="decimal" w:pos="848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</w:tr>
      <w:tr w:rsidR="005B4635" w:rsidRPr="00B118B0" w14:paraId="55CF7A59" w14:textId="77777777" w:rsidTr="005B4635">
        <w:trPr>
          <w:trHeight w:val="144"/>
        </w:trPr>
        <w:tc>
          <w:tcPr>
            <w:tcW w:w="821" w:type="pct"/>
          </w:tcPr>
          <w:p w14:paraId="56C5EEB2" w14:textId="77777777" w:rsidR="00D07FE2" w:rsidRPr="003C4734" w:rsidRDefault="00D07FE2" w:rsidP="00310407">
            <w:pPr>
              <w:ind w:right="-486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  <w:cs/>
              </w:rPr>
              <w:t>รวม</w:t>
            </w:r>
          </w:p>
        </w:tc>
        <w:tc>
          <w:tcPr>
            <w:tcW w:w="853" w:type="pct"/>
            <w:vAlign w:val="bottom"/>
          </w:tcPr>
          <w:p w14:paraId="02630BCB" w14:textId="77777777" w:rsidR="00D07FE2" w:rsidRPr="003C4734" w:rsidRDefault="00D07FE2" w:rsidP="00310407">
            <w:pPr>
              <w:ind w:left="180" w:right="-68" w:hanging="104"/>
              <w:jc w:val="both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326" w:type="pct"/>
          </w:tcPr>
          <w:p w14:paraId="2CC81827" w14:textId="77777777" w:rsidR="00D07FE2" w:rsidRPr="003C4734" w:rsidRDefault="00D07FE2" w:rsidP="00310407">
            <w:pPr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32" w:type="pct"/>
          </w:tcPr>
          <w:p w14:paraId="13536CDC" w14:textId="77777777" w:rsidR="00D07FE2" w:rsidRPr="003C4734" w:rsidRDefault="00D07FE2" w:rsidP="00310407">
            <w:pPr>
              <w:tabs>
                <w:tab w:val="decimal" w:pos="716"/>
              </w:tabs>
              <w:ind w:left="-25" w:right="-68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12" w:type="pct"/>
          </w:tcPr>
          <w:p w14:paraId="0283F27E" w14:textId="77777777" w:rsidR="00D07FE2" w:rsidRPr="003C4734" w:rsidRDefault="00D07FE2" w:rsidP="00310407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63" w:type="pct"/>
          </w:tcPr>
          <w:p w14:paraId="1AFA7297" w14:textId="77777777" w:rsidR="00D07FE2" w:rsidRPr="003C4734" w:rsidRDefault="00D07FE2" w:rsidP="00310407">
            <w:pPr>
              <w:tabs>
                <w:tab w:val="decimal" w:pos="742"/>
              </w:tabs>
              <w:ind w:left="-25" w:right="47"/>
              <w:jc w:val="thaiDistribute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13" w:type="pct"/>
          </w:tcPr>
          <w:p w14:paraId="150AC1C8" w14:textId="77777777" w:rsidR="00D07FE2" w:rsidRPr="003C4734" w:rsidRDefault="00D07FE2" w:rsidP="00310407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63" w:type="pct"/>
          </w:tcPr>
          <w:p w14:paraId="58B8E59B" w14:textId="77777777" w:rsidR="00D07FE2" w:rsidRPr="003C4734" w:rsidRDefault="00D07FE2" w:rsidP="00310407">
            <w:pPr>
              <w:tabs>
                <w:tab w:val="decimal" w:pos="853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12" w:type="pct"/>
            <w:vAlign w:val="bottom"/>
          </w:tcPr>
          <w:p w14:paraId="484D3DE1" w14:textId="77777777" w:rsidR="00D07FE2" w:rsidRPr="003C4734" w:rsidRDefault="00D07FE2" w:rsidP="00310407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63" w:type="pct"/>
            <w:vAlign w:val="bottom"/>
          </w:tcPr>
          <w:p w14:paraId="564BC105" w14:textId="77777777" w:rsidR="00D07FE2" w:rsidRPr="003C4734" w:rsidRDefault="00D07FE2" w:rsidP="00310407">
            <w:pPr>
              <w:tabs>
                <w:tab w:val="decimal" w:pos="621"/>
              </w:tabs>
              <w:ind w:right="-6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10" w:type="pct"/>
            <w:vAlign w:val="bottom"/>
          </w:tcPr>
          <w:p w14:paraId="3338C651" w14:textId="77777777" w:rsidR="00D07FE2" w:rsidRPr="003C4734" w:rsidRDefault="00D07FE2" w:rsidP="00310407">
            <w:pPr>
              <w:tabs>
                <w:tab w:val="decimal" w:pos="720"/>
              </w:tabs>
              <w:ind w:left="-200" w:right="95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63" w:type="pct"/>
            <w:vAlign w:val="bottom"/>
          </w:tcPr>
          <w:p w14:paraId="241CE1AD" w14:textId="77777777" w:rsidR="00D07FE2" w:rsidRPr="003C4734" w:rsidRDefault="00D07FE2" w:rsidP="00310407">
            <w:pPr>
              <w:tabs>
                <w:tab w:val="decimal" w:pos="720"/>
              </w:tabs>
              <w:ind w:left="-20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13" w:type="pct"/>
            <w:tcBorders>
              <w:top w:val="single" w:sz="4" w:space="0" w:color="auto"/>
            </w:tcBorders>
            <w:vAlign w:val="bottom"/>
          </w:tcPr>
          <w:p w14:paraId="030A71EF" w14:textId="190CE162" w:rsidR="00D07FE2" w:rsidRPr="003C4734" w:rsidRDefault="006D1E35" w:rsidP="00310407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</w:rPr>
              <w:t>23,500</w:t>
            </w:r>
          </w:p>
        </w:tc>
        <w:tc>
          <w:tcPr>
            <w:tcW w:w="63" w:type="pct"/>
            <w:vAlign w:val="bottom"/>
          </w:tcPr>
          <w:p w14:paraId="42C18742" w14:textId="77777777" w:rsidR="00D07FE2" w:rsidRPr="003C4734" w:rsidRDefault="00D07FE2" w:rsidP="00310407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43" w:type="pct"/>
            <w:gridSpan w:val="3"/>
            <w:tcBorders>
              <w:top w:val="single" w:sz="4" w:space="0" w:color="auto"/>
            </w:tcBorders>
            <w:vAlign w:val="bottom"/>
          </w:tcPr>
          <w:p w14:paraId="156ED9FB" w14:textId="77777777" w:rsidR="00D07FE2" w:rsidRPr="003C4734" w:rsidRDefault="00D07FE2" w:rsidP="00310407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</w:rPr>
              <w:t>158,500</w:t>
            </w:r>
          </w:p>
        </w:tc>
        <w:tc>
          <w:tcPr>
            <w:tcW w:w="63" w:type="pct"/>
            <w:vAlign w:val="bottom"/>
          </w:tcPr>
          <w:p w14:paraId="58AD24FC" w14:textId="77777777" w:rsidR="00D07FE2" w:rsidRPr="003C4734" w:rsidRDefault="00D07FE2" w:rsidP="00310407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12" w:type="pct"/>
            <w:gridSpan w:val="3"/>
            <w:tcBorders>
              <w:top w:val="single" w:sz="4" w:space="0" w:color="auto"/>
            </w:tcBorders>
            <w:vAlign w:val="bottom"/>
          </w:tcPr>
          <w:p w14:paraId="0570B73C" w14:textId="34BA41B2" w:rsidR="00D07FE2" w:rsidRPr="003C4734" w:rsidRDefault="006D1E35" w:rsidP="00310407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</w:rPr>
              <w:t>20,462</w:t>
            </w:r>
          </w:p>
        </w:tc>
        <w:tc>
          <w:tcPr>
            <w:tcW w:w="63" w:type="pct"/>
            <w:vAlign w:val="bottom"/>
          </w:tcPr>
          <w:p w14:paraId="50322A8C" w14:textId="77777777" w:rsidR="00D07FE2" w:rsidRPr="003C4734" w:rsidRDefault="00D07FE2" w:rsidP="00310407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1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972E14" w14:textId="77777777" w:rsidR="00D07FE2" w:rsidRPr="003C4734" w:rsidRDefault="00D07FE2" w:rsidP="00310407">
            <w:pPr>
              <w:tabs>
                <w:tab w:val="decimal" w:pos="680"/>
                <w:tab w:val="decimal" w:pos="792"/>
                <w:tab w:val="decimal" w:pos="848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</w:rPr>
              <w:t>163,966</w:t>
            </w:r>
          </w:p>
        </w:tc>
      </w:tr>
      <w:tr w:rsidR="005B4635" w:rsidRPr="00B118B0" w14:paraId="23CDA4FB" w14:textId="77777777" w:rsidTr="005B4635">
        <w:trPr>
          <w:trHeight w:val="144"/>
        </w:trPr>
        <w:tc>
          <w:tcPr>
            <w:tcW w:w="821" w:type="pct"/>
          </w:tcPr>
          <w:p w14:paraId="1395944F" w14:textId="60F09984" w:rsidR="00D07FE2" w:rsidRPr="003C4734" w:rsidRDefault="00D07FE2" w:rsidP="00310407">
            <w:pPr>
              <w:ind w:right="-486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  <w:u w:val="single"/>
                <w:cs/>
              </w:rPr>
              <w:t>หัก</w:t>
            </w:r>
            <w:r w:rsidRPr="003C4734">
              <w:rPr>
                <w:rFonts w:asciiTheme="majorBidi" w:hAnsiTheme="majorBidi" w:cstheme="majorBidi"/>
                <w:color w:val="000000"/>
                <w:szCs w:val="24"/>
              </w:rPr>
              <w:t xml:space="preserve"> </w:t>
            </w:r>
            <w:r w:rsidRPr="003C4734">
              <w:rPr>
                <w:rFonts w:asciiTheme="majorBidi" w:hAnsiTheme="majorBidi" w:cstheme="majorBidi"/>
                <w:color w:val="000000"/>
                <w:szCs w:val="24"/>
                <w:cs/>
              </w:rPr>
              <w:t>ค่าเผื่อการด้อยค่า</w:t>
            </w:r>
            <w:r w:rsidR="003F4090">
              <w:rPr>
                <w:rFonts w:asciiTheme="majorBidi" w:hAnsiTheme="majorBidi" w:cstheme="majorBidi" w:hint="cs"/>
                <w:color w:val="000000"/>
                <w:szCs w:val="24"/>
                <w:cs/>
              </w:rPr>
              <w:t>เงินลงทุน</w:t>
            </w:r>
          </w:p>
        </w:tc>
        <w:tc>
          <w:tcPr>
            <w:tcW w:w="853" w:type="pct"/>
            <w:vAlign w:val="bottom"/>
          </w:tcPr>
          <w:p w14:paraId="6C67445B" w14:textId="77777777" w:rsidR="00D07FE2" w:rsidRPr="003C4734" w:rsidRDefault="00D07FE2" w:rsidP="00310407">
            <w:pPr>
              <w:ind w:left="180" w:right="-68" w:hanging="104"/>
              <w:jc w:val="both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326" w:type="pct"/>
          </w:tcPr>
          <w:p w14:paraId="50B656F6" w14:textId="77777777" w:rsidR="00D07FE2" w:rsidRPr="003C4734" w:rsidRDefault="00D07FE2" w:rsidP="00310407">
            <w:pPr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32" w:type="pct"/>
          </w:tcPr>
          <w:p w14:paraId="7E32F79A" w14:textId="77777777" w:rsidR="00D07FE2" w:rsidRPr="003C4734" w:rsidRDefault="00D07FE2" w:rsidP="00310407">
            <w:pPr>
              <w:tabs>
                <w:tab w:val="decimal" w:pos="623"/>
              </w:tabs>
              <w:ind w:left="-25" w:right="-68"/>
              <w:rPr>
                <w:rFonts w:asciiTheme="majorBidi" w:hAnsiTheme="majorBidi" w:cstheme="majorBidi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312" w:type="pct"/>
          </w:tcPr>
          <w:p w14:paraId="0451BFCB" w14:textId="77777777" w:rsidR="00D07FE2" w:rsidRPr="003C4734" w:rsidRDefault="00D07FE2" w:rsidP="00310407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63" w:type="pct"/>
          </w:tcPr>
          <w:p w14:paraId="4F377123" w14:textId="77777777" w:rsidR="00D07FE2" w:rsidRPr="003C4734" w:rsidRDefault="00D07FE2" w:rsidP="00310407">
            <w:pPr>
              <w:tabs>
                <w:tab w:val="decimal" w:pos="742"/>
              </w:tabs>
              <w:ind w:left="-25" w:right="47"/>
              <w:jc w:val="thaiDistribute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13" w:type="pct"/>
          </w:tcPr>
          <w:p w14:paraId="1CFC33DE" w14:textId="77777777" w:rsidR="00D07FE2" w:rsidRPr="003C4734" w:rsidRDefault="00D07FE2" w:rsidP="00310407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63" w:type="pct"/>
          </w:tcPr>
          <w:p w14:paraId="125E918F" w14:textId="77777777" w:rsidR="00D07FE2" w:rsidRPr="003C4734" w:rsidRDefault="00D07FE2" w:rsidP="00310407">
            <w:pPr>
              <w:tabs>
                <w:tab w:val="decimal" w:pos="853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12" w:type="pct"/>
            <w:vAlign w:val="bottom"/>
          </w:tcPr>
          <w:p w14:paraId="5102E07B" w14:textId="77777777" w:rsidR="00D07FE2" w:rsidRPr="003C4734" w:rsidRDefault="00D07FE2" w:rsidP="00310407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63" w:type="pct"/>
            <w:vAlign w:val="bottom"/>
          </w:tcPr>
          <w:p w14:paraId="766ABE19" w14:textId="77777777" w:rsidR="00D07FE2" w:rsidRPr="003C4734" w:rsidRDefault="00D07FE2" w:rsidP="00310407">
            <w:pPr>
              <w:tabs>
                <w:tab w:val="decimal" w:pos="621"/>
              </w:tabs>
              <w:ind w:right="-6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10" w:type="pct"/>
            <w:vAlign w:val="bottom"/>
          </w:tcPr>
          <w:p w14:paraId="780BC91A" w14:textId="77777777" w:rsidR="00D07FE2" w:rsidRPr="003C4734" w:rsidRDefault="00D07FE2" w:rsidP="00310407">
            <w:pPr>
              <w:tabs>
                <w:tab w:val="decimal" w:pos="720"/>
              </w:tabs>
              <w:ind w:left="-200" w:right="95"/>
              <w:jc w:val="right"/>
              <w:rPr>
                <w:rFonts w:asciiTheme="majorBidi" w:hAnsiTheme="majorBidi" w:cstheme="majorBidi"/>
                <w:color w:val="000000"/>
                <w:szCs w:val="24"/>
                <w:lang w:val="en-GB"/>
              </w:rPr>
            </w:pPr>
          </w:p>
        </w:tc>
        <w:tc>
          <w:tcPr>
            <w:tcW w:w="63" w:type="pct"/>
            <w:vAlign w:val="bottom"/>
          </w:tcPr>
          <w:p w14:paraId="772EECBE" w14:textId="77777777" w:rsidR="00D07FE2" w:rsidRPr="003C4734" w:rsidRDefault="00D07FE2" w:rsidP="00310407">
            <w:pPr>
              <w:tabs>
                <w:tab w:val="decimal" w:pos="720"/>
              </w:tabs>
              <w:ind w:left="-200"/>
              <w:jc w:val="right"/>
              <w:rPr>
                <w:rFonts w:asciiTheme="majorBidi" w:hAnsiTheme="majorBidi" w:cstheme="majorBidi"/>
                <w:color w:val="000000"/>
                <w:szCs w:val="24"/>
                <w:lang w:val="en-GB"/>
              </w:rPr>
            </w:pPr>
          </w:p>
        </w:tc>
        <w:tc>
          <w:tcPr>
            <w:tcW w:w="313" w:type="pct"/>
            <w:vAlign w:val="bottom"/>
          </w:tcPr>
          <w:p w14:paraId="5E3D306E" w14:textId="3918AC84" w:rsidR="00D07FE2" w:rsidRPr="003C4734" w:rsidRDefault="006D1E35" w:rsidP="00310407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</w:rPr>
              <w:t>(3,500)</w:t>
            </w:r>
          </w:p>
        </w:tc>
        <w:tc>
          <w:tcPr>
            <w:tcW w:w="63" w:type="pct"/>
            <w:vAlign w:val="bottom"/>
          </w:tcPr>
          <w:p w14:paraId="6C77CC17" w14:textId="77777777" w:rsidR="00D07FE2" w:rsidRPr="003C4734" w:rsidRDefault="00D07FE2" w:rsidP="00310407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43" w:type="pct"/>
            <w:gridSpan w:val="3"/>
            <w:vAlign w:val="bottom"/>
          </w:tcPr>
          <w:p w14:paraId="4ADD9048" w14:textId="77777777" w:rsidR="00D07FE2" w:rsidRPr="003C4734" w:rsidRDefault="00D07FE2" w:rsidP="00310407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</w:rPr>
              <w:t>(3,500)</w:t>
            </w:r>
          </w:p>
        </w:tc>
        <w:tc>
          <w:tcPr>
            <w:tcW w:w="63" w:type="pct"/>
            <w:vAlign w:val="bottom"/>
          </w:tcPr>
          <w:p w14:paraId="30F4F2CC" w14:textId="77777777" w:rsidR="00D07FE2" w:rsidRPr="003C4734" w:rsidRDefault="00D07FE2" w:rsidP="00310407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12" w:type="pct"/>
            <w:gridSpan w:val="3"/>
            <w:vAlign w:val="bottom"/>
          </w:tcPr>
          <w:p w14:paraId="40135161" w14:textId="52696954" w:rsidR="00D07FE2" w:rsidRPr="003C4734" w:rsidRDefault="006D1E35" w:rsidP="00310407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63" w:type="pct"/>
            <w:vAlign w:val="bottom"/>
          </w:tcPr>
          <w:p w14:paraId="4025C4D7" w14:textId="77777777" w:rsidR="00D07FE2" w:rsidRPr="003C4734" w:rsidRDefault="00D07FE2" w:rsidP="00310407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03FD3457" w14:textId="77777777" w:rsidR="00D07FE2" w:rsidRPr="003C4734" w:rsidRDefault="00D07FE2" w:rsidP="00310407">
            <w:pPr>
              <w:tabs>
                <w:tab w:val="decimal" w:pos="680"/>
                <w:tab w:val="decimal" w:pos="792"/>
                <w:tab w:val="decimal" w:pos="848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</w:tr>
      <w:tr w:rsidR="005B4635" w:rsidRPr="00B118B0" w14:paraId="2F0DFF7E" w14:textId="77777777" w:rsidTr="005B4635">
        <w:trPr>
          <w:trHeight w:val="144"/>
        </w:trPr>
        <w:tc>
          <w:tcPr>
            <w:tcW w:w="821" w:type="pct"/>
          </w:tcPr>
          <w:p w14:paraId="233EED94" w14:textId="77777777" w:rsidR="00D07FE2" w:rsidRPr="003C4734" w:rsidRDefault="00D07FE2" w:rsidP="00310407">
            <w:pPr>
              <w:tabs>
                <w:tab w:val="left" w:pos="1710"/>
              </w:tabs>
              <w:ind w:right="-486"/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  <w:r w:rsidRPr="003C4734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 xml:space="preserve">เงินลงทุนในบริษัทร่วม </w:t>
            </w:r>
            <w:r w:rsidRPr="003C4734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 xml:space="preserve">- </w:t>
            </w:r>
            <w:r w:rsidRPr="003C4734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สุทธิ</w:t>
            </w:r>
          </w:p>
        </w:tc>
        <w:tc>
          <w:tcPr>
            <w:tcW w:w="853" w:type="pct"/>
          </w:tcPr>
          <w:p w14:paraId="402D09AD" w14:textId="77777777" w:rsidR="00D07FE2" w:rsidRPr="003C4734" w:rsidRDefault="00D07FE2" w:rsidP="00310407">
            <w:pPr>
              <w:tabs>
                <w:tab w:val="decimal" w:pos="486"/>
              </w:tabs>
              <w:ind w:left="180" w:right="-68"/>
              <w:jc w:val="both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326" w:type="pct"/>
            <w:vAlign w:val="bottom"/>
          </w:tcPr>
          <w:p w14:paraId="1AD9138F" w14:textId="77777777" w:rsidR="00D07FE2" w:rsidRPr="003C4734" w:rsidRDefault="00D07FE2" w:rsidP="00310407">
            <w:pPr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32" w:type="pct"/>
          </w:tcPr>
          <w:p w14:paraId="14D00308" w14:textId="77777777" w:rsidR="00D07FE2" w:rsidRPr="003C4734" w:rsidRDefault="00D07FE2" w:rsidP="00310407">
            <w:pPr>
              <w:tabs>
                <w:tab w:val="decimal" w:pos="486"/>
              </w:tabs>
              <w:ind w:left="-25" w:right="-68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12" w:type="pct"/>
            <w:vAlign w:val="bottom"/>
          </w:tcPr>
          <w:p w14:paraId="0B111896" w14:textId="77777777" w:rsidR="00D07FE2" w:rsidRPr="003C4734" w:rsidRDefault="00D07FE2" w:rsidP="00310407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63" w:type="pct"/>
            <w:vAlign w:val="bottom"/>
          </w:tcPr>
          <w:p w14:paraId="29E8DB54" w14:textId="77777777" w:rsidR="00D07FE2" w:rsidRPr="003C4734" w:rsidRDefault="00D07FE2" w:rsidP="00310407">
            <w:pPr>
              <w:tabs>
                <w:tab w:val="decimal" w:pos="742"/>
              </w:tabs>
              <w:ind w:left="-25" w:right="47"/>
              <w:jc w:val="thaiDistribute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13" w:type="pct"/>
            <w:vAlign w:val="bottom"/>
          </w:tcPr>
          <w:p w14:paraId="6532FF21" w14:textId="77777777" w:rsidR="00D07FE2" w:rsidRPr="003C4734" w:rsidRDefault="00D07FE2" w:rsidP="00310407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63" w:type="pct"/>
          </w:tcPr>
          <w:p w14:paraId="7072781E" w14:textId="77777777" w:rsidR="00D07FE2" w:rsidRPr="003C4734" w:rsidRDefault="00D07FE2" w:rsidP="00310407">
            <w:pPr>
              <w:tabs>
                <w:tab w:val="decimal" w:pos="720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12" w:type="pct"/>
            <w:vAlign w:val="bottom"/>
          </w:tcPr>
          <w:p w14:paraId="7276FCA6" w14:textId="77777777" w:rsidR="00D07FE2" w:rsidRPr="003C4734" w:rsidRDefault="00D07FE2" w:rsidP="00310407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63" w:type="pct"/>
            <w:vAlign w:val="bottom"/>
          </w:tcPr>
          <w:p w14:paraId="59C75FEB" w14:textId="77777777" w:rsidR="00D07FE2" w:rsidRPr="003C4734" w:rsidRDefault="00D07FE2" w:rsidP="00310407">
            <w:pPr>
              <w:tabs>
                <w:tab w:val="decimal" w:pos="720"/>
              </w:tabs>
              <w:ind w:right="-6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10" w:type="pct"/>
            <w:vAlign w:val="bottom"/>
          </w:tcPr>
          <w:p w14:paraId="50B79EB3" w14:textId="77777777" w:rsidR="00D07FE2" w:rsidRPr="003C4734" w:rsidRDefault="00D07FE2" w:rsidP="00310407">
            <w:pPr>
              <w:tabs>
                <w:tab w:val="decimal" w:pos="720"/>
              </w:tabs>
              <w:ind w:left="-200" w:right="95"/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63" w:type="pct"/>
            <w:vAlign w:val="bottom"/>
          </w:tcPr>
          <w:p w14:paraId="2F501B2F" w14:textId="77777777" w:rsidR="00D07FE2" w:rsidRPr="003C4734" w:rsidRDefault="00D07FE2" w:rsidP="00310407">
            <w:pPr>
              <w:tabs>
                <w:tab w:val="decimal" w:pos="720"/>
              </w:tabs>
              <w:ind w:left="-200"/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313" w:type="pct"/>
            <w:shd w:val="clear" w:color="auto" w:fill="auto"/>
            <w:vAlign w:val="bottom"/>
          </w:tcPr>
          <w:p w14:paraId="2F2FB1F7" w14:textId="01D56F44" w:rsidR="00D07FE2" w:rsidRPr="003C4734" w:rsidRDefault="006D1E35" w:rsidP="0031040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3C4734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20,000</w:t>
            </w:r>
          </w:p>
        </w:tc>
        <w:tc>
          <w:tcPr>
            <w:tcW w:w="63" w:type="pct"/>
            <w:vAlign w:val="bottom"/>
          </w:tcPr>
          <w:p w14:paraId="53CB2D0B" w14:textId="77777777" w:rsidR="00D07FE2" w:rsidRPr="003C4734" w:rsidRDefault="00D07FE2" w:rsidP="00310407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343" w:type="pct"/>
            <w:gridSpan w:val="3"/>
            <w:vAlign w:val="bottom"/>
          </w:tcPr>
          <w:p w14:paraId="348BD072" w14:textId="77777777" w:rsidR="00D07FE2" w:rsidRPr="003C4734" w:rsidRDefault="00D07FE2" w:rsidP="0031040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3C4734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155,000</w:t>
            </w:r>
          </w:p>
        </w:tc>
        <w:tc>
          <w:tcPr>
            <w:tcW w:w="63" w:type="pct"/>
            <w:vAlign w:val="bottom"/>
          </w:tcPr>
          <w:p w14:paraId="72C869E5" w14:textId="77777777" w:rsidR="00D07FE2" w:rsidRPr="003C4734" w:rsidRDefault="00D07FE2" w:rsidP="00310407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312" w:type="pct"/>
            <w:gridSpan w:val="3"/>
            <w:vAlign w:val="bottom"/>
          </w:tcPr>
          <w:p w14:paraId="0D937725" w14:textId="145D77F3" w:rsidR="00D07FE2" w:rsidRPr="003C4734" w:rsidRDefault="006D1E35" w:rsidP="0031040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3C4734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20,462</w:t>
            </w:r>
          </w:p>
        </w:tc>
        <w:tc>
          <w:tcPr>
            <w:tcW w:w="63" w:type="pct"/>
            <w:vAlign w:val="bottom"/>
          </w:tcPr>
          <w:p w14:paraId="6D4E9124" w14:textId="77777777" w:rsidR="00D07FE2" w:rsidRPr="003C4734" w:rsidRDefault="00D07FE2" w:rsidP="00310407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7A2315F3" w14:textId="77777777" w:rsidR="00D07FE2" w:rsidRPr="003C4734" w:rsidRDefault="00D07FE2" w:rsidP="00310407">
            <w:pPr>
              <w:pBdr>
                <w:top w:val="single" w:sz="4" w:space="1" w:color="auto"/>
                <w:bottom w:val="double" w:sz="4" w:space="1" w:color="auto"/>
              </w:pBdr>
              <w:ind w:left="-200" w:right="100"/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3C4734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163,966</w:t>
            </w:r>
          </w:p>
        </w:tc>
      </w:tr>
    </w:tbl>
    <w:p w14:paraId="67807439" w14:textId="77777777" w:rsidR="00D07FE2" w:rsidRPr="00B118B0" w:rsidRDefault="00D07FE2" w:rsidP="00D07FE2">
      <w:pPr>
        <w:pStyle w:val="ListParagraph"/>
        <w:tabs>
          <w:tab w:val="left" w:pos="360"/>
        </w:tabs>
        <w:spacing w:before="120" w:line="240" w:lineRule="atLeast"/>
        <w:ind w:left="450"/>
        <w:rPr>
          <w:rFonts w:asciiTheme="majorBidi" w:hAnsiTheme="majorBidi" w:cstheme="majorBidi"/>
          <w:b/>
          <w:bCs/>
          <w:sz w:val="28"/>
          <w:lang w:val="en-GB"/>
        </w:rPr>
      </w:pPr>
    </w:p>
    <w:p w14:paraId="47E9023C" w14:textId="0D3C143A" w:rsidR="00FE25AA" w:rsidRPr="00B118B0" w:rsidRDefault="00FE25AA" w:rsidP="00FE25AA">
      <w:pPr>
        <w:pStyle w:val="ListParagraph"/>
        <w:tabs>
          <w:tab w:val="left" w:pos="360"/>
        </w:tabs>
        <w:spacing w:line="240" w:lineRule="atLeast"/>
        <w:ind w:left="450"/>
        <w:rPr>
          <w:rFonts w:asciiTheme="majorBidi" w:hAnsiTheme="majorBidi" w:cstheme="majorBidi"/>
          <w:sz w:val="28"/>
          <w:lang w:val="en-GB"/>
        </w:rPr>
        <w:sectPr w:rsidR="00FE25AA" w:rsidRPr="00B118B0" w:rsidSect="00381974">
          <w:footnotePr>
            <w:pos w:val="sectEnd"/>
          </w:footnotePr>
          <w:endnotePr>
            <w:numFmt w:val="decimal"/>
            <w:numStart w:val="0"/>
          </w:endnotePr>
          <w:pgSz w:w="16834" w:h="11909" w:orient="landscape" w:code="9"/>
          <w:pgMar w:top="1440" w:right="1264" w:bottom="1022" w:left="720" w:header="864" w:footer="432" w:gutter="0"/>
          <w:pgNumType w:start="33"/>
          <w:cols w:space="720"/>
          <w:docGrid w:linePitch="326"/>
        </w:sectPr>
      </w:pPr>
    </w:p>
    <w:tbl>
      <w:tblPr>
        <w:tblW w:w="4764" w:type="pct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65"/>
        <w:gridCol w:w="1336"/>
        <w:gridCol w:w="900"/>
        <w:gridCol w:w="89"/>
        <w:gridCol w:w="900"/>
        <w:gridCol w:w="91"/>
        <w:gridCol w:w="809"/>
        <w:gridCol w:w="91"/>
        <w:gridCol w:w="809"/>
        <w:gridCol w:w="91"/>
        <w:gridCol w:w="809"/>
        <w:gridCol w:w="91"/>
        <w:gridCol w:w="807"/>
        <w:gridCol w:w="93"/>
        <w:gridCol w:w="809"/>
      </w:tblGrid>
      <w:tr w:rsidR="005B4635" w:rsidRPr="00B118B0" w14:paraId="3F1E27D1" w14:textId="77777777" w:rsidTr="005B4635">
        <w:trPr>
          <w:trHeight w:val="144"/>
        </w:trPr>
        <w:tc>
          <w:tcPr>
            <w:tcW w:w="751" w:type="pct"/>
            <w:vAlign w:val="bottom"/>
          </w:tcPr>
          <w:p w14:paraId="41593E82" w14:textId="77777777" w:rsidR="00A030EC" w:rsidRPr="003C4734" w:rsidRDefault="00A030EC" w:rsidP="00A11E99">
            <w:pPr>
              <w:ind w:right="47"/>
              <w:jc w:val="thaiDistribute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735" w:type="pct"/>
          </w:tcPr>
          <w:p w14:paraId="17BFC783" w14:textId="77777777" w:rsidR="00A030EC" w:rsidRPr="003C4734" w:rsidRDefault="00A030EC" w:rsidP="00A11E99">
            <w:pPr>
              <w:ind w:left="-117" w:right="-81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495" w:type="pct"/>
          </w:tcPr>
          <w:p w14:paraId="3355AE9A" w14:textId="77777777" w:rsidR="00A030EC" w:rsidRPr="003C4734" w:rsidRDefault="00A030EC" w:rsidP="00A11E99">
            <w:pPr>
              <w:ind w:left="-117" w:right="-81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49" w:type="pct"/>
          </w:tcPr>
          <w:p w14:paraId="791824C1" w14:textId="77777777" w:rsidR="00A030EC" w:rsidRPr="003C4734" w:rsidRDefault="00A030EC" w:rsidP="00A11E99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990" w:type="pct"/>
            <w:gridSpan w:val="3"/>
            <w:vAlign w:val="bottom"/>
          </w:tcPr>
          <w:p w14:paraId="2E470603" w14:textId="77777777" w:rsidR="00A030EC" w:rsidRPr="003C4734" w:rsidRDefault="00A030EC" w:rsidP="00A11E99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50" w:type="pct"/>
          </w:tcPr>
          <w:p w14:paraId="75BE6B57" w14:textId="77777777" w:rsidR="00A030EC" w:rsidRPr="003C4734" w:rsidRDefault="00A030EC" w:rsidP="00A11E99">
            <w:pPr>
              <w:ind w:left="-117" w:right="9" w:firstLine="108"/>
              <w:jc w:val="right"/>
              <w:rPr>
                <w:rFonts w:asciiTheme="majorBidi" w:hAnsiTheme="majorBidi" w:cstheme="majorBidi"/>
                <w:color w:val="000000"/>
                <w:szCs w:val="24"/>
                <w:lang w:val="en-GB"/>
              </w:rPr>
            </w:pPr>
          </w:p>
        </w:tc>
        <w:tc>
          <w:tcPr>
            <w:tcW w:w="445" w:type="pct"/>
          </w:tcPr>
          <w:p w14:paraId="2528E909" w14:textId="77777777" w:rsidR="00A030EC" w:rsidRPr="003C4734" w:rsidRDefault="00A030EC" w:rsidP="00A11E99">
            <w:pPr>
              <w:ind w:left="-117" w:right="9" w:firstLine="108"/>
              <w:jc w:val="right"/>
              <w:rPr>
                <w:rFonts w:asciiTheme="majorBidi" w:hAnsiTheme="majorBidi" w:cstheme="majorBidi"/>
                <w:color w:val="000000"/>
                <w:szCs w:val="24"/>
                <w:lang w:val="en-GB"/>
              </w:rPr>
            </w:pPr>
          </w:p>
        </w:tc>
        <w:tc>
          <w:tcPr>
            <w:tcW w:w="1485" w:type="pct"/>
            <w:gridSpan w:val="6"/>
          </w:tcPr>
          <w:p w14:paraId="2D80BEA2" w14:textId="77777777" w:rsidR="00A030EC" w:rsidRPr="003C4734" w:rsidRDefault="00A030EC" w:rsidP="00A11E99">
            <w:pPr>
              <w:ind w:left="-117" w:right="9" w:firstLine="108"/>
              <w:jc w:val="right"/>
              <w:rPr>
                <w:rFonts w:asciiTheme="majorBidi" w:hAnsiTheme="majorBidi" w:cstheme="majorBidi"/>
                <w:color w:val="000000"/>
                <w:szCs w:val="24"/>
                <w:lang w:val="en-GB"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  <w:lang w:val="en-GB"/>
              </w:rPr>
              <w:t>(</w:t>
            </w:r>
            <w:r w:rsidRPr="003C4734">
              <w:rPr>
                <w:rFonts w:asciiTheme="majorBidi" w:hAnsiTheme="majorBidi" w:cstheme="majorBidi"/>
                <w:color w:val="000000"/>
                <w:szCs w:val="24"/>
                <w:cs/>
              </w:rPr>
              <w:t>หน่วย: พันบาท)</w:t>
            </w:r>
          </w:p>
        </w:tc>
      </w:tr>
      <w:tr w:rsidR="005B4635" w:rsidRPr="00B118B0" w14:paraId="29E1C219" w14:textId="77777777" w:rsidTr="005B4635">
        <w:trPr>
          <w:trHeight w:val="144"/>
        </w:trPr>
        <w:tc>
          <w:tcPr>
            <w:tcW w:w="751" w:type="pct"/>
            <w:vAlign w:val="bottom"/>
          </w:tcPr>
          <w:p w14:paraId="02EA4409" w14:textId="77777777" w:rsidR="00A030EC" w:rsidRPr="003C4734" w:rsidRDefault="00A030EC" w:rsidP="00A11E99">
            <w:pPr>
              <w:ind w:right="47"/>
              <w:jc w:val="thaiDistribute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735" w:type="pct"/>
          </w:tcPr>
          <w:p w14:paraId="7040CF34" w14:textId="77777777" w:rsidR="00A030EC" w:rsidRPr="003C4734" w:rsidRDefault="00A030EC" w:rsidP="00A11E99">
            <w:pPr>
              <w:ind w:left="198" w:right="-10"/>
              <w:jc w:val="both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495" w:type="pct"/>
            <w:vMerge w:val="restart"/>
          </w:tcPr>
          <w:p w14:paraId="0159F81B" w14:textId="77777777" w:rsidR="00A030EC" w:rsidRPr="003C4734" w:rsidRDefault="00A030EC" w:rsidP="00A11E99">
            <w:pPr>
              <w:ind w:left="-117" w:right="-81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49" w:type="pct"/>
          </w:tcPr>
          <w:p w14:paraId="738FD1BD" w14:textId="77777777" w:rsidR="00A030EC" w:rsidRPr="003C4734" w:rsidRDefault="00A030EC" w:rsidP="00A11E99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990" w:type="pct"/>
            <w:gridSpan w:val="3"/>
            <w:vAlign w:val="bottom"/>
          </w:tcPr>
          <w:p w14:paraId="6F6E26C3" w14:textId="77777777" w:rsidR="00A030EC" w:rsidRPr="003C4734" w:rsidRDefault="00A030EC" w:rsidP="00A11E99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  <w:lang w:val="en-GB"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  <w:cs/>
              </w:rPr>
              <w:t>สัดส่วนความ</w:t>
            </w:r>
          </w:p>
        </w:tc>
        <w:tc>
          <w:tcPr>
            <w:tcW w:w="50" w:type="pct"/>
          </w:tcPr>
          <w:p w14:paraId="6FD1E9D1" w14:textId="77777777" w:rsidR="00A030EC" w:rsidRPr="003C4734" w:rsidRDefault="00A030EC" w:rsidP="00A11E99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930" w:type="pct"/>
            <w:gridSpan w:val="7"/>
            <w:vAlign w:val="bottom"/>
          </w:tcPr>
          <w:p w14:paraId="6303F52E" w14:textId="77777777" w:rsidR="00A030EC" w:rsidRPr="003C4734" w:rsidRDefault="00A030EC" w:rsidP="00A11E99">
            <w:pPr>
              <w:pBdr>
                <w:bottom w:val="single" w:sz="4" w:space="1" w:color="auto"/>
              </w:pBd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  <w:cs/>
              </w:rPr>
              <w:t>งบการเงินเฉพาะกิจการ</w:t>
            </w:r>
          </w:p>
        </w:tc>
      </w:tr>
      <w:tr w:rsidR="005B4635" w:rsidRPr="00B118B0" w14:paraId="5D9E9F27" w14:textId="77777777" w:rsidTr="005B4635">
        <w:trPr>
          <w:trHeight w:val="144"/>
        </w:trPr>
        <w:tc>
          <w:tcPr>
            <w:tcW w:w="751" w:type="pct"/>
            <w:vAlign w:val="bottom"/>
          </w:tcPr>
          <w:p w14:paraId="54E0117F" w14:textId="77777777" w:rsidR="00A030EC" w:rsidRPr="003C4734" w:rsidRDefault="00A030EC" w:rsidP="00A11E99">
            <w:pPr>
              <w:ind w:right="47"/>
              <w:jc w:val="thaiDistribute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735" w:type="pct"/>
          </w:tcPr>
          <w:p w14:paraId="330C1BDD" w14:textId="77777777" w:rsidR="00A030EC" w:rsidRPr="003C4734" w:rsidRDefault="00A030EC" w:rsidP="00A11E99">
            <w:pPr>
              <w:ind w:left="198" w:right="-10"/>
              <w:jc w:val="both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495" w:type="pct"/>
            <w:vMerge/>
          </w:tcPr>
          <w:p w14:paraId="7295C83F" w14:textId="77777777" w:rsidR="00A030EC" w:rsidRPr="003C4734" w:rsidRDefault="00A030EC" w:rsidP="00A11E99">
            <w:pPr>
              <w:ind w:left="-117" w:right="-81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49" w:type="pct"/>
          </w:tcPr>
          <w:p w14:paraId="7730065B" w14:textId="77777777" w:rsidR="00A030EC" w:rsidRPr="003C4734" w:rsidRDefault="00A030EC" w:rsidP="00A11E99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990" w:type="pct"/>
            <w:gridSpan w:val="3"/>
            <w:vAlign w:val="bottom"/>
          </w:tcPr>
          <w:p w14:paraId="0870B970" w14:textId="77777777" w:rsidR="00A030EC" w:rsidRPr="003C4734" w:rsidRDefault="00A030EC" w:rsidP="00A11E99">
            <w:pPr>
              <w:pBdr>
                <w:bottom w:val="single" w:sz="4" w:space="1" w:color="auto"/>
              </w:pBd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  <w:cs/>
              </w:rPr>
              <w:t>เป็นเจ้าของ</w:t>
            </w:r>
            <w:r w:rsidRPr="003C4734">
              <w:rPr>
                <w:rFonts w:asciiTheme="majorBidi" w:hAnsiTheme="majorBidi" w:cstheme="majorBidi"/>
                <w:color w:val="000000"/>
                <w:szCs w:val="24"/>
              </w:rPr>
              <w:t xml:space="preserve"> </w:t>
            </w:r>
            <w:r w:rsidRPr="003C4734">
              <w:rPr>
                <w:rFonts w:asciiTheme="majorBidi" w:hAnsiTheme="majorBidi" w:cstheme="majorBidi"/>
                <w:color w:val="000000"/>
                <w:szCs w:val="24"/>
                <w:lang w:val="en-GB"/>
              </w:rPr>
              <w:t>(</w:t>
            </w:r>
            <w:r w:rsidRPr="003C4734">
              <w:rPr>
                <w:rFonts w:asciiTheme="majorBidi" w:hAnsiTheme="majorBidi" w:cstheme="majorBidi"/>
                <w:color w:val="000000"/>
                <w:szCs w:val="24"/>
                <w:cs/>
              </w:rPr>
              <w:t>ร้อยละ)</w:t>
            </w:r>
          </w:p>
        </w:tc>
        <w:tc>
          <w:tcPr>
            <w:tcW w:w="50" w:type="pct"/>
          </w:tcPr>
          <w:p w14:paraId="6786B236" w14:textId="77777777" w:rsidR="00A030EC" w:rsidRPr="003C4734" w:rsidRDefault="00A030EC" w:rsidP="00A11E99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940" w:type="pct"/>
            <w:gridSpan w:val="3"/>
            <w:vAlign w:val="bottom"/>
          </w:tcPr>
          <w:p w14:paraId="356FA81F" w14:textId="77777777" w:rsidR="00A030EC" w:rsidRPr="003C4734" w:rsidRDefault="00A030EC" w:rsidP="00A11E99">
            <w:pPr>
              <w:pBdr>
                <w:bottom w:val="single" w:sz="4" w:space="1" w:color="auto"/>
              </w:pBd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  <w:lang w:val="en-GB"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  <w:cs/>
              </w:rPr>
              <w:t>ทุนชำระแล้ว</w:t>
            </w:r>
          </w:p>
        </w:tc>
        <w:tc>
          <w:tcPr>
            <w:tcW w:w="50" w:type="pct"/>
          </w:tcPr>
          <w:p w14:paraId="17917353" w14:textId="77777777" w:rsidR="00A030EC" w:rsidRPr="003C4734" w:rsidRDefault="00A030EC" w:rsidP="00A11E99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940" w:type="pct"/>
            <w:gridSpan w:val="3"/>
            <w:vAlign w:val="bottom"/>
          </w:tcPr>
          <w:p w14:paraId="4201E442" w14:textId="77777777" w:rsidR="00A030EC" w:rsidRPr="003C4734" w:rsidRDefault="00A030EC" w:rsidP="00A11E99">
            <w:pPr>
              <w:pBdr>
                <w:bottom w:val="single" w:sz="4" w:space="1" w:color="auto"/>
              </w:pBd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  <w:cs/>
              </w:rPr>
              <w:t>วิธีราคาทุน</w:t>
            </w:r>
          </w:p>
        </w:tc>
      </w:tr>
      <w:tr w:rsidR="005B4635" w:rsidRPr="00B118B0" w14:paraId="5E6A294B" w14:textId="77777777" w:rsidTr="002B7CCC">
        <w:trPr>
          <w:trHeight w:val="144"/>
        </w:trPr>
        <w:tc>
          <w:tcPr>
            <w:tcW w:w="751" w:type="pct"/>
            <w:vAlign w:val="bottom"/>
          </w:tcPr>
          <w:p w14:paraId="294C7994" w14:textId="77777777" w:rsidR="00A030EC" w:rsidRPr="003C4734" w:rsidRDefault="00A030EC" w:rsidP="00A11E99">
            <w:pPr>
              <w:ind w:right="47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735" w:type="pct"/>
          </w:tcPr>
          <w:p w14:paraId="75E0F782" w14:textId="77777777" w:rsidR="00A030EC" w:rsidRPr="003C4734" w:rsidRDefault="00A030EC" w:rsidP="00A11E99">
            <w:pPr>
              <w:ind w:left="198" w:right="-10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495" w:type="pct"/>
          </w:tcPr>
          <w:p w14:paraId="528420C6" w14:textId="77777777" w:rsidR="00A030EC" w:rsidRPr="003C4734" w:rsidRDefault="00A030EC" w:rsidP="00A11E99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  <w:cs/>
              </w:rPr>
              <w:t>ประเทศที่</w:t>
            </w:r>
          </w:p>
        </w:tc>
        <w:tc>
          <w:tcPr>
            <w:tcW w:w="49" w:type="pct"/>
          </w:tcPr>
          <w:p w14:paraId="31EA3129" w14:textId="77777777" w:rsidR="00A030EC" w:rsidRPr="003C4734" w:rsidRDefault="00A030EC" w:rsidP="00A11E99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495" w:type="pct"/>
            <w:vAlign w:val="bottom"/>
          </w:tcPr>
          <w:p w14:paraId="006CB496" w14:textId="7C1B57CB" w:rsidR="00A030EC" w:rsidRPr="003C4734" w:rsidRDefault="00020B82" w:rsidP="00A11E99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</w:rPr>
              <w:t xml:space="preserve">30 </w:t>
            </w:r>
            <w:r w:rsidRPr="003C4734">
              <w:rPr>
                <w:rFonts w:asciiTheme="majorBidi" w:hAnsiTheme="majorBidi" w:cstheme="majorBidi"/>
                <w:color w:val="000000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50" w:type="pct"/>
          </w:tcPr>
          <w:p w14:paraId="655884EE" w14:textId="77777777" w:rsidR="00A030EC" w:rsidRPr="003C4734" w:rsidRDefault="00A030EC" w:rsidP="00A11E99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445" w:type="pct"/>
            <w:vAlign w:val="bottom"/>
          </w:tcPr>
          <w:p w14:paraId="0FF07F46" w14:textId="77777777" w:rsidR="00A030EC" w:rsidRPr="003C4734" w:rsidRDefault="00A030EC" w:rsidP="00A11E99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</w:rPr>
              <w:t xml:space="preserve">31 </w:t>
            </w:r>
            <w:r w:rsidRPr="003C4734">
              <w:rPr>
                <w:rFonts w:asciiTheme="majorBidi" w:hAnsiTheme="majorBidi" w:cstheme="majorBidi"/>
                <w:color w:val="000000"/>
                <w:szCs w:val="24"/>
                <w:cs/>
              </w:rPr>
              <w:t>ธันวาคม</w:t>
            </w:r>
          </w:p>
        </w:tc>
        <w:tc>
          <w:tcPr>
            <w:tcW w:w="50" w:type="pct"/>
          </w:tcPr>
          <w:p w14:paraId="184F5315" w14:textId="77777777" w:rsidR="00A030EC" w:rsidRPr="003C4734" w:rsidRDefault="00A030EC" w:rsidP="00A11E99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445" w:type="pct"/>
            <w:vAlign w:val="bottom"/>
          </w:tcPr>
          <w:p w14:paraId="36331E60" w14:textId="767FBEF4" w:rsidR="00A030EC" w:rsidRPr="003C4734" w:rsidRDefault="00020B82" w:rsidP="00A11E99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</w:rPr>
              <w:t xml:space="preserve">30 </w:t>
            </w:r>
            <w:r w:rsidRPr="003C4734">
              <w:rPr>
                <w:rFonts w:asciiTheme="majorBidi" w:hAnsiTheme="majorBidi" w:cstheme="majorBidi"/>
                <w:color w:val="000000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50" w:type="pct"/>
          </w:tcPr>
          <w:p w14:paraId="6221293B" w14:textId="77777777" w:rsidR="00A030EC" w:rsidRPr="003C4734" w:rsidRDefault="00A030EC" w:rsidP="00A11E99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445" w:type="pct"/>
            <w:vAlign w:val="bottom"/>
          </w:tcPr>
          <w:p w14:paraId="2D37ACE7" w14:textId="77777777" w:rsidR="00A030EC" w:rsidRPr="003C4734" w:rsidRDefault="00A030EC" w:rsidP="00A11E99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</w:rPr>
              <w:t xml:space="preserve">31 </w:t>
            </w:r>
            <w:r w:rsidRPr="003C4734">
              <w:rPr>
                <w:rFonts w:asciiTheme="majorBidi" w:hAnsiTheme="majorBidi" w:cstheme="majorBidi"/>
                <w:color w:val="000000"/>
                <w:szCs w:val="24"/>
                <w:cs/>
              </w:rPr>
              <w:t>ธันวาคม</w:t>
            </w:r>
          </w:p>
        </w:tc>
        <w:tc>
          <w:tcPr>
            <w:tcW w:w="50" w:type="pct"/>
          </w:tcPr>
          <w:p w14:paraId="4BF0E60B" w14:textId="77777777" w:rsidR="00A030EC" w:rsidRPr="003C4734" w:rsidRDefault="00A030EC" w:rsidP="00A11E99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444" w:type="pct"/>
            <w:vAlign w:val="bottom"/>
          </w:tcPr>
          <w:p w14:paraId="73B622D0" w14:textId="724ED7BA" w:rsidR="00A030EC" w:rsidRPr="003C4734" w:rsidRDefault="00020B82" w:rsidP="00A11E99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</w:rPr>
              <w:t xml:space="preserve">30 </w:t>
            </w:r>
            <w:r w:rsidRPr="003C4734">
              <w:rPr>
                <w:rFonts w:asciiTheme="majorBidi" w:hAnsiTheme="majorBidi" w:cstheme="majorBidi"/>
                <w:color w:val="000000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51" w:type="pct"/>
          </w:tcPr>
          <w:p w14:paraId="2D627834" w14:textId="77777777" w:rsidR="00A030EC" w:rsidRPr="003C4734" w:rsidRDefault="00A030EC" w:rsidP="00A11E99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445" w:type="pct"/>
            <w:vAlign w:val="bottom"/>
          </w:tcPr>
          <w:p w14:paraId="35AA396F" w14:textId="77777777" w:rsidR="00A030EC" w:rsidRPr="003C4734" w:rsidRDefault="00A030EC" w:rsidP="00A11E99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</w:rPr>
              <w:t xml:space="preserve">31 </w:t>
            </w:r>
            <w:r w:rsidRPr="003C4734">
              <w:rPr>
                <w:rFonts w:asciiTheme="majorBidi" w:hAnsiTheme="majorBidi" w:cstheme="majorBidi"/>
                <w:color w:val="000000"/>
                <w:szCs w:val="24"/>
                <w:cs/>
              </w:rPr>
              <w:t>ธันวาคม</w:t>
            </w:r>
          </w:p>
        </w:tc>
      </w:tr>
      <w:tr w:rsidR="005B4635" w:rsidRPr="00B118B0" w14:paraId="16544581" w14:textId="77777777" w:rsidTr="002B7CCC">
        <w:trPr>
          <w:trHeight w:val="144"/>
        </w:trPr>
        <w:tc>
          <w:tcPr>
            <w:tcW w:w="751" w:type="pct"/>
            <w:vAlign w:val="bottom"/>
          </w:tcPr>
          <w:p w14:paraId="29BF1783" w14:textId="77777777" w:rsidR="00A030EC" w:rsidRPr="003C4734" w:rsidRDefault="00A030EC" w:rsidP="00A11E99">
            <w:pPr>
              <w:pBdr>
                <w:bottom w:val="single" w:sz="4" w:space="1" w:color="auto"/>
              </w:pBdr>
              <w:ind w:right="47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  <w:cs/>
              </w:rPr>
              <w:t>บริษัท</w:t>
            </w:r>
          </w:p>
        </w:tc>
        <w:tc>
          <w:tcPr>
            <w:tcW w:w="735" w:type="pct"/>
          </w:tcPr>
          <w:p w14:paraId="22F5BA55" w14:textId="77777777" w:rsidR="00A030EC" w:rsidRPr="003C4734" w:rsidRDefault="00A030EC" w:rsidP="00A11E99">
            <w:pPr>
              <w:pBdr>
                <w:bottom w:val="single" w:sz="4" w:space="1" w:color="auto"/>
              </w:pBdr>
              <w:ind w:left="198" w:right="180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  <w:cs/>
              </w:rPr>
              <w:t>ลักษณะธุรกิจ</w:t>
            </w:r>
          </w:p>
        </w:tc>
        <w:tc>
          <w:tcPr>
            <w:tcW w:w="495" w:type="pct"/>
          </w:tcPr>
          <w:p w14:paraId="47FA1C21" w14:textId="77777777" w:rsidR="00A030EC" w:rsidRPr="003C4734" w:rsidRDefault="00A030EC" w:rsidP="00A11E99">
            <w:pPr>
              <w:pBdr>
                <w:bottom w:val="single" w:sz="4" w:space="1" w:color="auto"/>
              </w:pBd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  <w:cs/>
              </w:rPr>
              <w:t>กิจการจัดตั้ง</w:t>
            </w:r>
          </w:p>
        </w:tc>
        <w:tc>
          <w:tcPr>
            <w:tcW w:w="49" w:type="pct"/>
          </w:tcPr>
          <w:p w14:paraId="6116023E" w14:textId="77777777" w:rsidR="00A030EC" w:rsidRPr="003C4734" w:rsidRDefault="00A030EC" w:rsidP="00A11E99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495" w:type="pct"/>
            <w:vAlign w:val="bottom"/>
          </w:tcPr>
          <w:p w14:paraId="2460DFB7" w14:textId="77777777" w:rsidR="00A030EC" w:rsidRPr="003C4734" w:rsidRDefault="00A030EC" w:rsidP="00A11E99">
            <w:pPr>
              <w:pBdr>
                <w:bottom w:val="single" w:sz="4" w:space="1" w:color="auto"/>
              </w:pBd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</w:rPr>
              <w:t>2564</w:t>
            </w:r>
          </w:p>
        </w:tc>
        <w:tc>
          <w:tcPr>
            <w:tcW w:w="50" w:type="pct"/>
          </w:tcPr>
          <w:p w14:paraId="33732521" w14:textId="77777777" w:rsidR="00A030EC" w:rsidRPr="003C4734" w:rsidRDefault="00A030EC" w:rsidP="00A11E99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445" w:type="pct"/>
            <w:vAlign w:val="bottom"/>
          </w:tcPr>
          <w:p w14:paraId="63643EEC" w14:textId="77777777" w:rsidR="00A030EC" w:rsidRPr="003C4734" w:rsidRDefault="00A030EC" w:rsidP="00A11E99">
            <w:pPr>
              <w:pBdr>
                <w:bottom w:val="single" w:sz="4" w:space="1" w:color="auto"/>
              </w:pBd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</w:rPr>
              <w:t>2563</w:t>
            </w:r>
          </w:p>
        </w:tc>
        <w:tc>
          <w:tcPr>
            <w:tcW w:w="50" w:type="pct"/>
          </w:tcPr>
          <w:p w14:paraId="17CEDF12" w14:textId="77777777" w:rsidR="00A030EC" w:rsidRPr="003C4734" w:rsidRDefault="00A030EC" w:rsidP="00A11E99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445" w:type="pct"/>
            <w:vAlign w:val="bottom"/>
          </w:tcPr>
          <w:p w14:paraId="76506843" w14:textId="77777777" w:rsidR="00A030EC" w:rsidRPr="003C4734" w:rsidRDefault="00A030EC" w:rsidP="00A11E99">
            <w:pPr>
              <w:pBdr>
                <w:bottom w:val="single" w:sz="4" w:space="1" w:color="auto"/>
              </w:pBd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</w:rPr>
              <w:t>2564</w:t>
            </w:r>
          </w:p>
        </w:tc>
        <w:tc>
          <w:tcPr>
            <w:tcW w:w="50" w:type="pct"/>
          </w:tcPr>
          <w:p w14:paraId="05BCD16C" w14:textId="77777777" w:rsidR="00A030EC" w:rsidRPr="003C4734" w:rsidRDefault="00A030EC" w:rsidP="00A11E99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445" w:type="pct"/>
            <w:vAlign w:val="bottom"/>
          </w:tcPr>
          <w:p w14:paraId="37BAD21C" w14:textId="77777777" w:rsidR="00A030EC" w:rsidRPr="003C4734" w:rsidRDefault="00A030EC" w:rsidP="00A11E99">
            <w:pPr>
              <w:pBdr>
                <w:bottom w:val="single" w:sz="4" w:space="1" w:color="auto"/>
              </w:pBd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</w:rPr>
              <w:t>2563</w:t>
            </w:r>
          </w:p>
        </w:tc>
        <w:tc>
          <w:tcPr>
            <w:tcW w:w="50" w:type="pct"/>
          </w:tcPr>
          <w:p w14:paraId="151B46A7" w14:textId="77777777" w:rsidR="00A030EC" w:rsidRPr="003C4734" w:rsidRDefault="00A030EC" w:rsidP="00A11E99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444" w:type="pct"/>
            <w:vAlign w:val="bottom"/>
          </w:tcPr>
          <w:p w14:paraId="52723D46" w14:textId="77777777" w:rsidR="00A030EC" w:rsidRPr="003C4734" w:rsidRDefault="00A030EC" w:rsidP="00A11E99">
            <w:pPr>
              <w:pBdr>
                <w:bottom w:val="single" w:sz="4" w:space="1" w:color="auto"/>
              </w:pBd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</w:rPr>
              <w:t>2564</w:t>
            </w:r>
          </w:p>
        </w:tc>
        <w:tc>
          <w:tcPr>
            <w:tcW w:w="51" w:type="pct"/>
          </w:tcPr>
          <w:p w14:paraId="03A580A6" w14:textId="77777777" w:rsidR="00A030EC" w:rsidRPr="003C4734" w:rsidRDefault="00A030EC" w:rsidP="00A11E99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445" w:type="pct"/>
            <w:vAlign w:val="bottom"/>
          </w:tcPr>
          <w:p w14:paraId="7F450817" w14:textId="77777777" w:rsidR="00A030EC" w:rsidRPr="003C4734" w:rsidRDefault="00A030EC" w:rsidP="00A11E99">
            <w:pPr>
              <w:pBdr>
                <w:bottom w:val="single" w:sz="4" w:space="1" w:color="auto"/>
              </w:pBdr>
              <w:ind w:left="-108" w:right="-10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</w:rPr>
              <w:t>2563</w:t>
            </w:r>
          </w:p>
        </w:tc>
      </w:tr>
      <w:tr w:rsidR="005B4635" w:rsidRPr="00B118B0" w14:paraId="150644F6" w14:textId="77777777" w:rsidTr="00D42926">
        <w:trPr>
          <w:trHeight w:val="234"/>
        </w:trPr>
        <w:tc>
          <w:tcPr>
            <w:tcW w:w="751" w:type="pct"/>
          </w:tcPr>
          <w:p w14:paraId="2AEBED19" w14:textId="77777777" w:rsidR="00D21B12" w:rsidRPr="003C4734" w:rsidRDefault="00A030EC" w:rsidP="00A11E99">
            <w:pPr>
              <w:ind w:right="-486"/>
              <w:rPr>
                <w:rFonts w:asciiTheme="majorBidi" w:hAnsiTheme="majorBidi" w:cstheme="majorBidi"/>
                <w:color w:val="000000"/>
                <w:szCs w:val="24"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  <w:cs/>
              </w:rPr>
              <w:t xml:space="preserve">บริษัท ค้าไม้ </w:t>
            </w:r>
          </w:p>
          <w:p w14:paraId="53514860" w14:textId="73DE1C2D" w:rsidR="00A030EC" w:rsidRPr="003C4734" w:rsidRDefault="00A030EC" w:rsidP="00D21B12">
            <w:pPr>
              <w:ind w:left="180" w:right="-486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  <w:cs/>
              </w:rPr>
              <w:t>วังวิเศษ จำกัด</w:t>
            </w:r>
          </w:p>
        </w:tc>
        <w:tc>
          <w:tcPr>
            <w:tcW w:w="735" w:type="pct"/>
          </w:tcPr>
          <w:p w14:paraId="70527C50" w14:textId="5FCFB365" w:rsidR="00A030EC" w:rsidRPr="003C4734" w:rsidRDefault="00A030EC" w:rsidP="00665BF1">
            <w:pPr>
              <w:ind w:left="75" w:hanging="75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  <w:cs/>
              </w:rPr>
              <w:t>ประกอบกิจการ</w:t>
            </w:r>
            <w:r w:rsidR="00665BF1">
              <w:rPr>
                <w:rFonts w:asciiTheme="majorBidi" w:hAnsiTheme="majorBidi" w:cstheme="majorBidi"/>
                <w:color w:val="000000"/>
                <w:szCs w:val="24"/>
              </w:rPr>
              <w:t xml:space="preserve">  </w:t>
            </w:r>
            <w:r w:rsidRPr="003C4734">
              <w:rPr>
                <w:rFonts w:asciiTheme="majorBidi" w:hAnsiTheme="majorBidi" w:cstheme="majorBidi"/>
                <w:color w:val="000000"/>
                <w:szCs w:val="24"/>
                <w:cs/>
              </w:rPr>
              <w:t>โรงสีและโรงเลื่อย</w:t>
            </w:r>
          </w:p>
        </w:tc>
        <w:tc>
          <w:tcPr>
            <w:tcW w:w="495" w:type="pct"/>
            <w:vAlign w:val="bottom"/>
          </w:tcPr>
          <w:p w14:paraId="2778096B" w14:textId="0EC83137" w:rsidR="00A030EC" w:rsidRPr="003C4734" w:rsidRDefault="00A030EC" w:rsidP="002F7C55">
            <w:pPr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  <w:cs/>
              </w:rPr>
              <w:t>ไทย</w:t>
            </w:r>
          </w:p>
        </w:tc>
        <w:tc>
          <w:tcPr>
            <w:tcW w:w="49" w:type="pct"/>
            <w:vAlign w:val="bottom"/>
          </w:tcPr>
          <w:p w14:paraId="430E0731" w14:textId="77777777" w:rsidR="00A030EC" w:rsidRPr="003C4734" w:rsidRDefault="00A030EC" w:rsidP="002F7C55">
            <w:pPr>
              <w:tabs>
                <w:tab w:val="decimal" w:pos="584"/>
              </w:tabs>
              <w:ind w:left="-25" w:right="-6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495" w:type="pct"/>
            <w:vAlign w:val="bottom"/>
          </w:tcPr>
          <w:p w14:paraId="0C36BAEC" w14:textId="7B609944" w:rsidR="00A030EC" w:rsidRPr="003C4734" w:rsidRDefault="006D1E35" w:rsidP="002F7C55">
            <w:pPr>
              <w:tabs>
                <w:tab w:val="decimal" w:pos="626"/>
                <w:tab w:val="decimal" w:pos="674"/>
                <w:tab w:val="decimal" w:pos="792"/>
                <w:tab w:val="decimal" w:pos="853"/>
              </w:tabs>
              <w:ind w:right="47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</w:rPr>
              <w:t>49.99</w:t>
            </w:r>
          </w:p>
        </w:tc>
        <w:tc>
          <w:tcPr>
            <w:tcW w:w="50" w:type="pct"/>
            <w:vAlign w:val="bottom"/>
          </w:tcPr>
          <w:p w14:paraId="2AAD943A" w14:textId="77777777" w:rsidR="00A030EC" w:rsidRPr="003C4734" w:rsidRDefault="00A030EC" w:rsidP="002F7C55">
            <w:pPr>
              <w:tabs>
                <w:tab w:val="decimal" w:pos="584"/>
                <w:tab w:val="decimal" w:pos="742"/>
              </w:tabs>
              <w:ind w:left="-25" w:right="47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445" w:type="pct"/>
            <w:vAlign w:val="bottom"/>
          </w:tcPr>
          <w:p w14:paraId="601C3A27" w14:textId="77777777" w:rsidR="00A030EC" w:rsidRPr="003C4734" w:rsidRDefault="00A030EC" w:rsidP="002F7C55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</w:rPr>
              <w:t>49.99</w:t>
            </w:r>
          </w:p>
        </w:tc>
        <w:tc>
          <w:tcPr>
            <w:tcW w:w="50" w:type="pct"/>
            <w:vAlign w:val="bottom"/>
          </w:tcPr>
          <w:p w14:paraId="35EFD624" w14:textId="77777777" w:rsidR="00A030EC" w:rsidRPr="003C4734" w:rsidRDefault="00A030EC" w:rsidP="00A11E99">
            <w:pPr>
              <w:tabs>
                <w:tab w:val="decimal" w:pos="853"/>
              </w:tabs>
              <w:ind w:right="-6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445" w:type="pct"/>
            <w:vAlign w:val="bottom"/>
          </w:tcPr>
          <w:p w14:paraId="4CF6F31A" w14:textId="7E8633CB" w:rsidR="00A030EC" w:rsidRPr="003C4734" w:rsidRDefault="006D1E35" w:rsidP="002F7C55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</w:rPr>
              <w:t>20,000</w:t>
            </w:r>
          </w:p>
        </w:tc>
        <w:tc>
          <w:tcPr>
            <w:tcW w:w="50" w:type="pct"/>
            <w:vAlign w:val="bottom"/>
          </w:tcPr>
          <w:p w14:paraId="38D905FC" w14:textId="77777777" w:rsidR="00A030EC" w:rsidRPr="003C4734" w:rsidRDefault="00A030EC" w:rsidP="002F7C55">
            <w:pPr>
              <w:tabs>
                <w:tab w:val="decimal" w:pos="621"/>
              </w:tabs>
              <w:ind w:right="-6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445" w:type="pct"/>
            <w:vAlign w:val="bottom"/>
          </w:tcPr>
          <w:p w14:paraId="78C770B5" w14:textId="77777777" w:rsidR="00A030EC" w:rsidRPr="003C4734" w:rsidRDefault="00A030EC" w:rsidP="002F7C55">
            <w:pPr>
              <w:tabs>
                <w:tab w:val="decimal" w:pos="674"/>
                <w:tab w:val="decimal" w:pos="792"/>
                <w:tab w:val="decimal" w:pos="853"/>
              </w:tabs>
              <w:ind w:right="105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</w:rPr>
              <w:t>20,000</w:t>
            </w:r>
          </w:p>
        </w:tc>
        <w:tc>
          <w:tcPr>
            <w:tcW w:w="50" w:type="pct"/>
            <w:vAlign w:val="bottom"/>
          </w:tcPr>
          <w:p w14:paraId="163BB9A1" w14:textId="77777777" w:rsidR="00A030EC" w:rsidRPr="003C4734" w:rsidRDefault="00A030EC" w:rsidP="002F7C55">
            <w:pPr>
              <w:tabs>
                <w:tab w:val="decimal" w:pos="720"/>
              </w:tabs>
              <w:ind w:left="-20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444" w:type="pct"/>
            <w:vAlign w:val="bottom"/>
          </w:tcPr>
          <w:p w14:paraId="0C4D224B" w14:textId="1ADF90D2" w:rsidR="00A030EC" w:rsidRPr="003C4734" w:rsidRDefault="006D1E35" w:rsidP="002F7C55">
            <w:pPr>
              <w:tabs>
                <w:tab w:val="decimal" w:pos="680"/>
                <w:tab w:val="decimal" w:pos="792"/>
                <w:tab w:val="decimal" w:pos="848"/>
              </w:tabs>
              <w:ind w:right="10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</w:rPr>
              <w:t>20,000</w:t>
            </w:r>
          </w:p>
        </w:tc>
        <w:tc>
          <w:tcPr>
            <w:tcW w:w="51" w:type="pct"/>
            <w:vAlign w:val="bottom"/>
          </w:tcPr>
          <w:p w14:paraId="062951B2" w14:textId="77777777" w:rsidR="00A030EC" w:rsidRPr="003C4734" w:rsidRDefault="00A030EC" w:rsidP="002F7C55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445" w:type="pct"/>
            <w:vAlign w:val="bottom"/>
          </w:tcPr>
          <w:p w14:paraId="7A2FC0D9" w14:textId="77777777" w:rsidR="00A030EC" w:rsidRPr="003C4734" w:rsidRDefault="00A030EC" w:rsidP="002F7C55">
            <w:pPr>
              <w:ind w:right="95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</w:rPr>
              <w:t>20,000</w:t>
            </w:r>
          </w:p>
        </w:tc>
      </w:tr>
      <w:tr w:rsidR="005B4635" w:rsidRPr="00B118B0" w14:paraId="3465DD78" w14:textId="77777777" w:rsidTr="00D42926">
        <w:trPr>
          <w:trHeight w:val="144"/>
        </w:trPr>
        <w:tc>
          <w:tcPr>
            <w:tcW w:w="751" w:type="pct"/>
          </w:tcPr>
          <w:p w14:paraId="2C905C39" w14:textId="77777777" w:rsidR="00A030EC" w:rsidRPr="003C4734" w:rsidRDefault="00A030EC" w:rsidP="00A11E99">
            <w:pPr>
              <w:ind w:right="-486"/>
              <w:rPr>
                <w:rFonts w:asciiTheme="majorBidi" w:hAnsiTheme="majorBidi" w:cstheme="majorBidi"/>
                <w:color w:val="000000"/>
                <w:szCs w:val="24"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  <w:cs/>
              </w:rPr>
              <w:t xml:space="preserve">บริษัท ซิสเต็ม แอนด์ </w:t>
            </w:r>
          </w:p>
          <w:p w14:paraId="1AC9BEBD" w14:textId="77777777" w:rsidR="00D21B12" w:rsidRPr="003C4734" w:rsidRDefault="00A030EC" w:rsidP="007D66DB">
            <w:pPr>
              <w:ind w:left="180" w:right="-486"/>
              <w:rPr>
                <w:rFonts w:asciiTheme="majorBidi" w:hAnsiTheme="majorBidi" w:cstheme="majorBidi"/>
                <w:color w:val="000000"/>
                <w:szCs w:val="24"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  <w:cs/>
              </w:rPr>
              <w:t xml:space="preserve">ซอฟท์แวร์ </w:t>
            </w:r>
          </w:p>
          <w:p w14:paraId="392EBBCB" w14:textId="37F3B093" w:rsidR="00A030EC" w:rsidRPr="003C4734" w:rsidRDefault="00A030EC" w:rsidP="007D66DB">
            <w:pPr>
              <w:ind w:left="180" w:right="-486"/>
              <w:rPr>
                <w:rFonts w:asciiTheme="majorBidi" w:hAnsiTheme="majorBidi" w:cstheme="majorBidi"/>
                <w:color w:val="000000"/>
                <w:szCs w:val="24"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  <w:cs/>
              </w:rPr>
              <w:t>เซอร์วิสเซส</w:t>
            </w:r>
          </w:p>
          <w:p w14:paraId="50E7205B" w14:textId="77777777" w:rsidR="00A030EC" w:rsidRPr="003C4734" w:rsidRDefault="00A030EC" w:rsidP="007D66DB">
            <w:pPr>
              <w:ind w:left="180" w:right="-486"/>
              <w:rPr>
                <w:rFonts w:asciiTheme="majorBidi" w:hAnsiTheme="majorBidi" w:cstheme="majorBidi"/>
                <w:color w:val="000000"/>
                <w:szCs w:val="24"/>
                <w:cs/>
                <w:lang w:val="en-GB"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  <w:cs/>
              </w:rPr>
              <w:t>จำกัด</w:t>
            </w:r>
          </w:p>
        </w:tc>
        <w:tc>
          <w:tcPr>
            <w:tcW w:w="735" w:type="pct"/>
            <w:vAlign w:val="bottom"/>
          </w:tcPr>
          <w:p w14:paraId="557B50AD" w14:textId="77777777" w:rsidR="00272EA2" w:rsidRPr="003C4734" w:rsidRDefault="00D21B12" w:rsidP="00665BF1">
            <w:pPr>
              <w:rPr>
                <w:rFonts w:asciiTheme="majorBidi" w:hAnsiTheme="majorBidi" w:cstheme="majorBidi"/>
                <w:color w:val="000000"/>
                <w:szCs w:val="24"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  <w:cs/>
              </w:rPr>
              <w:t>ให้บริการและจำหน่ายอุปกรณ์</w:t>
            </w:r>
          </w:p>
          <w:p w14:paraId="4DD11315" w14:textId="63E4A42D" w:rsidR="00A030EC" w:rsidRPr="003C4734" w:rsidRDefault="00D21B12" w:rsidP="00665BF1">
            <w:pPr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  <w:cs/>
              </w:rPr>
              <w:t>ต่าง</w:t>
            </w:r>
            <w:r w:rsidR="00DF3355" w:rsidRPr="003C4734">
              <w:rPr>
                <w:rFonts w:asciiTheme="majorBidi" w:hAnsiTheme="majorBidi" w:cstheme="majorBidi"/>
                <w:color w:val="000000"/>
                <w:szCs w:val="24"/>
                <w:cs/>
              </w:rPr>
              <w:t xml:space="preserve"> </w:t>
            </w:r>
            <w:r w:rsidRPr="003C4734">
              <w:rPr>
                <w:rFonts w:asciiTheme="majorBidi" w:hAnsiTheme="majorBidi" w:cstheme="majorBidi"/>
                <w:color w:val="000000"/>
                <w:szCs w:val="24"/>
                <w:cs/>
              </w:rPr>
              <w:t>ๆที่เกี่ยวข้องกับเกมส์วีอาร์</w:t>
            </w:r>
          </w:p>
        </w:tc>
        <w:tc>
          <w:tcPr>
            <w:tcW w:w="495" w:type="pct"/>
            <w:vAlign w:val="bottom"/>
          </w:tcPr>
          <w:p w14:paraId="70EBDBC8" w14:textId="0EFAC476" w:rsidR="00A030EC" w:rsidRPr="003C4734" w:rsidRDefault="00A030EC" w:rsidP="002F7C55">
            <w:pPr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  <w:cs/>
              </w:rPr>
              <w:t>ไทย</w:t>
            </w:r>
          </w:p>
        </w:tc>
        <w:tc>
          <w:tcPr>
            <w:tcW w:w="49" w:type="pct"/>
            <w:vAlign w:val="bottom"/>
          </w:tcPr>
          <w:p w14:paraId="235B7188" w14:textId="77777777" w:rsidR="00A030EC" w:rsidRPr="003C4734" w:rsidRDefault="00A030EC" w:rsidP="002F7C55">
            <w:pPr>
              <w:tabs>
                <w:tab w:val="decimal" w:pos="626"/>
              </w:tabs>
              <w:ind w:left="-25" w:right="-6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495" w:type="pct"/>
            <w:vAlign w:val="bottom"/>
          </w:tcPr>
          <w:p w14:paraId="061F3B36" w14:textId="3BDF37B7" w:rsidR="00701D0A" w:rsidRPr="003C4734" w:rsidRDefault="006D1E35" w:rsidP="002F7C55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</w:rPr>
              <w:t>35</w:t>
            </w:r>
          </w:p>
        </w:tc>
        <w:tc>
          <w:tcPr>
            <w:tcW w:w="50" w:type="pct"/>
            <w:vAlign w:val="bottom"/>
          </w:tcPr>
          <w:p w14:paraId="772F410F" w14:textId="77777777" w:rsidR="00A030EC" w:rsidRPr="003C4734" w:rsidRDefault="00A030EC" w:rsidP="002F7C55">
            <w:pPr>
              <w:tabs>
                <w:tab w:val="decimal" w:pos="742"/>
              </w:tabs>
              <w:ind w:left="-25" w:right="47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445" w:type="pct"/>
            <w:vAlign w:val="bottom"/>
          </w:tcPr>
          <w:p w14:paraId="274959A0" w14:textId="224DCFA8" w:rsidR="00A030EC" w:rsidRPr="003C4734" w:rsidRDefault="00A030EC" w:rsidP="002F7C55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</w:rPr>
              <w:t>35</w:t>
            </w:r>
          </w:p>
        </w:tc>
        <w:tc>
          <w:tcPr>
            <w:tcW w:w="50" w:type="pct"/>
          </w:tcPr>
          <w:p w14:paraId="440020DF" w14:textId="77777777" w:rsidR="00A030EC" w:rsidRPr="003C4734" w:rsidRDefault="00A030EC" w:rsidP="00A11E99">
            <w:pPr>
              <w:tabs>
                <w:tab w:val="decimal" w:pos="853"/>
              </w:tabs>
              <w:ind w:right="-6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445" w:type="pct"/>
            <w:vAlign w:val="bottom"/>
          </w:tcPr>
          <w:p w14:paraId="53F9EB5E" w14:textId="4F1BB501" w:rsidR="00A030EC" w:rsidRPr="003C4734" w:rsidRDefault="006D1E35" w:rsidP="002F7C55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</w:rPr>
              <w:t>3,500</w:t>
            </w:r>
          </w:p>
        </w:tc>
        <w:tc>
          <w:tcPr>
            <w:tcW w:w="50" w:type="pct"/>
            <w:vAlign w:val="bottom"/>
          </w:tcPr>
          <w:p w14:paraId="35C7659E" w14:textId="77777777" w:rsidR="00A030EC" w:rsidRPr="003C4734" w:rsidRDefault="00A030EC" w:rsidP="002F7C55">
            <w:pPr>
              <w:tabs>
                <w:tab w:val="decimal" w:pos="621"/>
              </w:tabs>
              <w:ind w:right="-6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445" w:type="pct"/>
            <w:vAlign w:val="bottom"/>
          </w:tcPr>
          <w:p w14:paraId="3D922A87" w14:textId="77777777" w:rsidR="00A030EC" w:rsidRPr="003C4734" w:rsidRDefault="00A030EC" w:rsidP="002F7C55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</w:rPr>
              <w:t>3,500</w:t>
            </w:r>
          </w:p>
        </w:tc>
        <w:tc>
          <w:tcPr>
            <w:tcW w:w="50" w:type="pct"/>
            <w:vAlign w:val="bottom"/>
          </w:tcPr>
          <w:p w14:paraId="2B764580" w14:textId="77777777" w:rsidR="00A030EC" w:rsidRPr="003C4734" w:rsidRDefault="00A030EC" w:rsidP="002F7C55">
            <w:pPr>
              <w:tabs>
                <w:tab w:val="decimal" w:pos="720"/>
              </w:tabs>
              <w:ind w:left="-20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444" w:type="pct"/>
            <w:vAlign w:val="bottom"/>
          </w:tcPr>
          <w:p w14:paraId="73550BC6" w14:textId="2F574E77" w:rsidR="00A030EC" w:rsidRPr="00D42926" w:rsidRDefault="006D1E35" w:rsidP="002F7C55">
            <w:pPr>
              <w:tabs>
                <w:tab w:val="decimal" w:pos="680"/>
                <w:tab w:val="decimal" w:pos="792"/>
                <w:tab w:val="decimal" w:pos="848"/>
              </w:tabs>
              <w:ind w:right="10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D42926">
              <w:rPr>
                <w:rFonts w:asciiTheme="majorBidi" w:hAnsiTheme="majorBidi" w:cstheme="majorBidi"/>
                <w:color w:val="000000"/>
                <w:szCs w:val="24"/>
              </w:rPr>
              <w:t>3,500</w:t>
            </w:r>
          </w:p>
        </w:tc>
        <w:tc>
          <w:tcPr>
            <w:tcW w:w="51" w:type="pct"/>
            <w:vAlign w:val="bottom"/>
          </w:tcPr>
          <w:p w14:paraId="20B1A7B0" w14:textId="77777777" w:rsidR="00A030EC" w:rsidRPr="00D42926" w:rsidRDefault="00A030EC" w:rsidP="002F7C55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445" w:type="pct"/>
            <w:vAlign w:val="bottom"/>
          </w:tcPr>
          <w:p w14:paraId="5A7ACF0C" w14:textId="77777777" w:rsidR="00A030EC" w:rsidRPr="00D42926" w:rsidRDefault="00A030EC" w:rsidP="002F7C55">
            <w:pPr>
              <w:tabs>
                <w:tab w:val="decimal" w:pos="680"/>
                <w:tab w:val="decimal" w:pos="792"/>
                <w:tab w:val="decimal" w:pos="848"/>
              </w:tabs>
              <w:ind w:right="95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D42926">
              <w:rPr>
                <w:rFonts w:asciiTheme="majorBidi" w:hAnsiTheme="majorBidi" w:cstheme="majorBidi"/>
                <w:color w:val="000000"/>
                <w:szCs w:val="24"/>
              </w:rPr>
              <w:t>3,500</w:t>
            </w:r>
          </w:p>
        </w:tc>
      </w:tr>
      <w:tr w:rsidR="005B4635" w:rsidRPr="00B118B0" w14:paraId="2C06A986" w14:textId="77777777" w:rsidTr="00D42926">
        <w:trPr>
          <w:trHeight w:val="144"/>
        </w:trPr>
        <w:tc>
          <w:tcPr>
            <w:tcW w:w="751" w:type="pct"/>
          </w:tcPr>
          <w:p w14:paraId="42EE23D4" w14:textId="77777777" w:rsidR="00A030EC" w:rsidRPr="003C4734" w:rsidRDefault="00A030EC" w:rsidP="00A11E99">
            <w:pPr>
              <w:ind w:right="-486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  <w:cs/>
              </w:rPr>
              <w:t>รวม</w:t>
            </w:r>
          </w:p>
        </w:tc>
        <w:tc>
          <w:tcPr>
            <w:tcW w:w="735" w:type="pct"/>
            <w:vAlign w:val="bottom"/>
          </w:tcPr>
          <w:p w14:paraId="44E150AF" w14:textId="77777777" w:rsidR="00A030EC" w:rsidRPr="003C4734" w:rsidRDefault="00A030EC" w:rsidP="00A11E99">
            <w:pPr>
              <w:ind w:left="180" w:right="-68" w:hanging="104"/>
              <w:jc w:val="both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495" w:type="pct"/>
          </w:tcPr>
          <w:p w14:paraId="12E12D28" w14:textId="77777777" w:rsidR="00A030EC" w:rsidRPr="003C4734" w:rsidRDefault="00A030EC" w:rsidP="00A11E99">
            <w:pPr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49" w:type="pct"/>
          </w:tcPr>
          <w:p w14:paraId="638E1A5E" w14:textId="77777777" w:rsidR="00A030EC" w:rsidRPr="003C4734" w:rsidRDefault="00A030EC" w:rsidP="00A11E99">
            <w:pPr>
              <w:tabs>
                <w:tab w:val="decimal" w:pos="716"/>
              </w:tabs>
              <w:ind w:left="-25" w:right="-68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495" w:type="pct"/>
          </w:tcPr>
          <w:p w14:paraId="5D9662E3" w14:textId="77777777" w:rsidR="00A030EC" w:rsidRPr="003C4734" w:rsidRDefault="00A030EC" w:rsidP="00A11E99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50" w:type="pct"/>
          </w:tcPr>
          <w:p w14:paraId="6D5C7707" w14:textId="77777777" w:rsidR="00A030EC" w:rsidRPr="003C4734" w:rsidRDefault="00A030EC" w:rsidP="00A11E99">
            <w:pPr>
              <w:tabs>
                <w:tab w:val="decimal" w:pos="742"/>
              </w:tabs>
              <w:ind w:left="-25" w:right="47"/>
              <w:jc w:val="thaiDistribute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445" w:type="pct"/>
          </w:tcPr>
          <w:p w14:paraId="0F4F3C36" w14:textId="77777777" w:rsidR="00A030EC" w:rsidRPr="003C4734" w:rsidRDefault="00A030EC" w:rsidP="00A11E99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50" w:type="pct"/>
          </w:tcPr>
          <w:p w14:paraId="6DC5900C" w14:textId="77777777" w:rsidR="00A030EC" w:rsidRPr="003C4734" w:rsidRDefault="00A030EC" w:rsidP="00A11E99">
            <w:pPr>
              <w:tabs>
                <w:tab w:val="decimal" w:pos="853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445" w:type="pct"/>
          </w:tcPr>
          <w:p w14:paraId="4F34118C" w14:textId="77777777" w:rsidR="00A030EC" w:rsidRPr="003C4734" w:rsidRDefault="00A030EC" w:rsidP="00A11E99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50" w:type="pct"/>
          </w:tcPr>
          <w:p w14:paraId="1B9204FF" w14:textId="77777777" w:rsidR="00A030EC" w:rsidRPr="003C4734" w:rsidRDefault="00A030EC" w:rsidP="00A11E99">
            <w:pPr>
              <w:tabs>
                <w:tab w:val="decimal" w:pos="621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445" w:type="pct"/>
          </w:tcPr>
          <w:p w14:paraId="4BD67C02" w14:textId="77777777" w:rsidR="00A030EC" w:rsidRPr="003C4734" w:rsidRDefault="00A030EC" w:rsidP="00A11E99">
            <w:pPr>
              <w:tabs>
                <w:tab w:val="decimal" w:pos="720"/>
              </w:tabs>
              <w:ind w:left="-200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50" w:type="pct"/>
          </w:tcPr>
          <w:p w14:paraId="7E603C9A" w14:textId="77777777" w:rsidR="00A030EC" w:rsidRPr="003C4734" w:rsidRDefault="00A030EC" w:rsidP="00A11E99">
            <w:pPr>
              <w:tabs>
                <w:tab w:val="decimal" w:pos="720"/>
              </w:tabs>
              <w:ind w:left="-200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444" w:type="pct"/>
            <w:vAlign w:val="bottom"/>
          </w:tcPr>
          <w:p w14:paraId="4D01E504" w14:textId="683247C0" w:rsidR="00A030EC" w:rsidRPr="003C4734" w:rsidRDefault="006D1E35" w:rsidP="00A11E99">
            <w:pPr>
              <w:pBdr>
                <w:top w:val="single" w:sz="4" w:space="1" w:color="auto"/>
              </w:pBdr>
              <w:tabs>
                <w:tab w:val="decimal" w:pos="680"/>
                <w:tab w:val="decimal" w:pos="792"/>
                <w:tab w:val="decimal" w:pos="848"/>
              </w:tabs>
              <w:ind w:right="10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</w:rPr>
              <w:t>23,500</w:t>
            </w:r>
          </w:p>
        </w:tc>
        <w:tc>
          <w:tcPr>
            <w:tcW w:w="51" w:type="pct"/>
          </w:tcPr>
          <w:p w14:paraId="5CBBBB12" w14:textId="77777777" w:rsidR="00A030EC" w:rsidRPr="003C4734" w:rsidRDefault="00A030EC" w:rsidP="00A11E99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445" w:type="pct"/>
            <w:vAlign w:val="bottom"/>
          </w:tcPr>
          <w:p w14:paraId="29047B9B" w14:textId="77777777" w:rsidR="00A030EC" w:rsidRPr="003C4734" w:rsidRDefault="00A030EC" w:rsidP="00A11E99">
            <w:pPr>
              <w:pBdr>
                <w:top w:val="single" w:sz="4" w:space="1" w:color="auto"/>
              </w:pBdr>
              <w:tabs>
                <w:tab w:val="decimal" w:pos="680"/>
                <w:tab w:val="decimal" w:pos="792"/>
                <w:tab w:val="decimal" w:pos="848"/>
              </w:tabs>
              <w:ind w:right="95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</w:rPr>
              <w:t>23,500</w:t>
            </w:r>
          </w:p>
        </w:tc>
      </w:tr>
      <w:tr w:rsidR="003F4090" w:rsidRPr="00B118B0" w14:paraId="5154D52F" w14:textId="77777777" w:rsidTr="003F4090">
        <w:trPr>
          <w:trHeight w:val="144"/>
        </w:trPr>
        <w:tc>
          <w:tcPr>
            <w:tcW w:w="1486" w:type="pct"/>
            <w:gridSpan w:val="2"/>
          </w:tcPr>
          <w:p w14:paraId="6A7F5D1A" w14:textId="0F608A08" w:rsidR="003F4090" w:rsidRPr="003C4734" w:rsidRDefault="003F4090" w:rsidP="00997837">
            <w:pPr>
              <w:ind w:right="-68"/>
              <w:jc w:val="both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  <w:u w:val="single"/>
                <w:cs/>
              </w:rPr>
              <w:t>หัก</w:t>
            </w:r>
            <w:r w:rsidRPr="003C4734">
              <w:rPr>
                <w:rFonts w:asciiTheme="majorBidi" w:hAnsiTheme="majorBidi" w:cstheme="majorBidi"/>
                <w:color w:val="000000"/>
                <w:szCs w:val="24"/>
              </w:rPr>
              <w:t xml:space="preserve"> </w:t>
            </w:r>
            <w:r w:rsidRPr="003C4734">
              <w:rPr>
                <w:rFonts w:asciiTheme="majorBidi" w:hAnsiTheme="majorBidi" w:cstheme="majorBidi"/>
                <w:color w:val="000000"/>
                <w:szCs w:val="24"/>
                <w:cs/>
              </w:rPr>
              <w:t>ค่าเผื่อการด้อยค่า</w:t>
            </w:r>
            <w:r>
              <w:rPr>
                <w:rFonts w:asciiTheme="majorBidi" w:hAnsiTheme="majorBidi" w:cstheme="majorBidi" w:hint="cs"/>
                <w:color w:val="000000"/>
                <w:szCs w:val="24"/>
                <w:cs/>
              </w:rPr>
              <w:t>เงินลงทุน</w:t>
            </w:r>
          </w:p>
        </w:tc>
        <w:tc>
          <w:tcPr>
            <w:tcW w:w="495" w:type="pct"/>
          </w:tcPr>
          <w:p w14:paraId="332395FF" w14:textId="77777777" w:rsidR="003F4090" w:rsidRPr="003C4734" w:rsidRDefault="003F4090" w:rsidP="00A11E99">
            <w:pPr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49" w:type="pct"/>
          </w:tcPr>
          <w:p w14:paraId="773E3286" w14:textId="77777777" w:rsidR="003F4090" w:rsidRPr="003C4734" w:rsidRDefault="003F4090" w:rsidP="00A11E99">
            <w:pPr>
              <w:tabs>
                <w:tab w:val="decimal" w:pos="623"/>
              </w:tabs>
              <w:ind w:left="-25" w:right="-68"/>
              <w:rPr>
                <w:rFonts w:asciiTheme="majorBidi" w:hAnsiTheme="majorBidi" w:cstheme="majorBidi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495" w:type="pct"/>
          </w:tcPr>
          <w:p w14:paraId="2825252F" w14:textId="77777777" w:rsidR="003F4090" w:rsidRPr="003C4734" w:rsidRDefault="003F4090" w:rsidP="00A11E99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50" w:type="pct"/>
          </w:tcPr>
          <w:p w14:paraId="34104222" w14:textId="77777777" w:rsidR="003F4090" w:rsidRPr="003C4734" w:rsidRDefault="003F4090" w:rsidP="00A11E99">
            <w:pPr>
              <w:tabs>
                <w:tab w:val="decimal" w:pos="742"/>
              </w:tabs>
              <w:ind w:left="-25" w:right="47"/>
              <w:jc w:val="thaiDistribute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445" w:type="pct"/>
          </w:tcPr>
          <w:p w14:paraId="6EC5E5D2" w14:textId="77777777" w:rsidR="003F4090" w:rsidRPr="003C4734" w:rsidRDefault="003F4090" w:rsidP="00A11E99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50" w:type="pct"/>
          </w:tcPr>
          <w:p w14:paraId="390E9077" w14:textId="77777777" w:rsidR="003F4090" w:rsidRPr="003C4734" w:rsidRDefault="003F4090" w:rsidP="00A11E99">
            <w:pPr>
              <w:tabs>
                <w:tab w:val="decimal" w:pos="853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445" w:type="pct"/>
          </w:tcPr>
          <w:p w14:paraId="7EC903B6" w14:textId="77777777" w:rsidR="003F4090" w:rsidRPr="003C4734" w:rsidRDefault="003F4090" w:rsidP="00A11E99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50" w:type="pct"/>
          </w:tcPr>
          <w:p w14:paraId="00A05F32" w14:textId="77777777" w:rsidR="003F4090" w:rsidRPr="003C4734" w:rsidRDefault="003F4090" w:rsidP="00A11E99">
            <w:pPr>
              <w:tabs>
                <w:tab w:val="decimal" w:pos="621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445" w:type="pct"/>
          </w:tcPr>
          <w:p w14:paraId="2370C13B" w14:textId="77777777" w:rsidR="003F4090" w:rsidRPr="003C4734" w:rsidRDefault="003F4090" w:rsidP="00A11E99">
            <w:pPr>
              <w:tabs>
                <w:tab w:val="decimal" w:pos="720"/>
              </w:tabs>
              <w:ind w:left="-200"/>
              <w:jc w:val="center"/>
              <w:rPr>
                <w:rFonts w:asciiTheme="majorBidi" w:hAnsiTheme="majorBidi" w:cstheme="majorBidi"/>
                <w:color w:val="000000"/>
                <w:szCs w:val="24"/>
                <w:lang w:val="en-GB"/>
              </w:rPr>
            </w:pPr>
          </w:p>
        </w:tc>
        <w:tc>
          <w:tcPr>
            <w:tcW w:w="50" w:type="pct"/>
          </w:tcPr>
          <w:p w14:paraId="37B1B386" w14:textId="77777777" w:rsidR="003F4090" w:rsidRPr="003C4734" w:rsidRDefault="003F4090" w:rsidP="00A11E99">
            <w:pPr>
              <w:tabs>
                <w:tab w:val="decimal" w:pos="720"/>
              </w:tabs>
              <w:ind w:left="-200"/>
              <w:jc w:val="center"/>
              <w:rPr>
                <w:rFonts w:asciiTheme="majorBidi" w:hAnsiTheme="majorBidi" w:cstheme="majorBidi"/>
                <w:color w:val="000000"/>
                <w:szCs w:val="24"/>
                <w:lang w:val="en-GB"/>
              </w:rPr>
            </w:pPr>
          </w:p>
        </w:tc>
        <w:tc>
          <w:tcPr>
            <w:tcW w:w="444" w:type="pct"/>
            <w:vAlign w:val="bottom"/>
          </w:tcPr>
          <w:p w14:paraId="3740FEC6" w14:textId="4D44B9BF" w:rsidR="003F4090" w:rsidRPr="003C4734" w:rsidRDefault="003F4090" w:rsidP="00A11E99">
            <w:pPr>
              <w:tabs>
                <w:tab w:val="decimal" w:pos="680"/>
                <w:tab w:val="decimal" w:pos="792"/>
                <w:tab w:val="decimal" w:pos="848"/>
              </w:tabs>
              <w:ind w:right="10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</w:rPr>
              <w:t>(3,500)</w:t>
            </w:r>
          </w:p>
        </w:tc>
        <w:tc>
          <w:tcPr>
            <w:tcW w:w="51" w:type="pct"/>
          </w:tcPr>
          <w:p w14:paraId="537AC10E" w14:textId="77777777" w:rsidR="003F4090" w:rsidRPr="003C4734" w:rsidRDefault="003F4090" w:rsidP="00A11E99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445" w:type="pct"/>
            <w:vAlign w:val="bottom"/>
          </w:tcPr>
          <w:p w14:paraId="274D08BC" w14:textId="77777777" w:rsidR="003F4090" w:rsidRPr="003C4734" w:rsidRDefault="003F4090" w:rsidP="00A11E99">
            <w:pPr>
              <w:tabs>
                <w:tab w:val="decimal" w:pos="680"/>
                <w:tab w:val="decimal" w:pos="792"/>
                <w:tab w:val="decimal" w:pos="848"/>
              </w:tabs>
              <w:ind w:right="95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</w:rPr>
              <w:t>(3,500)</w:t>
            </w:r>
          </w:p>
        </w:tc>
      </w:tr>
      <w:tr w:rsidR="005B4635" w:rsidRPr="00B118B0" w14:paraId="1E16E213" w14:textId="77777777" w:rsidTr="002B7CCC">
        <w:trPr>
          <w:trHeight w:val="144"/>
        </w:trPr>
        <w:tc>
          <w:tcPr>
            <w:tcW w:w="1486" w:type="pct"/>
            <w:gridSpan w:val="2"/>
          </w:tcPr>
          <w:p w14:paraId="4ED89FC3" w14:textId="229B3BF1" w:rsidR="007D66DB" w:rsidRPr="003C4734" w:rsidRDefault="007D66DB" w:rsidP="007D66DB">
            <w:pPr>
              <w:tabs>
                <w:tab w:val="decimal" w:pos="486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3C4734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 xml:space="preserve">เงินลงทุนในบริษัทร่วม </w:t>
            </w:r>
            <w:r w:rsidR="006E7F9D" w:rsidRPr="003C4734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–</w:t>
            </w:r>
            <w:r w:rsidRPr="003C4734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 xml:space="preserve"> </w:t>
            </w:r>
            <w:r w:rsidRPr="003C4734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สุทธิ</w:t>
            </w:r>
          </w:p>
        </w:tc>
        <w:tc>
          <w:tcPr>
            <w:tcW w:w="495" w:type="pct"/>
            <w:vAlign w:val="bottom"/>
          </w:tcPr>
          <w:p w14:paraId="6775E6C3" w14:textId="77777777" w:rsidR="007D66DB" w:rsidRPr="003C4734" w:rsidRDefault="007D66DB" w:rsidP="00A11E99">
            <w:pPr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49" w:type="pct"/>
          </w:tcPr>
          <w:p w14:paraId="3122A866" w14:textId="77777777" w:rsidR="007D66DB" w:rsidRPr="003C4734" w:rsidRDefault="007D66DB" w:rsidP="00A11E99">
            <w:pPr>
              <w:tabs>
                <w:tab w:val="decimal" w:pos="486"/>
              </w:tabs>
              <w:ind w:left="-25" w:right="-68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495" w:type="pct"/>
            <w:vAlign w:val="bottom"/>
          </w:tcPr>
          <w:p w14:paraId="19A31791" w14:textId="77777777" w:rsidR="007D66DB" w:rsidRPr="003C4734" w:rsidRDefault="007D66DB" w:rsidP="00A11E99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50" w:type="pct"/>
            <w:vAlign w:val="bottom"/>
          </w:tcPr>
          <w:p w14:paraId="20CBC63B" w14:textId="77777777" w:rsidR="007D66DB" w:rsidRPr="003C4734" w:rsidRDefault="007D66DB" w:rsidP="00A11E99">
            <w:pPr>
              <w:tabs>
                <w:tab w:val="decimal" w:pos="742"/>
              </w:tabs>
              <w:ind w:left="-25" w:right="47"/>
              <w:jc w:val="thaiDistribute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445" w:type="pct"/>
            <w:vAlign w:val="bottom"/>
          </w:tcPr>
          <w:p w14:paraId="448093E2" w14:textId="77777777" w:rsidR="007D66DB" w:rsidRPr="003C4734" w:rsidRDefault="007D66DB" w:rsidP="00A11E99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50" w:type="pct"/>
          </w:tcPr>
          <w:p w14:paraId="13B625C3" w14:textId="77777777" w:rsidR="007D66DB" w:rsidRPr="003C4734" w:rsidRDefault="007D66DB" w:rsidP="00A11E99">
            <w:pPr>
              <w:tabs>
                <w:tab w:val="decimal" w:pos="720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445" w:type="pct"/>
            <w:vAlign w:val="bottom"/>
          </w:tcPr>
          <w:p w14:paraId="4DD36974" w14:textId="77777777" w:rsidR="007D66DB" w:rsidRPr="003C4734" w:rsidRDefault="007D66DB" w:rsidP="00A11E99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50" w:type="pct"/>
            <w:vAlign w:val="bottom"/>
          </w:tcPr>
          <w:p w14:paraId="42816926" w14:textId="77777777" w:rsidR="007D66DB" w:rsidRPr="003C4734" w:rsidRDefault="007D66DB" w:rsidP="00A11E99">
            <w:pPr>
              <w:tabs>
                <w:tab w:val="decimal" w:pos="720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445" w:type="pct"/>
          </w:tcPr>
          <w:p w14:paraId="79ABA0C1" w14:textId="77777777" w:rsidR="007D66DB" w:rsidRPr="003C4734" w:rsidRDefault="007D66DB" w:rsidP="00A11E99">
            <w:pPr>
              <w:tabs>
                <w:tab w:val="decimal" w:pos="720"/>
              </w:tabs>
              <w:ind w:left="-200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50" w:type="pct"/>
          </w:tcPr>
          <w:p w14:paraId="48431708" w14:textId="77777777" w:rsidR="007D66DB" w:rsidRPr="003C4734" w:rsidRDefault="007D66DB" w:rsidP="00A11E99">
            <w:pPr>
              <w:tabs>
                <w:tab w:val="decimal" w:pos="720"/>
              </w:tabs>
              <w:ind w:left="-200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444" w:type="pct"/>
            <w:shd w:val="clear" w:color="auto" w:fill="auto"/>
            <w:vAlign w:val="bottom"/>
          </w:tcPr>
          <w:p w14:paraId="50D75EC1" w14:textId="74746F22" w:rsidR="007D66DB" w:rsidRPr="003C4734" w:rsidRDefault="006D1E35" w:rsidP="00A11E9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80"/>
                <w:tab w:val="decimal" w:pos="792"/>
                <w:tab w:val="decimal" w:pos="848"/>
              </w:tabs>
              <w:ind w:right="100"/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3C4734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20,000</w:t>
            </w:r>
          </w:p>
        </w:tc>
        <w:tc>
          <w:tcPr>
            <w:tcW w:w="51" w:type="pct"/>
          </w:tcPr>
          <w:p w14:paraId="715AEB93" w14:textId="77777777" w:rsidR="007D66DB" w:rsidRPr="003C4734" w:rsidRDefault="007D66DB" w:rsidP="00A11E99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445" w:type="pct"/>
            <w:vAlign w:val="bottom"/>
          </w:tcPr>
          <w:p w14:paraId="480C61F5" w14:textId="77777777" w:rsidR="007D66DB" w:rsidRPr="003C4734" w:rsidRDefault="007D66DB" w:rsidP="00A11E9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80"/>
                <w:tab w:val="decimal" w:pos="792"/>
                <w:tab w:val="decimal" w:pos="848"/>
              </w:tabs>
              <w:ind w:right="95"/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3C4734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20,000</w:t>
            </w:r>
          </w:p>
        </w:tc>
      </w:tr>
    </w:tbl>
    <w:p w14:paraId="27B7E4AF" w14:textId="0D763FC4" w:rsidR="002B7CCC" w:rsidRPr="003D178C" w:rsidRDefault="002B7CCC" w:rsidP="002B7CCC">
      <w:pPr>
        <w:tabs>
          <w:tab w:val="left" w:pos="180"/>
          <w:tab w:val="left" w:pos="450"/>
        </w:tabs>
        <w:spacing w:before="24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3D178C">
        <w:rPr>
          <w:rFonts w:asciiTheme="majorBidi" w:hAnsiTheme="majorBidi" w:cstheme="majorBidi"/>
          <w:color w:val="000000"/>
          <w:spacing w:val="-2"/>
          <w:sz w:val="28"/>
        </w:rPr>
        <w:t xml:space="preserve">13.2 </w:t>
      </w:r>
      <w:r w:rsidRPr="003D178C">
        <w:rPr>
          <w:rFonts w:asciiTheme="majorBidi" w:hAnsiTheme="majorBidi" w:cstheme="majorBidi"/>
          <w:color w:val="000000"/>
          <w:spacing w:val="-2"/>
          <w:sz w:val="28"/>
          <w:cs/>
        </w:rPr>
        <w:t>การจำหน่ายเงินลงทุนในบริษัทร่วม</w:t>
      </w:r>
    </w:p>
    <w:p w14:paraId="54CCCDA3" w14:textId="5B1048D0" w:rsidR="002B7CCC" w:rsidRPr="003D178C" w:rsidRDefault="002B7CCC" w:rsidP="002B7CCC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3D178C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เมื่อวันที่ </w:t>
      </w:r>
      <w:r w:rsidRPr="003D178C">
        <w:rPr>
          <w:rFonts w:asciiTheme="majorBidi" w:hAnsiTheme="majorBidi" w:cstheme="majorBidi"/>
          <w:color w:val="000000"/>
          <w:spacing w:val="-2"/>
          <w:sz w:val="28"/>
        </w:rPr>
        <w:t>10</w:t>
      </w:r>
      <w:r w:rsidRPr="003D178C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มีนาคม </w:t>
      </w:r>
      <w:r w:rsidRPr="003D178C">
        <w:rPr>
          <w:rFonts w:asciiTheme="majorBidi" w:hAnsiTheme="majorBidi" w:cstheme="majorBidi"/>
          <w:color w:val="000000"/>
          <w:spacing w:val="-2"/>
          <w:sz w:val="28"/>
        </w:rPr>
        <w:t>2564</w:t>
      </w:r>
      <w:r w:rsidRPr="003D178C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ที่ประชุมคณะกรรมการบริษัท ครั้งที่ </w:t>
      </w:r>
      <w:r w:rsidRPr="003D178C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Pr="003D178C">
        <w:rPr>
          <w:rFonts w:asciiTheme="majorBidi" w:hAnsiTheme="majorBidi" w:cstheme="majorBidi"/>
          <w:color w:val="000000"/>
          <w:spacing w:val="-2"/>
          <w:sz w:val="28"/>
          <w:cs/>
        </w:rPr>
        <w:t>/</w:t>
      </w:r>
      <w:r w:rsidRPr="003D178C">
        <w:rPr>
          <w:rFonts w:asciiTheme="majorBidi" w:hAnsiTheme="majorBidi" w:cstheme="majorBidi"/>
          <w:color w:val="000000"/>
          <w:spacing w:val="-2"/>
          <w:sz w:val="28"/>
        </w:rPr>
        <w:t>2564</w:t>
      </w:r>
      <w:r w:rsidRPr="003D178C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ของ บริษัท เซเว่น ยูทิลิตี้ส์ แอนด์ พาวเวอร์ จำกัด (มหาชน) ได้มีมติอนุมัติให้ขายหุ้นสามัญของ บริษัท ยูนิเวอร์แซล เวสต์ แมเนจเม้นท์ จำกัด (“</w:t>
      </w:r>
      <w:r w:rsidRPr="003D178C">
        <w:rPr>
          <w:rFonts w:asciiTheme="majorBidi" w:hAnsiTheme="majorBidi" w:cstheme="majorBidi"/>
          <w:color w:val="000000"/>
          <w:spacing w:val="-2"/>
          <w:sz w:val="28"/>
        </w:rPr>
        <w:t xml:space="preserve">UWM”) </w:t>
      </w:r>
      <w:r w:rsidRPr="003D178C">
        <w:rPr>
          <w:rFonts w:asciiTheme="majorBidi" w:hAnsiTheme="majorBidi" w:cstheme="majorBidi"/>
          <w:color w:val="000000"/>
          <w:spacing w:val="-2"/>
          <w:sz w:val="28"/>
          <w:cs/>
        </w:rPr>
        <w:t>ซึ่งเป็นบริษัทที่ บริษัท เฟอร์รั่ม เอ็นเนอร์ยี่ จำกัด (“</w:t>
      </w:r>
      <w:r w:rsidRPr="003D178C">
        <w:rPr>
          <w:rFonts w:asciiTheme="majorBidi" w:hAnsiTheme="majorBidi" w:cstheme="majorBidi"/>
          <w:color w:val="000000"/>
          <w:spacing w:val="-2"/>
          <w:sz w:val="28"/>
        </w:rPr>
        <w:t xml:space="preserve">FER-EN”) </w:t>
      </w:r>
      <w:r w:rsidRPr="003D178C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ถือหุ้นอยู่ในสัดส่วนร้อยละ </w:t>
      </w:r>
      <w:r w:rsidRPr="003D178C">
        <w:rPr>
          <w:rFonts w:asciiTheme="majorBidi" w:hAnsiTheme="majorBidi" w:cstheme="majorBidi"/>
          <w:color w:val="000000"/>
          <w:spacing w:val="-2"/>
          <w:sz w:val="28"/>
        </w:rPr>
        <w:t>30</w:t>
      </w:r>
      <w:r w:rsidRPr="003D178C">
        <w:rPr>
          <w:rFonts w:asciiTheme="majorBidi" w:hAnsiTheme="majorBidi" w:cstheme="majorBidi"/>
          <w:color w:val="000000"/>
          <w:spacing w:val="-2"/>
          <w:sz w:val="28"/>
          <w:cs/>
        </w:rPr>
        <w:t>.</w:t>
      </w:r>
      <w:r w:rsidRPr="003D178C">
        <w:rPr>
          <w:rFonts w:asciiTheme="majorBidi" w:hAnsiTheme="majorBidi" w:cstheme="majorBidi"/>
          <w:color w:val="000000"/>
          <w:spacing w:val="-2"/>
          <w:sz w:val="28"/>
        </w:rPr>
        <w:t>00</w:t>
      </w:r>
      <w:r w:rsidRPr="003D178C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โดย </w:t>
      </w:r>
      <w:r w:rsidRPr="003D178C">
        <w:rPr>
          <w:rFonts w:asciiTheme="majorBidi" w:hAnsiTheme="majorBidi" w:cstheme="majorBidi"/>
          <w:color w:val="000000"/>
          <w:spacing w:val="-2"/>
          <w:sz w:val="28"/>
        </w:rPr>
        <w:t xml:space="preserve">FER-EN </w:t>
      </w:r>
      <w:r w:rsidRPr="003D178C">
        <w:rPr>
          <w:rFonts w:asciiTheme="majorBidi" w:hAnsiTheme="majorBidi" w:cstheme="majorBidi"/>
          <w:color w:val="000000"/>
          <w:spacing w:val="-2"/>
          <w:sz w:val="28"/>
          <w:cs/>
        </w:rPr>
        <w:t>เป็นบริษัทที่ บริษัท เฟอร์รั่ม แคปปิตอล จำกัด (“</w:t>
      </w:r>
      <w:r w:rsidRPr="003D178C">
        <w:rPr>
          <w:rFonts w:asciiTheme="majorBidi" w:hAnsiTheme="majorBidi" w:cstheme="majorBidi"/>
          <w:color w:val="000000"/>
          <w:spacing w:val="-2"/>
          <w:sz w:val="28"/>
        </w:rPr>
        <w:t xml:space="preserve">FER-CAP”) </w:t>
      </w:r>
      <w:r w:rsidRPr="003D178C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ถือหุ้นอยู่ในสัดส่วนร้อยละ </w:t>
      </w:r>
      <w:r w:rsidRPr="003D178C">
        <w:rPr>
          <w:rFonts w:asciiTheme="majorBidi" w:hAnsiTheme="majorBidi" w:cstheme="majorBidi"/>
          <w:color w:val="000000"/>
          <w:spacing w:val="-2"/>
          <w:sz w:val="28"/>
        </w:rPr>
        <w:t>99.99</w:t>
      </w:r>
      <w:r w:rsidRPr="003D178C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และ </w:t>
      </w:r>
      <w:r w:rsidRPr="003D178C">
        <w:rPr>
          <w:rFonts w:asciiTheme="majorBidi" w:hAnsiTheme="majorBidi" w:cstheme="majorBidi"/>
          <w:color w:val="000000"/>
          <w:spacing w:val="-2"/>
          <w:sz w:val="28"/>
        </w:rPr>
        <w:t xml:space="preserve">FER-CAP </w:t>
      </w:r>
      <w:r w:rsidRPr="003D178C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เป็นบริษัทที่ </w:t>
      </w:r>
      <w:r w:rsidRPr="003D178C">
        <w:rPr>
          <w:rFonts w:asciiTheme="majorBidi" w:hAnsiTheme="majorBidi" w:cstheme="majorBidi"/>
          <w:color w:val="000000"/>
          <w:spacing w:val="-2"/>
          <w:sz w:val="28"/>
        </w:rPr>
        <w:t xml:space="preserve">7UP </w:t>
      </w:r>
      <w:r w:rsidRPr="003D178C">
        <w:rPr>
          <w:rFonts w:asciiTheme="majorBidi" w:hAnsiTheme="majorBidi" w:cstheme="majorBidi"/>
          <w:color w:val="000000"/>
          <w:spacing w:val="-2"/>
          <w:sz w:val="28"/>
          <w:cs/>
        </w:rPr>
        <w:t>ถือหุ้นอยู่ในสัดส่วน</w:t>
      </w:r>
      <w:r w:rsidRPr="003D178C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3D178C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ร้อยละ </w:t>
      </w:r>
      <w:r w:rsidRPr="003D178C">
        <w:rPr>
          <w:rFonts w:asciiTheme="majorBidi" w:hAnsiTheme="majorBidi" w:cstheme="majorBidi"/>
          <w:color w:val="000000"/>
          <w:spacing w:val="-2"/>
          <w:sz w:val="28"/>
        </w:rPr>
        <w:t>99.99</w:t>
      </w:r>
      <w:r w:rsidRPr="003D178C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โดยขายหุ้นสามัญของ </w:t>
      </w:r>
      <w:r w:rsidRPr="003D178C">
        <w:rPr>
          <w:rFonts w:asciiTheme="majorBidi" w:hAnsiTheme="majorBidi" w:cstheme="majorBidi"/>
          <w:color w:val="000000"/>
          <w:spacing w:val="-2"/>
          <w:sz w:val="28"/>
        </w:rPr>
        <w:t xml:space="preserve">UWM </w:t>
      </w:r>
      <w:r w:rsidRPr="003D178C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ในสัดส่วนร้อยละ </w:t>
      </w:r>
      <w:r w:rsidRPr="003D178C">
        <w:rPr>
          <w:rFonts w:asciiTheme="majorBidi" w:hAnsiTheme="majorBidi" w:cstheme="majorBidi"/>
          <w:color w:val="000000"/>
          <w:spacing w:val="-2"/>
          <w:sz w:val="28"/>
        </w:rPr>
        <w:t>30.00</w:t>
      </w:r>
      <w:r w:rsidRPr="003D178C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ของทุนจดทะเบียน หรือจำนวน </w:t>
      </w:r>
      <w:r w:rsidRPr="003D178C">
        <w:rPr>
          <w:rFonts w:asciiTheme="majorBidi" w:hAnsiTheme="majorBidi" w:cstheme="majorBidi"/>
          <w:color w:val="000000"/>
          <w:spacing w:val="-2"/>
          <w:sz w:val="28"/>
        </w:rPr>
        <w:t>1,350,000</w:t>
      </w:r>
      <w:r w:rsidRPr="003D178C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หุ้น ในมูลค่า </w:t>
      </w:r>
      <w:r w:rsidRPr="003D178C">
        <w:rPr>
          <w:rFonts w:asciiTheme="majorBidi" w:hAnsiTheme="majorBidi" w:cstheme="majorBidi"/>
          <w:color w:val="000000"/>
          <w:spacing w:val="-2"/>
          <w:sz w:val="28"/>
        </w:rPr>
        <w:t>270</w:t>
      </w:r>
      <w:r w:rsidRPr="003D178C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ล้านบาท ให้แก่บุคคลภายนอกเมื่อวันที่ </w:t>
      </w:r>
      <w:r w:rsidRPr="003D178C"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 w:rsidRPr="003D178C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มีนาคม </w:t>
      </w:r>
      <w:r w:rsidRPr="003D178C">
        <w:rPr>
          <w:rFonts w:asciiTheme="majorBidi" w:hAnsiTheme="majorBidi" w:cstheme="majorBidi"/>
          <w:color w:val="000000"/>
          <w:spacing w:val="-2"/>
          <w:sz w:val="28"/>
        </w:rPr>
        <w:t>2564</w:t>
      </w:r>
    </w:p>
    <w:p w14:paraId="6EE62B93" w14:textId="06CE89A9" w:rsidR="00641F25" w:rsidRPr="00B118B0" w:rsidRDefault="00F21B43" w:rsidP="00081754">
      <w:pPr>
        <w:pStyle w:val="ListParagraph"/>
        <w:numPr>
          <w:ilvl w:val="0"/>
          <w:numId w:val="1"/>
        </w:numPr>
        <w:tabs>
          <w:tab w:val="left" w:pos="90"/>
          <w:tab w:val="left" w:pos="630"/>
        </w:tabs>
        <w:spacing w:before="240" w:line="240" w:lineRule="atLeast"/>
        <w:ind w:left="36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  <w:lang w:val="en-GB"/>
        </w:rPr>
        <w:t>เงิน</w:t>
      </w:r>
      <w:r w:rsidR="00641F25" w:rsidRPr="00B118B0">
        <w:rPr>
          <w:rFonts w:asciiTheme="majorBidi" w:hAnsiTheme="majorBidi" w:cstheme="majorBidi"/>
          <w:b/>
          <w:bCs/>
          <w:sz w:val="28"/>
          <w:cs/>
          <w:lang w:val="en-GB"/>
        </w:rPr>
        <w:t>ลงทุนในการร่วมค้า</w:t>
      </w:r>
    </w:p>
    <w:p w14:paraId="0F22A8DB" w14:textId="1C34A0EB" w:rsidR="00641F25" w:rsidRPr="00B118B0" w:rsidRDefault="00641F25" w:rsidP="00081754">
      <w:pPr>
        <w:pStyle w:val="ListParagraph"/>
        <w:numPr>
          <w:ilvl w:val="1"/>
          <w:numId w:val="1"/>
        </w:numPr>
        <w:spacing w:before="240" w:line="240" w:lineRule="atLeast"/>
        <w:ind w:left="360" w:hanging="360"/>
        <w:rPr>
          <w:rFonts w:asciiTheme="majorBidi" w:hAnsiTheme="majorBidi" w:cstheme="majorBidi"/>
          <w:spacing w:val="-6"/>
          <w:sz w:val="28"/>
        </w:rPr>
      </w:pPr>
      <w:r w:rsidRPr="00B118B0">
        <w:rPr>
          <w:rFonts w:asciiTheme="majorBidi" w:hAnsiTheme="majorBidi" w:cstheme="majorBidi"/>
          <w:spacing w:val="-6"/>
          <w:sz w:val="28"/>
          <w:cs/>
        </w:rPr>
        <w:t>เงินลงทุนในการร่วมค้าซึ่งเป็นเงินลงทุนในกิจการที่บริษัทและบริษัทอื่นควบคุมร่วมกัน</w:t>
      </w:r>
      <w:r w:rsidRPr="00B118B0">
        <w:rPr>
          <w:rFonts w:asciiTheme="majorBidi" w:hAnsiTheme="majorBidi" w:cstheme="majorBidi"/>
          <w:spacing w:val="-6"/>
          <w:sz w:val="28"/>
        </w:rPr>
        <w:t xml:space="preserve"> </w:t>
      </w:r>
      <w:r w:rsidRPr="00B118B0">
        <w:rPr>
          <w:rFonts w:asciiTheme="majorBidi" w:hAnsiTheme="majorBidi" w:cstheme="majorBidi"/>
          <w:spacing w:val="-6"/>
          <w:sz w:val="28"/>
          <w:cs/>
        </w:rPr>
        <w:t>มีรายละเอียดดังต่อไปนี้</w:t>
      </w:r>
    </w:p>
    <w:tbl>
      <w:tblPr>
        <w:tblW w:w="9180" w:type="dxa"/>
        <w:tblInd w:w="36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70"/>
        <w:gridCol w:w="93"/>
        <w:gridCol w:w="987"/>
        <w:gridCol w:w="90"/>
        <w:gridCol w:w="990"/>
        <w:gridCol w:w="90"/>
        <w:gridCol w:w="900"/>
        <w:gridCol w:w="90"/>
        <w:gridCol w:w="810"/>
        <w:gridCol w:w="90"/>
        <w:gridCol w:w="900"/>
        <w:gridCol w:w="90"/>
        <w:gridCol w:w="900"/>
        <w:gridCol w:w="90"/>
        <w:gridCol w:w="990"/>
      </w:tblGrid>
      <w:tr w:rsidR="00641F25" w:rsidRPr="00B118B0" w14:paraId="3A13916F" w14:textId="77777777" w:rsidTr="00066700">
        <w:tc>
          <w:tcPr>
            <w:tcW w:w="2070" w:type="dxa"/>
          </w:tcPr>
          <w:p w14:paraId="3FB4962D" w14:textId="77777777" w:rsidR="00641F25" w:rsidRPr="003C4734" w:rsidRDefault="00641F25" w:rsidP="00A11E9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3" w:type="dxa"/>
          </w:tcPr>
          <w:p w14:paraId="0DF2142B" w14:textId="77777777" w:rsidR="00641F25" w:rsidRPr="003C4734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  <w:u w:val="single"/>
                <w:cs/>
              </w:rPr>
            </w:pPr>
          </w:p>
        </w:tc>
        <w:tc>
          <w:tcPr>
            <w:tcW w:w="987" w:type="dxa"/>
          </w:tcPr>
          <w:p w14:paraId="1AFC649B" w14:textId="77777777" w:rsidR="00641F25" w:rsidRPr="003C4734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  <w:u w:val="single"/>
                <w:cs/>
                <w:lang w:val="en-GB"/>
              </w:rPr>
            </w:pPr>
          </w:p>
        </w:tc>
        <w:tc>
          <w:tcPr>
            <w:tcW w:w="90" w:type="dxa"/>
          </w:tcPr>
          <w:p w14:paraId="5FAC3D83" w14:textId="77777777" w:rsidR="00641F25" w:rsidRPr="003C4734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DC0B50F" w14:textId="77777777" w:rsidR="00641F25" w:rsidRPr="003C4734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</w:p>
        </w:tc>
        <w:tc>
          <w:tcPr>
            <w:tcW w:w="90" w:type="dxa"/>
          </w:tcPr>
          <w:p w14:paraId="14EF04ED" w14:textId="77777777" w:rsidR="00641F25" w:rsidRPr="003C4734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09CB0F8" w14:textId="77777777" w:rsidR="00641F25" w:rsidRPr="003C4734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063DEEC4" w14:textId="77777777" w:rsidR="00641F25" w:rsidRPr="003C4734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</w:p>
        </w:tc>
        <w:tc>
          <w:tcPr>
            <w:tcW w:w="1800" w:type="dxa"/>
            <w:gridSpan w:val="3"/>
            <w:tcBorders>
              <w:bottom w:val="nil"/>
            </w:tcBorders>
            <w:vAlign w:val="bottom"/>
          </w:tcPr>
          <w:p w14:paraId="10FD926C" w14:textId="77777777" w:rsidR="00641F25" w:rsidRPr="003C4734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90" w:type="dxa"/>
          </w:tcPr>
          <w:p w14:paraId="6AE6FC11" w14:textId="77777777" w:rsidR="00641F25" w:rsidRPr="003C4734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</w:p>
        </w:tc>
        <w:tc>
          <w:tcPr>
            <w:tcW w:w="1980" w:type="dxa"/>
            <w:gridSpan w:val="3"/>
            <w:tcBorders>
              <w:bottom w:val="nil"/>
            </w:tcBorders>
            <w:vAlign w:val="bottom"/>
          </w:tcPr>
          <w:p w14:paraId="3A611947" w14:textId="77777777" w:rsidR="00641F25" w:rsidRPr="003C4734" w:rsidRDefault="00641F25" w:rsidP="00A11E99">
            <w:pPr>
              <w:tabs>
                <w:tab w:val="right" w:pos="7200"/>
                <w:tab w:val="right" w:pos="8540"/>
              </w:tabs>
              <w:jc w:val="right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3C4734">
              <w:rPr>
                <w:rFonts w:asciiTheme="majorBidi" w:hAnsiTheme="majorBidi" w:cstheme="majorBidi"/>
                <w:szCs w:val="24"/>
              </w:rPr>
              <w:t>(</w:t>
            </w:r>
            <w:r w:rsidRPr="003C4734">
              <w:rPr>
                <w:rFonts w:asciiTheme="majorBidi" w:hAnsiTheme="majorBidi" w:cstheme="majorBidi"/>
                <w:szCs w:val="24"/>
                <w:cs/>
                <w:lang w:val="en-GB"/>
              </w:rPr>
              <w:t>หน่วย</w:t>
            </w:r>
            <w:r w:rsidRPr="003C4734">
              <w:rPr>
                <w:rFonts w:asciiTheme="majorBidi" w:hAnsiTheme="majorBidi" w:cstheme="majorBidi"/>
                <w:szCs w:val="24"/>
              </w:rPr>
              <w:t xml:space="preserve">: </w:t>
            </w:r>
            <w:r w:rsidRPr="003C4734">
              <w:rPr>
                <w:rFonts w:asciiTheme="majorBidi" w:hAnsiTheme="majorBidi" w:cstheme="majorBidi"/>
                <w:szCs w:val="24"/>
                <w:cs/>
                <w:lang w:val="en-GB"/>
              </w:rPr>
              <w:t>พันบาท)</w:t>
            </w:r>
          </w:p>
        </w:tc>
      </w:tr>
      <w:tr w:rsidR="00641F25" w:rsidRPr="00B118B0" w14:paraId="13E2137D" w14:textId="77777777" w:rsidTr="00066700">
        <w:tc>
          <w:tcPr>
            <w:tcW w:w="2070" w:type="dxa"/>
            <w:tcBorders>
              <w:bottom w:val="nil"/>
            </w:tcBorders>
          </w:tcPr>
          <w:p w14:paraId="1BBF2498" w14:textId="77777777" w:rsidR="00641F25" w:rsidRPr="003C4734" w:rsidRDefault="00641F25" w:rsidP="00A11E9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3" w:type="dxa"/>
            <w:tcBorders>
              <w:bottom w:val="nil"/>
            </w:tcBorders>
          </w:tcPr>
          <w:p w14:paraId="0EEBA9D2" w14:textId="77777777" w:rsidR="00641F25" w:rsidRPr="003C4734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  <w:u w:val="single"/>
                <w:cs/>
              </w:rPr>
            </w:pPr>
          </w:p>
        </w:tc>
        <w:tc>
          <w:tcPr>
            <w:tcW w:w="987" w:type="dxa"/>
            <w:tcBorders>
              <w:bottom w:val="nil"/>
            </w:tcBorders>
          </w:tcPr>
          <w:p w14:paraId="01DEA586" w14:textId="77777777" w:rsidR="00641F25" w:rsidRPr="003C4734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  <w:u w:val="single"/>
                <w:cs/>
                <w:lang w:val="en-GB"/>
              </w:rPr>
            </w:pPr>
          </w:p>
        </w:tc>
        <w:tc>
          <w:tcPr>
            <w:tcW w:w="90" w:type="dxa"/>
          </w:tcPr>
          <w:p w14:paraId="5580BD0D" w14:textId="77777777" w:rsidR="00641F25" w:rsidRPr="003C4734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46E17E7B" w14:textId="77777777" w:rsidR="00641F25" w:rsidRPr="003C4734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53BE0E99" w14:textId="77777777" w:rsidR="00641F25" w:rsidRPr="003C4734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3D42DC39" w14:textId="77777777" w:rsidR="00641F25" w:rsidRPr="003C4734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49074BFA" w14:textId="77777777" w:rsidR="00641F25" w:rsidRPr="003C4734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</w:p>
        </w:tc>
        <w:tc>
          <w:tcPr>
            <w:tcW w:w="1800" w:type="dxa"/>
            <w:gridSpan w:val="3"/>
            <w:tcBorders>
              <w:bottom w:val="single" w:sz="4" w:space="0" w:color="auto"/>
            </w:tcBorders>
            <w:vAlign w:val="bottom"/>
          </w:tcPr>
          <w:p w14:paraId="37FA846C" w14:textId="77777777" w:rsidR="00641F25" w:rsidRPr="003C4734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  <w:r w:rsidRPr="003C4734">
              <w:rPr>
                <w:rFonts w:asciiTheme="majorBidi" w:hAnsiTheme="majorBidi" w:cstheme="majorBidi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90" w:type="dxa"/>
          </w:tcPr>
          <w:p w14:paraId="20B6EB78" w14:textId="77777777" w:rsidR="00641F25" w:rsidRPr="003C4734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</w:p>
        </w:tc>
        <w:tc>
          <w:tcPr>
            <w:tcW w:w="1980" w:type="dxa"/>
            <w:gridSpan w:val="3"/>
            <w:tcBorders>
              <w:bottom w:val="single" w:sz="4" w:space="0" w:color="auto"/>
            </w:tcBorders>
            <w:vAlign w:val="bottom"/>
          </w:tcPr>
          <w:p w14:paraId="247411F8" w14:textId="77777777" w:rsidR="00641F25" w:rsidRPr="003C4734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3C4734">
              <w:rPr>
                <w:rFonts w:asciiTheme="majorBidi" w:hAnsiTheme="majorBidi" w:cstheme="majorBidi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641F25" w:rsidRPr="00B118B0" w14:paraId="6C43D597" w14:textId="77777777" w:rsidTr="00066700">
        <w:tc>
          <w:tcPr>
            <w:tcW w:w="2070" w:type="dxa"/>
            <w:tcBorders>
              <w:bottom w:val="nil"/>
            </w:tcBorders>
            <w:vAlign w:val="bottom"/>
          </w:tcPr>
          <w:p w14:paraId="63126552" w14:textId="77777777" w:rsidR="00641F25" w:rsidRPr="003C4734" w:rsidRDefault="00641F25" w:rsidP="00A11E99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3" w:type="dxa"/>
            <w:tcBorders>
              <w:bottom w:val="nil"/>
            </w:tcBorders>
            <w:vAlign w:val="bottom"/>
          </w:tcPr>
          <w:p w14:paraId="53C5DC7F" w14:textId="77777777" w:rsidR="00641F25" w:rsidRPr="003C4734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87" w:type="dxa"/>
            <w:tcBorders>
              <w:bottom w:val="nil"/>
            </w:tcBorders>
            <w:vAlign w:val="bottom"/>
          </w:tcPr>
          <w:p w14:paraId="68A8C894" w14:textId="77777777" w:rsidR="00641F25" w:rsidRPr="003C4734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  <w:u w:val="single"/>
                <w:cs/>
              </w:rPr>
            </w:pPr>
          </w:p>
        </w:tc>
        <w:tc>
          <w:tcPr>
            <w:tcW w:w="90" w:type="dxa"/>
            <w:vAlign w:val="bottom"/>
          </w:tcPr>
          <w:p w14:paraId="2E23CACE" w14:textId="77777777" w:rsidR="00641F25" w:rsidRPr="003C4734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980" w:type="dxa"/>
            <w:gridSpan w:val="3"/>
            <w:tcBorders>
              <w:bottom w:val="single" w:sz="4" w:space="0" w:color="auto"/>
            </w:tcBorders>
            <w:vAlign w:val="bottom"/>
          </w:tcPr>
          <w:p w14:paraId="2E281009" w14:textId="77777777" w:rsidR="00641F25" w:rsidRPr="003C4734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3C4734">
              <w:rPr>
                <w:rFonts w:asciiTheme="majorBidi" w:hAnsiTheme="majorBidi" w:cstheme="majorBidi"/>
                <w:szCs w:val="24"/>
                <w:cs/>
                <w:lang w:val="en-GB"/>
              </w:rPr>
              <w:t>สัดส่วนเงินลงทุน</w:t>
            </w:r>
            <w:r w:rsidRPr="003C4734">
              <w:rPr>
                <w:rFonts w:asciiTheme="majorBidi" w:hAnsiTheme="majorBidi" w:cstheme="majorBidi"/>
                <w:szCs w:val="24"/>
              </w:rPr>
              <w:t xml:space="preserve"> </w:t>
            </w:r>
          </w:p>
          <w:p w14:paraId="51FC02E2" w14:textId="77777777" w:rsidR="00641F25" w:rsidRPr="003C4734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3C4734">
              <w:rPr>
                <w:rFonts w:asciiTheme="majorBidi" w:hAnsiTheme="majorBidi" w:cstheme="majorBidi"/>
                <w:szCs w:val="24"/>
              </w:rPr>
              <w:t>(</w:t>
            </w:r>
            <w:r w:rsidRPr="003C4734">
              <w:rPr>
                <w:rFonts w:asciiTheme="majorBidi" w:hAnsiTheme="majorBidi" w:cstheme="majorBidi"/>
                <w:szCs w:val="24"/>
                <w:cs/>
                <w:lang w:val="en-GB"/>
              </w:rPr>
              <w:t>ร้อยละ</w:t>
            </w:r>
            <w:r w:rsidRPr="003C4734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vAlign w:val="bottom"/>
          </w:tcPr>
          <w:p w14:paraId="4C077B3B" w14:textId="77777777" w:rsidR="00641F25" w:rsidRPr="003C4734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0F6C2F" w14:textId="77777777" w:rsidR="00641F25" w:rsidRPr="003C4734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3C4734">
              <w:rPr>
                <w:rFonts w:asciiTheme="majorBidi" w:hAnsiTheme="majorBidi" w:cstheme="majorBidi"/>
                <w:szCs w:val="24"/>
                <w:cs/>
                <w:lang w:val="en-GB"/>
              </w:rPr>
              <w:t>มูลค่าตามบัญชี</w:t>
            </w:r>
          </w:p>
          <w:p w14:paraId="28B63A8A" w14:textId="77777777" w:rsidR="00641F25" w:rsidRPr="003C4734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  <w:r w:rsidRPr="003C4734">
              <w:rPr>
                <w:rFonts w:asciiTheme="majorBidi" w:hAnsiTheme="majorBidi" w:cstheme="majorBidi"/>
                <w:szCs w:val="24"/>
                <w:cs/>
                <w:lang w:val="en-GB"/>
              </w:rPr>
              <w:t>ตามวิธีส่วนได้เสีย</w:t>
            </w:r>
          </w:p>
        </w:tc>
        <w:tc>
          <w:tcPr>
            <w:tcW w:w="90" w:type="dxa"/>
            <w:vAlign w:val="bottom"/>
          </w:tcPr>
          <w:p w14:paraId="71F09673" w14:textId="77777777" w:rsidR="00641F25" w:rsidRPr="003C4734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C89D35" w14:textId="77777777" w:rsidR="00641F25" w:rsidRPr="003C4734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3C4734">
              <w:rPr>
                <w:rFonts w:asciiTheme="majorBidi" w:hAnsiTheme="majorBidi" w:cstheme="majorBidi"/>
                <w:szCs w:val="24"/>
                <w:cs/>
                <w:lang w:val="en-GB"/>
              </w:rPr>
              <w:t>ราคาทุน</w:t>
            </w:r>
          </w:p>
        </w:tc>
      </w:tr>
      <w:tr w:rsidR="00641F25" w:rsidRPr="00B118B0" w14:paraId="71160C62" w14:textId="77777777" w:rsidTr="00066700">
        <w:trPr>
          <w:trHeight w:val="188"/>
        </w:trPr>
        <w:tc>
          <w:tcPr>
            <w:tcW w:w="2070" w:type="dxa"/>
            <w:tcBorders>
              <w:top w:val="nil"/>
              <w:bottom w:val="nil"/>
            </w:tcBorders>
          </w:tcPr>
          <w:p w14:paraId="0165EBCF" w14:textId="77777777" w:rsidR="00641F25" w:rsidRPr="003C4734" w:rsidRDefault="00641F25" w:rsidP="00A11E99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3" w:type="dxa"/>
            <w:tcBorders>
              <w:top w:val="nil"/>
            </w:tcBorders>
          </w:tcPr>
          <w:p w14:paraId="3E1411AE" w14:textId="77777777" w:rsidR="00641F25" w:rsidRPr="003C4734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  <w:u w:val="single"/>
                <w:cs/>
              </w:rPr>
            </w:pPr>
          </w:p>
        </w:tc>
        <w:tc>
          <w:tcPr>
            <w:tcW w:w="987" w:type="dxa"/>
            <w:tcBorders>
              <w:top w:val="nil"/>
              <w:bottom w:val="nil"/>
            </w:tcBorders>
          </w:tcPr>
          <w:p w14:paraId="22F723DE" w14:textId="77777777" w:rsidR="00641F25" w:rsidRPr="003C4734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  <w:u w:val="single"/>
                <w:cs/>
                <w:lang w:val="en-GB"/>
              </w:rPr>
            </w:pPr>
          </w:p>
        </w:tc>
        <w:tc>
          <w:tcPr>
            <w:tcW w:w="90" w:type="dxa"/>
          </w:tcPr>
          <w:p w14:paraId="7E27D0EA" w14:textId="77777777" w:rsidR="00641F25" w:rsidRPr="003C4734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vAlign w:val="bottom"/>
          </w:tcPr>
          <w:p w14:paraId="588695F8" w14:textId="0326665F" w:rsidR="00641F25" w:rsidRPr="003C4734" w:rsidRDefault="00020B82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</w:rPr>
              <w:t xml:space="preserve">30 </w:t>
            </w:r>
            <w:r w:rsidRPr="003C4734">
              <w:rPr>
                <w:rFonts w:asciiTheme="majorBidi" w:hAnsiTheme="majorBidi" w:cstheme="majorBidi"/>
                <w:color w:val="000000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E3439C3" w14:textId="77777777" w:rsidR="00641F25" w:rsidRPr="003C4734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  <w:vAlign w:val="bottom"/>
          </w:tcPr>
          <w:p w14:paraId="7498D28A" w14:textId="77777777" w:rsidR="00641F25" w:rsidRPr="003C4734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</w:rPr>
              <w:t xml:space="preserve">31 </w:t>
            </w:r>
            <w:r w:rsidRPr="003C4734">
              <w:rPr>
                <w:rFonts w:asciiTheme="majorBidi" w:hAnsiTheme="majorBidi" w:cstheme="majorBidi"/>
                <w:color w:val="000000"/>
                <w:szCs w:val="24"/>
                <w:cs/>
              </w:rPr>
              <w:t>ธันวาคม</w:t>
            </w:r>
          </w:p>
        </w:tc>
        <w:tc>
          <w:tcPr>
            <w:tcW w:w="90" w:type="dxa"/>
          </w:tcPr>
          <w:p w14:paraId="25D1FD22" w14:textId="77777777" w:rsidR="00641F25" w:rsidRPr="003C4734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</w:p>
        </w:tc>
        <w:tc>
          <w:tcPr>
            <w:tcW w:w="810" w:type="dxa"/>
            <w:tcBorders>
              <w:bottom w:val="nil"/>
            </w:tcBorders>
            <w:vAlign w:val="bottom"/>
          </w:tcPr>
          <w:p w14:paraId="03E8C4B7" w14:textId="60961CD3" w:rsidR="00641F25" w:rsidRPr="003C4734" w:rsidRDefault="00020B82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</w:rPr>
              <w:t xml:space="preserve">30 </w:t>
            </w:r>
            <w:r w:rsidRPr="003C4734">
              <w:rPr>
                <w:rFonts w:asciiTheme="majorBidi" w:hAnsiTheme="majorBidi" w:cstheme="majorBidi"/>
                <w:color w:val="000000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90" w:type="dxa"/>
          </w:tcPr>
          <w:p w14:paraId="13CF5F46" w14:textId="77777777" w:rsidR="00641F25" w:rsidRPr="003C4734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1586BC27" w14:textId="77777777" w:rsidR="00641F25" w:rsidRPr="003C4734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</w:rPr>
              <w:t xml:space="preserve">31 </w:t>
            </w:r>
            <w:r w:rsidRPr="003C4734">
              <w:rPr>
                <w:rFonts w:asciiTheme="majorBidi" w:hAnsiTheme="majorBidi" w:cstheme="majorBidi"/>
                <w:color w:val="000000"/>
                <w:szCs w:val="24"/>
                <w:cs/>
              </w:rPr>
              <w:t>ธันวาคม</w:t>
            </w:r>
          </w:p>
        </w:tc>
        <w:tc>
          <w:tcPr>
            <w:tcW w:w="90" w:type="dxa"/>
          </w:tcPr>
          <w:p w14:paraId="6CECCEBA" w14:textId="77777777" w:rsidR="00641F25" w:rsidRPr="003C4734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53C39601" w14:textId="2173FDE1" w:rsidR="00641F25" w:rsidRPr="003C4734" w:rsidRDefault="00020B82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</w:rPr>
              <w:t xml:space="preserve">30 </w:t>
            </w:r>
            <w:r w:rsidRPr="003C4734">
              <w:rPr>
                <w:rFonts w:asciiTheme="majorBidi" w:hAnsiTheme="majorBidi" w:cstheme="majorBidi"/>
                <w:color w:val="000000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90" w:type="dxa"/>
          </w:tcPr>
          <w:p w14:paraId="115E7584" w14:textId="77777777" w:rsidR="00641F25" w:rsidRPr="003C4734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6FCEF190" w14:textId="77777777" w:rsidR="00641F25" w:rsidRPr="003C4734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</w:rPr>
              <w:t xml:space="preserve">31 </w:t>
            </w:r>
            <w:r w:rsidRPr="003C4734">
              <w:rPr>
                <w:rFonts w:asciiTheme="majorBidi" w:hAnsiTheme="majorBidi" w:cstheme="majorBidi"/>
                <w:color w:val="000000"/>
                <w:szCs w:val="24"/>
                <w:cs/>
              </w:rPr>
              <w:t>ธันวาคม</w:t>
            </w:r>
          </w:p>
        </w:tc>
      </w:tr>
      <w:tr w:rsidR="00641F25" w:rsidRPr="00B118B0" w14:paraId="56869566" w14:textId="77777777" w:rsidTr="00066700">
        <w:trPr>
          <w:trHeight w:val="188"/>
        </w:trPr>
        <w:tc>
          <w:tcPr>
            <w:tcW w:w="2070" w:type="dxa"/>
            <w:tcBorders>
              <w:bottom w:val="single" w:sz="4" w:space="0" w:color="auto"/>
            </w:tcBorders>
          </w:tcPr>
          <w:p w14:paraId="75E5FB2B" w14:textId="4342DE27" w:rsidR="00641F25" w:rsidRPr="003C4734" w:rsidRDefault="00A36191" w:rsidP="00A11E99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  <w:lang w:val="en-GB"/>
              </w:rPr>
              <w:t>บริษัท</w:t>
            </w:r>
          </w:p>
        </w:tc>
        <w:tc>
          <w:tcPr>
            <w:tcW w:w="93" w:type="dxa"/>
          </w:tcPr>
          <w:p w14:paraId="12E18C4C" w14:textId="77777777" w:rsidR="00641F25" w:rsidRPr="003C4734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  <w:u w:val="single"/>
                <w:cs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vAlign w:val="bottom"/>
          </w:tcPr>
          <w:p w14:paraId="71CFF3D5" w14:textId="77777777" w:rsidR="00641F25" w:rsidRPr="003C4734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  <w:u w:val="single"/>
                <w:cs/>
                <w:lang w:val="en-GB"/>
              </w:rPr>
            </w:pPr>
            <w:r w:rsidRPr="003C4734">
              <w:rPr>
                <w:rFonts w:asciiTheme="majorBidi" w:hAnsiTheme="majorBidi" w:cstheme="majorBidi"/>
                <w:szCs w:val="24"/>
                <w:cs/>
                <w:lang w:val="en-GB"/>
              </w:rPr>
              <w:t>ลักษณะธุรกิจ</w:t>
            </w:r>
          </w:p>
        </w:tc>
        <w:tc>
          <w:tcPr>
            <w:tcW w:w="90" w:type="dxa"/>
          </w:tcPr>
          <w:p w14:paraId="51CA235F" w14:textId="77777777" w:rsidR="00641F25" w:rsidRPr="003C4734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2BBCA0E" w14:textId="77777777" w:rsidR="00641F25" w:rsidRPr="003C4734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</w:rPr>
              <w:t>2564</w:t>
            </w:r>
          </w:p>
        </w:tc>
        <w:tc>
          <w:tcPr>
            <w:tcW w:w="90" w:type="dxa"/>
          </w:tcPr>
          <w:p w14:paraId="09434D10" w14:textId="77777777" w:rsidR="00641F25" w:rsidRPr="003C4734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5F00759" w14:textId="77777777" w:rsidR="00641F25" w:rsidRPr="003C4734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</w:rPr>
              <w:t>2563</w:t>
            </w:r>
          </w:p>
        </w:tc>
        <w:tc>
          <w:tcPr>
            <w:tcW w:w="90" w:type="dxa"/>
          </w:tcPr>
          <w:p w14:paraId="1456C570" w14:textId="77777777" w:rsidR="00641F25" w:rsidRPr="003C4734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5FE126F0" w14:textId="77777777" w:rsidR="00641F25" w:rsidRPr="003C4734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</w:rPr>
              <w:t>2564</w:t>
            </w:r>
          </w:p>
        </w:tc>
        <w:tc>
          <w:tcPr>
            <w:tcW w:w="90" w:type="dxa"/>
          </w:tcPr>
          <w:p w14:paraId="5B9FA971" w14:textId="77777777" w:rsidR="00641F25" w:rsidRPr="003C4734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7342F3E" w14:textId="77777777" w:rsidR="00641F25" w:rsidRPr="003C4734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</w:rPr>
              <w:t>2563</w:t>
            </w:r>
          </w:p>
        </w:tc>
        <w:tc>
          <w:tcPr>
            <w:tcW w:w="90" w:type="dxa"/>
          </w:tcPr>
          <w:p w14:paraId="4805132C" w14:textId="77777777" w:rsidR="00641F25" w:rsidRPr="003C4734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5BD5AED" w14:textId="77777777" w:rsidR="00641F25" w:rsidRPr="003C4734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</w:rPr>
              <w:t>2564</w:t>
            </w:r>
          </w:p>
        </w:tc>
        <w:tc>
          <w:tcPr>
            <w:tcW w:w="90" w:type="dxa"/>
          </w:tcPr>
          <w:p w14:paraId="4C55E4B4" w14:textId="77777777" w:rsidR="00641F25" w:rsidRPr="003C4734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633A67C" w14:textId="77777777" w:rsidR="00641F25" w:rsidRPr="003C4734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</w:rPr>
              <w:t>2563</w:t>
            </w:r>
          </w:p>
        </w:tc>
      </w:tr>
      <w:tr w:rsidR="006E7F9D" w:rsidRPr="00B118B0" w14:paraId="7C807C49" w14:textId="77777777" w:rsidTr="00AD7D1A">
        <w:tc>
          <w:tcPr>
            <w:tcW w:w="2070" w:type="dxa"/>
          </w:tcPr>
          <w:p w14:paraId="041E464C" w14:textId="77777777" w:rsidR="006E7F9D" w:rsidRPr="003C4734" w:rsidRDefault="006E7F9D" w:rsidP="006E7F9D">
            <w:pPr>
              <w:rPr>
                <w:rFonts w:asciiTheme="majorBidi" w:hAnsiTheme="majorBidi" w:cstheme="majorBidi"/>
                <w:szCs w:val="24"/>
                <w:cs/>
              </w:rPr>
            </w:pPr>
            <w:r w:rsidRPr="003C4734">
              <w:rPr>
                <w:rFonts w:asciiTheme="majorBidi" w:hAnsiTheme="majorBidi" w:cstheme="majorBidi"/>
                <w:szCs w:val="24"/>
                <w:cs/>
                <w:lang w:val="en-GB"/>
              </w:rPr>
              <w:t>บริษัท เอ็มลิ้งค์</w:t>
            </w:r>
            <w:r w:rsidRPr="003C4734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3C4734">
              <w:rPr>
                <w:rFonts w:asciiTheme="majorBidi" w:hAnsiTheme="majorBidi" w:cstheme="majorBidi"/>
                <w:szCs w:val="24"/>
                <w:cs/>
                <w:lang w:val="en-GB"/>
              </w:rPr>
              <w:t>คิวไออาร์ จำกัด</w:t>
            </w:r>
          </w:p>
        </w:tc>
        <w:tc>
          <w:tcPr>
            <w:tcW w:w="93" w:type="dxa"/>
          </w:tcPr>
          <w:p w14:paraId="187B75BA" w14:textId="77777777" w:rsidR="006E7F9D" w:rsidRPr="003C4734" w:rsidRDefault="006E7F9D" w:rsidP="006E7F9D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87" w:type="dxa"/>
          </w:tcPr>
          <w:p w14:paraId="5360292D" w14:textId="77777777" w:rsidR="006E7F9D" w:rsidRPr="003C4734" w:rsidRDefault="006E7F9D" w:rsidP="006E7F9D">
            <w:pPr>
              <w:tabs>
                <w:tab w:val="right" w:pos="7200"/>
                <w:tab w:val="right" w:pos="8540"/>
              </w:tabs>
              <w:ind w:left="-624" w:right="1" w:firstLine="624"/>
              <w:jc w:val="center"/>
              <w:rPr>
                <w:rFonts w:asciiTheme="majorBidi" w:hAnsiTheme="majorBidi" w:cstheme="majorBidi"/>
                <w:szCs w:val="24"/>
              </w:rPr>
            </w:pPr>
            <w:r w:rsidRPr="003C4734">
              <w:rPr>
                <w:rFonts w:asciiTheme="majorBidi" w:hAnsiTheme="majorBidi" w:cstheme="majorBidi"/>
                <w:szCs w:val="24"/>
                <w:cs/>
                <w:lang w:val="en-GB"/>
              </w:rPr>
              <w:t>อยู่ระหว่างการ</w:t>
            </w:r>
          </w:p>
          <w:p w14:paraId="2B187D90" w14:textId="77777777" w:rsidR="006E7F9D" w:rsidRPr="003C4734" w:rsidRDefault="006E7F9D" w:rsidP="006E7F9D">
            <w:pPr>
              <w:tabs>
                <w:tab w:val="right" w:pos="7200"/>
                <w:tab w:val="right" w:pos="8540"/>
              </w:tabs>
              <w:ind w:left="-624" w:right="1" w:firstLine="624"/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  <w:r w:rsidRPr="003C4734">
              <w:rPr>
                <w:rFonts w:asciiTheme="majorBidi" w:hAnsiTheme="majorBidi" w:cstheme="majorBidi"/>
                <w:szCs w:val="24"/>
                <w:cs/>
                <w:lang w:val="en-GB"/>
              </w:rPr>
              <w:t>ชำระบัญชี</w:t>
            </w:r>
          </w:p>
        </w:tc>
        <w:tc>
          <w:tcPr>
            <w:tcW w:w="90" w:type="dxa"/>
          </w:tcPr>
          <w:p w14:paraId="6595CB76" w14:textId="77777777" w:rsidR="006E7F9D" w:rsidRPr="003C4734" w:rsidRDefault="006E7F9D" w:rsidP="006E7F9D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EAB5904" w14:textId="5469D1F0" w:rsidR="006E7F9D" w:rsidRPr="003C4734" w:rsidRDefault="006D1E35" w:rsidP="006E7F9D">
            <w:pPr>
              <w:tabs>
                <w:tab w:val="right" w:pos="7200"/>
                <w:tab w:val="right" w:pos="8540"/>
              </w:tabs>
              <w:ind w:right="7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3C4734">
              <w:rPr>
                <w:rFonts w:asciiTheme="majorBidi" w:hAnsiTheme="majorBidi" w:cstheme="majorBidi"/>
                <w:szCs w:val="24"/>
              </w:rPr>
              <w:t>60</w:t>
            </w:r>
          </w:p>
        </w:tc>
        <w:tc>
          <w:tcPr>
            <w:tcW w:w="90" w:type="dxa"/>
            <w:vAlign w:val="bottom"/>
          </w:tcPr>
          <w:p w14:paraId="4E82BE8D" w14:textId="77777777" w:rsidR="006E7F9D" w:rsidRPr="003C4734" w:rsidRDefault="006E7F9D" w:rsidP="006E7F9D">
            <w:pPr>
              <w:tabs>
                <w:tab w:val="right" w:pos="7200"/>
                <w:tab w:val="right" w:pos="8540"/>
              </w:tabs>
              <w:ind w:right="79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8D507BC" w14:textId="5EDA59B5" w:rsidR="006E7F9D" w:rsidRPr="003C4734" w:rsidRDefault="006E7F9D" w:rsidP="006E7F9D">
            <w:pPr>
              <w:tabs>
                <w:tab w:val="right" w:pos="7200"/>
                <w:tab w:val="right" w:pos="8540"/>
              </w:tabs>
              <w:ind w:right="7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3C4734">
              <w:rPr>
                <w:rFonts w:asciiTheme="majorBidi" w:hAnsiTheme="majorBidi" w:cstheme="majorBidi"/>
                <w:szCs w:val="24"/>
              </w:rPr>
              <w:t>60</w:t>
            </w:r>
          </w:p>
        </w:tc>
        <w:tc>
          <w:tcPr>
            <w:tcW w:w="90" w:type="dxa"/>
            <w:vAlign w:val="bottom"/>
          </w:tcPr>
          <w:p w14:paraId="6F9668F9" w14:textId="77777777" w:rsidR="006E7F9D" w:rsidRPr="003C4734" w:rsidRDefault="006E7F9D" w:rsidP="006E7F9D">
            <w:pPr>
              <w:tabs>
                <w:tab w:val="right" w:pos="7200"/>
                <w:tab w:val="right" w:pos="8540"/>
              </w:tabs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tcBorders>
              <w:bottom w:val="nil"/>
            </w:tcBorders>
            <w:shd w:val="clear" w:color="auto" w:fill="auto"/>
            <w:vAlign w:val="bottom"/>
          </w:tcPr>
          <w:p w14:paraId="784602B4" w14:textId="32233863" w:rsidR="006E7F9D" w:rsidRPr="003C4734" w:rsidRDefault="006E7F9D" w:rsidP="006E7F9D">
            <w:pPr>
              <w:tabs>
                <w:tab w:val="right" w:pos="7200"/>
                <w:tab w:val="right" w:pos="8540"/>
              </w:tabs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  <w:r w:rsidRPr="003C4734">
              <w:rPr>
                <w:rFonts w:asciiTheme="majorBidi" w:hAnsiTheme="majorBidi" w:cstheme="majorBidi"/>
                <w:szCs w:val="24"/>
              </w:rPr>
              <w:t>(6,451)</w:t>
            </w:r>
          </w:p>
        </w:tc>
        <w:tc>
          <w:tcPr>
            <w:tcW w:w="90" w:type="dxa"/>
            <w:vAlign w:val="bottom"/>
          </w:tcPr>
          <w:p w14:paraId="30E2A31C" w14:textId="77777777" w:rsidR="006E7F9D" w:rsidRPr="003C4734" w:rsidRDefault="006E7F9D" w:rsidP="006E7F9D">
            <w:pPr>
              <w:tabs>
                <w:tab w:val="right" w:pos="7200"/>
                <w:tab w:val="right" w:pos="8540"/>
              </w:tabs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01983C6C" w14:textId="7DC9579C" w:rsidR="006E7F9D" w:rsidRPr="003C4734" w:rsidRDefault="006E7F9D" w:rsidP="006E7F9D">
            <w:pPr>
              <w:tabs>
                <w:tab w:val="right" w:pos="7200"/>
                <w:tab w:val="right" w:pos="8540"/>
              </w:tabs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  <w:r w:rsidRPr="003C4734">
              <w:rPr>
                <w:rFonts w:asciiTheme="majorBidi" w:hAnsiTheme="majorBidi" w:cstheme="majorBidi"/>
                <w:szCs w:val="24"/>
              </w:rPr>
              <w:t>(6,451)</w:t>
            </w:r>
          </w:p>
        </w:tc>
        <w:tc>
          <w:tcPr>
            <w:tcW w:w="90" w:type="dxa"/>
            <w:vAlign w:val="bottom"/>
          </w:tcPr>
          <w:p w14:paraId="4852A724" w14:textId="77777777" w:rsidR="006E7F9D" w:rsidRPr="003C4734" w:rsidRDefault="006E7F9D" w:rsidP="006E7F9D">
            <w:pPr>
              <w:tabs>
                <w:tab w:val="right" w:pos="7200"/>
                <w:tab w:val="right" w:pos="8540"/>
              </w:tabs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vAlign w:val="bottom"/>
          </w:tcPr>
          <w:p w14:paraId="25E2FADB" w14:textId="45326026" w:rsidR="006E7F9D" w:rsidRPr="003C4734" w:rsidRDefault="006E7F9D" w:rsidP="006E7F9D">
            <w:pPr>
              <w:tabs>
                <w:tab w:val="right" w:pos="7200"/>
                <w:tab w:val="right" w:pos="8540"/>
              </w:tabs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  <w:r w:rsidRPr="003C4734">
              <w:rPr>
                <w:rFonts w:asciiTheme="majorBidi" w:hAnsiTheme="majorBidi" w:cstheme="majorBidi"/>
                <w:szCs w:val="24"/>
              </w:rPr>
              <w:t>9,000</w:t>
            </w:r>
          </w:p>
        </w:tc>
        <w:tc>
          <w:tcPr>
            <w:tcW w:w="90" w:type="dxa"/>
            <w:vAlign w:val="bottom"/>
          </w:tcPr>
          <w:p w14:paraId="0FBE5C48" w14:textId="77777777" w:rsidR="006E7F9D" w:rsidRPr="003C4734" w:rsidRDefault="006E7F9D" w:rsidP="006E7F9D">
            <w:pPr>
              <w:tabs>
                <w:tab w:val="right" w:pos="7200"/>
                <w:tab w:val="right" w:pos="8540"/>
              </w:tabs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14E6FCE4" w14:textId="2CFBA8E2" w:rsidR="006E7F9D" w:rsidRPr="003C4734" w:rsidRDefault="006E7F9D" w:rsidP="006E7F9D">
            <w:pPr>
              <w:tabs>
                <w:tab w:val="right" w:pos="7200"/>
                <w:tab w:val="right" w:pos="8540"/>
              </w:tabs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  <w:r w:rsidRPr="003C4734">
              <w:rPr>
                <w:rFonts w:asciiTheme="majorBidi" w:hAnsiTheme="majorBidi" w:cstheme="majorBidi"/>
                <w:szCs w:val="24"/>
              </w:rPr>
              <w:t>9,000</w:t>
            </w:r>
          </w:p>
        </w:tc>
      </w:tr>
      <w:tr w:rsidR="006E7F9D" w:rsidRPr="00B118B0" w14:paraId="57F0CB77" w14:textId="77777777" w:rsidTr="00066700">
        <w:trPr>
          <w:trHeight w:val="306"/>
        </w:trPr>
        <w:tc>
          <w:tcPr>
            <w:tcW w:w="2070" w:type="dxa"/>
            <w:tcBorders>
              <w:bottom w:val="nil"/>
            </w:tcBorders>
          </w:tcPr>
          <w:p w14:paraId="682CE4F8" w14:textId="743EA583" w:rsidR="006E7F9D" w:rsidRPr="003C4734" w:rsidRDefault="006E7F9D" w:rsidP="006E7F9D">
            <w:pPr>
              <w:ind w:left="540" w:hanging="540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3C4734">
              <w:rPr>
                <w:rFonts w:asciiTheme="majorBidi" w:hAnsiTheme="majorBidi" w:cstheme="majorBidi"/>
                <w:szCs w:val="24"/>
                <w:u w:val="single"/>
                <w:cs/>
                <w:lang w:val="en-GB"/>
              </w:rPr>
              <w:t>หัก</w:t>
            </w:r>
            <w:r w:rsidRPr="003C4734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3C4734">
              <w:rPr>
                <w:rFonts w:asciiTheme="majorBidi" w:hAnsiTheme="majorBidi" w:cstheme="majorBidi"/>
                <w:szCs w:val="24"/>
                <w:cs/>
                <w:lang w:val="en-GB"/>
              </w:rPr>
              <w:t>ค่าเผื่อการด้อยค่าเงินลงทุน</w:t>
            </w:r>
          </w:p>
        </w:tc>
        <w:tc>
          <w:tcPr>
            <w:tcW w:w="93" w:type="dxa"/>
            <w:tcBorders>
              <w:bottom w:val="nil"/>
            </w:tcBorders>
          </w:tcPr>
          <w:p w14:paraId="1D58E007" w14:textId="77777777" w:rsidR="006E7F9D" w:rsidRPr="003C4734" w:rsidRDefault="006E7F9D" w:rsidP="006E7F9D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</w:p>
        </w:tc>
        <w:tc>
          <w:tcPr>
            <w:tcW w:w="987" w:type="dxa"/>
            <w:tcBorders>
              <w:bottom w:val="nil"/>
            </w:tcBorders>
          </w:tcPr>
          <w:p w14:paraId="75972F87" w14:textId="77777777" w:rsidR="006E7F9D" w:rsidRPr="003C4734" w:rsidRDefault="006E7F9D" w:rsidP="006E7F9D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440736B8" w14:textId="77777777" w:rsidR="006E7F9D" w:rsidRPr="003C4734" w:rsidRDefault="006E7F9D" w:rsidP="006E7F9D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63CB013D" w14:textId="77777777" w:rsidR="006E7F9D" w:rsidRPr="003C4734" w:rsidRDefault="006E7F9D" w:rsidP="006E7F9D">
            <w:pPr>
              <w:tabs>
                <w:tab w:val="right" w:pos="7200"/>
                <w:tab w:val="right" w:pos="8540"/>
              </w:tabs>
              <w:ind w:right="79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7DFB7D8A" w14:textId="77777777" w:rsidR="006E7F9D" w:rsidRPr="003C4734" w:rsidRDefault="006E7F9D" w:rsidP="006E7F9D">
            <w:pPr>
              <w:tabs>
                <w:tab w:val="right" w:pos="7200"/>
                <w:tab w:val="right" w:pos="8540"/>
              </w:tabs>
              <w:ind w:right="79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14:paraId="340C050E" w14:textId="77777777" w:rsidR="006E7F9D" w:rsidRPr="003C4734" w:rsidRDefault="006E7F9D" w:rsidP="006E7F9D">
            <w:pPr>
              <w:tabs>
                <w:tab w:val="right" w:pos="7200"/>
                <w:tab w:val="right" w:pos="8540"/>
              </w:tabs>
              <w:ind w:right="79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4C2AAF8B" w14:textId="77777777" w:rsidR="006E7F9D" w:rsidRPr="003C4734" w:rsidRDefault="006E7F9D" w:rsidP="006E7F9D">
            <w:pPr>
              <w:tabs>
                <w:tab w:val="right" w:pos="7200"/>
                <w:tab w:val="right" w:pos="8540"/>
              </w:tabs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C9D4FF3" w14:textId="0C36F53A" w:rsidR="006E7F9D" w:rsidRPr="003C4734" w:rsidRDefault="006E7F9D" w:rsidP="006E7F9D">
            <w:pPr>
              <w:tabs>
                <w:tab w:val="right" w:pos="7200"/>
                <w:tab w:val="right" w:pos="8540"/>
              </w:tabs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  <w:r w:rsidRPr="003C4734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tcBorders>
              <w:bottom w:val="nil"/>
            </w:tcBorders>
          </w:tcPr>
          <w:p w14:paraId="5A10D8B2" w14:textId="77777777" w:rsidR="006E7F9D" w:rsidRPr="003C4734" w:rsidRDefault="006E7F9D" w:rsidP="006E7F9D">
            <w:pPr>
              <w:tabs>
                <w:tab w:val="right" w:pos="7200"/>
                <w:tab w:val="right" w:pos="8540"/>
              </w:tabs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3560013" w14:textId="5F626D2D" w:rsidR="006E7F9D" w:rsidRPr="003C4734" w:rsidRDefault="006E7F9D" w:rsidP="006E7F9D">
            <w:pPr>
              <w:tabs>
                <w:tab w:val="right" w:pos="7200"/>
                <w:tab w:val="right" w:pos="8540"/>
              </w:tabs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  <w:r w:rsidRPr="003C4734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tcBorders>
              <w:bottom w:val="nil"/>
            </w:tcBorders>
          </w:tcPr>
          <w:p w14:paraId="254DC9D2" w14:textId="77777777" w:rsidR="006E7F9D" w:rsidRPr="003C4734" w:rsidRDefault="006E7F9D" w:rsidP="006E7F9D">
            <w:pPr>
              <w:tabs>
                <w:tab w:val="right" w:pos="7200"/>
                <w:tab w:val="right" w:pos="8540"/>
              </w:tabs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34444CDD" w14:textId="389F692C" w:rsidR="006E7F9D" w:rsidRPr="003C4734" w:rsidRDefault="006E7F9D" w:rsidP="006E7F9D">
            <w:pPr>
              <w:tabs>
                <w:tab w:val="right" w:pos="7200"/>
                <w:tab w:val="right" w:pos="8540"/>
              </w:tabs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  <w:r w:rsidRPr="003C4734">
              <w:rPr>
                <w:rFonts w:asciiTheme="majorBidi" w:hAnsiTheme="majorBidi" w:cstheme="majorBidi"/>
                <w:szCs w:val="24"/>
              </w:rPr>
              <w:t>(9,000)</w:t>
            </w:r>
          </w:p>
        </w:tc>
        <w:tc>
          <w:tcPr>
            <w:tcW w:w="90" w:type="dxa"/>
            <w:tcBorders>
              <w:bottom w:val="nil"/>
            </w:tcBorders>
          </w:tcPr>
          <w:p w14:paraId="3B459061" w14:textId="77777777" w:rsidR="006E7F9D" w:rsidRPr="003C4734" w:rsidRDefault="006E7F9D" w:rsidP="006E7F9D">
            <w:pPr>
              <w:tabs>
                <w:tab w:val="right" w:pos="7200"/>
                <w:tab w:val="right" w:pos="8540"/>
              </w:tabs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6C0A7C3" w14:textId="401A7B37" w:rsidR="006E7F9D" w:rsidRPr="003C4734" w:rsidRDefault="006E7F9D" w:rsidP="006E7F9D">
            <w:pPr>
              <w:tabs>
                <w:tab w:val="right" w:pos="7200"/>
                <w:tab w:val="right" w:pos="8540"/>
              </w:tabs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  <w:r w:rsidRPr="003C4734">
              <w:rPr>
                <w:rFonts w:asciiTheme="majorBidi" w:hAnsiTheme="majorBidi" w:cstheme="majorBidi"/>
                <w:szCs w:val="24"/>
              </w:rPr>
              <w:t>(9,000)</w:t>
            </w:r>
          </w:p>
        </w:tc>
      </w:tr>
      <w:tr w:rsidR="006E7F9D" w:rsidRPr="00B118B0" w14:paraId="062F0415" w14:textId="77777777" w:rsidTr="0042638F">
        <w:tc>
          <w:tcPr>
            <w:tcW w:w="2070" w:type="dxa"/>
            <w:tcBorders>
              <w:bottom w:val="nil"/>
            </w:tcBorders>
          </w:tcPr>
          <w:p w14:paraId="4BBA7629" w14:textId="77777777" w:rsidR="006E7F9D" w:rsidRPr="003C4734" w:rsidRDefault="006E7F9D" w:rsidP="006E7F9D">
            <w:pPr>
              <w:rPr>
                <w:rFonts w:asciiTheme="majorBidi" w:hAnsiTheme="majorBidi" w:cstheme="majorBidi"/>
                <w:b/>
                <w:bCs/>
                <w:szCs w:val="24"/>
                <w:cs/>
                <w:lang w:val="en-GB"/>
              </w:rPr>
            </w:pPr>
            <w:r w:rsidRPr="003C4734">
              <w:rPr>
                <w:rFonts w:asciiTheme="majorBidi" w:hAnsiTheme="majorBidi" w:cstheme="majorBidi"/>
                <w:b/>
                <w:bCs/>
                <w:szCs w:val="24"/>
                <w:cs/>
                <w:lang w:val="en-GB"/>
              </w:rPr>
              <w:t>สุทธิ</w:t>
            </w:r>
          </w:p>
        </w:tc>
        <w:tc>
          <w:tcPr>
            <w:tcW w:w="93" w:type="dxa"/>
            <w:tcBorders>
              <w:bottom w:val="nil"/>
            </w:tcBorders>
          </w:tcPr>
          <w:p w14:paraId="4B53EC3E" w14:textId="77777777" w:rsidR="006E7F9D" w:rsidRPr="003C4734" w:rsidRDefault="006E7F9D" w:rsidP="006E7F9D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Cs w:val="24"/>
                <w:u w:val="single"/>
              </w:rPr>
            </w:pPr>
          </w:p>
        </w:tc>
        <w:tc>
          <w:tcPr>
            <w:tcW w:w="987" w:type="dxa"/>
            <w:tcBorders>
              <w:bottom w:val="nil"/>
            </w:tcBorders>
          </w:tcPr>
          <w:p w14:paraId="6D9AEF32" w14:textId="77777777" w:rsidR="006E7F9D" w:rsidRPr="003C4734" w:rsidRDefault="006E7F9D" w:rsidP="006E7F9D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Cs w:val="24"/>
                <w:u w:val="single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6BD747D9" w14:textId="77777777" w:rsidR="006E7F9D" w:rsidRPr="003C4734" w:rsidRDefault="006E7F9D" w:rsidP="006E7F9D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Theme="majorBidi" w:hAnsiTheme="majorBidi" w:cstheme="majorBidi"/>
                <w:b/>
                <w:bCs/>
                <w:szCs w:val="24"/>
                <w:u w:val="single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3CEC453F" w14:textId="77777777" w:rsidR="006E7F9D" w:rsidRPr="003C4734" w:rsidRDefault="006E7F9D" w:rsidP="006E7F9D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Theme="majorBidi" w:hAnsiTheme="majorBidi" w:cstheme="majorBidi"/>
                <w:b/>
                <w:bCs/>
                <w:szCs w:val="24"/>
                <w:u w:val="single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4F294DA3" w14:textId="77777777" w:rsidR="006E7F9D" w:rsidRPr="003C4734" w:rsidRDefault="006E7F9D" w:rsidP="006E7F9D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14:paraId="7E94588D" w14:textId="77777777" w:rsidR="006E7F9D" w:rsidRPr="003C4734" w:rsidRDefault="006E7F9D" w:rsidP="006E7F9D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Theme="majorBidi" w:hAnsiTheme="majorBidi" w:cstheme="majorBidi"/>
                <w:b/>
                <w:bCs/>
                <w:szCs w:val="24"/>
                <w:u w:val="single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1C162079" w14:textId="77777777" w:rsidR="006E7F9D" w:rsidRPr="003C4734" w:rsidRDefault="006E7F9D" w:rsidP="006E7F9D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Cs w:val="24"/>
                <w:u w:val="single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E87031" w14:textId="336A5B95" w:rsidR="006E7F9D" w:rsidRPr="003C4734" w:rsidRDefault="006E7F9D" w:rsidP="006E7F9D">
            <w:pPr>
              <w:tabs>
                <w:tab w:val="right" w:pos="7200"/>
                <w:tab w:val="right" w:pos="8540"/>
              </w:tabs>
              <w:ind w:right="84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3C4734">
              <w:rPr>
                <w:rFonts w:asciiTheme="majorBidi" w:hAnsiTheme="majorBidi" w:cstheme="majorBidi"/>
                <w:b/>
                <w:bCs/>
                <w:szCs w:val="24"/>
              </w:rPr>
              <w:t>(6,451)</w:t>
            </w:r>
          </w:p>
        </w:tc>
        <w:tc>
          <w:tcPr>
            <w:tcW w:w="90" w:type="dxa"/>
            <w:tcBorders>
              <w:bottom w:val="nil"/>
            </w:tcBorders>
          </w:tcPr>
          <w:p w14:paraId="4B24BE0C" w14:textId="77777777" w:rsidR="006E7F9D" w:rsidRPr="003C4734" w:rsidRDefault="006E7F9D" w:rsidP="006E7F9D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Cs w:val="24"/>
                <w:u w:val="single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B9BBFAE" w14:textId="3A26D478" w:rsidR="006E7F9D" w:rsidRPr="003C4734" w:rsidRDefault="006E7F9D" w:rsidP="006E7F9D">
            <w:pPr>
              <w:tabs>
                <w:tab w:val="right" w:pos="7200"/>
                <w:tab w:val="right" w:pos="8540"/>
              </w:tabs>
              <w:ind w:right="79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3C4734">
              <w:rPr>
                <w:rFonts w:asciiTheme="majorBidi" w:hAnsiTheme="majorBidi" w:cstheme="majorBidi"/>
                <w:b/>
                <w:bCs/>
                <w:szCs w:val="24"/>
              </w:rPr>
              <w:t>(6,451)</w:t>
            </w:r>
          </w:p>
        </w:tc>
        <w:tc>
          <w:tcPr>
            <w:tcW w:w="90" w:type="dxa"/>
            <w:tcBorders>
              <w:bottom w:val="nil"/>
            </w:tcBorders>
          </w:tcPr>
          <w:p w14:paraId="01155094" w14:textId="77777777" w:rsidR="006E7F9D" w:rsidRPr="003C4734" w:rsidRDefault="006E7F9D" w:rsidP="006E7F9D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Cs w:val="24"/>
                <w:u w:val="single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C0F37E" w14:textId="56928EE1" w:rsidR="006E7F9D" w:rsidRPr="003C4734" w:rsidRDefault="006E7F9D" w:rsidP="006E7F9D">
            <w:pPr>
              <w:tabs>
                <w:tab w:val="right" w:pos="7200"/>
                <w:tab w:val="right" w:pos="8540"/>
              </w:tabs>
              <w:ind w:right="79"/>
              <w:jc w:val="right"/>
              <w:rPr>
                <w:rFonts w:asciiTheme="majorBidi" w:hAnsiTheme="majorBidi" w:cstheme="majorBidi"/>
                <w:b/>
                <w:bCs/>
                <w:szCs w:val="24"/>
                <w:u w:val="single"/>
              </w:rPr>
            </w:pPr>
            <w:r w:rsidRPr="003C4734">
              <w:rPr>
                <w:rFonts w:asciiTheme="majorBidi" w:hAnsiTheme="majorBidi" w:cstheme="majorBidi"/>
                <w:b/>
                <w:bCs/>
                <w:szCs w:val="24"/>
              </w:rPr>
              <w:t>-</w:t>
            </w:r>
          </w:p>
        </w:tc>
        <w:tc>
          <w:tcPr>
            <w:tcW w:w="90" w:type="dxa"/>
            <w:tcBorders>
              <w:bottom w:val="nil"/>
            </w:tcBorders>
          </w:tcPr>
          <w:p w14:paraId="6A49E550" w14:textId="77777777" w:rsidR="006E7F9D" w:rsidRPr="003C4734" w:rsidRDefault="006E7F9D" w:rsidP="006E7F9D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Cs w:val="24"/>
                <w:u w:val="single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FEF30C7" w14:textId="0870A32E" w:rsidR="006E7F9D" w:rsidRPr="003C4734" w:rsidRDefault="006E7F9D" w:rsidP="006E7F9D">
            <w:pPr>
              <w:tabs>
                <w:tab w:val="right" w:pos="7200"/>
                <w:tab w:val="right" w:pos="8540"/>
              </w:tabs>
              <w:ind w:right="72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3C4734">
              <w:rPr>
                <w:rFonts w:asciiTheme="majorBidi" w:hAnsiTheme="majorBidi" w:cstheme="majorBidi"/>
                <w:b/>
                <w:bCs/>
                <w:szCs w:val="24"/>
              </w:rPr>
              <w:t>-</w:t>
            </w:r>
          </w:p>
        </w:tc>
      </w:tr>
    </w:tbl>
    <w:p w14:paraId="54BC5F89" w14:textId="1ACF2A7A" w:rsidR="00641F25" w:rsidRPr="00B118B0" w:rsidRDefault="00641F25" w:rsidP="00641F25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  <w:lang w:val="en-GB"/>
        </w:rPr>
      </w:pPr>
      <w:r w:rsidRPr="00B118B0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บริษัท เอ็มลิงค์ คิวไออาร์ จำกัด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ได้จดทะเบียนเลิกกิจการกับกระทรวงพาณิชย์เมื่อวันที่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19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กุมภาพันธ์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2561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และปัจจุบันอยู่ระหว่างการชำระบัญชี </w:t>
      </w:r>
    </w:p>
    <w:p w14:paraId="1E3F8217" w14:textId="491CE725" w:rsidR="00B7094C" w:rsidRPr="00C824D9" w:rsidRDefault="00B7094C" w:rsidP="00C824D9">
      <w:pPr>
        <w:pStyle w:val="ListParagraph"/>
        <w:numPr>
          <w:ilvl w:val="1"/>
          <w:numId w:val="1"/>
        </w:numPr>
        <w:spacing w:before="120" w:line="240" w:lineRule="atLeast"/>
        <w:ind w:left="360" w:hanging="360"/>
        <w:jc w:val="thaiDistribute"/>
        <w:rPr>
          <w:rFonts w:asciiTheme="majorBidi" w:hAnsiTheme="majorBidi" w:cstheme="majorBidi"/>
          <w:spacing w:val="-6"/>
          <w:sz w:val="28"/>
        </w:rPr>
      </w:pPr>
      <w:r w:rsidRPr="00B118B0">
        <w:rPr>
          <w:rFonts w:asciiTheme="majorBidi" w:hAnsiTheme="majorBidi" w:cstheme="majorBidi"/>
          <w:sz w:val="28"/>
          <w:cs/>
          <w:lang w:eastAsia="en-GB"/>
        </w:rPr>
        <w:t xml:space="preserve">กิจการร่วมค้าเอ็มเซ็ท </w:t>
      </w:r>
      <w:r w:rsidRPr="00B118B0">
        <w:rPr>
          <w:rFonts w:asciiTheme="majorBidi" w:hAnsiTheme="majorBidi" w:cstheme="majorBidi"/>
          <w:sz w:val="28"/>
          <w:lang w:eastAsia="en-GB"/>
        </w:rPr>
        <w:t xml:space="preserve">(“MSET Joint Venture”) </w:t>
      </w:r>
      <w:r w:rsidRPr="00B118B0">
        <w:rPr>
          <w:rFonts w:asciiTheme="majorBidi" w:hAnsiTheme="majorBidi" w:cstheme="majorBidi"/>
          <w:sz w:val="28"/>
          <w:cs/>
          <w:lang w:eastAsia="en-GB"/>
        </w:rPr>
        <w:t xml:space="preserve">เป็นการดำเนินงานร่วมกัน </w:t>
      </w:r>
      <w:r w:rsidRPr="00B118B0">
        <w:rPr>
          <w:rFonts w:asciiTheme="majorBidi" w:hAnsiTheme="majorBidi" w:cstheme="majorBidi"/>
          <w:sz w:val="28"/>
          <w:lang w:eastAsia="en-GB"/>
        </w:rPr>
        <w:t xml:space="preserve">(Joint Operation) </w:t>
      </w:r>
      <w:r w:rsidRPr="00B118B0">
        <w:rPr>
          <w:rFonts w:asciiTheme="majorBidi" w:hAnsiTheme="majorBidi" w:cstheme="majorBidi"/>
          <w:sz w:val="28"/>
          <w:cs/>
          <w:lang w:eastAsia="en-GB"/>
        </w:rPr>
        <w:t xml:space="preserve">จากการทำสัญญา เมื่อวันที่ </w:t>
      </w:r>
      <w:r w:rsidR="00C824D9">
        <w:rPr>
          <w:rFonts w:asciiTheme="majorBidi" w:hAnsiTheme="majorBidi" w:cstheme="majorBidi" w:hint="cs"/>
          <w:sz w:val="28"/>
          <w:cs/>
          <w:lang w:eastAsia="en-GB"/>
        </w:rPr>
        <w:t xml:space="preserve">         </w:t>
      </w:r>
      <w:r w:rsidRPr="00C824D9">
        <w:rPr>
          <w:rFonts w:asciiTheme="majorBidi" w:hAnsiTheme="majorBidi" w:cstheme="majorBidi"/>
          <w:sz w:val="28"/>
          <w:lang w:eastAsia="en-GB"/>
        </w:rPr>
        <w:t xml:space="preserve">1 </w:t>
      </w:r>
      <w:r w:rsidRPr="00C824D9">
        <w:rPr>
          <w:rFonts w:asciiTheme="majorBidi" w:hAnsiTheme="majorBidi" w:cstheme="majorBidi"/>
          <w:sz w:val="28"/>
          <w:cs/>
          <w:lang w:eastAsia="en-GB"/>
        </w:rPr>
        <w:t xml:space="preserve">ธันวาคม </w:t>
      </w:r>
      <w:r w:rsidRPr="00C824D9">
        <w:rPr>
          <w:rFonts w:asciiTheme="majorBidi" w:hAnsiTheme="majorBidi" w:cstheme="majorBidi"/>
          <w:sz w:val="28"/>
          <w:lang w:eastAsia="en-GB"/>
        </w:rPr>
        <w:t xml:space="preserve">2563 </w:t>
      </w:r>
      <w:r w:rsidRPr="00C824D9">
        <w:rPr>
          <w:rFonts w:asciiTheme="majorBidi" w:hAnsiTheme="majorBidi" w:cstheme="majorBidi"/>
          <w:sz w:val="28"/>
          <w:cs/>
          <w:lang w:eastAsia="en-GB"/>
        </w:rPr>
        <w:t xml:space="preserve">โดยมีวัตถุประสงค์เพื่อดำเนินการเข้าร่วมเสนอราคาและรับงานโครงการ งานก่อสร้าง งานปรับปรุง และติดตั้งทดแทนระบบวิทยุสื่อสารดิจิตอล บนทางหลวงพิเศษหมายเลข </w:t>
      </w:r>
      <w:r w:rsidRPr="00C824D9">
        <w:rPr>
          <w:rFonts w:asciiTheme="majorBidi" w:hAnsiTheme="majorBidi" w:cstheme="majorBidi"/>
          <w:sz w:val="28"/>
          <w:lang w:eastAsia="en-GB"/>
        </w:rPr>
        <w:t xml:space="preserve">7 </w:t>
      </w:r>
      <w:r w:rsidRPr="00C824D9">
        <w:rPr>
          <w:rFonts w:asciiTheme="majorBidi" w:hAnsiTheme="majorBidi" w:cstheme="majorBidi"/>
          <w:sz w:val="28"/>
          <w:cs/>
          <w:lang w:eastAsia="en-GB"/>
        </w:rPr>
        <w:t xml:space="preserve">และหมายเลข </w:t>
      </w:r>
      <w:r w:rsidRPr="00C824D9">
        <w:rPr>
          <w:rFonts w:asciiTheme="majorBidi" w:hAnsiTheme="majorBidi" w:cstheme="majorBidi"/>
          <w:sz w:val="28"/>
          <w:lang w:eastAsia="en-GB"/>
        </w:rPr>
        <w:t xml:space="preserve">9 </w:t>
      </w:r>
      <w:r w:rsidRPr="00C824D9">
        <w:rPr>
          <w:rFonts w:asciiTheme="majorBidi" w:hAnsiTheme="majorBidi" w:cstheme="majorBidi"/>
          <w:sz w:val="28"/>
          <w:cs/>
          <w:lang w:eastAsia="en-GB"/>
        </w:rPr>
        <w:t xml:space="preserve">ด้วยวิธีประกวดราคาอิเล็กทรอนิกส์ </w:t>
      </w:r>
      <w:r w:rsidR="002C66CB" w:rsidRPr="00C824D9">
        <w:rPr>
          <w:rFonts w:asciiTheme="majorBidi" w:hAnsiTheme="majorBidi" w:cstheme="majorBidi"/>
          <w:sz w:val="28"/>
          <w:lang w:eastAsia="en-GB"/>
        </w:rPr>
        <w:t xml:space="preserve">   </w:t>
      </w:r>
      <w:r w:rsidRPr="00C824D9">
        <w:rPr>
          <w:rFonts w:asciiTheme="majorBidi" w:hAnsiTheme="majorBidi" w:cstheme="majorBidi"/>
          <w:sz w:val="28"/>
          <w:cs/>
          <w:lang w:eastAsia="en-GB"/>
        </w:rPr>
        <w:t>(</w:t>
      </w:r>
      <w:r w:rsidRPr="00C824D9">
        <w:rPr>
          <w:rFonts w:asciiTheme="majorBidi" w:hAnsiTheme="majorBidi" w:cstheme="majorBidi"/>
          <w:sz w:val="28"/>
          <w:lang w:eastAsia="en-GB"/>
        </w:rPr>
        <w:t xml:space="preserve">e-bidding) </w:t>
      </w:r>
      <w:r w:rsidRPr="00C824D9">
        <w:rPr>
          <w:rFonts w:asciiTheme="majorBidi" w:hAnsiTheme="majorBidi" w:cstheme="majorBidi"/>
          <w:sz w:val="28"/>
          <w:cs/>
          <w:lang w:eastAsia="en-GB"/>
        </w:rPr>
        <w:t>โดยผู้ร่วมดำเนินงานของกิจการร่วมค้าเอ็มเซ็ท ได้แก่ บริษัท เอ็ม โซลูชั่น จำกัด ซึ่งเป็นบริษัทย่อยของบริษัท และผู้ร่วมดำเนินงานอีกรายคือ บริษัท เซ็ท กรุ๊ป โซลูชั่น จำกัด</w:t>
      </w:r>
    </w:p>
    <w:p w14:paraId="3DFB92D6" w14:textId="381EBFED" w:rsidR="00B7094C" w:rsidRPr="00B118B0" w:rsidRDefault="00B7094C" w:rsidP="009D510B">
      <w:pPr>
        <w:pStyle w:val="ListParagraph"/>
        <w:spacing w:before="120" w:line="240" w:lineRule="atLeast"/>
        <w:ind w:left="360"/>
        <w:jc w:val="thaiDistribute"/>
        <w:rPr>
          <w:rFonts w:asciiTheme="majorBidi" w:hAnsiTheme="majorBidi" w:cstheme="majorBidi"/>
          <w:spacing w:val="-6"/>
          <w:sz w:val="28"/>
        </w:rPr>
      </w:pPr>
      <w:r w:rsidRPr="00B118B0">
        <w:rPr>
          <w:rFonts w:asciiTheme="majorBidi" w:hAnsiTheme="majorBidi" w:cstheme="majorBidi"/>
          <w:sz w:val="28"/>
          <w:cs/>
          <w:lang w:eastAsia="en-GB"/>
        </w:rPr>
        <w:t>ทั้งนี้ผู้ร่วมดำเนินงานของกิจการร่วมค้าเอ็มเซ็ทได้แบ่งส่วนร่วมในความรับผิดชอบที่เกิดขึ้นหรือที่เกี่ยวข้องกับการลงทุน ดังนี้</w:t>
      </w:r>
    </w:p>
    <w:tbl>
      <w:tblPr>
        <w:tblW w:w="0" w:type="auto"/>
        <w:tblInd w:w="1075" w:type="dxa"/>
        <w:tblLook w:val="04A0" w:firstRow="1" w:lastRow="0" w:firstColumn="1" w:lastColumn="0" w:noHBand="0" w:noVBand="1"/>
      </w:tblPr>
      <w:tblGrid>
        <w:gridCol w:w="2610"/>
        <w:gridCol w:w="270"/>
        <w:gridCol w:w="5040"/>
      </w:tblGrid>
      <w:tr w:rsidR="00B7094C" w:rsidRPr="00B118B0" w14:paraId="20FA66EC" w14:textId="77777777" w:rsidTr="00B7094C">
        <w:tc>
          <w:tcPr>
            <w:tcW w:w="2610" w:type="dxa"/>
            <w:tcBorders>
              <w:bottom w:val="single" w:sz="4" w:space="0" w:color="auto"/>
            </w:tcBorders>
            <w:hideMark/>
          </w:tcPr>
          <w:p w14:paraId="6FCBF9A1" w14:textId="77777777" w:rsidR="00B7094C" w:rsidRPr="00B118B0" w:rsidRDefault="00B7094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lang w:eastAsia="en-GB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  <w:cs/>
                <w:lang w:eastAsia="en-GB"/>
              </w:rPr>
              <w:t>ผู้ร่วมดำเนินงานของ</w:t>
            </w:r>
          </w:p>
          <w:p w14:paraId="774A5672" w14:textId="0A83727E" w:rsidR="00B7094C" w:rsidRPr="00B118B0" w:rsidRDefault="00B7094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lang w:eastAsia="en-GB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  <w:cs/>
                <w:lang w:eastAsia="en-GB"/>
              </w:rPr>
              <w:t>กิจการร่วมค้าเอ็มเซ็ท</w:t>
            </w:r>
          </w:p>
        </w:tc>
        <w:tc>
          <w:tcPr>
            <w:tcW w:w="270" w:type="dxa"/>
          </w:tcPr>
          <w:p w14:paraId="235CB095" w14:textId="77777777" w:rsidR="00B7094C" w:rsidRPr="00B118B0" w:rsidRDefault="00B7094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eastAsia="en-GB"/>
              </w:rPr>
            </w:pPr>
          </w:p>
        </w:tc>
        <w:tc>
          <w:tcPr>
            <w:tcW w:w="5040" w:type="dxa"/>
            <w:tcBorders>
              <w:bottom w:val="single" w:sz="4" w:space="0" w:color="auto"/>
            </w:tcBorders>
            <w:hideMark/>
          </w:tcPr>
          <w:p w14:paraId="2AE32E92" w14:textId="77777777" w:rsidR="00B7094C" w:rsidRPr="00B118B0" w:rsidRDefault="00B7094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lang w:eastAsia="en-GB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  <w:cs/>
                <w:lang w:eastAsia="en-GB"/>
              </w:rPr>
              <w:t>ส่วนร่วมในความรับผิดชอบที่เกิดขึ้น</w:t>
            </w:r>
          </w:p>
          <w:p w14:paraId="79E3532A" w14:textId="6D3BD18E" w:rsidR="00B7094C" w:rsidRPr="00B118B0" w:rsidRDefault="00B7094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lang w:eastAsia="en-GB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  <w:cs/>
                <w:lang w:eastAsia="en-GB"/>
              </w:rPr>
              <w:t>หรือที่เกี่ยวข้องกับการลงทุน</w:t>
            </w:r>
          </w:p>
        </w:tc>
      </w:tr>
      <w:tr w:rsidR="00B7094C" w:rsidRPr="00B118B0" w14:paraId="761DD291" w14:textId="77777777" w:rsidTr="00B7094C">
        <w:tc>
          <w:tcPr>
            <w:tcW w:w="2610" w:type="dxa"/>
            <w:tcBorders>
              <w:top w:val="single" w:sz="4" w:space="0" w:color="auto"/>
            </w:tcBorders>
            <w:hideMark/>
          </w:tcPr>
          <w:p w14:paraId="414B3E88" w14:textId="77777777" w:rsidR="00B7094C" w:rsidRPr="00B118B0" w:rsidRDefault="00B7094C">
            <w:pPr>
              <w:rPr>
                <w:rFonts w:asciiTheme="majorBidi" w:hAnsiTheme="majorBidi" w:cstheme="majorBidi"/>
                <w:sz w:val="28"/>
                <w:lang w:eastAsia="en-GB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  <w:lang w:eastAsia="en-GB"/>
              </w:rPr>
              <w:t>บริษัท เอ็ม โซลูชั่น จำกัด</w:t>
            </w:r>
          </w:p>
        </w:tc>
        <w:tc>
          <w:tcPr>
            <w:tcW w:w="270" w:type="dxa"/>
          </w:tcPr>
          <w:p w14:paraId="2BA386B9" w14:textId="77777777" w:rsidR="00B7094C" w:rsidRPr="00B118B0" w:rsidRDefault="00B7094C">
            <w:pPr>
              <w:rPr>
                <w:rFonts w:asciiTheme="majorBidi" w:hAnsiTheme="majorBidi" w:cstheme="majorBidi"/>
                <w:sz w:val="28"/>
                <w:cs/>
                <w:lang w:eastAsia="en-GB"/>
              </w:rPr>
            </w:pPr>
          </w:p>
        </w:tc>
        <w:tc>
          <w:tcPr>
            <w:tcW w:w="5040" w:type="dxa"/>
            <w:tcBorders>
              <w:top w:val="single" w:sz="4" w:space="0" w:color="auto"/>
            </w:tcBorders>
            <w:hideMark/>
          </w:tcPr>
          <w:p w14:paraId="7EAAB63A" w14:textId="35EEF7C1" w:rsidR="00B7094C" w:rsidRPr="00B118B0" w:rsidRDefault="00B7094C">
            <w:pPr>
              <w:rPr>
                <w:rFonts w:asciiTheme="majorBidi" w:hAnsiTheme="majorBidi" w:cstheme="majorBidi"/>
                <w:sz w:val="28"/>
                <w:lang w:eastAsia="en-GB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  <w:lang w:eastAsia="en-GB"/>
              </w:rPr>
              <w:t xml:space="preserve">ลงทุนในสัดส่วนร้อยละ </w:t>
            </w:r>
            <w:r w:rsidRPr="00B118B0">
              <w:rPr>
                <w:rFonts w:asciiTheme="majorBidi" w:hAnsiTheme="majorBidi" w:cstheme="majorBidi"/>
                <w:sz w:val="28"/>
                <w:lang w:eastAsia="en-GB"/>
              </w:rPr>
              <w:t xml:space="preserve">100 </w:t>
            </w:r>
          </w:p>
        </w:tc>
      </w:tr>
      <w:tr w:rsidR="00B7094C" w:rsidRPr="00B118B0" w14:paraId="0CCA0ABB" w14:textId="77777777" w:rsidTr="00B7094C">
        <w:tc>
          <w:tcPr>
            <w:tcW w:w="2610" w:type="dxa"/>
            <w:hideMark/>
          </w:tcPr>
          <w:p w14:paraId="7123FC7C" w14:textId="77777777" w:rsidR="00B7094C" w:rsidRPr="00B118B0" w:rsidRDefault="00B7094C">
            <w:pPr>
              <w:rPr>
                <w:rFonts w:asciiTheme="majorBidi" w:hAnsiTheme="majorBidi" w:cstheme="majorBidi"/>
                <w:sz w:val="28"/>
                <w:cs/>
                <w:lang w:eastAsia="en-GB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  <w:lang w:eastAsia="en-GB"/>
              </w:rPr>
              <w:t>บริษัท เซ็ท กรุ๊ป โซลูชั่น จำกัด</w:t>
            </w:r>
          </w:p>
        </w:tc>
        <w:tc>
          <w:tcPr>
            <w:tcW w:w="270" w:type="dxa"/>
          </w:tcPr>
          <w:p w14:paraId="74A2CA08" w14:textId="77777777" w:rsidR="00B7094C" w:rsidRPr="00B118B0" w:rsidRDefault="00B7094C">
            <w:pPr>
              <w:rPr>
                <w:rFonts w:asciiTheme="majorBidi" w:hAnsiTheme="majorBidi" w:cstheme="majorBidi"/>
                <w:sz w:val="28"/>
                <w:cs/>
                <w:lang w:eastAsia="en-GB"/>
              </w:rPr>
            </w:pPr>
          </w:p>
        </w:tc>
        <w:tc>
          <w:tcPr>
            <w:tcW w:w="5040" w:type="dxa"/>
            <w:hideMark/>
          </w:tcPr>
          <w:p w14:paraId="0C9A0BF9" w14:textId="3B74385B" w:rsidR="00B7094C" w:rsidRPr="00B118B0" w:rsidRDefault="00B7094C">
            <w:pPr>
              <w:rPr>
                <w:rFonts w:asciiTheme="majorBidi" w:hAnsiTheme="majorBidi" w:cstheme="majorBidi"/>
                <w:sz w:val="28"/>
                <w:lang w:eastAsia="en-GB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  <w:lang w:eastAsia="en-GB"/>
              </w:rPr>
              <w:t xml:space="preserve">มีหน้าที่รับผิดชอบงานติดตั้งเชื่อมต่อระบบ </w:t>
            </w:r>
            <w:r w:rsidRPr="00B118B0">
              <w:rPr>
                <w:rFonts w:asciiTheme="majorBidi" w:hAnsiTheme="majorBidi" w:cstheme="majorBidi"/>
                <w:sz w:val="28"/>
                <w:lang w:eastAsia="en-GB"/>
              </w:rPr>
              <w:t xml:space="preserve">ATMS </w:t>
            </w:r>
            <w:r w:rsidRPr="00B118B0">
              <w:rPr>
                <w:rFonts w:asciiTheme="majorBidi" w:hAnsiTheme="majorBidi" w:cstheme="majorBidi"/>
                <w:sz w:val="28"/>
                <w:cs/>
                <w:lang w:eastAsia="en-GB"/>
              </w:rPr>
              <w:t xml:space="preserve">กับระบบวิทยุ </w:t>
            </w:r>
          </w:p>
        </w:tc>
      </w:tr>
    </w:tbl>
    <w:p w14:paraId="2C875228" w14:textId="77777777" w:rsidR="00B7094C" w:rsidRPr="00B118B0" w:rsidRDefault="00B7094C" w:rsidP="007E2593">
      <w:pPr>
        <w:pStyle w:val="ListParagraph"/>
        <w:spacing w:before="120"/>
        <w:ind w:left="360"/>
        <w:jc w:val="thaiDistribute"/>
        <w:rPr>
          <w:rFonts w:asciiTheme="majorBidi" w:hAnsiTheme="majorBidi" w:cstheme="majorBidi"/>
          <w:sz w:val="28"/>
          <w:lang w:eastAsia="en-GB"/>
        </w:rPr>
      </w:pPr>
      <w:r w:rsidRPr="00B118B0">
        <w:rPr>
          <w:rFonts w:asciiTheme="majorBidi" w:hAnsiTheme="majorBidi" w:cstheme="majorBidi"/>
          <w:sz w:val="28"/>
          <w:cs/>
          <w:lang w:eastAsia="en-GB"/>
        </w:rPr>
        <w:t xml:space="preserve">ผู้ร่วมดำเนินงานตกลงให้ </w:t>
      </w:r>
      <w:r w:rsidRPr="00B118B0">
        <w:rPr>
          <w:rFonts w:asciiTheme="majorBidi" w:hAnsiTheme="majorBidi" w:cstheme="majorBidi"/>
          <w:spacing w:val="-4"/>
          <w:sz w:val="28"/>
          <w:cs/>
          <w:lang w:eastAsia="en-GB"/>
        </w:rPr>
        <w:t>บริษัท เอ็ม โซลูชั่น จำกัด เป็นผู้รับผิดชอบในด้านการทำบัญชีและการเงินของกิจการร่วมค้าเอ็มเซ็ท</w:t>
      </w:r>
      <w:r w:rsidRPr="00B118B0">
        <w:rPr>
          <w:rFonts w:asciiTheme="majorBidi" w:hAnsiTheme="majorBidi" w:cstheme="majorBidi"/>
          <w:sz w:val="28"/>
          <w:cs/>
          <w:lang w:eastAsia="en-GB"/>
        </w:rPr>
        <w:t xml:space="preserve"> และเป็นผู้เข้ายื่นข้อเสนอกับหน่วยงานของรัฐ และรับผิดชอบในการออกหนังสือค้ำประกันซอง หนังสือค้ำประกันสัญญา และหนังสือค้ำประกันการเบิกเงินล่วงหน้าโดยใช้วงเงิน และ/หรือ หลักทรัพย์ ของ บริษัท เอ็ม โซลูชั่น จำกัด </w:t>
      </w:r>
    </w:p>
    <w:p w14:paraId="47265B32" w14:textId="04152C1A" w:rsidR="00B7094C" w:rsidRDefault="00B7094C" w:rsidP="007E2593">
      <w:pPr>
        <w:pStyle w:val="ListParagraph"/>
        <w:spacing w:before="120"/>
        <w:ind w:left="360"/>
        <w:jc w:val="thaiDistribute"/>
        <w:rPr>
          <w:rFonts w:asciiTheme="majorBidi" w:hAnsiTheme="majorBidi" w:cstheme="majorBidi"/>
          <w:sz w:val="28"/>
          <w:lang w:eastAsia="en-GB"/>
        </w:rPr>
      </w:pPr>
      <w:r w:rsidRPr="00B118B0">
        <w:rPr>
          <w:rFonts w:asciiTheme="majorBidi" w:hAnsiTheme="majorBidi" w:cstheme="majorBidi"/>
          <w:sz w:val="28"/>
          <w:cs/>
          <w:lang w:eastAsia="en-GB"/>
        </w:rPr>
        <w:t>กรณีที่เกิดความเสียหายกับกิจการร่วมค้าเอ็มเซ็ท ทาง บริษัท เอ็ม โซลูชั่น จำกัด ตกลงรับผิดชอบความเสียหายทั้งหมดแต่เพียงผู้เดียว เว้นแต่ในกรณีที่เป็นความเสียหายที่เกิดขึ้นจากงานในส่วนที่ บริษัท เซ็ท กรุ๊ป โซลูชั่น จำกัด มีหน้าที่รับผิดชอบ</w:t>
      </w:r>
    </w:p>
    <w:p w14:paraId="4AD5D868" w14:textId="77777777" w:rsidR="001E314B" w:rsidRPr="00CC011D" w:rsidRDefault="001E314B" w:rsidP="001E314B">
      <w:pPr>
        <w:pStyle w:val="ListParagraph"/>
        <w:ind w:left="360"/>
        <w:jc w:val="thaiDistribute"/>
        <w:rPr>
          <w:rFonts w:asciiTheme="majorBidi" w:hAnsiTheme="majorBidi"/>
          <w:sz w:val="18"/>
          <w:szCs w:val="18"/>
          <w:lang w:eastAsia="en-GB"/>
        </w:rPr>
      </w:pPr>
    </w:p>
    <w:p w14:paraId="639DE14F" w14:textId="534FAD16" w:rsidR="001E314B" w:rsidRPr="0055405D" w:rsidRDefault="001E314B" w:rsidP="001E314B">
      <w:pPr>
        <w:pStyle w:val="ListParagraph"/>
        <w:ind w:left="360"/>
        <w:jc w:val="thaiDistribute"/>
        <w:rPr>
          <w:rFonts w:asciiTheme="majorBidi" w:hAnsiTheme="majorBidi" w:cstheme="majorBidi"/>
          <w:sz w:val="28"/>
          <w:lang w:eastAsia="en-GB"/>
        </w:rPr>
      </w:pPr>
      <w:r w:rsidRPr="0055405D">
        <w:rPr>
          <w:rFonts w:asciiTheme="majorBidi" w:hAnsiTheme="majorBidi" w:hint="cs"/>
          <w:sz w:val="28"/>
          <w:cs/>
          <w:lang w:eastAsia="en-GB"/>
        </w:rPr>
        <w:t>เมื่อวันที่</w:t>
      </w:r>
      <w:r w:rsidRPr="0055405D">
        <w:rPr>
          <w:rFonts w:asciiTheme="majorBidi" w:hAnsiTheme="majorBidi"/>
          <w:sz w:val="28"/>
          <w:cs/>
          <w:lang w:eastAsia="en-GB"/>
        </w:rPr>
        <w:t xml:space="preserve"> </w:t>
      </w:r>
      <w:r w:rsidRPr="0055405D">
        <w:rPr>
          <w:rFonts w:asciiTheme="majorBidi" w:hAnsiTheme="majorBidi" w:cstheme="majorBidi"/>
          <w:sz w:val="28"/>
          <w:lang w:eastAsia="en-GB"/>
        </w:rPr>
        <w:t>29</w:t>
      </w:r>
      <w:r w:rsidRPr="0055405D">
        <w:rPr>
          <w:rFonts w:asciiTheme="majorBidi" w:hAnsiTheme="majorBidi"/>
          <w:sz w:val="28"/>
          <w:cs/>
          <w:lang w:eastAsia="en-GB"/>
        </w:rPr>
        <w:t xml:space="preserve"> </w:t>
      </w:r>
      <w:r w:rsidRPr="0055405D">
        <w:rPr>
          <w:rFonts w:asciiTheme="majorBidi" w:hAnsiTheme="majorBidi" w:hint="cs"/>
          <w:sz w:val="28"/>
          <w:cs/>
          <w:lang w:eastAsia="en-GB"/>
        </w:rPr>
        <w:t>มิถุนายน</w:t>
      </w:r>
      <w:r w:rsidRPr="0055405D">
        <w:rPr>
          <w:rFonts w:asciiTheme="majorBidi" w:hAnsiTheme="majorBidi"/>
          <w:sz w:val="28"/>
          <w:cs/>
          <w:lang w:eastAsia="en-GB"/>
        </w:rPr>
        <w:t xml:space="preserve"> </w:t>
      </w:r>
      <w:r w:rsidRPr="0055405D">
        <w:rPr>
          <w:rFonts w:asciiTheme="majorBidi" w:hAnsiTheme="majorBidi" w:cstheme="majorBidi"/>
          <w:sz w:val="28"/>
          <w:lang w:eastAsia="en-GB"/>
        </w:rPr>
        <w:t>2564</w:t>
      </w:r>
      <w:r w:rsidRPr="0055405D">
        <w:rPr>
          <w:rFonts w:asciiTheme="majorBidi" w:hAnsiTheme="majorBidi"/>
          <w:sz w:val="28"/>
          <w:cs/>
          <w:lang w:eastAsia="en-GB"/>
        </w:rPr>
        <w:t xml:space="preserve"> </w:t>
      </w:r>
      <w:r w:rsidRPr="0055405D">
        <w:rPr>
          <w:rFonts w:asciiTheme="majorBidi" w:hAnsiTheme="majorBidi" w:hint="cs"/>
          <w:sz w:val="28"/>
          <w:cs/>
          <w:lang w:eastAsia="en-GB"/>
        </w:rPr>
        <w:t>ที่ประชุมคณะกรรมการบริษัท</w:t>
      </w:r>
      <w:r w:rsidRPr="0055405D">
        <w:rPr>
          <w:rFonts w:asciiTheme="majorBidi" w:hAnsiTheme="majorBidi"/>
          <w:sz w:val="28"/>
          <w:cs/>
          <w:lang w:eastAsia="en-GB"/>
        </w:rPr>
        <w:t xml:space="preserve"> </w:t>
      </w:r>
      <w:r w:rsidRPr="0055405D">
        <w:rPr>
          <w:rFonts w:asciiTheme="majorBidi" w:hAnsiTheme="majorBidi" w:hint="cs"/>
          <w:sz w:val="28"/>
          <w:cs/>
          <w:lang w:eastAsia="en-GB"/>
        </w:rPr>
        <w:t>ครั้งที่</w:t>
      </w:r>
      <w:r w:rsidRPr="0055405D">
        <w:rPr>
          <w:rFonts w:asciiTheme="majorBidi" w:hAnsiTheme="majorBidi"/>
          <w:sz w:val="28"/>
          <w:cs/>
          <w:lang w:eastAsia="en-GB"/>
        </w:rPr>
        <w:t xml:space="preserve"> </w:t>
      </w:r>
      <w:r w:rsidRPr="0055405D">
        <w:rPr>
          <w:rFonts w:asciiTheme="majorBidi" w:hAnsiTheme="majorBidi" w:cstheme="majorBidi"/>
          <w:sz w:val="28"/>
          <w:lang w:eastAsia="en-GB"/>
        </w:rPr>
        <w:t>8/2564</w:t>
      </w:r>
      <w:r w:rsidRPr="0055405D">
        <w:rPr>
          <w:rFonts w:asciiTheme="majorBidi" w:hAnsiTheme="majorBidi"/>
          <w:sz w:val="28"/>
          <w:cs/>
          <w:lang w:eastAsia="en-GB"/>
        </w:rPr>
        <w:t xml:space="preserve"> </w:t>
      </w:r>
      <w:r w:rsidRPr="0055405D">
        <w:rPr>
          <w:rFonts w:asciiTheme="majorBidi" w:hAnsiTheme="majorBidi" w:hint="cs"/>
          <w:sz w:val="28"/>
          <w:cs/>
          <w:lang w:eastAsia="en-GB"/>
        </w:rPr>
        <w:t>ของบริษัท</w:t>
      </w:r>
      <w:r w:rsidRPr="0055405D">
        <w:rPr>
          <w:rFonts w:asciiTheme="majorBidi" w:hAnsiTheme="majorBidi"/>
          <w:sz w:val="28"/>
          <w:cs/>
          <w:lang w:eastAsia="en-GB"/>
        </w:rPr>
        <w:t xml:space="preserve"> </w:t>
      </w:r>
      <w:r w:rsidRPr="0055405D">
        <w:rPr>
          <w:rFonts w:asciiTheme="majorBidi" w:hAnsiTheme="majorBidi" w:hint="cs"/>
          <w:sz w:val="28"/>
          <w:cs/>
          <w:lang w:eastAsia="en-GB"/>
        </w:rPr>
        <w:t>เซเว่น</w:t>
      </w:r>
      <w:r w:rsidRPr="0055405D">
        <w:rPr>
          <w:rFonts w:asciiTheme="majorBidi" w:hAnsiTheme="majorBidi"/>
          <w:sz w:val="28"/>
          <w:cs/>
          <w:lang w:eastAsia="en-GB"/>
        </w:rPr>
        <w:t xml:space="preserve"> </w:t>
      </w:r>
      <w:r w:rsidRPr="0055405D">
        <w:rPr>
          <w:rFonts w:asciiTheme="majorBidi" w:hAnsiTheme="majorBidi" w:hint="cs"/>
          <w:sz w:val="28"/>
          <w:cs/>
          <w:lang w:eastAsia="en-GB"/>
        </w:rPr>
        <w:t>ยูทิลิตี้ส์</w:t>
      </w:r>
      <w:r w:rsidRPr="0055405D">
        <w:rPr>
          <w:rFonts w:asciiTheme="majorBidi" w:hAnsiTheme="majorBidi"/>
          <w:sz w:val="28"/>
          <w:cs/>
          <w:lang w:eastAsia="en-GB"/>
        </w:rPr>
        <w:t xml:space="preserve"> </w:t>
      </w:r>
      <w:r w:rsidRPr="0055405D">
        <w:rPr>
          <w:rFonts w:asciiTheme="majorBidi" w:hAnsiTheme="majorBidi" w:hint="cs"/>
          <w:sz w:val="28"/>
          <w:cs/>
          <w:lang w:eastAsia="en-GB"/>
        </w:rPr>
        <w:t>แอนด์</w:t>
      </w:r>
      <w:r w:rsidRPr="0055405D">
        <w:rPr>
          <w:rFonts w:asciiTheme="majorBidi" w:hAnsiTheme="majorBidi"/>
          <w:sz w:val="28"/>
          <w:cs/>
          <w:lang w:eastAsia="en-GB"/>
        </w:rPr>
        <w:t xml:space="preserve"> </w:t>
      </w:r>
      <w:r w:rsidRPr="0055405D">
        <w:rPr>
          <w:rFonts w:asciiTheme="majorBidi" w:hAnsiTheme="majorBidi" w:hint="cs"/>
          <w:sz w:val="28"/>
          <w:cs/>
          <w:lang w:eastAsia="en-GB"/>
        </w:rPr>
        <w:t>พาวเวอร์</w:t>
      </w:r>
      <w:r w:rsidRPr="0055405D">
        <w:rPr>
          <w:rFonts w:asciiTheme="majorBidi" w:hAnsiTheme="majorBidi"/>
          <w:sz w:val="28"/>
          <w:cs/>
          <w:lang w:eastAsia="en-GB"/>
        </w:rPr>
        <w:t xml:space="preserve"> </w:t>
      </w:r>
      <w:r w:rsidRPr="0055405D">
        <w:rPr>
          <w:rFonts w:asciiTheme="majorBidi" w:hAnsiTheme="majorBidi" w:hint="cs"/>
          <w:sz w:val="28"/>
          <w:cs/>
          <w:lang w:eastAsia="en-GB"/>
        </w:rPr>
        <w:t>จำกัด</w:t>
      </w:r>
      <w:r w:rsidRPr="0055405D">
        <w:rPr>
          <w:rFonts w:asciiTheme="majorBidi" w:hAnsiTheme="majorBidi"/>
          <w:sz w:val="28"/>
          <w:cs/>
          <w:lang w:eastAsia="en-GB"/>
        </w:rPr>
        <w:t xml:space="preserve"> (</w:t>
      </w:r>
      <w:r w:rsidRPr="0055405D">
        <w:rPr>
          <w:rFonts w:asciiTheme="majorBidi" w:hAnsiTheme="majorBidi" w:hint="cs"/>
          <w:sz w:val="28"/>
          <w:cs/>
          <w:lang w:eastAsia="en-GB"/>
        </w:rPr>
        <w:t>มหาชน</w:t>
      </w:r>
      <w:r w:rsidRPr="0055405D">
        <w:rPr>
          <w:rFonts w:asciiTheme="majorBidi" w:hAnsiTheme="majorBidi"/>
          <w:sz w:val="28"/>
          <w:cs/>
          <w:lang w:eastAsia="en-GB"/>
        </w:rPr>
        <w:t xml:space="preserve">) </w:t>
      </w:r>
      <w:r w:rsidRPr="0055405D">
        <w:rPr>
          <w:rFonts w:asciiTheme="majorBidi" w:hAnsiTheme="majorBidi" w:hint="cs"/>
          <w:sz w:val="28"/>
          <w:cs/>
          <w:lang w:eastAsia="en-GB"/>
        </w:rPr>
        <w:t>ได้มีมติอนุมัติให้จำหน่ายเงินลงทุนทั้งหมดใน</w:t>
      </w:r>
      <w:r w:rsidRPr="0055405D">
        <w:rPr>
          <w:rFonts w:asciiTheme="majorBidi" w:hAnsiTheme="majorBidi"/>
          <w:sz w:val="28"/>
          <w:cs/>
          <w:lang w:eastAsia="en-GB"/>
        </w:rPr>
        <w:t xml:space="preserve"> </w:t>
      </w:r>
      <w:r w:rsidRPr="0055405D">
        <w:rPr>
          <w:rFonts w:asciiTheme="majorBidi" w:hAnsiTheme="majorBidi" w:hint="cs"/>
          <w:sz w:val="28"/>
          <w:cs/>
          <w:lang w:eastAsia="en-GB"/>
        </w:rPr>
        <w:t>บริษัท</w:t>
      </w:r>
      <w:r w:rsidRPr="0055405D">
        <w:rPr>
          <w:rFonts w:asciiTheme="majorBidi" w:hAnsiTheme="majorBidi"/>
          <w:sz w:val="28"/>
          <w:cs/>
          <w:lang w:eastAsia="en-GB"/>
        </w:rPr>
        <w:t xml:space="preserve"> </w:t>
      </w:r>
      <w:r w:rsidRPr="0055405D">
        <w:rPr>
          <w:rFonts w:asciiTheme="majorBidi" w:hAnsiTheme="majorBidi" w:hint="cs"/>
          <w:sz w:val="28"/>
          <w:cs/>
          <w:lang w:eastAsia="en-GB"/>
        </w:rPr>
        <w:t>เอ็ม</w:t>
      </w:r>
      <w:r w:rsidRPr="0055405D">
        <w:rPr>
          <w:rFonts w:asciiTheme="majorBidi" w:hAnsiTheme="majorBidi"/>
          <w:sz w:val="28"/>
          <w:cs/>
          <w:lang w:eastAsia="en-GB"/>
        </w:rPr>
        <w:t xml:space="preserve"> </w:t>
      </w:r>
      <w:r w:rsidRPr="0055405D">
        <w:rPr>
          <w:rFonts w:asciiTheme="majorBidi" w:hAnsiTheme="majorBidi" w:hint="cs"/>
          <w:sz w:val="28"/>
          <w:cs/>
          <w:lang w:eastAsia="en-GB"/>
        </w:rPr>
        <w:t>โซลูชั่น</w:t>
      </w:r>
      <w:r w:rsidRPr="0055405D">
        <w:rPr>
          <w:rFonts w:asciiTheme="majorBidi" w:hAnsiTheme="majorBidi"/>
          <w:sz w:val="28"/>
          <w:cs/>
          <w:lang w:eastAsia="en-GB"/>
        </w:rPr>
        <w:t xml:space="preserve"> </w:t>
      </w:r>
      <w:r w:rsidRPr="0055405D">
        <w:rPr>
          <w:rFonts w:asciiTheme="majorBidi" w:hAnsiTheme="majorBidi" w:hint="cs"/>
          <w:sz w:val="28"/>
          <w:cs/>
          <w:lang w:eastAsia="en-GB"/>
        </w:rPr>
        <w:t>จำกัด</w:t>
      </w:r>
      <w:r w:rsidR="00435D64">
        <w:rPr>
          <w:rFonts w:asciiTheme="majorBidi" w:hAnsiTheme="majorBidi" w:hint="cs"/>
          <w:sz w:val="28"/>
          <w:cs/>
          <w:lang w:eastAsia="en-GB"/>
        </w:rPr>
        <w:t xml:space="preserve"> </w:t>
      </w:r>
      <w:r w:rsidRPr="0055405D">
        <w:rPr>
          <w:rFonts w:asciiTheme="majorBidi" w:hAnsiTheme="majorBidi" w:hint="cs"/>
          <w:sz w:val="28"/>
          <w:cs/>
          <w:lang w:eastAsia="en-GB"/>
        </w:rPr>
        <w:t>ให้แก่บุคคลภายนอกซึ่งไม่มีความสัมพันธ์และ</w:t>
      </w:r>
      <w:r w:rsidRPr="0055405D">
        <w:rPr>
          <w:rFonts w:asciiTheme="majorBidi" w:hAnsiTheme="majorBidi"/>
          <w:sz w:val="28"/>
          <w:cs/>
          <w:lang w:eastAsia="en-GB"/>
        </w:rPr>
        <w:t>/</w:t>
      </w:r>
      <w:r w:rsidRPr="0055405D">
        <w:rPr>
          <w:rFonts w:asciiTheme="majorBidi" w:hAnsiTheme="majorBidi" w:hint="cs"/>
          <w:sz w:val="28"/>
          <w:cs/>
          <w:lang w:eastAsia="en-GB"/>
        </w:rPr>
        <w:t>หรือความเกี่ยวโยงใด</w:t>
      </w:r>
      <w:r w:rsidRPr="0055405D">
        <w:rPr>
          <w:rFonts w:asciiTheme="majorBidi" w:hAnsiTheme="majorBidi"/>
          <w:sz w:val="28"/>
          <w:cs/>
          <w:lang w:eastAsia="en-GB"/>
        </w:rPr>
        <w:t xml:space="preserve"> </w:t>
      </w:r>
      <w:r w:rsidRPr="0055405D">
        <w:rPr>
          <w:rFonts w:asciiTheme="majorBidi" w:hAnsiTheme="majorBidi" w:hint="cs"/>
          <w:sz w:val="28"/>
          <w:cs/>
          <w:lang w:eastAsia="en-GB"/>
        </w:rPr>
        <w:t>ๆ</w:t>
      </w:r>
      <w:r w:rsidRPr="0055405D">
        <w:rPr>
          <w:rFonts w:asciiTheme="majorBidi" w:hAnsiTheme="majorBidi"/>
          <w:sz w:val="28"/>
          <w:cs/>
          <w:lang w:eastAsia="en-GB"/>
        </w:rPr>
        <w:t xml:space="preserve"> </w:t>
      </w:r>
      <w:r w:rsidRPr="0055405D">
        <w:rPr>
          <w:rFonts w:asciiTheme="majorBidi" w:hAnsiTheme="majorBidi" w:hint="cs"/>
          <w:sz w:val="28"/>
          <w:cs/>
          <w:lang w:eastAsia="en-GB"/>
        </w:rPr>
        <w:t>กับผู้บริหาร</w:t>
      </w:r>
      <w:r w:rsidRPr="0055405D">
        <w:rPr>
          <w:rFonts w:asciiTheme="majorBidi" w:hAnsiTheme="majorBidi"/>
          <w:sz w:val="28"/>
          <w:cs/>
          <w:lang w:eastAsia="en-GB"/>
        </w:rPr>
        <w:t xml:space="preserve"> </w:t>
      </w:r>
      <w:r w:rsidRPr="0055405D">
        <w:rPr>
          <w:rFonts w:asciiTheme="majorBidi" w:hAnsiTheme="majorBidi" w:hint="cs"/>
          <w:sz w:val="28"/>
          <w:cs/>
          <w:lang w:eastAsia="en-GB"/>
        </w:rPr>
        <w:t>กรรมการ</w:t>
      </w:r>
      <w:r w:rsidRPr="0055405D">
        <w:rPr>
          <w:rFonts w:asciiTheme="majorBidi" w:hAnsiTheme="majorBidi"/>
          <w:sz w:val="28"/>
          <w:cs/>
          <w:lang w:eastAsia="en-GB"/>
        </w:rPr>
        <w:t xml:space="preserve"> </w:t>
      </w:r>
      <w:r w:rsidRPr="0055405D">
        <w:rPr>
          <w:rFonts w:asciiTheme="majorBidi" w:hAnsiTheme="majorBidi" w:hint="cs"/>
          <w:sz w:val="28"/>
          <w:cs/>
          <w:lang w:eastAsia="en-GB"/>
        </w:rPr>
        <w:t>ผู้ถือหุ้นรายใหญ่</w:t>
      </w:r>
      <w:r w:rsidRPr="0055405D">
        <w:rPr>
          <w:rFonts w:asciiTheme="majorBidi" w:hAnsiTheme="majorBidi"/>
          <w:sz w:val="28"/>
          <w:cs/>
          <w:lang w:eastAsia="en-GB"/>
        </w:rPr>
        <w:t xml:space="preserve"> </w:t>
      </w:r>
      <w:r w:rsidRPr="0055405D">
        <w:rPr>
          <w:rFonts w:asciiTheme="majorBidi" w:hAnsiTheme="majorBidi" w:hint="cs"/>
          <w:sz w:val="28"/>
          <w:cs/>
          <w:lang w:eastAsia="en-GB"/>
        </w:rPr>
        <w:t>และผู้มีอำนาจควบคุมของบริษัทและบริษัทย่อย</w:t>
      </w:r>
      <w:r w:rsidRPr="0055405D">
        <w:rPr>
          <w:rFonts w:asciiTheme="majorBidi" w:hAnsiTheme="majorBidi"/>
          <w:sz w:val="28"/>
          <w:cs/>
          <w:lang w:eastAsia="en-GB"/>
        </w:rPr>
        <w:t xml:space="preserve"> </w:t>
      </w:r>
      <w:r w:rsidRPr="0055405D">
        <w:rPr>
          <w:rFonts w:asciiTheme="majorBidi" w:hAnsiTheme="majorBidi" w:hint="cs"/>
          <w:sz w:val="28"/>
          <w:cs/>
          <w:lang w:eastAsia="en-GB"/>
        </w:rPr>
        <w:t>โดยได้มีการจำหน่ายออกไปในวันที่</w:t>
      </w:r>
      <w:r w:rsidRPr="0055405D">
        <w:rPr>
          <w:rFonts w:asciiTheme="majorBidi" w:hAnsiTheme="majorBidi"/>
          <w:sz w:val="28"/>
          <w:cs/>
          <w:lang w:eastAsia="en-GB"/>
        </w:rPr>
        <w:t xml:space="preserve"> </w:t>
      </w:r>
      <w:r w:rsidRPr="0055405D">
        <w:rPr>
          <w:rFonts w:asciiTheme="majorBidi" w:hAnsiTheme="majorBidi" w:cstheme="majorBidi"/>
          <w:sz w:val="28"/>
          <w:lang w:eastAsia="en-GB"/>
        </w:rPr>
        <w:t>30</w:t>
      </w:r>
      <w:r w:rsidRPr="0055405D">
        <w:rPr>
          <w:rFonts w:asciiTheme="majorBidi" w:hAnsiTheme="majorBidi"/>
          <w:sz w:val="28"/>
          <w:cs/>
          <w:lang w:eastAsia="en-GB"/>
        </w:rPr>
        <w:t xml:space="preserve"> </w:t>
      </w:r>
      <w:r w:rsidRPr="0055405D">
        <w:rPr>
          <w:rFonts w:asciiTheme="majorBidi" w:hAnsiTheme="majorBidi" w:hint="cs"/>
          <w:sz w:val="28"/>
          <w:cs/>
          <w:lang w:eastAsia="en-GB"/>
        </w:rPr>
        <w:t>มิถุนายน</w:t>
      </w:r>
      <w:r w:rsidRPr="0055405D">
        <w:rPr>
          <w:rFonts w:asciiTheme="majorBidi" w:hAnsiTheme="majorBidi"/>
          <w:sz w:val="28"/>
          <w:cs/>
          <w:lang w:eastAsia="en-GB"/>
        </w:rPr>
        <w:t xml:space="preserve"> </w:t>
      </w:r>
      <w:r w:rsidRPr="0055405D">
        <w:rPr>
          <w:rFonts w:asciiTheme="majorBidi" w:hAnsiTheme="majorBidi" w:cstheme="majorBidi"/>
          <w:sz w:val="28"/>
          <w:lang w:eastAsia="en-GB"/>
        </w:rPr>
        <w:t xml:space="preserve">2564 </w:t>
      </w:r>
    </w:p>
    <w:p w14:paraId="3AD97508" w14:textId="77777777" w:rsidR="001E314B" w:rsidRPr="0055405D" w:rsidRDefault="001E314B" w:rsidP="001E314B">
      <w:pPr>
        <w:pStyle w:val="ListParagraph"/>
        <w:ind w:left="360"/>
        <w:jc w:val="thaiDistribute"/>
        <w:rPr>
          <w:rFonts w:asciiTheme="majorBidi" w:hAnsiTheme="majorBidi" w:cstheme="majorBidi"/>
          <w:sz w:val="18"/>
          <w:szCs w:val="18"/>
          <w:lang w:eastAsia="en-GB"/>
        </w:rPr>
      </w:pPr>
    </w:p>
    <w:p w14:paraId="436B8BDF" w14:textId="164BA4AD" w:rsidR="001E314B" w:rsidRPr="0055405D" w:rsidRDefault="001E314B" w:rsidP="001E314B">
      <w:pPr>
        <w:pStyle w:val="ListParagraph"/>
        <w:ind w:left="360"/>
        <w:jc w:val="thaiDistribute"/>
        <w:rPr>
          <w:rFonts w:asciiTheme="majorBidi" w:hAnsiTheme="majorBidi" w:cstheme="majorBidi"/>
          <w:sz w:val="28"/>
          <w:lang w:eastAsia="en-GB"/>
        </w:rPr>
      </w:pPr>
      <w:r w:rsidRPr="0055405D">
        <w:rPr>
          <w:rFonts w:asciiTheme="majorBidi" w:hAnsiTheme="majorBidi" w:hint="cs"/>
          <w:sz w:val="28"/>
          <w:cs/>
          <w:lang w:eastAsia="en-GB"/>
        </w:rPr>
        <w:t>ดังนั้นกิจการร่วมค้าเอ็มเซ็ท</w:t>
      </w:r>
      <w:r w:rsidRPr="0055405D">
        <w:rPr>
          <w:rFonts w:asciiTheme="majorBidi" w:hAnsiTheme="majorBidi"/>
          <w:sz w:val="28"/>
          <w:cs/>
          <w:lang w:eastAsia="en-GB"/>
        </w:rPr>
        <w:t xml:space="preserve"> (</w:t>
      </w:r>
      <w:r w:rsidRPr="0055405D">
        <w:rPr>
          <w:rFonts w:asciiTheme="majorBidi" w:hAnsiTheme="majorBidi" w:hint="eastAsia"/>
          <w:sz w:val="28"/>
          <w:cs/>
          <w:lang w:eastAsia="en-GB"/>
        </w:rPr>
        <w:t>“</w:t>
      </w:r>
      <w:r w:rsidRPr="0055405D">
        <w:rPr>
          <w:rFonts w:asciiTheme="majorBidi" w:hAnsiTheme="majorBidi" w:cstheme="majorBidi"/>
          <w:sz w:val="28"/>
          <w:lang w:eastAsia="en-GB"/>
        </w:rPr>
        <w:t xml:space="preserve">MSET Joint Venture”) </w:t>
      </w:r>
      <w:r w:rsidRPr="0055405D">
        <w:rPr>
          <w:rFonts w:asciiTheme="majorBidi" w:hAnsiTheme="majorBidi" w:hint="cs"/>
          <w:sz w:val="28"/>
          <w:cs/>
          <w:lang w:eastAsia="en-GB"/>
        </w:rPr>
        <w:t>ภายใต้การดำเนินงานร่วมกัน</w:t>
      </w:r>
      <w:r w:rsidRPr="0055405D">
        <w:rPr>
          <w:rFonts w:asciiTheme="majorBidi" w:hAnsiTheme="majorBidi"/>
          <w:sz w:val="28"/>
          <w:cs/>
          <w:lang w:eastAsia="en-GB"/>
        </w:rPr>
        <w:t xml:space="preserve"> (</w:t>
      </w:r>
      <w:r w:rsidRPr="0055405D">
        <w:rPr>
          <w:rFonts w:asciiTheme="majorBidi" w:hAnsiTheme="majorBidi" w:cstheme="majorBidi"/>
          <w:sz w:val="28"/>
          <w:lang w:eastAsia="en-GB"/>
        </w:rPr>
        <w:t xml:space="preserve">Joint Operation) </w:t>
      </w:r>
      <w:r w:rsidRPr="0055405D">
        <w:rPr>
          <w:rFonts w:asciiTheme="majorBidi" w:hAnsiTheme="majorBidi" w:hint="cs"/>
          <w:sz w:val="28"/>
          <w:cs/>
          <w:lang w:eastAsia="en-GB"/>
        </w:rPr>
        <w:t>กับบริษัท</w:t>
      </w:r>
      <w:r w:rsidRPr="0055405D">
        <w:rPr>
          <w:rFonts w:asciiTheme="majorBidi" w:hAnsiTheme="majorBidi"/>
          <w:sz w:val="28"/>
          <w:cs/>
          <w:lang w:eastAsia="en-GB"/>
        </w:rPr>
        <w:t xml:space="preserve"> </w:t>
      </w:r>
      <w:r w:rsidRPr="0055405D">
        <w:rPr>
          <w:rFonts w:asciiTheme="majorBidi" w:hAnsiTheme="majorBidi" w:hint="cs"/>
          <w:sz w:val="28"/>
          <w:cs/>
          <w:lang w:eastAsia="en-GB"/>
        </w:rPr>
        <w:t>เอ็ม</w:t>
      </w:r>
      <w:r w:rsidRPr="0055405D">
        <w:rPr>
          <w:rFonts w:asciiTheme="majorBidi" w:hAnsiTheme="majorBidi"/>
          <w:sz w:val="28"/>
          <w:cs/>
          <w:lang w:eastAsia="en-GB"/>
        </w:rPr>
        <w:t xml:space="preserve"> </w:t>
      </w:r>
      <w:r w:rsidRPr="0055405D">
        <w:rPr>
          <w:rFonts w:asciiTheme="majorBidi" w:hAnsiTheme="majorBidi" w:hint="cs"/>
          <w:sz w:val="28"/>
          <w:cs/>
          <w:lang w:eastAsia="en-GB"/>
        </w:rPr>
        <w:t>โซลูชั่น</w:t>
      </w:r>
      <w:r w:rsidRPr="0055405D">
        <w:rPr>
          <w:rFonts w:asciiTheme="majorBidi" w:hAnsiTheme="majorBidi"/>
          <w:sz w:val="28"/>
          <w:cs/>
          <w:lang w:eastAsia="en-GB"/>
        </w:rPr>
        <w:t xml:space="preserve"> </w:t>
      </w:r>
      <w:r w:rsidRPr="0055405D">
        <w:rPr>
          <w:rFonts w:asciiTheme="majorBidi" w:hAnsiTheme="majorBidi" w:hint="cs"/>
          <w:sz w:val="28"/>
          <w:cs/>
          <w:lang w:eastAsia="en-GB"/>
        </w:rPr>
        <w:t>จำกัด</w:t>
      </w:r>
      <w:r w:rsidRPr="0055405D">
        <w:rPr>
          <w:rFonts w:asciiTheme="majorBidi" w:hAnsiTheme="majorBidi"/>
          <w:sz w:val="28"/>
          <w:cs/>
          <w:lang w:eastAsia="en-GB"/>
        </w:rPr>
        <w:t xml:space="preserve"> </w:t>
      </w:r>
      <w:r w:rsidRPr="0055405D">
        <w:rPr>
          <w:rFonts w:asciiTheme="majorBidi" w:hAnsiTheme="majorBidi" w:hint="cs"/>
          <w:sz w:val="28"/>
          <w:cs/>
          <w:lang w:eastAsia="en-GB"/>
        </w:rPr>
        <w:t>ซึ่งเป็นบริษัทย่อยของบริษัท</w:t>
      </w:r>
      <w:r w:rsidRPr="0055405D">
        <w:rPr>
          <w:rFonts w:asciiTheme="majorBidi" w:hAnsiTheme="majorBidi"/>
          <w:sz w:val="28"/>
          <w:cs/>
          <w:lang w:eastAsia="en-GB"/>
        </w:rPr>
        <w:t xml:space="preserve"> </w:t>
      </w:r>
      <w:r w:rsidRPr="0055405D">
        <w:rPr>
          <w:rFonts w:asciiTheme="majorBidi" w:hAnsiTheme="majorBidi" w:hint="cs"/>
          <w:sz w:val="28"/>
          <w:cs/>
          <w:lang w:eastAsia="en-GB"/>
        </w:rPr>
        <w:t>จึงไม่ถือเป็นกิจการร่วมค้าของ</w:t>
      </w:r>
      <w:r w:rsidR="00D42926" w:rsidRPr="00D42926">
        <w:rPr>
          <w:rFonts w:asciiTheme="majorBidi" w:hAnsiTheme="majorBidi" w:hint="cs"/>
          <w:sz w:val="28"/>
          <w:cs/>
          <w:lang w:eastAsia="en-GB"/>
        </w:rPr>
        <w:t>บริษัท</w:t>
      </w:r>
      <w:r w:rsidR="00D42926" w:rsidRPr="00D42926">
        <w:rPr>
          <w:rFonts w:asciiTheme="majorBidi" w:hAnsiTheme="majorBidi"/>
          <w:sz w:val="28"/>
          <w:cs/>
          <w:lang w:eastAsia="en-GB"/>
        </w:rPr>
        <w:t xml:space="preserve"> </w:t>
      </w:r>
      <w:r w:rsidR="00D42926" w:rsidRPr="00D42926">
        <w:rPr>
          <w:rFonts w:asciiTheme="majorBidi" w:hAnsiTheme="majorBidi" w:hint="cs"/>
          <w:sz w:val="28"/>
          <w:cs/>
          <w:lang w:eastAsia="en-GB"/>
        </w:rPr>
        <w:t>เซเว่น</w:t>
      </w:r>
      <w:r w:rsidR="00D42926" w:rsidRPr="00D42926">
        <w:rPr>
          <w:rFonts w:asciiTheme="majorBidi" w:hAnsiTheme="majorBidi"/>
          <w:sz w:val="28"/>
          <w:cs/>
          <w:lang w:eastAsia="en-GB"/>
        </w:rPr>
        <w:t xml:space="preserve"> </w:t>
      </w:r>
      <w:r w:rsidR="00D42926" w:rsidRPr="00D42926">
        <w:rPr>
          <w:rFonts w:asciiTheme="majorBidi" w:hAnsiTheme="majorBidi" w:hint="cs"/>
          <w:sz w:val="28"/>
          <w:cs/>
          <w:lang w:eastAsia="en-GB"/>
        </w:rPr>
        <w:t>ยูทิลิตี้ส์</w:t>
      </w:r>
      <w:r w:rsidR="00D42926" w:rsidRPr="00D42926">
        <w:rPr>
          <w:rFonts w:asciiTheme="majorBidi" w:hAnsiTheme="majorBidi"/>
          <w:sz w:val="28"/>
          <w:cs/>
          <w:lang w:eastAsia="en-GB"/>
        </w:rPr>
        <w:t xml:space="preserve"> </w:t>
      </w:r>
      <w:r w:rsidR="00D42926" w:rsidRPr="00D42926">
        <w:rPr>
          <w:rFonts w:asciiTheme="majorBidi" w:hAnsiTheme="majorBidi" w:hint="cs"/>
          <w:sz w:val="28"/>
          <w:cs/>
          <w:lang w:eastAsia="en-GB"/>
        </w:rPr>
        <w:t>แอนด์</w:t>
      </w:r>
      <w:r w:rsidR="00D42926" w:rsidRPr="00D42926">
        <w:rPr>
          <w:rFonts w:asciiTheme="majorBidi" w:hAnsiTheme="majorBidi"/>
          <w:sz w:val="28"/>
          <w:cs/>
          <w:lang w:eastAsia="en-GB"/>
        </w:rPr>
        <w:t xml:space="preserve"> </w:t>
      </w:r>
      <w:r w:rsidR="00D42926" w:rsidRPr="00D42926">
        <w:rPr>
          <w:rFonts w:asciiTheme="majorBidi" w:hAnsiTheme="majorBidi" w:hint="cs"/>
          <w:sz w:val="28"/>
          <w:cs/>
          <w:lang w:eastAsia="en-GB"/>
        </w:rPr>
        <w:t>พาวเวอร์</w:t>
      </w:r>
      <w:r w:rsidR="00D42926" w:rsidRPr="00D42926">
        <w:rPr>
          <w:rFonts w:asciiTheme="majorBidi" w:hAnsiTheme="majorBidi"/>
          <w:sz w:val="28"/>
          <w:cs/>
          <w:lang w:eastAsia="en-GB"/>
        </w:rPr>
        <w:t xml:space="preserve"> </w:t>
      </w:r>
      <w:r w:rsidR="00D42926" w:rsidRPr="00D42926">
        <w:rPr>
          <w:rFonts w:asciiTheme="majorBidi" w:hAnsiTheme="majorBidi" w:hint="cs"/>
          <w:sz w:val="28"/>
          <w:cs/>
          <w:lang w:eastAsia="en-GB"/>
        </w:rPr>
        <w:t>จำกัด</w:t>
      </w:r>
      <w:r w:rsidR="00D42926" w:rsidRPr="00D42926">
        <w:rPr>
          <w:rFonts w:asciiTheme="majorBidi" w:hAnsiTheme="majorBidi"/>
          <w:sz w:val="28"/>
          <w:cs/>
          <w:lang w:eastAsia="en-GB"/>
        </w:rPr>
        <w:t xml:space="preserve"> (</w:t>
      </w:r>
      <w:r w:rsidR="00D42926" w:rsidRPr="00D42926">
        <w:rPr>
          <w:rFonts w:asciiTheme="majorBidi" w:hAnsiTheme="majorBidi" w:hint="cs"/>
          <w:sz w:val="28"/>
          <w:cs/>
          <w:lang w:eastAsia="en-GB"/>
        </w:rPr>
        <w:t>มหาชน</w:t>
      </w:r>
      <w:r w:rsidR="00D42926" w:rsidRPr="00D42926">
        <w:rPr>
          <w:rFonts w:asciiTheme="majorBidi" w:hAnsiTheme="majorBidi"/>
          <w:sz w:val="28"/>
          <w:cs/>
          <w:lang w:eastAsia="en-GB"/>
        </w:rPr>
        <w:t xml:space="preserve">) </w:t>
      </w:r>
      <w:r w:rsidRPr="0055405D">
        <w:rPr>
          <w:rFonts w:asciiTheme="majorBidi" w:hAnsiTheme="majorBidi"/>
          <w:sz w:val="28"/>
          <w:cs/>
          <w:lang w:eastAsia="en-GB"/>
        </w:rPr>
        <w:t xml:space="preserve"> </w:t>
      </w:r>
      <w:r w:rsidRPr="0055405D">
        <w:rPr>
          <w:rFonts w:asciiTheme="majorBidi" w:hAnsiTheme="majorBidi" w:hint="cs"/>
          <w:sz w:val="28"/>
          <w:cs/>
          <w:lang w:eastAsia="en-GB"/>
        </w:rPr>
        <w:t>นับตั้งแต่ได้มีการจำหน่าย</w:t>
      </w:r>
      <w:r w:rsidR="00205ADF">
        <w:rPr>
          <w:rFonts w:asciiTheme="majorBidi" w:hAnsiTheme="majorBidi" w:hint="cs"/>
          <w:sz w:val="28"/>
          <w:cs/>
          <w:lang w:eastAsia="en-GB"/>
        </w:rPr>
        <w:t>บริษัท เอ็</w:t>
      </w:r>
      <w:r w:rsidR="00027D98">
        <w:rPr>
          <w:rFonts w:asciiTheme="majorBidi" w:hAnsiTheme="majorBidi" w:hint="cs"/>
          <w:sz w:val="28"/>
          <w:cs/>
          <w:lang w:eastAsia="en-GB"/>
        </w:rPr>
        <w:t>ม</w:t>
      </w:r>
      <w:r w:rsidR="00205ADF">
        <w:rPr>
          <w:rFonts w:asciiTheme="majorBidi" w:hAnsiTheme="majorBidi" w:hint="cs"/>
          <w:sz w:val="28"/>
          <w:cs/>
          <w:lang w:eastAsia="en-GB"/>
        </w:rPr>
        <w:t xml:space="preserve"> โซลูชั่น จำกัด</w:t>
      </w:r>
      <w:r w:rsidRPr="0055405D">
        <w:rPr>
          <w:rFonts w:asciiTheme="majorBidi" w:hAnsiTheme="majorBidi" w:hint="cs"/>
          <w:sz w:val="28"/>
          <w:cs/>
          <w:lang w:eastAsia="en-GB"/>
        </w:rPr>
        <w:t>ออกไปในวันที่</w:t>
      </w:r>
      <w:r w:rsidRPr="0055405D">
        <w:rPr>
          <w:rFonts w:asciiTheme="majorBidi" w:hAnsiTheme="majorBidi"/>
          <w:sz w:val="28"/>
          <w:cs/>
          <w:lang w:eastAsia="en-GB"/>
        </w:rPr>
        <w:t xml:space="preserve"> </w:t>
      </w:r>
      <w:r w:rsidRPr="0055405D">
        <w:rPr>
          <w:rFonts w:asciiTheme="majorBidi" w:hAnsiTheme="majorBidi" w:cstheme="majorBidi"/>
          <w:sz w:val="28"/>
          <w:lang w:eastAsia="en-GB"/>
        </w:rPr>
        <w:t>30</w:t>
      </w:r>
      <w:r w:rsidRPr="0055405D">
        <w:rPr>
          <w:rFonts w:asciiTheme="majorBidi" w:hAnsiTheme="majorBidi"/>
          <w:sz w:val="28"/>
          <w:cs/>
          <w:lang w:eastAsia="en-GB"/>
        </w:rPr>
        <w:t xml:space="preserve"> </w:t>
      </w:r>
      <w:r w:rsidRPr="0055405D">
        <w:rPr>
          <w:rFonts w:asciiTheme="majorBidi" w:hAnsiTheme="majorBidi" w:hint="cs"/>
          <w:sz w:val="28"/>
          <w:cs/>
          <w:lang w:eastAsia="en-GB"/>
        </w:rPr>
        <w:t>มิถุนายน</w:t>
      </w:r>
      <w:r w:rsidRPr="0055405D">
        <w:rPr>
          <w:rFonts w:asciiTheme="majorBidi" w:hAnsiTheme="majorBidi"/>
          <w:sz w:val="28"/>
          <w:cs/>
          <w:lang w:eastAsia="en-GB"/>
        </w:rPr>
        <w:t xml:space="preserve"> </w:t>
      </w:r>
      <w:r w:rsidRPr="0055405D">
        <w:rPr>
          <w:rFonts w:asciiTheme="majorBidi" w:hAnsiTheme="majorBidi" w:cstheme="majorBidi"/>
          <w:sz w:val="28"/>
          <w:lang w:eastAsia="en-GB"/>
        </w:rPr>
        <w:t>2564</w:t>
      </w:r>
    </w:p>
    <w:p w14:paraId="0FE1CD4C" w14:textId="77777777" w:rsidR="001E314B" w:rsidRPr="0055405D" w:rsidRDefault="001E314B" w:rsidP="001E314B">
      <w:pPr>
        <w:pStyle w:val="ListParagraph"/>
        <w:ind w:left="360"/>
        <w:jc w:val="thaiDistribute"/>
        <w:rPr>
          <w:rFonts w:asciiTheme="majorBidi" w:hAnsiTheme="majorBidi" w:cstheme="majorBidi"/>
          <w:sz w:val="18"/>
          <w:szCs w:val="18"/>
          <w:lang w:eastAsia="en-GB"/>
        </w:rPr>
      </w:pPr>
    </w:p>
    <w:p w14:paraId="4B239231" w14:textId="773E37D4" w:rsidR="001E314B" w:rsidRDefault="006E29B2" w:rsidP="00C74FD7">
      <w:pPr>
        <w:overflowPunct/>
        <w:autoSpaceDE/>
        <w:autoSpaceDN/>
        <w:adjustRightInd/>
        <w:ind w:left="360"/>
        <w:jc w:val="thaiDistribute"/>
        <w:textAlignment w:val="auto"/>
        <w:rPr>
          <w:rFonts w:asciiTheme="majorBidi" w:hAnsiTheme="majorBidi"/>
          <w:sz w:val="28"/>
          <w:cs/>
          <w:lang w:eastAsia="en-GB"/>
        </w:rPr>
      </w:pPr>
      <w:r w:rsidRPr="006E29B2">
        <w:rPr>
          <w:rFonts w:asciiTheme="majorBidi" w:hAnsiTheme="majorBidi" w:hint="cs"/>
          <w:sz w:val="28"/>
          <w:cs/>
          <w:lang w:eastAsia="en-GB"/>
        </w:rPr>
        <w:t>กรณีที่เกิดความเสียหายกับกิจการร่วมค้าเอ็มเซ็ทในภายหลัง</w:t>
      </w:r>
      <w:r w:rsidRPr="006E29B2">
        <w:rPr>
          <w:rFonts w:asciiTheme="majorBidi" w:hAnsiTheme="majorBidi"/>
          <w:sz w:val="28"/>
          <w:cs/>
          <w:lang w:eastAsia="en-GB"/>
        </w:rPr>
        <w:t xml:space="preserve"> </w:t>
      </w:r>
      <w:r w:rsidRPr="006E29B2">
        <w:rPr>
          <w:rFonts w:asciiTheme="majorBidi" w:hAnsiTheme="majorBidi" w:hint="cs"/>
          <w:sz w:val="28"/>
          <w:cs/>
          <w:lang w:eastAsia="en-GB"/>
        </w:rPr>
        <w:t>ทางบริษัท</w:t>
      </w:r>
      <w:r w:rsidRPr="006E29B2">
        <w:rPr>
          <w:rFonts w:asciiTheme="majorBidi" w:hAnsiTheme="majorBidi"/>
          <w:sz w:val="28"/>
          <w:cs/>
          <w:lang w:eastAsia="en-GB"/>
        </w:rPr>
        <w:t xml:space="preserve"> </w:t>
      </w:r>
      <w:r w:rsidRPr="006E29B2">
        <w:rPr>
          <w:rFonts w:asciiTheme="majorBidi" w:hAnsiTheme="majorBidi" w:hint="cs"/>
          <w:sz w:val="28"/>
          <w:cs/>
          <w:lang w:eastAsia="en-GB"/>
        </w:rPr>
        <w:t>เซเว่น</w:t>
      </w:r>
      <w:r w:rsidRPr="006E29B2">
        <w:rPr>
          <w:rFonts w:asciiTheme="majorBidi" w:hAnsiTheme="majorBidi"/>
          <w:sz w:val="28"/>
          <w:cs/>
          <w:lang w:eastAsia="en-GB"/>
        </w:rPr>
        <w:t xml:space="preserve"> </w:t>
      </w:r>
      <w:r w:rsidRPr="006E29B2">
        <w:rPr>
          <w:rFonts w:asciiTheme="majorBidi" w:hAnsiTheme="majorBidi" w:hint="cs"/>
          <w:sz w:val="28"/>
          <w:cs/>
          <w:lang w:eastAsia="en-GB"/>
        </w:rPr>
        <w:t>ยูทิลิตี้ส์</w:t>
      </w:r>
      <w:r w:rsidRPr="006E29B2">
        <w:rPr>
          <w:rFonts w:asciiTheme="majorBidi" w:hAnsiTheme="majorBidi"/>
          <w:sz w:val="28"/>
          <w:cs/>
          <w:lang w:eastAsia="en-GB"/>
        </w:rPr>
        <w:t xml:space="preserve"> </w:t>
      </w:r>
      <w:r w:rsidRPr="006E29B2">
        <w:rPr>
          <w:rFonts w:asciiTheme="majorBidi" w:hAnsiTheme="majorBidi" w:hint="cs"/>
          <w:sz w:val="28"/>
          <w:cs/>
          <w:lang w:eastAsia="en-GB"/>
        </w:rPr>
        <w:t>แอนด์</w:t>
      </w:r>
      <w:r w:rsidRPr="006E29B2">
        <w:rPr>
          <w:rFonts w:asciiTheme="majorBidi" w:hAnsiTheme="majorBidi"/>
          <w:sz w:val="28"/>
          <w:cs/>
          <w:lang w:eastAsia="en-GB"/>
        </w:rPr>
        <w:t xml:space="preserve"> </w:t>
      </w:r>
      <w:r w:rsidRPr="006E29B2">
        <w:rPr>
          <w:rFonts w:asciiTheme="majorBidi" w:hAnsiTheme="majorBidi" w:hint="cs"/>
          <w:sz w:val="28"/>
          <w:cs/>
          <w:lang w:eastAsia="en-GB"/>
        </w:rPr>
        <w:t>พาวเวอร์</w:t>
      </w:r>
      <w:r w:rsidRPr="006E29B2">
        <w:rPr>
          <w:rFonts w:asciiTheme="majorBidi" w:hAnsiTheme="majorBidi"/>
          <w:sz w:val="28"/>
          <w:cs/>
          <w:lang w:eastAsia="en-GB"/>
        </w:rPr>
        <w:t xml:space="preserve"> </w:t>
      </w:r>
      <w:r w:rsidRPr="006E29B2">
        <w:rPr>
          <w:rFonts w:asciiTheme="majorBidi" w:hAnsiTheme="majorBidi" w:hint="cs"/>
          <w:sz w:val="28"/>
          <w:cs/>
          <w:lang w:eastAsia="en-GB"/>
        </w:rPr>
        <w:t>จำกัด</w:t>
      </w:r>
      <w:r w:rsidRPr="006E29B2">
        <w:rPr>
          <w:rFonts w:asciiTheme="majorBidi" w:hAnsiTheme="majorBidi"/>
          <w:sz w:val="28"/>
          <w:cs/>
          <w:lang w:eastAsia="en-GB"/>
        </w:rPr>
        <w:t xml:space="preserve"> (</w:t>
      </w:r>
      <w:r w:rsidRPr="006E29B2">
        <w:rPr>
          <w:rFonts w:asciiTheme="majorBidi" w:hAnsiTheme="majorBidi" w:hint="cs"/>
          <w:sz w:val="28"/>
          <w:cs/>
          <w:lang w:eastAsia="en-GB"/>
        </w:rPr>
        <w:t>มหาชน</w:t>
      </w:r>
      <w:r w:rsidRPr="006E29B2">
        <w:rPr>
          <w:rFonts w:asciiTheme="majorBidi" w:hAnsiTheme="majorBidi"/>
          <w:sz w:val="28"/>
          <w:cs/>
          <w:lang w:eastAsia="en-GB"/>
        </w:rPr>
        <w:t xml:space="preserve">) </w:t>
      </w:r>
      <w:r w:rsidRPr="006E29B2">
        <w:rPr>
          <w:rFonts w:asciiTheme="majorBidi" w:hAnsiTheme="majorBidi" w:hint="cs"/>
          <w:sz w:val="28"/>
          <w:cs/>
          <w:lang w:eastAsia="en-GB"/>
        </w:rPr>
        <w:t>ปราศจากภาระผูกพันและไม่ต้องรับผิดชอบต่อความเสียหายที่เกิดขึ้น</w:t>
      </w:r>
      <w:r w:rsidR="001E314B">
        <w:rPr>
          <w:rFonts w:asciiTheme="majorBidi" w:hAnsiTheme="majorBidi"/>
          <w:sz w:val="28"/>
          <w:cs/>
          <w:lang w:eastAsia="en-GB"/>
        </w:rPr>
        <w:br w:type="page"/>
      </w:r>
    </w:p>
    <w:p w14:paraId="68EEF66A" w14:textId="77777777" w:rsidR="00087405" w:rsidRPr="00B118B0" w:rsidRDefault="00087405" w:rsidP="00081754">
      <w:pPr>
        <w:pStyle w:val="ListParagraph"/>
        <w:numPr>
          <w:ilvl w:val="0"/>
          <w:numId w:val="1"/>
        </w:numPr>
        <w:spacing w:before="240" w:line="240" w:lineRule="atLeast"/>
        <w:ind w:left="360"/>
        <w:rPr>
          <w:rFonts w:asciiTheme="majorBidi" w:hAnsiTheme="majorBidi" w:cstheme="majorBidi"/>
          <w:b/>
          <w:bCs/>
          <w:sz w:val="28"/>
        </w:rPr>
      </w:pPr>
      <w:r w:rsidRPr="00B118B0">
        <w:rPr>
          <w:rFonts w:asciiTheme="majorBidi" w:hAnsiTheme="majorBidi" w:cstheme="majorBidi"/>
          <w:b/>
          <w:bCs/>
          <w:sz w:val="28"/>
          <w:cs/>
        </w:rPr>
        <w:t>อสังหาริมทรัพย์เพื่อการลงทุน</w:t>
      </w:r>
      <w:r w:rsidRPr="00B118B0">
        <w:rPr>
          <w:rFonts w:asciiTheme="majorBidi" w:hAnsiTheme="majorBidi" w:cstheme="majorBidi"/>
          <w:b/>
          <w:bCs/>
          <w:sz w:val="28"/>
        </w:rPr>
        <w:t xml:space="preserve"> </w:t>
      </w:r>
    </w:p>
    <w:p w14:paraId="32703519" w14:textId="518C62BE" w:rsidR="00087405" w:rsidRPr="00B118B0" w:rsidRDefault="00087405" w:rsidP="00087405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ณ วันที่ </w:t>
      </w:r>
      <w:r w:rsidR="00020B82" w:rsidRPr="00B118B0">
        <w:rPr>
          <w:rFonts w:asciiTheme="majorBidi" w:hAnsiTheme="majorBidi" w:cstheme="majorBidi"/>
          <w:color w:val="000000"/>
          <w:spacing w:val="-2"/>
          <w:sz w:val="28"/>
        </w:rPr>
        <w:t>30</w:t>
      </w:r>
      <w:r w:rsidR="00020B82"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มิถุนายน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2564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และวันที่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31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ธันวาคม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2563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รายการเปลี่ยนแปลงของอสังหาริมทรัพย์เพื่อการลงทุนสรุปได้ดังนี้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1260"/>
        <w:gridCol w:w="180"/>
        <w:gridCol w:w="1260"/>
        <w:gridCol w:w="180"/>
        <w:gridCol w:w="1260"/>
        <w:gridCol w:w="180"/>
        <w:gridCol w:w="1260"/>
      </w:tblGrid>
      <w:tr w:rsidR="00087405" w:rsidRPr="00B118B0" w14:paraId="2FA2D320" w14:textId="77777777" w:rsidTr="0053641F">
        <w:trPr>
          <w:trHeight w:val="20"/>
        </w:trPr>
        <w:tc>
          <w:tcPr>
            <w:tcW w:w="3510" w:type="dxa"/>
            <w:vAlign w:val="bottom"/>
          </w:tcPr>
          <w:p w14:paraId="15B1CBD6" w14:textId="77777777" w:rsidR="00087405" w:rsidRPr="00B118B0" w:rsidRDefault="00087405" w:rsidP="00A11E99">
            <w:pP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</w:tcPr>
          <w:p w14:paraId="60E59CB8" w14:textId="77777777" w:rsidR="00087405" w:rsidRPr="00B118B0" w:rsidRDefault="00087405" w:rsidP="00A11E99">
            <w:pPr>
              <w:ind w:left="420" w:firstLine="980"/>
              <w:jc w:val="right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80" w:type="dxa"/>
          </w:tcPr>
          <w:p w14:paraId="63BA1FB9" w14:textId="77777777" w:rsidR="00087405" w:rsidRPr="00B118B0" w:rsidRDefault="00087405" w:rsidP="00A11E99">
            <w:pPr>
              <w:ind w:left="420" w:firstLine="980"/>
              <w:jc w:val="right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260" w:type="dxa"/>
          </w:tcPr>
          <w:p w14:paraId="765FF716" w14:textId="77777777" w:rsidR="00087405" w:rsidRPr="00B118B0" w:rsidRDefault="00087405" w:rsidP="00A11E99">
            <w:pPr>
              <w:ind w:left="420" w:firstLine="980"/>
              <w:jc w:val="right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80" w:type="dxa"/>
          </w:tcPr>
          <w:p w14:paraId="5A9702FF" w14:textId="77777777" w:rsidR="00087405" w:rsidRPr="00B118B0" w:rsidRDefault="00087405" w:rsidP="00A11E99">
            <w:pPr>
              <w:ind w:left="420" w:firstLine="980"/>
              <w:jc w:val="right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6E5AE227" w14:textId="77777777" w:rsidR="00087405" w:rsidRPr="00B118B0" w:rsidRDefault="00087405" w:rsidP="00A11E99">
            <w:pPr>
              <w:ind w:left="420" w:firstLine="98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lang w:val="en-GB"/>
              </w:rPr>
              <w:t>(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B118B0">
              <w:rPr>
                <w:rFonts w:asciiTheme="majorBidi" w:hAnsiTheme="majorBidi" w:cstheme="majorBidi"/>
                <w:sz w:val="28"/>
              </w:rPr>
              <w:t>: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พันบาท)</w:t>
            </w:r>
          </w:p>
        </w:tc>
      </w:tr>
      <w:tr w:rsidR="00087405" w:rsidRPr="00B118B0" w14:paraId="1B74CDB5" w14:textId="77777777" w:rsidTr="0053641F">
        <w:trPr>
          <w:trHeight w:val="20"/>
        </w:trPr>
        <w:tc>
          <w:tcPr>
            <w:tcW w:w="3510" w:type="dxa"/>
            <w:vAlign w:val="bottom"/>
          </w:tcPr>
          <w:p w14:paraId="148A4E44" w14:textId="77777777" w:rsidR="00087405" w:rsidRPr="00B118B0" w:rsidRDefault="00087405" w:rsidP="00A11E99">
            <w:pP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00" w:type="dxa"/>
            <w:gridSpan w:val="3"/>
          </w:tcPr>
          <w:p w14:paraId="18E93FCD" w14:textId="77777777" w:rsidR="00087405" w:rsidRPr="00B118B0" w:rsidRDefault="00087405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47415EAF" w14:textId="77777777" w:rsidR="00087405" w:rsidRPr="00B118B0" w:rsidRDefault="00087405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2700" w:type="dxa"/>
            <w:gridSpan w:val="3"/>
            <w:tcBorders>
              <w:bottom w:val="single" w:sz="4" w:space="0" w:color="auto"/>
            </w:tcBorders>
            <w:vAlign w:val="bottom"/>
          </w:tcPr>
          <w:p w14:paraId="31DA36CB" w14:textId="77777777" w:rsidR="00087405" w:rsidRPr="00B118B0" w:rsidRDefault="00087405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087405" w:rsidRPr="00B118B0" w14:paraId="4F79B290" w14:textId="77777777" w:rsidTr="0053641F">
        <w:trPr>
          <w:trHeight w:val="20"/>
        </w:trPr>
        <w:tc>
          <w:tcPr>
            <w:tcW w:w="3510" w:type="dxa"/>
          </w:tcPr>
          <w:p w14:paraId="6B0468ED" w14:textId="77777777" w:rsidR="00087405" w:rsidRPr="00B118B0" w:rsidRDefault="00087405" w:rsidP="00A11E99">
            <w:pPr>
              <w:pStyle w:val="BodyText2"/>
              <w:spacing w:after="0" w:line="240" w:lineRule="auto"/>
              <w:ind w:right="-4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3A3393" w14:textId="636E9134" w:rsidR="00087405" w:rsidRPr="00B118B0" w:rsidRDefault="00020B82" w:rsidP="00A11E99">
            <w:pPr>
              <w:ind w:right="-3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มิถุนายน</w:t>
            </w:r>
          </w:p>
          <w:p w14:paraId="0AD96267" w14:textId="77777777" w:rsidR="00087405" w:rsidRPr="00B118B0" w:rsidRDefault="00087405" w:rsidP="00A11E99">
            <w:pPr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50A0AE48" w14:textId="77777777" w:rsidR="00087405" w:rsidRPr="00B118B0" w:rsidRDefault="00087405" w:rsidP="00A11E99">
            <w:pPr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4AE815" w14:textId="77777777" w:rsidR="00087405" w:rsidRPr="00B118B0" w:rsidRDefault="00087405" w:rsidP="00A11E99">
            <w:pPr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</w:p>
          <w:p w14:paraId="37B644FF" w14:textId="77777777" w:rsidR="00087405" w:rsidRPr="00B118B0" w:rsidRDefault="00087405" w:rsidP="00A11E99">
            <w:pPr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180" w:type="dxa"/>
          </w:tcPr>
          <w:p w14:paraId="6681BC88" w14:textId="77777777" w:rsidR="00087405" w:rsidRPr="00B118B0" w:rsidRDefault="00087405" w:rsidP="00A11E99">
            <w:pPr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9E5352" w14:textId="77777777" w:rsidR="00020B82" w:rsidRPr="00B118B0" w:rsidRDefault="00020B82" w:rsidP="00020B82">
            <w:pPr>
              <w:ind w:right="-3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มิถุนายน</w:t>
            </w:r>
          </w:p>
          <w:p w14:paraId="6FA40A40" w14:textId="77777777" w:rsidR="00087405" w:rsidRPr="00B118B0" w:rsidRDefault="00087405" w:rsidP="00A11E99">
            <w:pPr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80" w:type="dxa"/>
          </w:tcPr>
          <w:p w14:paraId="032A2C7E" w14:textId="77777777" w:rsidR="00087405" w:rsidRPr="00B118B0" w:rsidRDefault="00087405" w:rsidP="00A11E99">
            <w:pPr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F99F57" w14:textId="77777777" w:rsidR="00087405" w:rsidRPr="00B118B0" w:rsidRDefault="00087405" w:rsidP="00A11E99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</w:p>
          <w:p w14:paraId="1A627D9D" w14:textId="77777777" w:rsidR="00087405" w:rsidRPr="00B118B0" w:rsidRDefault="00087405" w:rsidP="00A11E99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2563</w:t>
            </w:r>
          </w:p>
        </w:tc>
      </w:tr>
      <w:tr w:rsidR="00087405" w:rsidRPr="00B118B0" w14:paraId="7A15CBE6" w14:textId="77777777" w:rsidTr="0053641F">
        <w:trPr>
          <w:trHeight w:val="20"/>
        </w:trPr>
        <w:tc>
          <w:tcPr>
            <w:tcW w:w="3510" w:type="dxa"/>
          </w:tcPr>
          <w:p w14:paraId="0AC4144C" w14:textId="25D2E594" w:rsidR="00087405" w:rsidRPr="00B118B0" w:rsidRDefault="00087405" w:rsidP="00A11E99">
            <w:pPr>
              <w:pStyle w:val="BodyText2"/>
              <w:spacing w:after="0" w:line="240" w:lineRule="auto"/>
              <w:ind w:right="-4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มูลค่าสุทธิตามบัญชีต้น</w:t>
            </w:r>
            <w:r w:rsidR="00D70E04" w:rsidRPr="00B118B0">
              <w:rPr>
                <w:rFonts w:asciiTheme="majorBidi" w:hAnsiTheme="majorBidi" w:cstheme="majorBidi"/>
                <w:sz w:val="28"/>
                <w:szCs w:val="28"/>
                <w:cs/>
              </w:rPr>
              <w:t>งวด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F4B5877" w14:textId="03ED6313" w:rsidR="00087405" w:rsidRPr="00B118B0" w:rsidRDefault="00303747" w:rsidP="00304B9F">
            <w:pPr>
              <w:pStyle w:val="BodyText2"/>
              <w:tabs>
                <w:tab w:val="decimal" w:pos="1079"/>
              </w:tabs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18B0">
              <w:rPr>
                <w:rFonts w:asciiTheme="majorBidi" w:hAnsiTheme="majorBidi" w:cstheme="majorBidi"/>
                <w:sz w:val="28"/>
                <w:szCs w:val="28"/>
              </w:rPr>
              <w:t>113,965</w:t>
            </w:r>
          </w:p>
        </w:tc>
        <w:tc>
          <w:tcPr>
            <w:tcW w:w="180" w:type="dxa"/>
          </w:tcPr>
          <w:p w14:paraId="288D9131" w14:textId="77777777" w:rsidR="00087405" w:rsidRPr="00B118B0" w:rsidRDefault="00087405" w:rsidP="00A11E99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A07D4F9" w14:textId="77777777" w:rsidR="00087405" w:rsidRPr="00B118B0" w:rsidRDefault="00087405" w:rsidP="002C66CB">
            <w:pPr>
              <w:pStyle w:val="BodyText2"/>
              <w:tabs>
                <w:tab w:val="decimal" w:pos="1079"/>
              </w:tabs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18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9823BEE" w14:textId="77777777" w:rsidR="00087405" w:rsidRPr="00B118B0" w:rsidRDefault="00087405" w:rsidP="00A11E99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44213BF" w14:textId="7DBBDB03" w:rsidR="00087405" w:rsidRPr="00B118B0" w:rsidRDefault="00303747" w:rsidP="00304B9F">
            <w:pPr>
              <w:pStyle w:val="BodyText2"/>
              <w:tabs>
                <w:tab w:val="decimal" w:pos="1081"/>
              </w:tabs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18B0">
              <w:rPr>
                <w:rFonts w:asciiTheme="majorBidi" w:hAnsiTheme="majorBidi" w:cstheme="majorBidi"/>
                <w:sz w:val="28"/>
                <w:szCs w:val="28"/>
              </w:rPr>
              <w:t>209,800</w:t>
            </w:r>
          </w:p>
        </w:tc>
        <w:tc>
          <w:tcPr>
            <w:tcW w:w="180" w:type="dxa"/>
          </w:tcPr>
          <w:p w14:paraId="45FC4AA5" w14:textId="77777777" w:rsidR="00087405" w:rsidRPr="00B118B0" w:rsidRDefault="00087405" w:rsidP="00A11E99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AC887FC" w14:textId="77777777" w:rsidR="00087405" w:rsidRPr="00B118B0" w:rsidRDefault="00087405" w:rsidP="002C66CB">
            <w:pPr>
              <w:pStyle w:val="BodyText2"/>
              <w:tabs>
                <w:tab w:val="decimal" w:pos="1081"/>
              </w:tabs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18B0">
              <w:rPr>
                <w:rFonts w:asciiTheme="majorBidi" w:hAnsiTheme="majorBidi" w:cstheme="majorBidi"/>
                <w:sz w:val="28"/>
                <w:szCs w:val="28"/>
              </w:rPr>
              <w:t>204,680</w:t>
            </w:r>
          </w:p>
        </w:tc>
      </w:tr>
      <w:tr w:rsidR="00087405" w:rsidRPr="00B118B0" w14:paraId="6ED8EAF8" w14:textId="77777777" w:rsidTr="0053641F">
        <w:tc>
          <w:tcPr>
            <w:tcW w:w="3510" w:type="dxa"/>
            <w:vAlign w:val="bottom"/>
          </w:tcPr>
          <w:p w14:paraId="313C326A" w14:textId="77777777" w:rsidR="00087405" w:rsidRPr="00B118B0" w:rsidRDefault="00087405" w:rsidP="00A11E99">
            <w:pPr>
              <w:pStyle w:val="BodyText2"/>
              <w:spacing w:after="0" w:line="240" w:lineRule="auto"/>
              <w:ind w:right="-48"/>
              <w:rPr>
                <w:rFonts w:asciiTheme="majorBidi" w:hAnsiTheme="majorBidi" w:cstheme="majorBidi"/>
                <w:sz w:val="28"/>
                <w:szCs w:val="28"/>
              </w:rPr>
            </w:pPr>
            <w:r w:rsidRPr="00B118B0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กำไรจากการวัดมูลค่า</w:t>
            </w:r>
          </w:p>
        </w:tc>
        <w:tc>
          <w:tcPr>
            <w:tcW w:w="1260" w:type="dxa"/>
          </w:tcPr>
          <w:p w14:paraId="6D66C9B9" w14:textId="5E819FBB" w:rsidR="00087405" w:rsidRPr="00B118B0" w:rsidRDefault="000D1925" w:rsidP="00304B9F">
            <w:pPr>
              <w:pStyle w:val="BodyText2"/>
              <w:tabs>
                <w:tab w:val="decimal" w:pos="1079"/>
              </w:tabs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18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1B55A769" w14:textId="77777777" w:rsidR="00087405" w:rsidRPr="00B118B0" w:rsidRDefault="00087405" w:rsidP="00A11E99">
            <w:pPr>
              <w:pStyle w:val="BodyText2"/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0041B85" w14:textId="77777777" w:rsidR="00087405" w:rsidRPr="00B118B0" w:rsidRDefault="00087405" w:rsidP="002C66CB">
            <w:pPr>
              <w:pStyle w:val="BodyText2"/>
              <w:tabs>
                <w:tab w:val="decimal" w:pos="1079"/>
              </w:tabs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18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8A095E1" w14:textId="77777777" w:rsidR="00087405" w:rsidRPr="00B118B0" w:rsidRDefault="00087405" w:rsidP="00A11E99">
            <w:pPr>
              <w:pStyle w:val="BodyText2"/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3A2CD67" w14:textId="6708C959" w:rsidR="00087405" w:rsidRPr="00B118B0" w:rsidRDefault="000D1925" w:rsidP="00304B9F">
            <w:pPr>
              <w:pStyle w:val="BodyText2"/>
              <w:tabs>
                <w:tab w:val="decimal" w:pos="1081"/>
              </w:tabs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18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57AEBB36" w14:textId="77777777" w:rsidR="00087405" w:rsidRPr="00B118B0" w:rsidRDefault="00087405" w:rsidP="00A11E99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550FBCE" w14:textId="77777777" w:rsidR="00087405" w:rsidRPr="00B118B0" w:rsidRDefault="00087405" w:rsidP="002C66CB">
            <w:pPr>
              <w:pStyle w:val="BodyText2"/>
              <w:tabs>
                <w:tab w:val="decimal" w:pos="1081"/>
              </w:tabs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18B0">
              <w:rPr>
                <w:rFonts w:asciiTheme="majorBidi" w:hAnsiTheme="majorBidi" w:cstheme="majorBidi"/>
                <w:sz w:val="28"/>
                <w:szCs w:val="28"/>
              </w:rPr>
              <w:t>5,120</w:t>
            </w:r>
          </w:p>
        </w:tc>
      </w:tr>
      <w:tr w:rsidR="00087405" w:rsidRPr="00B118B0" w14:paraId="12ABAAEA" w14:textId="77777777" w:rsidTr="0053641F">
        <w:tc>
          <w:tcPr>
            <w:tcW w:w="3510" w:type="dxa"/>
            <w:vAlign w:val="bottom"/>
          </w:tcPr>
          <w:p w14:paraId="12BB23D5" w14:textId="77777777" w:rsidR="00087405" w:rsidRPr="00B118B0" w:rsidRDefault="00087405" w:rsidP="00A11E99">
            <w:pPr>
              <w:pStyle w:val="BodyText2"/>
              <w:spacing w:after="0" w:line="240" w:lineRule="auto"/>
              <w:ind w:left="263" w:right="-48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szCs w:val="28"/>
                <w:cs/>
              </w:rPr>
              <w:t>จัดประเภทมายังอสังหาริมทรัพย์เพื่อการลงทุน</w:t>
            </w:r>
          </w:p>
        </w:tc>
        <w:tc>
          <w:tcPr>
            <w:tcW w:w="1260" w:type="dxa"/>
            <w:vAlign w:val="bottom"/>
          </w:tcPr>
          <w:p w14:paraId="305A600C" w14:textId="2DD9A6AC" w:rsidR="00087405" w:rsidRPr="00B118B0" w:rsidRDefault="000D1925" w:rsidP="00304B9F">
            <w:pPr>
              <w:pStyle w:val="BodyText2"/>
              <w:tabs>
                <w:tab w:val="decimal" w:pos="1079"/>
              </w:tabs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18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162372A5" w14:textId="77777777" w:rsidR="00087405" w:rsidRPr="00B118B0" w:rsidRDefault="00087405" w:rsidP="00A11E99">
            <w:pPr>
              <w:pStyle w:val="BodyText2"/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8F1E5F3" w14:textId="77777777" w:rsidR="00087405" w:rsidRPr="00B118B0" w:rsidRDefault="00087405" w:rsidP="002C66CB">
            <w:pPr>
              <w:pStyle w:val="BodyText2"/>
              <w:tabs>
                <w:tab w:val="decimal" w:pos="1079"/>
              </w:tabs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18B0">
              <w:rPr>
                <w:rFonts w:asciiTheme="majorBidi" w:hAnsiTheme="majorBidi" w:cstheme="majorBidi"/>
                <w:sz w:val="28"/>
                <w:szCs w:val="28"/>
              </w:rPr>
              <w:t>113,965</w:t>
            </w:r>
          </w:p>
        </w:tc>
        <w:tc>
          <w:tcPr>
            <w:tcW w:w="180" w:type="dxa"/>
            <w:vAlign w:val="bottom"/>
          </w:tcPr>
          <w:p w14:paraId="230F9C75" w14:textId="77777777" w:rsidR="00087405" w:rsidRPr="00B118B0" w:rsidRDefault="00087405" w:rsidP="00A11E99">
            <w:pPr>
              <w:pStyle w:val="BodyText2"/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8F1EDAD" w14:textId="57214FC5" w:rsidR="00087405" w:rsidRPr="00B118B0" w:rsidRDefault="000D1925" w:rsidP="00304B9F">
            <w:pPr>
              <w:pStyle w:val="BodyText2"/>
              <w:tabs>
                <w:tab w:val="decimal" w:pos="1081"/>
              </w:tabs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18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6437D006" w14:textId="77777777" w:rsidR="00087405" w:rsidRPr="00B118B0" w:rsidRDefault="00087405" w:rsidP="00A11E99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C346FA3" w14:textId="77777777" w:rsidR="00087405" w:rsidRPr="00B118B0" w:rsidRDefault="00087405" w:rsidP="002C66CB">
            <w:pPr>
              <w:pStyle w:val="BodyText2"/>
              <w:tabs>
                <w:tab w:val="decimal" w:pos="1081"/>
              </w:tabs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18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87405" w:rsidRPr="00B118B0" w14:paraId="7AA9947A" w14:textId="77777777" w:rsidTr="0053641F">
        <w:tc>
          <w:tcPr>
            <w:tcW w:w="3510" w:type="dxa"/>
            <w:vAlign w:val="bottom"/>
          </w:tcPr>
          <w:p w14:paraId="5EC89FA8" w14:textId="62467296" w:rsidR="00087405" w:rsidRPr="00B118B0" w:rsidRDefault="00087405" w:rsidP="00A11E99">
            <w:pPr>
              <w:pStyle w:val="BodyText2"/>
              <w:spacing w:after="0" w:line="240" w:lineRule="auto"/>
              <w:ind w:right="-4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มูลค่าสุทธิตามบัญชีปลาย</w:t>
            </w:r>
            <w:r w:rsidR="00D70E04" w:rsidRPr="00B118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งวด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1A1E944" w14:textId="3BAFE814" w:rsidR="00087405" w:rsidRPr="00B118B0" w:rsidRDefault="000D1925" w:rsidP="00304B9F">
            <w:pPr>
              <w:pStyle w:val="BodyText2"/>
              <w:tabs>
                <w:tab w:val="decimal" w:pos="1079"/>
              </w:tabs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113,965</w:t>
            </w:r>
          </w:p>
        </w:tc>
        <w:tc>
          <w:tcPr>
            <w:tcW w:w="180" w:type="dxa"/>
          </w:tcPr>
          <w:p w14:paraId="4B7EAB7F" w14:textId="77777777" w:rsidR="00087405" w:rsidRPr="00B118B0" w:rsidRDefault="00087405" w:rsidP="00A11E99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5860027" w14:textId="77777777" w:rsidR="00087405" w:rsidRPr="00B118B0" w:rsidRDefault="00087405" w:rsidP="002C66CB">
            <w:pPr>
              <w:pStyle w:val="BodyText2"/>
              <w:tabs>
                <w:tab w:val="decimal" w:pos="1079"/>
              </w:tabs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113,965</w:t>
            </w:r>
          </w:p>
        </w:tc>
        <w:tc>
          <w:tcPr>
            <w:tcW w:w="180" w:type="dxa"/>
          </w:tcPr>
          <w:p w14:paraId="10C0A9EB" w14:textId="77777777" w:rsidR="00087405" w:rsidRPr="00B118B0" w:rsidRDefault="00087405" w:rsidP="002C66CB">
            <w:pPr>
              <w:pStyle w:val="BodyText2"/>
              <w:tabs>
                <w:tab w:val="decimal" w:pos="1079"/>
              </w:tabs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A43565E" w14:textId="545BBD7F" w:rsidR="00087405" w:rsidRPr="00B118B0" w:rsidRDefault="000D1925" w:rsidP="002C66CB">
            <w:pPr>
              <w:pStyle w:val="BodyText2"/>
              <w:tabs>
                <w:tab w:val="decimal" w:pos="1079"/>
              </w:tabs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209,800</w:t>
            </w:r>
          </w:p>
        </w:tc>
        <w:tc>
          <w:tcPr>
            <w:tcW w:w="180" w:type="dxa"/>
          </w:tcPr>
          <w:p w14:paraId="14551E41" w14:textId="77777777" w:rsidR="00087405" w:rsidRPr="00B118B0" w:rsidRDefault="00087405" w:rsidP="002C66CB">
            <w:pPr>
              <w:pStyle w:val="BodyText2"/>
              <w:tabs>
                <w:tab w:val="decimal" w:pos="1079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766FBE" w14:textId="77777777" w:rsidR="00087405" w:rsidRPr="00B118B0" w:rsidRDefault="00087405" w:rsidP="002C66CB">
            <w:pPr>
              <w:pStyle w:val="BodyText2"/>
              <w:tabs>
                <w:tab w:val="decimal" w:pos="1079"/>
              </w:tabs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209,800</w:t>
            </w:r>
          </w:p>
        </w:tc>
      </w:tr>
    </w:tbl>
    <w:p w14:paraId="058EF9EA" w14:textId="1F918357" w:rsidR="00087405" w:rsidRPr="00B118B0" w:rsidRDefault="00087405" w:rsidP="00A923FD">
      <w:pPr>
        <w:spacing w:before="36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บริษัทมีพื้นที่อาคารสำนักงานให้เช่า จึงจัดประเภทรายการพื้นที่อาคารให้เช่าเป็นอสังหาริมทรัพย์เพื่อการลงทุนในงบการเงินเฉพาะกิจการ</w:t>
      </w:r>
    </w:p>
    <w:p w14:paraId="2C686FCE" w14:textId="43823309" w:rsidR="00A94A61" w:rsidRDefault="00087405" w:rsidP="000B08F7">
      <w:pPr>
        <w:spacing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มูลค่ายุติธรรมประเมินโดยผู้ประเมินราคาอิสระโดยใช้เกณฑ์วิธีวิเคราะห์จากรายได้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(Income Approach)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สำหรับอาคารสำนักงานให้เช่า ข้อสมมติฐานหลักที่ใช้ในการประเมินมูลค่ายุติธรรมของอาคารดังกล่าว ประกอบด้วย อัตราผลตอบแทน</w:t>
      </w:r>
      <w:r w:rsidR="000D1925"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อัตราเงินเฟ้อ อัตราการเช่าพื้นที่ และอัตราการเติบโตระยะยาวของค่าเช่า</w:t>
      </w:r>
    </w:p>
    <w:p w14:paraId="5916319D" w14:textId="40421DE8" w:rsidR="00087405" w:rsidRDefault="00087405" w:rsidP="00087405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5D93A45B" w14:textId="529038FB" w:rsidR="00CC011D" w:rsidRDefault="00CC011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olor w:val="000000"/>
          <w:spacing w:val="-2"/>
          <w:sz w:val="28"/>
        </w:rPr>
      </w:pPr>
      <w:r>
        <w:rPr>
          <w:rFonts w:asciiTheme="majorBidi" w:hAnsiTheme="majorBidi" w:cstheme="majorBidi"/>
          <w:color w:val="000000"/>
          <w:spacing w:val="-2"/>
          <w:sz w:val="28"/>
        </w:rPr>
        <w:br w:type="page"/>
      </w:r>
    </w:p>
    <w:p w14:paraId="470C9CFB" w14:textId="164D4A45" w:rsidR="0038576C" w:rsidRPr="00B118B0" w:rsidRDefault="0038576C" w:rsidP="00081754">
      <w:pPr>
        <w:pStyle w:val="ListParagraph"/>
        <w:numPr>
          <w:ilvl w:val="0"/>
          <w:numId w:val="1"/>
        </w:numPr>
        <w:spacing w:before="240" w:line="240" w:lineRule="atLeast"/>
        <w:ind w:left="360"/>
        <w:rPr>
          <w:rFonts w:asciiTheme="majorBidi" w:hAnsiTheme="majorBidi" w:cstheme="majorBidi"/>
          <w:b/>
          <w:bCs/>
          <w:sz w:val="28"/>
        </w:rPr>
      </w:pPr>
      <w:r w:rsidRPr="00B118B0">
        <w:rPr>
          <w:rFonts w:asciiTheme="majorBidi" w:hAnsiTheme="majorBidi" w:cstheme="majorBidi"/>
          <w:b/>
          <w:bCs/>
          <w:sz w:val="28"/>
          <w:cs/>
        </w:rPr>
        <w:t>ที่ดิน อาคารและอุปกรณ์</w:t>
      </w:r>
      <w:r w:rsidRPr="00B118B0">
        <w:rPr>
          <w:rFonts w:asciiTheme="majorBidi" w:hAnsiTheme="majorBidi" w:cstheme="majorBidi"/>
          <w:b/>
          <w:bCs/>
          <w:sz w:val="28"/>
        </w:rPr>
        <w:t xml:space="preserve"> </w:t>
      </w:r>
    </w:p>
    <w:p w14:paraId="49EF3621" w14:textId="5A9E3614" w:rsidR="0038576C" w:rsidRPr="00B118B0" w:rsidRDefault="0038576C" w:rsidP="0038576C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รายการเปลี่ยนแปลงของบัญชีที่ดิน อาคารและอุปกรณ์สำหรับงวด</w:t>
      </w:r>
      <w:r w:rsidR="00C149B7"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หก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เดือนสิ้นสุดวันที่ </w:t>
      </w:r>
      <w:r w:rsidR="00C149B7" w:rsidRPr="00B118B0">
        <w:rPr>
          <w:rFonts w:asciiTheme="majorBidi" w:hAnsiTheme="majorBidi" w:cstheme="majorBidi"/>
          <w:color w:val="000000"/>
          <w:spacing w:val="-2"/>
          <w:sz w:val="28"/>
        </w:rPr>
        <w:t>30</w:t>
      </w:r>
      <w:r w:rsidR="00C149B7"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มิถุนายน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2564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และสำหรับปีสิ้นสุดวันที่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ธันวาคม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2563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สรุปได้ดังนี้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170"/>
        <w:gridCol w:w="90"/>
        <w:gridCol w:w="1080"/>
        <w:gridCol w:w="90"/>
        <w:gridCol w:w="1170"/>
        <w:gridCol w:w="90"/>
        <w:gridCol w:w="1170"/>
      </w:tblGrid>
      <w:tr w:rsidR="0038576C" w:rsidRPr="00B118B0" w14:paraId="5F686EB3" w14:textId="77777777" w:rsidTr="00A11E99">
        <w:trPr>
          <w:trHeight w:val="20"/>
        </w:trPr>
        <w:tc>
          <w:tcPr>
            <w:tcW w:w="4230" w:type="dxa"/>
            <w:vAlign w:val="bottom"/>
          </w:tcPr>
          <w:p w14:paraId="78FC6DDF" w14:textId="77777777" w:rsidR="0038576C" w:rsidRPr="00B118B0" w:rsidRDefault="0038576C" w:rsidP="00A11E99">
            <w:pP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070FF4B5" w14:textId="77777777" w:rsidR="0038576C" w:rsidRPr="00B118B0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0A2B7E6D" w14:textId="77777777" w:rsidR="0038576C" w:rsidRPr="00B118B0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419DD7B1" w14:textId="77777777" w:rsidR="0038576C" w:rsidRPr="00B118B0" w:rsidRDefault="0038576C" w:rsidP="00A11E99">
            <w:pPr>
              <w:ind w:right="3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B118B0">
              <w:rPr>
                <w:rFonts w:asciiTheme="majorBidi" w:hAnsiTheme="majorBidi" w:cstheme="majorBidi"/>
                <w:sz w:val="28"/>
              </w:rPr>
              <w:t>: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พันบาท)</w:t>
            </w:r>
          </w:p>
        </w:tc>
      </w:tr>
      <w:tr w:rsidR="0038576C" w:rsidRPr="00B118B0" w14:paraId="4FB2C29B" w14:textId="77777777" w:rsidTr="00A11E99">
        <w:trPr>
          <w:trHeight w:val="20"/>
        </w:trPr>
        <w:tc>
          <w:tcPr>
            <w:tcW w:w="4230" w:type="dxa"/>
            <w:vAlign w:val="bottom"/>
          </w:tcPr>
          <w:p w14:paraId="446BBB38" w14:textId="77777777" w:rsidR="0038576C" w:rsidRPr="00B118B0" w:rsidRDefault="0038576C" w:rsidP="00A11E99">
            <w:pP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  <w:vAlign w:val="bottom"/>
          </w:tcPr>
          <w:p w14:paraId="73FA2649" w14:textId="77777777" w:rsidR="0038576C" w:rsidRPr="00B118B0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5E9BC1A4" w14:textId="77777777" w:rsidR="0038576C" w:rsidRPr="00B118B0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  <w:vAlign w:val="bottom"/>
          </w:tcPr>
          <w:p w14:paraId="1860ABFD" w14:textId="77777777" w:rsidR="0038576C" w:rsidRPr="00B118B0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38576C" w:rsidRPr="00B118B0" w14:paraId="3A8792CD" w14:textId="77777777" w:rsidTr="00A11E99">
        <w:trPr>
          <w:trHeight w:val="20"/>
        </w:trPr>
        <w:tc>
          <w:tcPr>
            <w:tcW w:w="4230" w:type="dxa"/>
            <w:vAlign w:val="bottom"/>
          </w:tcPr>
          <w:p w14:paraId="17E088E8" w14:textId="77777777" w:rsidR="0038576C" w:rsidRPr="00B118B0" w:rsidRDefault="0038576C" w:rsidP="00A11E99">
            <w:pP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BF0E288" w14:textId="33657872" w:rsidR="0038576C" w:rsidRPr="00B118B0" w:rsidRDefault="00C149B7" w:rsidP="00A11E99">
            <w:pPr>
              <w:ind w:left="72" w:right="7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มิถุนายน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32F425E" w14:textId="77777777" w:rsidR="0038576C" w:rsidRPr="00B118B0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711C426" w14:textId="77777777" w:rsidR="0038576C" w:rsidRPr="00B118B0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  <w:tc>
          <w:tcPr>
            <w:tcW w:w="90" w:type="dxa"/>
          </w:tcPr>
          <w:p w14:paraId="0F9EC1E6" w14:textId="77777777" w:rsidR="0038576C" w:rsidRPr="00B118B0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88141BC" w14:textId="331FA125" w:rsidR="0038576C" w:rsidRPr="00B118B0" w:rsidRDefault="00C149B7" w:rsidP="00A11E99">
            <w:pPr>
              <w:ind w:left="72" w:right="7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มิถุนายน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1C3B770" w14:textId="77777777" w:rsidR="0038576C" w:rsidRPr="00B118B0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C614456" w14:textId="77777777" w:rsidR="0038576C" w:rsidRPr="00B118B0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</w:tr>
      <w:tr w:rsidR="0038576C" w:rsidRPr="00B118B0" w14:paraId="26C657AA" w14:textId="77777777" w:rsidTr="00A11E99">
        <w:trPr>
          <w:trHeight w:val="20"/>
        </w:trPr>
        <w:tc>
          <w:tcPr>
            <w:tcW w:w="4230" w:type="dxa"/>
            <w:vAlign w:val="bottom"/>
          </w:tcPr>
          <w:p w14:paraId="7E178A2D" w14:textId="77777777" w:rsidR="0038576C" w:rsidRPr="00B118B0" w:rsidRDefault="0038576C" w:rsidP="00A11E99">
            <w:pP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81CDA07" w14:textId="77777777" w:rsidR="0038576C" w:rsidRPr="00B118B0" w:rsidRDefault="0038576C" w:rsidP="00A11E99">
            <w:pPr>
              <w:ind w:left="72" w:right="72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90" w:type="dxa"/>
          </w:tcPr>
          <w:p w14:paraId="35E53E26" w14:textId="77777777" w:rsidR="0038576C" w:rsidRPr="00B118B0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68DF818" w14:textId="77777777" w:rsidR="0038576C" w:rsidRPr="00B118B0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90" w:type="dxa"/>
          </w:tcPr>
          <w:p w14:paraId="7F7384B6" w14:textId="77777777" w:rsidR="0038576C" w:rsidRPr="00B118B0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DB72BB6" w14:textId="77777777" w:rsidR="0038576C" w:rsidRPr="00B118B0" w:rsidRDefault="0038576C" w:rsidP="00A11E99">
            <w:pPr>
              <w:ind w:left="72" w:right="72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90" w:type="dxa"/>
          </w:tcPr>
          <w:p w14:paraId="4714A6AE" w14:textId="77777777" w:rsidR="0038576C" w:rsidRPr="00B118B0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E4B3893" w14:textId="77777777" w:rsidR="0038576C" w:rsidRPr="00B118B0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2563</w:t>
            </w:r>
          </w:p>
        </w:tc>
      </w:tr>
      <w:tr w:rsidR="0038576C" w:rsidRPr="00B118B0" w14:paraId="3BE282EE" w14:textId="77777777" w:rsidTr="00A11E99">
        <w:trPr>
          <w:trHeight w:val="20"/>
        </w:trPr>
        <w:tc>
          <w:tcPr>
            <w:tcW w:w="4230" w:type="dxa"/>
          </w:tcPr>
          <w:p w14:paraId="0576548B" w14:textId="14F10C99" w:rsidR="0038576C" w:rsidRPr="00B118B0" w:rsidRDefault="0038576C" w:rsidP="00A11E99">
            <w:pPr>
              <w:pStyle w:val="BodyText2"/>
              <w:spacing w:after="0" w:line="240" w:lineRule="auto"/>
              <w:ind w:left="162" w:right="-4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มูลค่าสุทธิตามบัญชีต้นงวด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7960FCC" w14:textId="1CF94004" w:rsidR="0038576C" w:rsidRPr="00B118B0" w:rsidRDefault="00303747" w:rsidP="009A37CA">
            <w:pPr>
              <w:pStyle w:val="BodyText2"/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18B0">
              <w:rPr>
                <w:rFonts w:asciiTheme="majorBidi" w:hAnsiTheme="majorBidi" w:cstheme="majorBidi"/>
                <w:sz w:val="28"/>
                <w:szCs w:val="28"/>
              </w:rPr>
              <w:t>748,088</w:t>
            </w:r>
          </w:p>
        </w:tc>
        <w:tc>
          <w:tcPr>
            <w:tcW w:w="90" w:type="dxa"/>
          </w:tcPr>
          <w:p w14:paraId="42E8BA89" w14:textId="77777777" w:rsidR="0038576C" w:rsidRPr="00B118B0" w:rsidRDefault="0038576C" w:rsidP="00A11E99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548E0CC" w14:textId="77777777" w:rsidR="0038576C" w:rsidRPr="00B118B0" w:rsidRDefault="0038576C" w:rsidP="00A11E99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18B0">
              <w:rPr>
                <w:rFonts w:asciiTheme="majorBidi" w:hAnsiTheme="majorBidi" w:cstheme="majorBidi"/>
                <w:sz w:val="28"/>
                <w:szCs w:val="28"/>
              </w:rPr>
              <w:t>737,787</w:t>
            </w:r>
          </w:p>
        </w:tc>
        <w:tc>
          <w:tcPr>
            <w:tcW w:w="90" w:type="dxa"/>
            <w:shd w:val="clear" w:color="auto" w:fill="auto"/>
          </w:tcPr>
          <w:p w14:paraId="07E4F9CF" w14:textId="77777777" w:rsidR="0038576C" w:rsidRPr="00B118B0" w:rsidRDefault="0038576C" w:rsidP="00A11E99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6502BE0" w14:textId="5A6EF9B5" w:rsidR="0038576C" w:rsidRPr="00B118B0" w:rsidRDefault="00303747" w:rsidP="00A11E99">
            <w:pPr>
              <w:pStyle w:val="BodyText2"/>
              <w:tabs>
                <w:tab w:val="decimal" w:pos="873"/>
              </w:tabs>
              <w:spacing w:after="0" w:line="240" w:lineRule="auto"/>
              <w:ind w:left="72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18B0">
              <w:rPr>
                <w:rFonts w:asciiTheme="majorBidi" w:hAnsiTheme="majorBidi" w:cstheme="majorBidi"/>
                <w:sz w:val="28"/>
                <w:szCs w:val="28"/>
              </w:rPr>
              <w:t>175,743</w:t>
            </w:r>
          </w:p>
        </w:tc>
        <w:tc>
          <w:tcPr>
            <w:tcW w:w="90" w:type="dxa"/>
            <w:shd w:val="clear" w:color="auto" w:fill="auto"/>
          </w:tcPr>
          <w:p w14:paraId="7CB01A9F" w14:textId="77777777" w:rsidR="0038576C" w:rsidRPr="00B118B0" w:rsidRDefault="0038576C" w:rsidP="00A11E99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AFA357C" w14:textId="77777777" w:rsidR="0038576C" w:rsidRPr="00B118B0" w:rsidRDefault="0038576C" w:rsidP="00A11E99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18B0">
              <w:rPr>
                <w:rFonts w:asciiTheme="majorBidi" w:hAnsiTheme="majorBidi" w:cstheme="majorBidi"/>
                <w:sz w:val="28"/>
                <w:szCs w:val="28"/>
              </w:rPr>
              <w:t>206,487</w:t>
            </w:r>
          </w:p>
        </w:tc>
      </w:tr>
      <w:tr w:rsidR="0038576C" w:rsidRPr="00B118B0" w14:paraId="47357B92" w14:textId="77777777" w:rsidTr="00F13587">
        <w:trPr>
          <w:trHeight w:val="20"/>
        </w:trPr>
        <w:tc>
          <w:tcPr>
            <w:tcW w:w="4230" w:type="dxa"/>
          </w:tcPr>
          <w:p w14:paraId="7BC5B6BB" w14:textId="0DB45D87" w:rsidR="0038576C" w:rsidRPr="00B118B0" w:rsidRDefault="0038576C" w:rsidP="00395153">
            <w:pPr>
              <w:pStyle w:val="BodyText2"/>
              <w:spacing w:after="0" w:line="240" w:lineRule="auto"/>
              <w:ind w:left="447" w:right="-48" w:hanging="44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รายการปรับปรุงจากการนำมาตรฐานการรายงานท</w:t>
            </w:r>
            <w:r w:rsidR="00395153">
              <w:rPr>
                <w:rFonts w:asciiTheme="majorBidi" w:hAnsiTheme="majorBidi" w:cstheme="majorBidi" w:hint="cs"/>
                <w:sz w:val="28"/>
                <w:szCs w:val="28"/>
                <w:cs/>
              </w:rPr>
              <w:t>าง</w:t>
            </w:r>
            <w:r w:rsidRPr="00B118B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การเงินฉบับที่ </w:t>
            </w:r>
            <w:r w:rsidR="00EA33AF" w:rsidRPr="00B118B0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Pr="00B118B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มาใช้ ณ วันที่ </w:t>
            </w:r>
            <w:r w:rsidR="00EA33AF" w:rsidRPr="00B118B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B118B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="003222B1" w:rsidRPr="00B118B0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B000EB4" w14:textId="083F6BE6" w:rsidR="0038576C" w:rsidRPr="00B118B0" w:rsidRDefault="00623CF1" w:rsidP="00F13587">
            <w:pPr>
              <w:pStyle w:val="BodyText2"/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18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bottom"/>
          </w:tcPr>
          <w:p w14:paraId="7C410972" w14:textId="77777777" w:rsidR="0038576C" w:rsidRPr="00B118B0" w:rsidRDefault="0038576C" w:rsidP="00F13587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6145691" w14:textId="77777777" w:rsidR="0038576C" w:rsidRPr="00B118B0" w:rsidRDefault="0038576C" w:rsidP="00F13587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18B0">
              <w:rPr>
                <w:rFonts w:asciiTheme="majorBidi" w:hAnsiTheme="majorBidi" w:cstheme="majorBidi"/>
                <w:sz w:val="28"/>
                <w:szCs w:val="28"/>
                <w:cs/>
              </w:rPr>
              <w:t>(11</w:t>
            </w:r>
            <w:r w:rsidRPr="00B118B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118B0">
              <w:rPr>
                <w:rFonts w:asciiTheme="majorBidi" w:hAnsiTheme="majorBidi" w:cstheme="majorBidi"/>
                <w:sz w:val="28"/>
                <w:szCs w:val="28"/>
                <w:cs/>
              </w:rPr>
              <w:t>963)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549F821" w14:textId="77777777" w:rsidR="0038576C" w:rsidRPr="00B118B0" w:rsidRDefault="0038576C" w:rsidP="00F13587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1C0E2B3" w14:textId="4CACE749" w:rsidR="0038576C" w:rsidRPr="00B118B0" w:rsidRDefault="00FD7369" w:rsidP="00F13587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18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FC5EFA1" w14:textId="77777777" w:rsidR="0038576C" w:rsidRPr="00B118B0" w:rsidRDefault="0038576C" w:rsidP="00F13587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786BE0B" w14:textId="77777777" w:rsidR="0038576C" w:rsidRPr="00B118B0" w:rsidRDefault="0038576C" w:rsidP="00F13587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18B0">
              <w:rPr>
                <w:rFonts w:asciiTheme="majorBidi" w:hAnsiTheme="majorBidi" w:cstheme="majorBidi"/>
                <w:sz w:val="28"/>
                <w:szCs w:val="28"/>
              </w:rPr>
              <w:t>(10,463)</w:t>
            </w:r>
          </w:p>
        </w:tc>
      </w:tr>
      <w:tr w:rsidR="0038576C" w:rsidRPr="00B118B0" w14:paraId="5415A13D" w14:textId="77777777" w:rsidTr="00A11E99">
        <w:trPr>
          <w:trHeight w:val="20"/>
        </w:trPr>
        <w:tc>
          <w:tcPr>
            <w:tcW w:w="4230" w:type="dxa"/>
          </w:tcPr>
          <w:p w14:paraId="69D26621" w14:textId="7910207A" w:rsidR="0038576C" w:rsidRPr="00B118B0" w:rsidRDefault="0038576C" w:rsidP="00A11E99">
            <w:pPr>
              <w:pStyle w:val="BodyText2"/>
              <w:spacing w:after="0" w:line="240" w:lineRule="auto"/>
              <w:ind w:left="162" w:right="-4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szCs w:val="28"/>
                <w:cs/>
              </w:rPr>
              <w:t>ซื้อระหว่างงวด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7A4F4E0" w14:textId="52C95799" w:rsidR="0038576C" w:rsidRPr="00B118B0" w:rsidRDefault="00623CF1" w:rsidP="009A37CA">
            <w:pPr>
              <w:pStyle w:val="BodyText2"/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18B0">
              <w:rPr>
                <w:rFonts w:asciiTheme="majorBidi" w:hAnsiTheme="majorBidi" w:cstheme="majorBidi"/>
                <w:sz w:val="28"/>
                <w:szCs w:val="28"/>
              </w:rPr>
              <w:t>2,0</w:t>
            </w:r>
            <w:r w:rsidR="001E6BF1" w:rsidRPr="00B118B0">
              <w:rPr>
                <w:rFonts w:asciiTheme="majorBidi" w:hAnsiTheme="majorBidi" w:cstheme="majorBidi"/>
                <w:sz w:val="28"/>
                <w:szCs w:val="28"/>
              </w:rPr>
              <w:t>28</w:t>
            </w:r>
          </w:p>
        </w:tc>
        <w:tc>
          <w:tcPr>
            <w:tcW w:w="90" w:type="dxa"/>
          </w:tcPr>
          <w:p w14:paraId="1E531D01" w14:textId="77777777" w:rsidR="0038576C" w:rsidRPr="00B118B0" w:rsidRDefault="0038576C" w:rsidP="00A11E99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58C6ADA" w14:textId="77777777" w:rsidR="0038576C" w:rsidRPr="00B118B0" w:rsidRDefault="0038576C" w:rsidP="00A11E99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18B0">
              <w:rPr>
                <w:rFonts w:asciiTheme="majorBidi" w:hAnsiTheme="majorBidi" w:cstheme="majorBidi"/>
                <w:sz w:val="28"/>
                <w:szCs w:val="28"/>
              </w:rPr>
              <w:t>54,576</w:t>
            </w:r>
          </w:p>
        </w:tc>
        <w:tc>
          <w:tcPr>
            <w:tcW w:w="90" w:type="dxa"/>
            <w:shd w:val="clear" w:color="auto" w:fill="auto"/>
          </w:tcPr>
          <w:p w14:paraId="26EC35F1" w14:textId="77777777" w:rsidR="0038576C" w:rsidRPr="00B118B0" w:rsidRDefault="0038576C" w:rsidP="00A11E99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EDE250F" w14:textId="3109B970" w:rsidR="0038576C" w:rsidRPr="00B118B0" w:rsidRDefault="00FD7369" w:rsidP="00A11E99">
            <w:pPr>
              <w:pStyle w:val="BodyText2"/>
              <w:tabs>
                <w:tab w:val="decimal" w:pos="873"/>
              </w:tabs>
              <w:spacing w:after="0" w:line="240" w:lineRule="auto"/>
              <w:ind w:left="72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18B0">
              <w:rPr>
                <w:rFonts w:asciiTheme="majorBidi" w:hAnsiTheme="majorBidi" w:cstheme="majorBidi"/>
                <w:sz w:val="28"/>
                <w:szCs w:val="28"/>
              </w:rPr>
              <w:t>85</w:t>
            </w:r>
          </w:p>
        </w:tc>
        <w:tc>
          <w:tcPr>
            <w:tcW w:w="90" w:type="dxa"/>
            <w:shd w:val="clear" w:color="auto" w:fill="auto"/>
          </w:tcPr>
          <w:p w14:paraId="3B40875E" w14:textId="77777777" w:rsidR="0038576C" w:rsidRPr="00B118B0" w:rsidRDefault="0038576C" w:rsidP="00A11E99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595EF99" w14:textId="77777777" w:rsidR="0038576C" w:rsidRPr="00B118B0" w:rsidRDefault="0038576C" w:rsidP="00A11E99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18B0">
              <w:rPr>
                <w:rFonts w:asciiTheme="majorBidi" w:hAnsiTheme="majorBidi" w:cstheme="majorBidi"/>
                <w:sz w:val="28"/>
                <w:szCs w:val="28"/>
              </w:rPr>
              <w:t>19,372</w:t>
            </w:r>
          </w:p>
        </w:tc>
      </w:tr>
      <w:tr w:rsidR="0038576C" w:rsidRPr="00B118B0" w14:paraId="7C350833" w14:textId="77777777" w:rsidTr="00A11E99">
        <w:trPr>
          <w:trHeight w:val="20"/>
        </w:trPr>
        <w:tc>
          <w:tcPr>
            <w:tcW w:w="4230" w:type="dxa"/>
          </w:tcPr>
          <w:p w14:paraId="3515A010" w14:textId="77777777" w:rsidR="0038576C" w:rsidRPr="00B118B0" w:rsidRDefault="0038576C" w:rsidP="00A11E99">
            <w:pPr>
              <w:pStyle w:val="BodyText2"/>
              <w:spacing w:after="0" w:line="240" w:lineRule="auto"/>
              <w:ind w:left="162" w:right="-4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szCs w:val="28"/>
                <w:cs/>
              </w:rPr>
              <w:t>โอนเข้า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9AA53BE" w14:textId="5075A1D7" w:rsidR="0038576C" w:rsidRPr="00B118B0" w:rsidRDefault="00623CF1" w:rsidP="009A37CA">
            <w:pPr>
              <w:pStyle w:val="BodyText2"/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18B0">
              <w:rPr>
                <w:rFonts w:asciiTheme="majorBidi" w:hAnsiTheme="majorBidi" w:cstheme="majorBidi"/>
                <w:sz w:val="28"/>
                <w:szCs w:val="28"/>
              </w:rPr>
              <w:t>20,365</w:t>
            </w:r>
          </w:p>
        </w:tc>
        <w:tc>
          <w:tcPr>
            <w:tcW w:w="90" w:type="dxa"/>
          </w:tcPr>
          <w:p w14:paraId="365B4FE7" w14:textId="77777777" w:rsidR="0038576C" w:rsidRPr="00B118B0" w:rsidRDefault="0038576C" w:rsidP="00A11E99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8152D61" w14:textId="77777777" w:rsidR="0038576C" w:rsidRPr="00B118B0" w:rsidRDefault="0038576C" w:rsidP="00A11E99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18B0">
              <w:rPr>
                <w:rFonts w:asciiTheme="majorBidi" w:hAnsiTheme="majorBidi" w:cstheme="majorBidi"/>
                <w:sz w:val="28"/>
                <w:szCs w:val="28"/>
              </w:rPr>
              <w:t>12,189</w:t>
            </w:r>
          </w:p>
        </w:tc>
        <w:tc>
          <w:tcPr>
            <w:tcW w:w="90" w:type="dxa"/>
            <w:shd w:val="clear" w:color="auto" w:fill="auto"/>
          </w:tcPr>
          <w:p w14:paraId="0F7AC1A0" w14:textId="77777777" w:rsidR="0038576C" w:rsidRPr="00B118B0" w:rsidRDefault="0038576C" w:rsidP="00A11E99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362D35D" w14:textId="5D1BB8CE" w:rsidR="0038576C" w:rsidRPr="00B118B0" w:rsidRDefault="00FD7369" w:rsidP="00A11E99">
            <w:pPr>
              <w:pStyle w:val="BodyText2"/>
              <w:spacing w:after="0" w:line="240" w:lineRule="auto"/>
              <w:ind w:left="72" w:right="91" w:firstLine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18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153987D" w14:textId="77777777" w:rsidR="0038576C" w:rsidRPr="00B118B0" w:rsidRDefault="0038576C" w:rsidP="00A11E99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F0DB711" w14:textId="77777777" w:rsidR="0038576C" w:rsidRPr="00B118B0" w:rsidRDefault="0038576C" w:rsidP="00A11E99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18B0">
              <w:rPr>
                <w:rFonts w:asciiTheme="majorBidi" w:hAnsiTheme="majorBidi" w:cstheme="majorBidi"/>
                <w:sz w:val="28"/>
                <w:szCs w:val="28"/>
              </w:rPr>
              <w:t>263</w:t>
            </w:r>
          </w:p>
        </w:tc>
      </w:tr>
      <w:tr w:rsidR="0038576C" w:rsidRPr="00B118B0" w14:paraId="3802E512" w14:textId="77777777" w:rsidTr="00A11E99">
        <w:trPr>
          <w:trHeight w:val="20"/>
        </w:trPr>
        <w:tc>
          <w:tcPr>
            <w:tcW w:w="4230" w:type="dxa"/>
          </w:tcPr>
          <w:p w14:paraId="6C45B66F" w14:textId="77777777" w:rsidR="0038576C" w:rsidRPr="00B118B0" w:rsidRDefault="0038576C" w:rsidP="00A11E99">
            <w:pPr>
              <w:pStyle w:val="BodyText2"/>
              <w:spacing w:after="0" w:line="240" w:lineRule="auto"/>
              <w:ind w:left="162" w:right="-4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สินทรัพย์ระหว่างก่อสร้าง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974C459" w14:textId="7F28AD3C" w:rsidR="0038576C" w:rsidRPr="00B118B0" w:rsidRDefault="00623CF1" w:rsidP="009A37CA">
            <w:pPr>
              <w:pStyle w:val="BodyText2"/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18B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E31639" w:rsidRPr="00B118B0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B118B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31639" w:rsidRPr="00B118B0">
              <w:rPr>
                <w:rFonts w:asciiTheme="majorBidi" w:hAnsiTheme="majorBidi" w:cstheme="majorBidi"/>
                <w:sz w:val="28"/>
                <w:szCs w:val="28"/>
              </w:rPr>
              <w:t>093</w:t>
            </w:r>
          </w:p>
        </w:tc>
        <w:tc>
          <w:tcPr>
            <w:tcW w:w="90" w:type="dxa"/>
          </w:tcPr>
          <w:p w14:paraId="1F9D6645" w14:textId="77777777" w:rsidR="0038576C" w:rsidRPr="00B118B0" w:rsidRDefault="0038576C" w:rsidP="00A11E99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4693A08" w14:textId="77777777" w:rsidR="0038576C" w:rsidRPr="00B118B0" w:rsidRDefault="0038576C" w:rsidP="00A11E99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18B0">
              <w:rPr>
                <w:rFonts w:asciiTheme="majorBidi" w:hAnsiTheme="majorBidi" w:cstheme="majorBidi"/>
                <w:sz w:val="28"/>
                <w:szCs w:val="28"/>
              </w:rPr>
              <w:t>101,084</w:t>
            </w:r>
          </w:p>
        </w:tc>
        <w:tc>
          <w:tcPr>
            <w:tcW w:w="90" w:type="dxa"/>
            <w:shd w:val="clear" w:color="auto" w:fill="auto"/>
          </w:tcPr>
          <w:p w14:paraId="03E4445D" w14:textId="77777777" w:rsidR="0038576C" w:rsidRPr="00B118B0" w:rsidRDefault="0038576C" w:rsidP="00A11E99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71F5636" w14:textId="0B8D9CBE" w:rsidR="0038576C" w:rsidRPr="00B118B0" w:rsidRDefault="00FD7369" w:rsidP="00A11E99">
            <w:pPr>
              <w:pStyle w:val="BodyText2"/>
              <w:spacing w:after="0" w:line="240" w:lineRule="auto"/>
              <w:ind w:left="72" w:right="91" w:firstLine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18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83B38D3" w14:textId="77777777" w:rsidR="0038576C" w:rsidRPr="00B118B0" w:rsidRDefault="0038576C" w:rsidP="00A11E99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2FFBD02" w14:textId="77777777" w:rsidR="0038576C" w:rsidRPr="00B118B0" w:rsidRDefault="0038576C" w:rsidP="00A11E99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18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8576C" w:rsidRPr="00B118B0" w14:paraId="47210312" w14:textId="77777777" w:rsidTr="00A11E99">
        <w:trPr>
          <w:trHeight w:val="20"/>
        </w:trPr>
        <w:tc>
          <w:tcPr>
            <w:tcW w:w="4230" w:type="dxa"/>
            <w:vAlign w:val="bottom"/>
          </w:tcPr>
          <w:p w14:paraId="621ABA3B" w14:textId="02629092" w:rsidR="0038576C" w:rsidRPr="00B118B0" w:rsidRDefault="0038576C" w:rsidP="00A11E99">
            <w:pPr>
              <w:pStyle w:val="BodyText2"/>
              <w:spacing w:after="0" w:line="240" w:lineRule="auto"/>
              <w:ind w:right="-4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B118B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ตัดจำหน่ายและจำหน่ายระหว่างงวด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6674958" w14:textId="7E948BC8" w:rsidR="0038576C" w:rsidRPr="00B118B0" w:rsidRDefault="00623CF1" w:rsidP="009A37CA">
            <w:pPr>
              <w:pStyle w:val="BodyText2"/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18B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31639" w:rsidRPr="00B118B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1E6BF1" w:rsidRPr="00B118B0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Pr="00B118B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33757BA1" w14:textId="77777777" w:rsidR="0038576C" w:rsidRPr="00B118B0" w:rsidRDefault="0038576C" w:rsidP="00A11E99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D148DFB" w14:textId="77777777" w:rsidR="0038576C" w:rsidRPr="00B118B0" w:rsidRDefault="0038576C" w:rsidP="00A11E99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18B0">
              <w:rPr>
                <w:rFonts w:asciiTheme="majorBidi" w:hAnsiTheme="majorBidi" w:cstheme="majorBidi"/>
                <w:sz w:val="28"/>
                <w:szCs w:val="28"/>
              </w:rPr>
              <w:t>(87,547)</w:t>
            </w:r>
          </w:p>
        </w:tc>
        <w:tc>
          <w:tcPr>
            <w:tcW w:w="90" w:type="dxa"/>
            <w:shd w:val="clear" w:color="auto" w:fill="auto"/>
          </w:tcPr>
          <w:p w14:paraId="58979C64" w14:textId="77777777" w:rsidR="0038576C" w:rsidRPr="00B118B0" w:rsidRDefault="0038576C" w:rsidP="00A11E99">
            <w:pPr>
              <w:pStyle w:val="BodyText2"/>
              <w:tabs>
                <w:tab w:val="decimal" w:pos="900"/>
              </w:tabs>
              <w:spacing w:after="0" w:line="240" w:lineRule="auto"/>
              <w:ind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B5789BC" w14:textId="53647958" w:rsidR="0038576C" w:rsidRPr="00B118B0" w:rsidRDefault="00FD7369" w:rsidP="00A11E99">
            <w:pPr>
              <w:pStyle w:val="BodyText2"/>
              <w:tabs>
                <w:tab w:val="decimal" w:pos="873"/>
              </w:tabs>
              <w:spacing w:after="0" w:line="240" w:lineRule="auto"/>
              <w:ind w:left="72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18B0">
              <w:rPr>
                <w:rFonts w:asciiTheme="majorBidi" w:hAnsiTheme="majorBidi" w:cstheme="majorBidi"/>
                <w:sz w:val="28"/>
                <w:szCs w:val="28"/>
              </w:rPr>
              <w:t>(14)</w:t>
            </w:r>
          </w:p>
        </w:tc>
        <w:tc>
          <w:tcPr>
            <w:tcW w:w="90" w:type="dxa"/>
            <w:shd w:val="clear" w:color="auto" w:fill="auto"/>
          </w:tcPr>
          <w:p w14:paraId="784BD03A" w14:textId="77777777" w:rsidR="0038576C" w:rsidRPr="00B118B0" w:rsidRDefault="0038576C" w:rsidP="00A11E99">
            <w:pPr>
              <w:pStyle w:val="BodyText2"/>
              <w:tabs>
                <w:tab w:val="decimal" w:pos="900"/>
              </w:tabs>
              <w:spacing w:after="0" w:line="240" w:lineRule="auto"/>
              <w:ind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F804699" w14:textId="77777777" w:rsidR="0038576C" w:rsidRPr="00B118B0" w:rsidRDefault="0038576C" w:rsidP="00A11E99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18B0">
              <w:rPr>
                <w:rFonts w:asciiTheme="majorBidi" w:hAnsiTheme="majorBidi" w:cstheme="majorBidi"/>
                <w:sz w:val="28"/>
                <w:szCs w:val="28"/>
              </w:rPr>
              <w:t>(33,578)</w:t>
            </w:r>
          </w:p>
        </w:tc>
      </w:tr>
      <w:tr w:rsidR="0038576C" w:rsidRPr="00B118B0" w14:paraId="68B8CAEF" w14:textId="77777777" w:rsidTr="00A11E99">
        <w:trPr>
          <w:trHeight w:val="20"/>
        </w:trPr>
        <w:tc>
          <w:tcPr>
            <w:tcW w:w="4230" w:type="dxa"/>
            <w:vAlign w:val="bottom"/>
          </w:tcPr>
          <w:p w14:paraId="587F98D0" w14:textId="7622B557" w:rsidR="0038576C" w:rsidRPr="00B118B0" w:rsidRDefault="00DD08F1" w:rsidP="00A11E99">
            <w:pPr>
              <w:pStyle w:val="BodyText2"/>
              <w:spacing w:after="0" w:line="240" w:lineRule="auto"/>
              <w:ind w:left="452" w:right="-4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szCs w:val="28"/>
                <w:cs/>
              </w:rPr>
              <w:t>ลดลงจากการขายบริษัท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2164425" w14:textId="350E476F" w:rsidR="0038576C" w:rsidRPr="00B118B0" w:rsidRDefault="00623CF1" w:rsidP="009A37CA">
            <w:pPr>
              <w:pStyle w:val="BodyText2"/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18B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31639" w:rsidRPr="00B118B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B118B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31639" w:rsidRPr="00B118B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1E6BF1" w:rsidRPr="00B118B0">
              <w:rPr>
                <w:rFonts w:asciiTheme="majorBidi" w:hAnsiTheme="majorBidi" w:cstheme="majorBidi"/>
                <w:sz w:val="28"/>
                <w:szCs w:val="28"/>
              </w:rPr>
              <w:t>03</w:t>
            </w:r>
            <w:r w:rsidRPr="00B118B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vAlign w:val="bottom"/>
          </w:tcPr>
          <w:p w14:paraId="1B411E74" w14:textId="77777777" w:rsidR="0038576C" w:rsidRPr="00B118B0" w:rsidRDefault="0038576C" w:rsidP="00A11E99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C3A07E8" w14:textId="77777777" w:rsidR="0038576C" w:rsidRPr="00B118B0" w:rsidRDefault="0038576C" w:rsidP="00A11E99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18B0">
              <w:rPr>
                <w:rFonts w:asciiTheme="majorBidi" w:hAnsiTheme="majorBidi" w:cstheme="majorBidi"/>
                <w:sz w:val="28"/>
                <w:szCs w:val="28"/>
              </w:rPr>
              <w:t>(522)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94E18DC" w14:textId="77777777" w:rsidR="0038576C" w:rsidRPr="00B118B0" w:rsidRDefault="0038576C" w:rsidP="00A11E99">
            <w:pPr>
              <w:pStyle w:val="BodyText2"/>
              <w:tabs>
                <w:tab w:val="decimal" w:pos="900"/>
              </w:tabs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41C97FF" w14:textId="5090051A" w:rsidR="0038576C" w:rsidRPr="00B118B0" w:rsidRDefault="00FD7369" w:rsidP="00A11E99">
            <w:pPr>
              <w:pStyle w:val="BodyText2"/>
              <w:tabs>
                <w:tab w:val="decimal" w:pos="873"/>
              </w:tabs>
              <w:spacing w:after="0" w:line="240" w:lineRule="auto"/>
              <w:ind w:left="72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18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7FFF6F0" w14:textId="77777777" w:rsidR="0038576C" w:rsidRPr="00B118B0" w:rsidRDefault="0038576C" w:rsidP="00A11E99">
            <w:pPr>
              <w:pStyle w:val="BodyText2"/>
              <w:tabs>
                <w:tab w:val="decimal" w:pos="900"/>
              </w:tabs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1B14534" w14:textId="77777777" w:rsidR="0038576C" w:rsidRPr="00B118B0" w:rsidRDefault="0038576C" w:rsidP="00A11E99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18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8576C" w:rsidRPr="00B118B0" w14:paraId="5E7D0365" w14:textId="77777777" w:rsidTr="00A11E99">
        <w:trPr>
          <w:trHeight w:val="20"/>
        </w:trPr>
        <w:tc>
          <w:tcPr>
            <w:tcW w:w="4230" w:type="dxa"/>
          </w:tcPr>
          <w:p w14:paraId="144E1402" w14:textId="0398F850" w:rsidR="0038576C" w:rsidRPr="00B118B0" w:rsidRDefault="0038576C" w:rsidP="00A11E99">
            <w:pPr>
              <w:pStyle w:val="BodyText2"/>
              <w:spacing w:after="0" w:line="240" w:lineRule="auto"/>
              <w:ind w:left="445" w:right="-4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2625AC2" w14:textId="780854E6" w:rsidR="0038576C" w:rsidRPr="00B118B0" w:rsidRDefault="00623CF1" w:rsidP="009A37CA">
            <w:pPr>
              <w:pStyle w:val="BodyText2"/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18B0">
              <w:rPr>
                <w:rFonts w:asciiTheme="majorBidi" w:hAnsiTheme="majorBidi" w:cstheme="majorBidi"/>
                <w:sz w:val="28"/>
                <w:szCs w:val="28"/>
              </w:rPr>
              <w:t>(28,259)</w:t>
            </w:r>
          </w:p>
        </w:tc>
        <w:tc>
          <w:tcPr>
            <w:tcW w:w="90" w:type="dxa"/>
          </w:tcPr>
          <w:p w14:paraId="624089A2" w14:textId="77777777" w:rsidR="0038576C" w:rsidRPr="00B118B0" w:rsidRDefault="0038576C" w:rsidP="00A11E99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0ECFECA" w14:textId="77777777" w:rsidR="0038576C" w:rsidRPr="00B118B0" w:rsidRDefault="0038576C" w:rsidP="00A11E99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18B0">
              <w:rPr>
                <w:rFonts w:asciiTheme="majorBidi" w:hAnsiTheme="majorBidi" w:cstheme="majorBidi"/>
                <w:sz w:val="28"/>
                <w:szCs w:val="28"/>
              </w:rPr>
              <w:t>(57,050)</w:t>
            </w:r>
          </w:p>
        </w:tc>
        <w:tc>
          <w:tcPr>
            <w:tcW w:w="90" w:type="dxa"/>
            <w:shd w:val="clear" w:color="auto" w:fill="auto"/>
          </w:tcPr>
          <w:p w14:paraId="7EF77DA5" w14:textId="77777777" w:rsidR="0038576C" w:rsidRPr="00B118B0" w:rsidRDefault="0038576C" w:rsidP="00A11E99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79C2337" w14:textId="72E8C2FE" w:rsidR="0038576C" w:rsidRPr="00B118B0" w:rsidRDefault="00FD7369" w:rsidP="00023847">
            <w:pPr>
              <w:pStyle w:val="BodyText2"/>
              <w:tabs>
                <w:tab w:val="decimal" w:pos="873"/>
              </w:tabs>
              <w:spacing w:after="0" w:line="240" w:lineRule="auto"/>
              <w:ind w:left="72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18B0">
              <w:rPr>
                <w:rFonts w:asciiTheme="majorBidi" w:hAnsiTheme="majorBidi" w:cstheme="majorBidi"/>
                <w:sz w:val="28"/>
                <w:szCs w:val="28"/>
              </w:rPr>
              <w:t>(2,448)</w:t>
            </w:r>
          </w:p>
        </w:tc>
        <w:tc>
          <w:tcPr>
            <w:tcW w:w="90" w:type="dxa"/>
            <w:shd w:val="clear" w:color="auto" w:fill="auto"/>
          </w:tcPr>
          <w:p w14:paraId="3BFFF3FC" w14:textId="77777777" w:rsidR="0038576C" w:rsidRPr="00B118B0" w:rsidRDefault="0038576C" w:rsidP="00A11E99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53FDFE3" w14:textId="77777777" w:rsidR="0038576C" w:rsidRPr="00B118B0" w:rsidRDefault="0038576C" w:rsidP="00A11E99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18B0">
              <w:rPr>
                <w:rFonts w:asciiTheme="majorBidi" w:hAnsiTheme="majorBidi" w:cstheme="majorBidi"/>
                <w:sz w:val="28"/>
                <w:szCs w:val="28"/>
              </w:rPr>
              <w:t>(6,338)</w:t>
            </w:r>
          </w:p>
        </w:tc>
      </w:tr>
      <w:tr w:rsidR="0038576C" w:rsidRPr="00B118B0" w14:paraId="49EF1304" w14:textId="77777777" w:rsidTr="00A11E99">
        <w:trPr>
          <w:trHeight w:val="20"/>
        </w:trPr>
        <w:tc>
          <w:tcPr>
            <w:tcW w:w="4230" w:type="dxa"/>
          </w:tcPr>
          <w:p w14:paraId="7CF82429" w14:textId="77777777" w:rsidR="0038576C" w:rsidRPr="00B118B0" w:rsidRDefault="0038576C" w:rsidP="00A11E99">
            <w:pPr>
              <w:pStyle w:val="BodyText2"/>
              <w:spacing w:after="0" w:line="240" w:lineRule="auto"/>
              <w:ind w:left="445" w:right="-4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ค่าเผื่อการลดลงของมูลค่า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6903D5E" w14:textId="69DDE38C" w:rsidR="0038576C" w:rsidRPr="00B118B0" w:rsidRDefault="00E31639" w:rsidP="009A37CA">
            <w:pPr>
              <w:pStyle w:val="BodyText2"/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18B0">
              <w:rPr>
                <w:rFonts w:asciiTheme="majorBidi" w:hAnsiTheme="majorBidi" w:cstheme="majorBidi"/>
                <w:sz w:val="28"/>
                <w:szCs w:val="28"/>
              </w:rPr>
              <w:t>(6</w:t>
            </w:r>
            <w:r w:rsidR="001E6BF1" w:rsidRPr="00B118B0">
              <w:rPr>
                <w:rFonts w:asciiTheme="majorBidi" w:hAnsiTheme="majorBidi" w:cstheme="majorBidi"/>
                <w:sz w:val="28"/>
                <w:szCs w:val="28"/>
              </w:rPr>
              <w:t>40</w:t>
            </w:r>
            <w:r w:rsidRPr="00B118B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768F1E61" w14:textId="77777777" w:rsidR="0038576C" w:rsidRPr="00B118B0" w:rsidRDefault="0038576C" w:rsidP="00A11E99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B8D6A45" w14:textId="77777777" w:rsidR="0038576C" w:rsidRPr="00B118B0" w:rsidRDefault="0038576C" w:rsidP="00A11E99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18B0">
              <w:rPr>
                <w:rFonts w:asciiTheme="majorBidi" w:hAnsiTheme="majorBidi" w:cstheme="majorBidi"/>
                <w:sz w:val="28"/>
                <w:szCs w:val="28"/>
              </w:rPr>
              <w:t>(466)</w:t>
            </w:r>
          </w:p>
        </w:tc>
        <w:tc>
          <w:tcPr>
            <w:tcW w:w="90" w:type="dxa"/>
            <w:shd w:val="clear" w:color="auto" w:fill="auto"/>
          </w:tcPr>
          <w:p w14:paraId="2B32BCCC" w14:textId="77777777" w:rsidR="0038576C" w:rsidRPr="00B118B0" w:rsidRDefault="0038576C" w:rsidP="00A11E99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481AEF5" w14:textId="668D7711" w:rsidR="0038576C" w:rsidRPr="00B118B0" w:rsidRDefault="00FD7369" w:rsidP="00A11E99">
            <w:pPr>
              <w:pStyle w:val="BodyText2"/>
              <w:tabs>
                <w:tab w:val="decimal" w:pos="873"/>
              </w:tabs>
              <w:spacing w:after="0" w:line="240" w:lineRule="auto"/>
              <w:ind w:left="72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18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E21C679" w14:textId="77777777" w:rsidR="0038576C" w:rsidRPr="00B118B0" w:rsidRDefault="0038576C" w:rsidP="00A11E99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0C7BECA" w14:textId="77777777" w:rsidR="0038576C" w:rsidRPr="00B118B0" w:rsidRDefault="0038576C" w:rsidP="00A11E99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18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8576C" w:rsidRPr="00B118B0" w14:paraId="0947277A" w14:textId="77777777" w:rsidTr="00A11E99">
        <w:trPr>
          <w:trHeight w:val="20"/>
        </w:trPr>
        <w:tc>
          <w:tcPr>
            <w:tcW w:w="4230" w:type="dxa"/>
          </w:tcPr>
          <w:p w14:paraId="694887A4" w14:textId="702E6B56" w:rsidR="0038576C" w:rsidRPr="00B118B0" w:rsidRDefault="0038576C" w:rsidP="00A11E99">
            <w:pPr>
              <w:pStyle w:val="BodyText2"/>
              <w:spacing w:after="0" w:line="240" w:lineRule="auto"/>
              <w:ind w:left="162" w:right="-48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มูลค่าสุทธิตามบัญชีปลายงวด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889AF6" w14:textId="3E0DFB58" w:rsidR="0038576C" w:rsidRPr="00B118B0" w:rsidRDefault="00623CF1" w:rsidP="009A37CA">
            <w:pPr>
              <w:pStyle w:val="BodyText2"/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766,157</w:t>
            </w:r>
          </w:p>
        </w:tc>
        <w:tc>
          <w:tcPr>
            <w:tcW w:w="90" w:type="dxa"/>
          </w:tcPr>
          <w:p w14:paraId="79AD96EC" w14:textId="77777777" w:rsidR="0038576C" w:rsidRPr="00B118B0" w:rsidRDefault="0038576C" w:rsidP="00A11E99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83C77C" w14:textId="77777777" w:rsidR="0038576C" w:rsidRPr="00B118B0" w:rsidRDefault="0038576C" w:rsidP="00A11E99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748,088</w:t>
            </w:r>
          </w:p>
        </w:tc>
        <w:tc>
          <w:tcPr>
            <w:tcW w:w="90" w:type="dxa"/>
            <w:shd w:val="clear" w:color="auto" w:fill="auto"/>
          </w:tcPr>
          <w:p w14:paraId="41889B51" w14:textId="77777777" w:rsidR="0038576C" w:rsidRPr="00B118B0" w:rsidRDefault="0038576C" w:rsidP="00A11E99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BB3FE7" w14:textId="2F2A63B2" w:rsidR="0038576C" w:rsidRPr="00B118B0" w:rsidRDefault="00623CF1" w:rsidP="00A11E99">
            <w:pPr>
              <w:pStyle w:val="BodyText2"/>
              <w:tabs>
                <w:tab w:val="decimal" w:pos="873"/>
              </w:tabs>
              <w:spacing w:after="0" w:line="240" w:lineRule="auto"/>
              <w:ind w:left="72" w:right="9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173,366</w:t>
            </w:r>
          </w:p>
        </w:tc>
        <w:tc>
          <w:tcPr>
            <w:tcW w:w="90" w:type="dxa"/>
            <w:shd w:val="clear" w:color="auto" w:fill="auto"/>
          </w:tcPr>
          <w:p w14:paraId="1A8F53B7" w14:textId="77777777" w:rsidR="0038576C" w:rsidRPr="00B118B0" w:rsidRDefault="0038576C" w:rsidP="00A11E99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8B624F" w14:textId="77777777" w:rsidR="0038576C" w:rsidRPr="00B118B0" w:rsidRDefault="0038576C" w:rsidP="00A11E99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175,743</w:t>
            </w:r>
          </w:p>
        </w:tc>
      </w:tr>
    </w:tbl>
    <w:p w14:paraId="77126064" w14:textId="01351F1F" w:rsidR="0038576C" w:rsidRPr="00B118B0" w:rsidRDefault="0038576C" w:rsidP="00DC6FE8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ณ วันที่ </w:t>
      </w:r>
      <w:r w:rsidR="00C149B7" w:rsidRPr="00B118B0">
        <w:rPr>
          <w:rFonts w:asciiTheme="majorBidi" w:hAnsiTheme="majorBidi" w:cstheme="majorBidi"/>
          <w:color w:val="000000"/>
          <w:spacing w:val="-2"/>
          <w:sz w:val="28"/>
        </w:rPr>
        <w:t>30</w:t>
      </w:r>
      <w:r w:rsidR="00C149B7"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มิถุนายน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2564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และวันที่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31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ธันวาคม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2563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บริษัทและบริษัทย่อยได้นำที่ดินพร้อมสิ่งปลูกสร้างและเครื่องจักร</w:t>
      </w:r>
      <w:r w:rsidR="00DC6FE8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   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มูลค่าสุทธิตามบัญชีจำนวนประมาณ </w:t>
      </w:r>
      <w:r w:rsidR="00044A46" w:rsidRPr="00B118B0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="00FD7369" w:rsidRPr="00B118B0">
        <w:rPr>
          <w:rFonts w:asciiTheme="majorBidi" w:hAnsiTheme="majorBidi" w:cstheme="majorBidi"/>
          <w:color w:val="000000"/>
          <w:spacing w:val="-2"/>
          <w:sz w:val="28"/>
        </w:rPr>
        <w:t>08</w:t>
      </w:r>
      <w:r w:rsidR="00044A46"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ล้านบาท และ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314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ล้านบาท ตามลำดับ โดยเป็นส่วนของงบการเงินเฉพาะกิจการจำนวน </w:t>
      </w:r>
      <w:r w:rsidR="00044A46" w:rsidRPr="00B118B0">
        <w:rPr>
          <w:rFonts w:asciiTheme="majorBidi" w:hAnsiTheme="majorBidi" w:cstheme="majorBidi"/>
          <w:color w:val="000000"/>
          <w:spacing w:val="-2"/>
          <w:sz w:val="28"/>
        </w:rPr>
        <w:t>17</w:t>
      </w:r>
      <w:r w:rsidR="00FD7369" w:rsidRPr="00B118B0">
        <w:rPr>
          <w:rFonts w:asciiTheme="majorBidi" w:hAnsiTheme="majorBidi" w:cstheme="majorBidi"/>
          <w:color w:val="000000"/>
          <w:spacing w:val="-2"/>
          <w:sz w:val="28"/>
        </w:rPr>
        <w:t>1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ล้านบาท และ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173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ล้านบาท ตามลำดับ เป็นหลักประกันวงเงินสินเชื่อเงินกู้ยืมระยะยาวที่ได้รับจากธนาคาร </w:t>
      </w:r>
      <w:r w:rsidR="000B08F7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          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(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ดูหมายเหตุ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2</w:t>
      </w:r>
      <w:r w:rsidR="006A0808" w:rsidRPr="00B118B0">
        <w:rPr>
          <w:rFonts w:asciiTheme="majorBidi" w:hAnsiTheme="majorBidi" w:cstheme="majorBidi"/>
          <w:color w:val="000000"/>
          <w:spacing w:val="-2"/>
          <w:sz w:val="28"/>
        </w:rPr>
        <w:t>2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)</w:t>
      </w:r>
    </w:p>
    <w:p w14:paraId="30CFA9B1" w14:textId="77777777" w:rsidR="001473B6" w:rsidRPr="00B118B0" w:rsidRDefault="001473B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  <w:cs/>
        </w:rPr>
      </w:pPr>
      <w:r w:rsidRPr="00B118B0">
        <w:rPr>
          <w:rFonts w:asciiTheme="majorBidi" w:hAnsiTheme="majorBidi" w:cstheme="majorBidi"/>
          <w:b/>
          <w:bCs/>
          <w:sz w:val="28"/>
          <w:cs/>
        </w:rPr>
        <w:br w:type="page"/>
      </w:r>
    </w:p>
    <w:p w14:paraId="14B32491" w14:textId="608D890D" w:rsidR="0038576C" w:rsidRPr="00B118B0" w:rsidRDefault="0038576C" w:rsidP="00081754">
      <w:pPr>
        <w:pStyle w:val="ListParagraph"/>
        <w:numPr>
          <w:ilvl w:val="0"/>
          <w:numId w:val="1"/>
        </w:numPr>
        <w:spacing w:before="240" w:line="240" w:lineRule="atLeast"/>
        <w:ind w:left="360"/>
        <w:rPr>
          <w:rFonts w:asciiTheme="majorBidi" w:hAnsiTheme="majorBidi" w:cstheme="majorBidi"/>
          <w:b/>
          <w:bCs/>
          <w:sz w:val="28"/>
        </w:rPr>
      </w:pPr>
      <w:r w:rsidRPr="00B118B0">
        <w:rPr>
          <w:rFonts w:asciiTheme="majorBidi" w:hAnsiTheme="majorBidi" w:cstheme="majorBidi"/>
          <w:b/>
          <w:bCs/>
          <w:sz w:val="28"/>
          <w:cs/>
        </w:rPr>
        <w:t>สินทรัพย์สิทธิการใช้</w:t>
      </w:r>
    </w:p>
    <w:p w14:paraId="378E9A47" w14:textId="7C2EB75B" w:rsidR="0038576C" w:rsidRPr="00B118B0" w:rsidRDefault="0038576C" w:rsidP="0038576C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รายการเปลี่ยนแปลงของบัญชีสินทรัพย์สิทธิการใช้สำหรับงวด</w:t>
      </w:r>
      <w:r w:rsidR="00C149B7"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หก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เดือนสิ้นสุดวันที่ </w:t>
      </w:r>
      <w:r w:rsidR="00C149B7"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30 </w:t>
      </w:r>
      <w:r w:rsidR="00C149B7"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มิถุนายน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2564 </w:t>
      </w:r>
      <w:r w:rsidR="006B2BA0"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และสำหรับปีสิ้นสุดวันที่ </w:t>
      </w:r>
      <w:r w:rsidR="006B2BA0"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 w:rsidR="006B2BA0"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ธันวาคม </w:t>
      </w:r>
      <w:r w:rsidR="006B2BA0"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2563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สรุปได้ดังนี้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12"/>
        <w:gridCol w:w="1085"/>
        <w:gridCol w:w="90"/>
        <w:gridCol w:w="1086"/>
        <w:gridCol w:w="90"/>
        <w:gridCol w:w="994"/>
        <w:gridCol w:w="90"/>
        <w:gridCol w:w="1043"/>
      </w:tblGrid>
      <w:tr w:rsidR="0038576C" w:rsidRPr="00B118B0" w14:paraId="2915B483" w14:textId="77777777" w:rsidTr="0053641F">
        <w:trPr>
          <w:trHeight w:val="17"/>
        </w:trPr>
        <w:tc>
          <w:tcPr>
            <w:tcW w:w="4612" w:type="dxa"/>
            <w:vAlign w:val="bottom"/>
          </w:tcPr>
          <w:p w14:paraId="74C17A32" w14:textId="77777777" w:rsidR="0038576C" w:rsidRPr="00B118B0" w:rsidRDefault="0038576C" w:rsidP="00A11E99">
            <w:pP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5" w:type="dxa"/>
            <w:vAlign w:val="bottom"/>
          </w:tcPr>
          <w:p w14:paraId="3D79B94A" w14:textId="77777777" w:rsidR="0038576C" w:rsidRPr="00B118B0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01C61FBB" w14:textId="77777777" w:rsidR="0038576C" w:rsidRPr="00B118B0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6" w:type="dxa"/>
          </w:tcPr>
          <w:p w14:paraId="28BC063A" w14:textId="77777777" w:rsidR="0038576C" w:rsidRPr="00B118B0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5047A8E0" w14:textId="77777777" w:rsidR="0038576C" w:rsidRPr="00B118B0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127" w:type="dxa"/>
            <w:gridSpan w:val="3"/>
            <w:vAlign w:val="bottom"/>
          </w:tcPr>
          <w:p w14:paraId="682686FE" w14:textId="77777777" w:rsidR="0038576C" w:rsidRPr="00B118B0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               (หน่วย</w:t>
            </w:r>
            <w:r w:rsidRPr="00B118B0">
              <w:rPr>
                <w:rFonts w:asciiTheme="majorBidi" w:hAnsiTheme="majorBidi" w:cstheme="majorBidi"/>
                <w:sz w:val="28"/>
              </w:rPr>
              <w:t>: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พันบาท)</w:t>
            </w:r>
          </w:p>
        </w:tc>
      </w:tr>
      <w:tr w:rsidR="0038576C" w:rsidRPr="00B118B0" w14:paraId="322A2165" w14:textId="77777777" w:rsidTr="0053641F">
        <w:trPr>
          <w:trHeight w:val="17"/>
        </w:trPr>
        <w:tc>
          <w:tcPr>
            <w:tcW w:w="4612" w:type="dxa"/>
            <w:vAlign w:val="bottom"/>
          </w:tcPr>
          <w:p w14:paraId="40BAD131" w14:textId="77777777" w:rsidR="0038576C" w:rsidRPr="00B118B0" w:rsidRDefault="0038576C" w:rsidP="00A11E99">
            <w:pP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261" w:type="dxa"/>
            <w:gridSpan w:val="3"/>
            <w:tcBorders>
              <w:bottom w:val="single" w:sz="4" w:space="0" w:color="auto"/>
            </w:tcBorders>
            <w:vAlign w:val="bottom"/>
          </w:tcPr>
          <w:p w14:paraId="59F82934" w14:textId="77777777" w:rsidR="0038576C" w:rsidRPr="00B118B0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20519904" w14:textId="77777777" w:rsidR="0038576C" w:rsidRPr="00B118B0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127" w:type="dxa"/>
            <w:gridSpan w:val="3"/>
            <w:tcBorders>
              <w:bottom w:val="single" w:sz="4" w:space="0" w:color="auto"/>
            </w:tcBorders>
          </w:tcPr>
          <w:p w14:paraId="75680238" w14:textId="77777777" w:rsidR="0038576C" w:rsidRPr="00B118B0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38576C" w:rsidRPr="00B118B0" w14:paraId="335EAC98" w14:textId="77777777" w:rsidTr="0053641F">
        <w:trPr>
          <w:trHeight w:val="17"/>
        </w:trPr>
        <w:tc>
          <w:tcPr>
            <w:tcW w:w="4612" w:type="dxa"/>
            <w:vAlign w:val="bottom"/>
          </w:tcPr>
          <w:p w14:paraId="154FEDB2" w14:textId="77777777" w:rsidR="0038576C" w:rsidRPr="00B118B0" w:rsidRDefault="0038576C" w:rsidP="00A11E99">
            <w:pP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5" w:type="dxa"/>
            <w:vAlign w:val="bottom"/>
          </w:tcPr>
          <w:p w14:paraId="365E7C83" w14:textId="45803288" w:rsidR="0038576C" w:rsidRPr="00B118B0" w:rsidRDefault="00C149B7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30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มิถุนายน</w:t>
            </w:r>
          </w:p>
        </w:tc>
        <w:tc>
          <w:tcPr>
            <w:tcW w:w="90" w:type="dxa"/>
            <w:vMerge w:val="restart"/>
          </w:tcPr>
          <w:p w14:paraId="61DB85EE" w14:textId="77777777" w:rsidR="0038576C" w:rsidRPr="00B118B0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  <w:p w14:paraId="3DADDB38" w14:textId="77777777" w:rsidR="0038576C" w:rsidRPr="00B118B0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6" w:type="dxa"/>
            <w:vAlign w:val="bottom"/>
          </w:tcPr>
          <w:p w14:paraId="51BFD26D" w14:textId="77777777" w:rsidR="0038576C" w:rsidRPr="00B118B0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  <w:tc>
          <w:tcPr>
            <w:tcW w:w="90" w:type="dxa"/>
          </w:tcPr>
          <w:p w14:paraId="46F88CB1" w14:textId="77777777" w:rsidR="0038576C" w:rsidRPr="00B118B0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4" w:type="dxa"/>
            <w:vAlign w:val="bottom"/>
          </w:tcPr>
          <w:p w14:paraId="483A4E1F" w14:textId="6DEF6100" w:rsidR="0038576C" w:rsidRPr="00B118B0" w:rsidRDefault="00C149B7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30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มิถุนายน</w:t>
            </w:r>
          </w:p>
        </w:tc>
        <w:tc>
          <w:tcPr>
            <w:tcW w:w="90" w:type="dxa"/>
            <w:vMerge w:val="restart"/>
          </w:tcPr>
          <w:p w14:paraId="7FD3E3B5" w14:textId="77777777" w:rsidR="0038576C" w:rsidRPr="00B118B0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  <w:p w14:paraId="7ED39EE5" w14:textId="77777777" w:rsidR="0038576C" w:rsidRPr="00B118B0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43" w:type="dxa"/>
          </w:tcPr>
          <w:p w14:paraId="1783B90C" w14:textId="77777777" w:rsidR="0038576C" w:rsidRPr="00B118B0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</w:tr>
      <w:tr w:rsidR="0038576C" w:rsidRPr="00B118B0" w14:paraId="289CAC3E" w14:textId="77777777" w:rsidTr="0053641F">
        <w:trPr>
          <w:trHeight w:val="17"/>
        </w:trPr>
        <w:tc>
          <w:tcPr>
            <w:tcW w:w="4612" w:type="dxa"/>
            <w:vAlign w:val="bottom"/>
          </w:tcPr>
          <w:p w14:paraId="521015A4" w14:textId="77777777" w:rsidR="0038576C" w:rsidRPr="00B118B0" w:rsidRDefault="0038576C" w:rsidP="00A11E99">
            <w:pP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vAlign w:val="bottom"/>
          </w:tcPr>
          <w:p w14:paraId="4E1B06EC" w14:textId="77777777" w:rsidR="0038576C" w:rsidRPr="00B118B0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90" w:type="dxa"/>
            <w:vMerge/>
          </w:tcPr>
          <w:p w14:paraId="7DE57D79" w14:textId="77777777" w:rsidR="0038576C" w:rsidRPr="00B118B0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vAlign w:val="bottom"/>
          </w:tcPr>
          <w:p w14:paraId="680B80D1" w14:textId="77777777" w:rsidR="0038576C" w:rsidRPr="00B118B0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90" w:type="dxa"/>
          </w:tcPr>
          <w:p w14:paraId="1C59C77E" w14:textId="77777777" w:rsidR="0038576C" w:rsidRPr="00B118B0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vAlign w:val="bottom"/>
          </w:tcPr>
          <w:p w14:paraId="3B46E006" w14:textId="77777777" w:rsidR="0038576C" w:rsidRPr="00B118B0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90" w:type="dxa"/>
            <w:vMerge/>
          </w:tcPr>
          <w:p w14:paraId="290D2950" w14:textId="77777777" w:rsidR="0038576C" w:rsidRPr="00B118B0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43" w:type="dxa"/>
            <w:tcBorders>
              <w:bottom w:val="single" w:sz="4" w:space="0" w:color="auto"/>
            </w:tcBorders>
            <w:vAlign w:val="bottom"/>
          </w:tcPr>
          <w:p w14:paraId="78F6A173" w14:textId="77777777" w:rsidR="0038576C" w:rsidRPr="00B118B0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2563</w:t>
            </w:r>
          </w:p>
        </w:tc>
      </w:tr>
      <w:tr w:rsidR="0038576C" w:rsidRPr="00B118B0" w14:paraId="6AE9CC36" w14:textId="77777777" w:rsidTr="0053641F">
        <w:trPr>
          <w:trHeight w:val="17"/>
        </w:trPr>
        <w:tc>
          <w:tcPr>
            <w:tcW w:w="4612" w:type="dxa"/>
          </w:tcPr>
          <w:p w14:paraId="1D889CEB" w14:textId="6FA3BA38" w:rsidR="0038576C" w:rsidRPr="00B118B0" w:rsidRDefault="0038576C" w:rsidP="00A11E99">
            <w:pPr>
              <w:pStyle w:val="BodyText2"/>
              <w:spacing w:after="0" w:line="240" w:lineRule="auto"/>
              <w:ind w:left="162" w:right="-4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ราคาตามบัญชีต้นงวด</w:t>
            </w:r>
            <w:r w:rsidRPr="00B118B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8A769" w14:textId="11208999" w:rsidR="0038576C" w:rsidRPr="00B118B0" w:rsidRDefault="00303747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217,885</w:t>
            </w:r>
          </w:p>
        </w:tc>
        <w:tc>
          <w:tcPr>
            <w:tcW w:w="90" w:type="dxa"/>
            <w:vAlign w:val="center"/>
          </w:tcPr>
          <w:p w14:paraId="0A3B17ED" w14:textId="77777777" w:rsidR="0038576C" w:rsidRPr="00B118B0" w:rsidRDefault="0038576C" w:rsidP="00A11E99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vAlign w:val="center"/>
          </w:tcPr>
          <w:p w14:paraId="18119C18" w14:textId="77777777" w:rsidR="0038576C" w:rsidRPr="00B118B0" w:rsidRDefault="0038576C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vAlign w:val="center"/>
          </w:tcPr>
          <w:p w14:paraId="769DF2A6" w14:textId="77777777" w:rsidR="0038576C" w:rsidRPr="00B118B0" w:rsidRDefault="0038576C" w:rsidP="00A11E99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shd w:val="clear" w:color="auto" w:fill="auto"/>
            <w:vAlign w:val="center"/>
          </w:tcPr>
          <w:p w14:paraId="2472B168" w14:textId="72BE0A86" w:rsidR="0038576C" w:rsidRPr="00B118B0" w:rsidRDefault="00303747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4,470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F0CBA39" w14:textId="77777777" w:rsidR="0038576C" w:rsidRPr="00B118B0" w:rsidRDefault="0038576C" w:rsidP="00A11E99">
            <w:pPr>
              <w:ind w:left="-108" w:right="-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50F593" w14:textId="77777777" w:rsidR="0038576C" w:rsidRPr="00B118B0" w:rsidRDefault="0038576C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38576C" w:rsidRPr="00B118B0" w14:paraId="5D7608A9" w14:textId="77777777" w:rsidTr="0053641F">
        <w:trPr>
          <w:trHeight w:val="17"/>
        </w:trPr>
        <w:tc>
          <w:tcPr>
            <w:tcW w:w="4612" w:type="dxa"/>
          </w:tcPr>
          <w:p w14:paraId="264C1C38" w14:textId="77777777" w:rsidR="0038576C" w:rsidRPr="00B118B0" w:rsidRDefault="0038576C" w:rsidP="00A11E99">
            <w:pPr>
              <w:pStyle w:val="Header"/>
              <w:rPr>
                <w:rFonts w:asciiTheme="majorBidi" w:eastAsia="Arial Unicode MS" w:hAnsiTheme="majorBidi" w:cstheme="majorBidi"/>
                <w:sz w:val="28"/>
                <w:lang w:val="en-GB"/>
              </w:rPr>
            </w:pPr>
            <w:r w:rsidRPr="00B118B0">
              <w:rPr>
                <w:rFonts w:asciiTheme="majorBidi" w:eastAsia="Arial Unicode MS" w:hAnsiTheme="majorBidi" w:cstheme="majorBidi"/>
                <w:sz w:val="28"/>
                <w:cs/>
                <w:lang w:val="en-GB"/>
              </w:rPr>
              <w:t>รายการปรับปรุงจากการนำมาตรฐานการรายงานทางการเงิน</w:t>
            </w:r>
          </w:p>
          <w:p w14:paraId="50E359B3" w14:textId="02C89459" w:rsidR="0038576C" w:rsidRPr="00B118B0" w:rsidRDefault="00AF6398" w:rsidP="00AF6398">
            <w:pPr>
              <w:pStyle w:val="BodyText2"/>
              <w:spacing w:after="0" w:line="240" w:lineRule="auto"/>
              <w:ind w:right="-4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 xml:space="preserve">  </w:t>
            </w:r>
            <w:r w:rsidR="0038576C" w:rsidRPr="00B118B0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 xml:space="preserve">ฉบับที่ </w:t>
            </w:r>
            <w:r w:rsidR="0038576C" w:rsidRPr="00B118B0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16</w:t>
            </w:r>
            <w:r w:rsidR="0038576C" w:rsidRPr="00B118B0">
              <w:rPr>
                <w:rFonts w:asciiTheme="majorBidi" w:eastAsia="Arial Unicode MS" w:hAnsiTheme="majorBidi" w:cstheme="majorBidi"/>
                <w:sz w:val="28"/>
                <w:szCs w:val="28"/>
              </w:rPr>
              <w:t xml:space="preserve"> </w:t>
            </w:r>
            <w:r w:rsidR="0038576C" w:rsidRPr="00B118B0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 xml:space="preserve">มาใช้ ณ วันที่ </w:t>
            </w:r>
            <w:r w:rsidR="0038576C" w:rsidRPr="00B118B0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1</w:t>
            </w:r>
            <w:r w:rsidR="0038576C" w:rsidRPr="00B118B0">
              <w:rPr>
                <w:rFonts w:asciiTheme="majorBidi" w:eastAsia="Arial Unicode MS" w:hAnsiTheme="majorBidi" w:cstheme="majorBidi"/>
                <w:sz w:val="28"/>
                <w:szCs w:val="28"/>
              </w:rPr>
              <w:t xml:space="preserve"> </w:t>
            </w:r>
            <w:r w:rsidR="0038576C" w:rsidRPr="00B118B0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 xml:space="preserve">มกราคม </w:t>
            </w:r>
            <w:r w:rsidR="0038576C" w:rsidRPr="00B118B0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CF4FB33" w14:textId="77777777" w:rsidR="0038576C" w:rsidRPr="00B118B0" w:rsidRDefault="0038576C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vAlign w:val="center"/>
          </w:tcPr>
          <w:p w14:paraId="1D559ED5" w14:textId="77777777" w:rsidR="0038576C" w:rsidRPr="00B118B0" w:rsidRDefault="0038576C" w:rsidP="00A11E99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vAlign w:val="center"/>
          </w:tcPr>
          <w:p w14:paraId="78BB19E8" w14:textId="77777777" w:rsidR="0038576C" w:rsidRPr="00B118B0" w:rsidRDefault="0038576C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vAlign w:val="center"/>
          </w:tcPr>
          <w:p w14:paraId="3CDDD2E4" w14:textId="77777777" w:rsidR="0038576C" w:rsidRPr="00B118B0" w:rsidRDefault="0038576C" w:rsidP="00A11E99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shd w:val="clear" w:color="auto" w:fill="auto"/>
            <w:vAlign w:val="center"/>
          </w:tcPr>
          <w:p w14:paraId="24F0472D" w14:textId="77777777" w:rsidR="0038576C" w:rsidRPr="00B118B0" w:rsidRDefault="0038576C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30E754BA" w14:textId="77777777" w:rsidR="0038576C" w:rsidRPr="00B118B0" w:rsidRDefault="0038576C" w:rsidP="00A11E99">
            <w:pPr>
              <w:ind w:left="-108" w:right="-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3" w:type="dxa"/>
            <w:shd w:val="clear" w:color="auto" w:fill="auto"/>
            <w:vAlign w:val="bottom"/>
          </w:tcPr>
          <w:p w14:paraId="35AA3312" w14:textId="77777777" w:rsidR="0038576C" w:rsidRPr="00B118B0" w:rsidRDefault="0038576C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38576C" w:rsidRPr="00B118B0" w14:paraId="4CFDE526" w14:textId="77777777" w:rsidTr="00721587">
        <w:trPr>
          <w:trHeight w:val="167"/>
        </w:trPr>
        <w:tc>
          <w:tcPr>
            <w:tcW w:w="4612" w:type="dxa"/>
          </w:tcPr>
          <w:p w14:paraId="14373468" w14:textId="77777777" w:rsidR="0038576C" w:rsidRPr="00B118B0" w:rsidRDefault="0038576C" w:rsidP="00A11E99">
            <w:pPr>
              <w:pStyle w:val="BodyText2"/>
              <w:spacing w:after="0" w:line="240" w:lineRule="auto"/>
              <w:ind w:left="628" w:right="-4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18B0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ที่ดินและส่วนปรับปรุงที่ดิน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4E23AAC" w14:textId="7F517F7C" w:rsidR="0038576C" w:rsidRPr="00B118B0" w:rsidRDefault="0056623D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vAlign w:val="center"/>
          </w:tcPr>
          <w:p w14:paraId="15F19781" w14:textId="77777777" w:rsidR="0038576C" w:rsidRPr="00B118B0" w:rsidRDefault="0038576C" w:rsidP="00A11E99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</w:tcPr>
          <w:p w14:paraId="704DDA1F" w14:textId="77777777" w:rsidR="0038576C" w:rsidRPr="00B118B0" w:rsidRDefault="0038576C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202,269</w:t>
            </w:r>
          </w:p>
        </w:tc>
        <w:tc>
          <w:tcPr>
            <w:tcW w:w="90" w:type="dxa"/>
            <w:vAlign w:val="center"/>
          </w:tcPr>
          <w:p w14:paraId="75B5C22E" w14:textId="77777777" w:rsidR="0038576C" w:rsidRPr="00B118B0" w:rsidRDefault="0038576C" w:rsidP="00A11E99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shd w:val="clear" w:color="auto" w:fill="auto"/>
            <w:vAlign w:val="center"/>
          </w:tcPr>
          <w:p w14:paraId="58E766B4" w14:textId="181EE905" w:rsidR="0038576C" w:rsidRPr="00B118B0" w:rsidRDefault="00721587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05BFB4E" w14:textId="77777777" w:rsidR="0038576C" w:rsidRPr="00B118B0" w:rsidRDefault="0038576C" w:rsidP="00A11E99">
            <w:pPr>
              <w:ind w:left="-108" w:right="-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3" w:type="dxa"/>
            <w:shd w:val="clear" w:color="auto" w:fill="auto"/>
          </w:tcPr>
          <w:p w14:paraId="23C4B91A" w14:textId="77777777" w:rsidR="0038576C" w:rsidRPr="00B118B0" w:rsidRDefault="0038576C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38576C" w:rsidRPr="00B118B0" w14:paraId="5202C281" w14:textId="77777777" w:rsidTr="0053641F">
        <w:trPr>
          <w:trHeight w:val="17"/>
        </w:trPr>
        <w:tc>
          <w:tcPr>
            <w:tcW w:w="4612" w:type="dxa"/>
            <w:vAlign w:val="bottom"/>
          </w:tcPr>
          <w:p w14:paraId="434CC051" w14:textId="77777777" w:rsidR="0038576C" w:rsidRPr="00B118B0" w:rsidRDefault="0038576C" w:rsidP="00A11E99">
            <w:pPr>
              <w:pStyle w:val="BodyText2"/>
              <w:spacing w:after="0" w:line="240" w:lineRule="auto"/>
              <w:ind w:left="628" w:right="-4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18B0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อาคารและส่วนปรับปรุงอาคาร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27AB146" w14:textId="7494AC68" w:rsidR="0038576C" w:rsidRPr="00B118B0" w:rsidRDefault="0056623D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vAlign w:val="center"/>
          </w:tcPr>
          <w:p w14:paraId="67EFC011" w14:textId="77777777" w:rsidR="0038576C" w:rsidRPr="00B118B0" w:rsidRDefault="0038576C" w:rsidP="00A11E99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</w:tcPr>
          <w:p w14:paraId="73A82CE8" w14:textId="77777777" w:rsidR="0038576C" w:rsidRPr="00B118B0" w:rsidRDefault="0038576C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8,182</w:t>
            </w:r>
          </w:p>
        </w:tc>
        <w:tc>
          <w:tcPr>
            <w:tcW w:w="90" w:type="dxa"/>
            <w:vAlign w:val="center"/>
          </w:tcPr>
          <w:p w14:paraId="15CFAD3B" w14:textId="77777777" w:rsidR="0038576C" w:rsidRPr="00B118B0" w:rsidRDefault="0038576C" w:rsidP="00A11E99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vAlign w:val="center"/>
          </w:tcPr>
          <w:p w14:paraId="5B35681B" w14:textId="74DE275A" w:rsidR="0038576C" w:rsidRPr="00B118B0" w:rsidRDefault="00721587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2AE7AC13" w14:textId="77777777" w:rsidR="0038576C" w:rsidRPr="00B118B0" w:rsidRDefault="0038576C" w:rsidP="00A11E99">
            <w:pPr>
              <w:ind w:left="-108" w:right="-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3" w:type="dxa"/>
            <w:shd w:val="clear" w:color="auto" w:fill="auto"/>
          </w:tcPr>
          <w:p w14:paraId="14C12DB2" w14:textId="77777777" w:rsidR="0038576C" w:rsidRPr="00B118B0" w:rsidRDefault="0038576C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38576C" w:rsidRPr="00B118B0" w14:paraId="6255550E" w14:textId="77777777" w:rsidTr="0053641F">
        <w:trPr>
          <w:trHeight w:val="17"/>
        </w:trPr>
        <w:tc>
          <w:tcPr>
            <w:tcW w:w="4612" w:type="dxa"/>
            <w:vAlign w:val="bottom"/>
          </w:tcPr>
          <w:p w14:paraId="4EECBB95" w14:textId="77777777" w:rsidR="0038576C" w:rsidRPr="00B118B0" w:rsidRDefault="0038576C" w:rsidP="00A11E99">
            <w:pPr>
              <w:pStyle w:val="BodyText2"/>
              <w:spacing w:after="0" w:line="240" w:lineRule="auto"/>
              <w:ind w:left="628" w:right="-4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18B0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เครื่องจักรและอุปกรณ์โรงงาน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AE53278" w14:textId="06A7156F" w:rsidR="0038576C" w:rsidRPr="00B118B0" w:rsidRDefault="0056623D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vAlign w:val="center"/>
          </w:tcPr>
          <w:p w14:paraId="75CE22A5" w14:textId="77777777" w:rsidR="0038576C" w:rsidRPr="00B118B0" w:rsidRDefault="0038576C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6" w:type="dxa"/>
          </w:tcPr>
          <w:p w14:paraId="00141A4B" w14:textId="77777777" w:rsidR="0038576C" w:rsidRPr="00B118B0" w:rsidRDefault="0038576C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1,854</w:t>
            </w:r>
          </w:p>
        </w:tc>
        <w:tc>
          <w:tcPr>
            <w:tcW w:w="90" w:type="dxa"/>
            <w:vAlign w:val="center"/>
          </w:tcPr>
          <w:p w14:paraId="1E415696" w14:textId="77777777" w:rsidR="0038576C" w:rsidRPr="00B118B0" w:rsidRDefault="0038576C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4" w:type="dxa"/>
            <w:vAlign w:val="center"/>
          </w:tcPr>
          <w:p w14:paraId="4BA379D5" w14:textId="09988CED" w:rsidR="0038576C" w:rsidRPr="00B118B0" w:rsidRDefault="00721587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985B07A" w14:textId="77777777" w:rsidR="0038576C" w:rsidRPr="00B118B0" w:rsidRDefault="0038576C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3" w:type="dxa"/>
            <w:shd w:val="clear" w:color="auto" w:fill="auto"/>
          </w:tcPr>
          <w:p w14:paraId="78D018D3" w14:textId="77777777" w:rsidR="0038576C" w:rsidRPr="00B118B0" w:rsidRDefault="0038576C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38576C" w:rsidRPr="00B118B0" w14:paraId="353C5083" w14:textId="77777777" w:rsidTr="0053641F">
        <w:trPr>
          <w:trHeight w:val="17"/>
        </w:trPr>
        <w:tc>
          <w:tcPr>
            <w:tcW w:w="4612" w:type="dxa"/>
            <w:vAlign w:val="bottom"/>
          </w:tcPr>
          <w:p w14:paraId="7EACE468" w14:textId="77777777" w:rsidR="0038576C" w:rsidRPr="00B118B0" w:rsidRDefault="0038576C" w:rsidP="00A11E99">
            <w:pPr>
              <w:pStyle w:val="BodyText2"/>
              <w:spacing w:after="0" w:line="240" w:lineRule="auto"/>
              <w:ind w:left="628" w:right="-4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18B0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ยานพาหนะ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9C36051" w14:textId="52EDFC58" w:rsidR="0038576C" w:rsidRPr="00B118B0" w:rsidRDefault="0056623D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vAlign w:val="center"/>
          </w:tcPr>
          <w:p w14:paraId="6752EB0D" w14:textId="77777777" w:rsidR="0038576C" w:rsidRPr="00B118B0" w:rsidRDefault="0038576C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6" w:type="dxa"/>
          </w:tcPr>
          <w:p w14:paraId="73103394" w14:textId="77777777" w:rsidR="0038576C" w:rsidRPr="00B118B0" w:rsidRDefault="0038576C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11,963</w:t>
            </w:r>
          </w:p>
        </w:tc>
        <w:tc>
          <w:tcPr>
            <w:tcW w:w="90" w:type="dxa"/>
            <w:vAlign w:val="center"/>
          </w:tcPr>
          <w:p w14:paraId="4F979725" w14:textId="77777777" w:rsidR="0038576C" w:rsidRPr="00B118B0" w:rsidRDefault="0038576C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4" w:type="dxa"/>
            <w:vAlign w:val="center"/>
          </w:tcPr>
          <w:p w14:paraId="058E5351" w14:textId="754F811B" w:rsidR="0038576C" w:rsidRPr="00B118B0" w:rsidRDefault="00721587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01EFAFB" w14:textId="77777777" w:rsidR="0038576C" w:rsidRPr="00B118B0" w:rsidRDefault="0038576C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3" w:type="dxa"/>
            <w:shd w:val="clear" w:color="auto" w:fill="auto"/>
          </w:tcPr>
          <w:p w14:paraId="7F8F3DA1" w14:textId="77777777" w:rsidR="0038576C" w:rsidRPr="00B118B0" w:rsidRDefault="0038576C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10,463</w:t>
            </w:r>
          </w:p>
        </w:tc>
      </w:tr>
      <w:tr w:rsidR="00023847" w:rsidRPr="00B118B0" w14:paraId="08DBB5D2" w14:textId="77777777" w:rsidTr="0053641F">
        <w:trPr>
          <w:trHeight w:val="17"/>
        </w:trPr>
        <w:tc>
          <w:tcPr>
            <w:tcW w:w="4612" w:type="dxa"/>
            <w:vAlign w:val="bottom"/>
          </w:tcPr>
          <w:p w14:paraId="18E001D9" w14:textId="10391CA3" w:rsidR="00023847" w:rsidRPr="00B118B0" w:rsidRDefault="00023847" w:rsidP="006F65FE">
            <w:pPr>
              <w:pStyle w:val="BodyText2"/>
              <w:tabs>
                <w:tab w:val="left" w:pos="630"/>
              </w:tabs>
              <w:spacing w:after="0" w:line="240" w:lineRule="auto"/>
              <w:ind w:right="-48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</w:pPr>
            <w:r w:rsidRPr="00B118B0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เพิ่ม</w:t>
            </w:r>
            <w:r w:rsidR="006F65FE" w:rsidRPr="00B118B0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="00721587" w:rsidRPr="00B118B0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ที่ดินและส่วนปรับปรุงที่ดิน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4B3A70E" w14:textId="4F9160A3" w:rsidR="00023847" w:rsidRPr="00B118B0" w:rsidRDefault="00721587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2,808</w:t>
            </w:r>
          </w:p>
        </w:tc>
        <w:tc>
          <w:tcPr>
            <w:tcW w:w="90" w:type="dxa"/>
            <w:vAlign w:val="center"/>
          </w:tcPr>
          <w:p w14:paraId="5B1CAEBF" w14:textId="77777777" w:rsidR="00023847" w:rsidRPr="00B118B0" w:rsidRDefault="00023847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6" w:type="dxa"/>
          </w:tcPr>
          <w:p w14:paraId="7668B1B2" w14:textId="198BD26C" w:rsidR="00023847" w:rsidRPr="00B118B0" w:rsidRDefault="00023847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90" w:type="dxa"/>
            <w:vAlign w:val="center"/>
          </w:tcPr>
          <w:p w14:paraId="2975F17A" w14:textId="77777777" w:rsidR="00023847" w:rsidRPr="00B118B0" w:rsidRDefault="00023847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4" w:type="dxa"/>
            <w:vAlign w:val="center"/>
          </w:tcPr>
          <w:p w14:paraId="2CBD99E2" w14:textId="4BB92074" w:rsidR="00023847" w:rsidRPr="00B118B0" w:rsidRDefault="00721587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0C52E4D" w14:textId="77777777" w:rsidR="00023847" w:rsidRPr="00B118B0" w:rsidRDefault="00023847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3" w:type="dxa"/>
            <w:shd w:val="clear" w:color="auto" w:fill="auto"/>
          </w:tcPr>
          <w:p w14:paraId="278DE01E" w14:textId="3693A1D0" w:rsidR="00023847" w:rsidRPr="00B118B0" w:rsidRDefault="00023847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</w:tr>
      <w:tr w:rsidR="00721587" w:rsidRPr="00B118B0" w14:paraId="0B68C69F" w14:textId="77777777" w:rsidTr="0053641F">
        <w:trPr>
          <w:trHeight w:val="17"/>
        </w:trPr>
        <w:tc>
          <w:tcPr>
            <w:tcW w:w="4612" w:type="dxa"/>
            <w:vAlign w:val="bottom"/>
          </w:tcPr>
          <w:p w14:paraId="5E99EC02" w14:textId="2304DCA8" w:rsidR="00721587" w:rsidRPr="00B118B0" w:rsidRDefault="00721587" w:rsidP="00395153">
            <w:pPr>
              <w:pStyle w:val="BodyText2"/>
              <w:tabs>
                <w:tab w:val="left" w:pos="630"/>
              </w:tabs>
              <w:spacing w:after="0" w:line="240" w:lineRule="auto"/>
              <w:ind w:left="627" w:right="-4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18B0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เครื่องจักรและอุปกรณ์โรงงาน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1FFF8AB" w14:textId="242F7570" w:rsidR="00721587" w:rsidRPr="00B118B0" w:rsidRDefault="00721587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1,105</w:t>
            </w:r>
          </w:p>
        </w:tc>
        <w:tc>
          <w:tcPr>
            <w:tcW w:w="90" w:type="dxa"/>
            <w:vAlign w:val="center"/>
          </w:tcPr>
          <w:p w14:paraId="63F3A032" w14:textId="77777777" w:rsidR="00721587" w:rsidRPr="00B118B0" w:rsidRDefault="00721587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6" w:type="dxa"/>
          </w:tcPr>
          <w:p w14:paraId="14558378" w14:textId="409ED38C" w:rsidR="00721587" w:rsidRPr="00B118B0" w:rsidRDefault="00721587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vAlign w:val="center"/>
          </w:tcPr>
          <w:p w14:paraId="2FA15C40" w14:textId="65256D90" w:rsidR="00721587" w:rsidRPr="00B118B0" w:rsidRDefault="00721587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4" w:type="dxa"/>
            <w:vAlign w:val="center"/>
          </w:tcPr>
          <w:p w14:paraId="5C5CCBEE" w14:textId="67E91948" w:rsidR="00721587" w:rsidRPr="00B118B0" w:rsidRDefault="00721587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F084AA4" w14:textId="77777777" w:rsidR="00721587" w:rsidRPr="00B118B0" w:rsidRDefault="00721587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3" w:type="dxa"/>
            <w:shd w:val="clear" w:color="auto" w:fill="auto"/>
          </w:tcPr>
          <w:p w14:paraId="2C2465F9" w14:textId="747BD58A" w:rsidR="00721587" w:rsidRPr="00B118B0" w:rsidRDefault="00721587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38576C" w:rsidRPr="00B118B0" w14:paraId="4085EE76" w14:textId="77777777" w:rsidTr="0053641F">
        <w:trPr>
          <w:trHeight w:val="17"/>
        </w:trPr>
        <w:tc>
          <w:tcPr>
            <w:tcW w:w="4612" w:type="dxa"/>
            <w:vAlign w:val="bottom"/>
          </w:tcPr>
          <w:p w14:paraId="65E9715A" w14:textId="3F4B1F4E" w:rsidR="0038576C" w:rsidRPr="00B118B0" w:rsidRDefault="0038576C" w:rsidP="00395153">
            <w:pPr>
              <w:pStyle w:val="BodyText2"/>
              <w:tabs>
                <w:tab w:val="left" w:pos="630"/>
              </w:tabs>
              <w:spacing w:after="0" w:line="240" w:lineRule="auto"/>
              <w:ind w:right="-48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</w:pPr>
            <w:r w:rsidRPr="00B118B0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</w:t>
            </w:r>
            <w:r w:rsidR="0036153F" w:rsidRPr="00B118B0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ก</w:t>
            </w:r>
            <w:r w:rsidR="0036153F" w:rsidRPr="00B118B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</w:t>
            </w:r>
            <w:r w:rsidRPr="00B118B0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ตัดจำหน่ายและจำหน่ายระหว่างงวด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7AE79A3" w14:textId="548D3FA7" w:rsidR="0038576C" w:rsidRPr="00B118B0" w:rsidRDefault="00721587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vAlign w:val="center"/>
          </w:tcPr>
          <w:p w14:paraId="0B7D4A4B" w14:textId="77777777" w:rsidR="0038576C" w:rsidRPr="00B118B0" w:rsidRDefault="0038576C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6" w:type="dxa"/>
            <w:vAlign w:val="center"/>
          </w:tcPr>
          <w:p w14:paraId="6097DE2F" w14:textId="77777777" w:rsidR="0038576C" w:rsidRPr="00B118B0" w:rsidRDefault="0038576C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(2,917)</w:t>
            </w:r>
          </w:p>
        </w:tc>
        <w:tc>
          <w:tcPr>
            <w:tcW w:w="90" w:type="dxa"/>
            <w:vAlign w:val="center"/>
          </w:tcPr>
          <w:p w14:paraId="3D33A118" w14:textId="77777777" w:rsidR="0038576C" w:rsidRPr="00B118B0" w:rsidRDefault="0038576C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4" w:type="dxa"/>
            <w:vAlign w:val="center"/>
          </w:tcPr>
          <w:p w14:paraId="00B7DE67" w14:textId="0618F1C8" w:rsidR="0038576C" w:rsidRPr="00B118B0" w:rsidRDefault="00721587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28DBD03D" w14:textId="77777777" w:rsidR="0038576C" w:rsidRPr="00B118B0" w:rsidRDefault="0038576C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3" w:type="dxa"/>
            <w:shd w:val="clear" w:color="auto" w:fill="auto"/>
            <w:vAlign w:val="center"/>
          </w:tcPr>
          <w:p w14:paraId="13D07E32" w14:textId="77777777" w:rsidR="0038576C" w:rsidRPr="00B118B0" w:rsidRDefault="0038576C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(2,917)</w:t>
            </w:r>
          </w:p>
        </w:tc>
      </w:tr>
      <w:tr w:rsidR="0038576C" w:rsidRPr="00B118B0" w14:paraId="48DE4191" w14:textId="77777777" w:rsidTr="0053641F">
        <w:trPr>
          <w:trHeight w:val="17"/>
        </w:trPr>
        <w:tc>
          <w:tcPr>
            <w:tcW w:w="4612" w:type="dxa"/>
            <w:vAlign w:val="bottom"/>
          </w:tcPr>
          <w:p w14:paraId="6D1A0017" w14:textId="77777777" w:rsidR="0038576C" w:rsidRPr="00B118B0" w:rsidRDefault="0038576C" w:rsidP="00F515E2">
            <w:pPr>
              <w:pStyle w:val="BodyText2"/>
              <w:spacing w:after="0" w:line="240" w:lineRule="auto"/>
              <w:ind w:left="628" w:right="-4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18B0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โอน</w:t>
            </w:r>
            <w:r w:rsidRPr="00B118B0">
              <w:rPr>
                <w:rFonts w:asciiTheme="majorBidi" w:hAnsiTheme="majorBidi" w:cstheme="majorBidi"/>
                <w:sz w:val="28"/>
                <w:szCs w:val="28"/>
                <w:cs/>
              </w:rPr>
              <w:t>ออก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9826500" w14:textId="49CFDDA8" w:rsidR="0038576C" w:rsidRPr="00B118B0" w:rsidRDefault="00721587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vAlign w:val="center"/>
          </w:tcPr>
          <w:p w14:paraId="3A69612E" w14:textId="77777777" w:rsidR="0038576C" w:rsidRPr="00B118B0" w:rsidRDefault="0038576C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6" w:type="dxa"/>
            <w:vAlign w:val="center"/>
          </w:tcPr>
          <w:p w14:paraId="77C1F3AE" w14:textId="77777777" w:rsidR="0038576C" w:rsidRPr="00B118B0" w:rsidRDefault="0038576C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(263)</w:t>
            </w:r>
          </w:p>
        </w:tc>
        <w:tc>
          <w:tcPr>
            <w:tcW w:w="90" w:type="dxa"/>
            <w:vAlign w:val="center"/>
          </w:tcPr>
          <w:p w14:paraId="66AE4F79" w14:textId="77777777" w:rsidR="0038576C" w:rsidRPr="00B118B0" w:rsidRDefault="0038576C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4" w:type="dxa"/>
            <w:vAlign w:val="center"/>
          </w:tcPr>
          <w:p w14:paraId="482BB923" w14:textId="06003AA2" w:rsidR="0038576C" w:rsidRPr="00B118B0" w:rsidRDefault="00721587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06A47EF" w14:textId="77777777" w:rsidR="0038576C" w:rsidRPr="00B118B0" w:rsidRDefault="0038576C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3" w:type="dxa"/>
            <w:shd w:val="clear" w:color="auto" w:fill="auto"/>
            <w:vAlign w:val="center"/>
          </w:tcPr>
          <w:p w14:paraId="18567BF6" w14:textId="77777777" w:rsidR="0038576C" w:rsidRPr="00B118B0" w:rsidRDefault="0038576C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(263)</w:t>
            </w:r>
          </w:p>
        </w:tc>
      </w:tr>
      <w:tr w:rsidR="0038576C" w:rsidRPr="00B118B0" w14:paraId="36D4CED1" w14:textId="77777777" w:rsidTr="0053641F">
        <w:trPr>
          <w:trHeight w:val="17"/>
        </w:trPr>
        <w:tc>
          <w:tcPr>
            <w:tcW w:w="4612" w:type="dxa"/>
            <w:vAlign w:val="bottom"/>
          </w:tcPr>
          <w:p w14:paraId="1186302B" w14:textId="3B80ED4E" w:rsidR="0038576C" w:rsidRPr="00B118B0" w:rsidRDefault="0038576C" w:rsidP="00F515E2">
            <w:pPr>
              <w:pStyle w:val="BodyText2"/>
              <w:spacing w:after="0" w:line="240" w:lineRule="auto"/>
              <w:ind w:left="628" w:right="-4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18B0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ค่าเสื่อมราคา</w:t>
            </w:r>
            <w:r w:rsidRPr="00B118B0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3F2A8F3" w14:textId="1A2287FF" w:rsidR="0038576C" w:rsidRPr="00B118B0" w:rsidRDefault="00721587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(12,617)</w:t>
            </w:r>
          </w:p>
        </w:tc>
        <w:tc>
          <w:tcPr>
            <w:tcW w:w="90" w:type="dxa"/>
            <w:vAlign w:val="center"/>
          </w:tcPr>
          <w:p w14:paraId="6F486F7B" w14:textId="77777777" w:rsidR="0038576C" w:rsidRPr="00B118B0" w:rsidRDefault="0038576C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vAlign w:val="center"/>
          </w:tcPr>
          <w:p w14:paraId="48E9AF87" w14:textId="77777777" w:rsidR="0038576C" w:rsidRPr="00B118B0" w:rsidRDefault="0038576C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(</w:t>
            </w:r>
            <w:r w:rsidRPr="00B118B0">
              <w:rPr>
                <w:rFonts w:asciiTheme="majorBidi" w:eastAsia="Times New Roman" w:hAnsiTheme="majorBidi" w:cstheme="majorBidi"/>
                <w:sz w:val="28"/>
                <w:lang w:val="en-GB"/>
              </w:rPr>
              <w:t>3,203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  <w:tc>
          <w:tcPr>
            <w:tcW w:w="90" w:type="dxa"/>
            <w:vAlign w:val="center"/>
          </w:tcPr>
          <w:p w14:paraId="47FFB2F9" w14:textId="77777777" w:rsidR="0038576C" w:rsidRPr="00B118B0" w:rsidRDefault="0038576C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vAlign w:val="center"/>
          </w:tcPr>
          <w:p w14:paraId="3781C7A2" w14:textId="349F0B9C" w:rsidR="0038576C" w:rsidRPr="00B118B0" w:rsidRDefault="00721587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(989)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8D46F24" w14:textId="77777777" w:rsidR="0038576C" w:rsidRPr="00B118B0" w:rsidRDefault="0038576C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B87106" w14:textId="77777777" w:rsidR="0038576C" w:rsidRPr="00B118B0" w:rsidRDefault="0038576C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(2,813)</w:t>
            </w:r>
          </w:p>
        </w:tc>
      </w:tr>
      <w:tr w:rsidR="0038576C" w:rsidRPr="00B118B0" w14:paraId="5A539387" w14:textId="77777777" w:rsidTr="0053641F">
        <w:trPr>
          <w:trHeight w:val="17"/>
        </w:trPr>
        <w:tc>
          <w:tcPr>
            <w:tcW w:w="4612" w:type="dxa"/>
          </w:tcPr>
          <w:p w14:paraId="1D0F0763" w14:textId="669C9670" w:rsidR="0038576C" w:rsidRPr="00B118B0" w:rsidRDefault="0038576C" w:rsidP="00A11E99">
            <w:pPr>
              <w:pStyle w:val="BodyText2"/>
              <w:spacing w:after="0" w:line="240" w:lineRule="auto"/>
              <w:ind w:left="162" w:right="-48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118B0">
              <w:rPr>
                <w:rFonts w:asciiTheme="majorBidi" w:eastAsia="Arial Unicode MS" w:hAnsiTheme="majorBidi" w:cstheme="majorBidi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ราคาตามบัญช</w:t>
            </w:r>
            <w:r w:rsidR="0072317B" w:rsidRPr="00B118B0">
              <w:rPr>
                <w:rFonts w:asciiTheme="majorBidi" w:eastAsia="Arial Unicode MS" w:hAnsiTheme="majorBidi" w:cstheme="majorBidi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ี</w:t>
            </w:r>
            <w:r w:rsidRPr="00B118B0">
              <w:rPr>
                <w:rFonts w:asciiTheme="majorBidi" w:eastAsia="Arial Unicode MS" w:hAnsiTheme="majorBidi" w:cstheme="majorBidi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ปลายงวด</w:t>
            </w: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49B242C" w14:textId="06396B1E" w:rsidR="0038576C" w:rsidRPr="00B118B0" w:rsidRDefault="0056623D" w:rsidP="00A11E99">
            <w:pPr>
              <w:pStyle w:val="BodyText2"/>
              <w:spacing w:after="0" w:line="240" w:lineRule="auto"/>
              <w:ind w:left="72" w:right="91" w:firstLine="10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209,181</w:t>
            </w:r>
          </w:p>
        </w:tc>
        <w:tc>
          <w:tcPr>
            <w:tcW w:w="90" w:type="dxa"/>
          </w:tcPr>
          <w:p w14:paraId="2EC7A991" w14:textId="77777777" w:rsidR="0038576C" w:rsidRPr="00B118B0" w:rsidRDefault="0038576C" w:rsidP="00A11E99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1" w:firstLine="10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C0E3A3" w14:textId="77777777" w:rsidR="0038576C" w:rsidRPr="00B118B0" w:rsidRDefault="0038576C" w:rsidP="00A11E99">
            <w:pPr>
              <w:pStyle w:val="BodyText2"/>
              <w:tabs>
                <w:tab w:val="decimal" w:pos="1242"/>
              </w:tabs>
              <w:spacing w:after="0" w:line="240" w:lineRule="auto"/>
              <w:ind w:left="-108" w:right="9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217,885</w:t>
            </w:r>
          </w:p>
        </w:tc>
        <w:tc>
          <w:tcPr>
            <w:tcW w:w="90" w:type="dxa"/>
          </w:tcPr>
          <w:p w14:paraId="4EE9B463" w14:textId="77777777" w:rsidR="0038576C" w:rsidRPr="00B118B0" w:rsidRDefault="0038576C" w:rsidP="00A11E99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1" w:firstLine="10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</w:tcPr>
          <w:p w14:paraId="76BA2170" w14:textId="6691B820" w:rsidR="0038576C" w:rsidRPr="00B118B0" w:rsidRDefault="0056623D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</w:rPr>
              <w:t>3,481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DA1BFF8" w14:textId="77777777" w:rsidR="0038576C" w:rsidRPr="00B118B0" w:rsidRDefault="0038576C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14E77B8" w14:textId="77777777" w:rsidR="0038576C" w:rsidRPr="00B118B0" w:rsidRDefault="0038576C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</w:rPr>
              <w:t>4,470</w:t>
            </w:r>
          </w:p>
        </w:tc>
      </w:tr>
    </w:tbl>
    <w:p w14:paraId="534F7909" w14:textId="6B6C37D5" w:rsidR="0038576C" w:rsidRPr="00B118B0" w:rsidRDefault="0038576C" w:rsidP="00081754">
      <w:pPr>
        <w:pStyle w:val="ListParagraph"/>
        <w:numPr>
          <w:ilvl w:val="0"/>
          <w:numId w:val="1"/>
        </w:numPr>
        <w:spacing w:before="240" w:line="240" w:lineRule="atLeast"/>
        <w:ind w:left="360"/>
        <w:rPr>
          <w:rFonts w:asciiTheme="majorBidi" w:hAnsiTheme="majorBidi" w:cstheme="majorBidi"/>
          <w:b/>
          <w:bCs/>
          <w:sz w:val="28"/>
        </w:rPr>
      </w:pPr>
      <w:r w:rsidRPr="00B118B0">
        <w:rPr>
          <w:rFonts w:asciiTheme="majorBidi" w:hAnsiTheme="majorBidi" w:cstheme="majorBidi"/>
          <w:b/>
          <w:bCs/>
          <w:sz w:val="28"/>
          <w:cs/>
        </w:rPr>
        <w:t>สิทธิการเช่า</w:t>
      </w:r>
      <w:r w:rsidRPr="00B118B0">
        <w:rPr>
          <w:rFonts w:asciiTheme="majorBidi" w:hAnsiTheme="majorBidi" w:cstheme="majorBidi"/>
          <w:b/>
          <w:bCs/>
          <w:sz w:val="28"/>
        </w:rPr>
        <w:t xml:space="preserve"> </w:t>
      </w:r>
    </w:p>
    <w:p w14:paraId="2AE323B0" w14:textId="33E04CEC" w:rsidR="0038576C" w:rsidRPr="00B118B0" w:rsidRDefault="0038576C" w:rsidP="0038576C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รายการเปลี่ยนแปลงของสิทธิการเช่า ณ วันที่ </w:t>
      </w:r>
      <w:r w:rsidR="00C149B7"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30 </w:t>
      </w:r>
      <w:r w:rsidR="00C149B7"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มิถุนายน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2564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และวันที่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ธันวาคม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2563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สรุปได้ดังนี้</w:t>
      </w:r>
    </w:p>
    <w:tbl>
      <w:tblPr>
        <w:tblW w:w="909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90"/>
        <w:gridCol w:w="1080"/>
        <w:gridCol w:w="86"/>
        <w:gridCol w:w="1084"/>
        <w:gridCol w:w="86"/>
        <w:gridCol w:w="994"/>
        <w:gridCol w:w="90"/>
        <w:gridCol w:w="1080"/>
      </w:tblGrid>
      <w:tr w:rsidR="0038576C" w:rsidRPr="00B118B0" w14:paraId="12933B73" w14:textId="77777777" w:rsidTr="0053641F">
        <w:trPr>
          <w:cantSplit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66DCF379" w14:textId="77777777" w:rsidR="0038576C" w:rsidRPr="00B118B0" w:rsidRDefault="0038576C" w:rsidP="00A11E99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5754F4F" w14:textId="77777777" w:rsidR="0038576C" w:rsidRPr="00B118B0" w:rsidRDefault="0038576C" w:rsidP="00A11E99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4070682F" w14:textId="77777777" w:rsidR="0038576C" w:rsidRPr="00B118B0" w:rsidRDefault="0038576C" w:rsidP="00A11E99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16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59AECA" w14:textId="77777777" w:rsidR="0038576C" w:rsidRPr="00B118B0" w:rsidRDefault="0038576C" w:rsidP="00A11E99">
            <w:pPr>
              <w:tabs>
                <w:tab w:val="right" w:pos="7200"/>
                <w:tab w:val="right" w:pos="8540"/>
              </w:tabs>
              <w:spacing w:line="280" w:lineRule="exact"/>
              <w:ind w:left="547" w:hanging="547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B118B0">
              <w:rPr>
                <w:rFonts w:asciiTheme="majorBidi" w:hAnsiTheme="majorBidi" w:cstheme="majorBidi"/>
                <w:sz w:val="28"/>
              </w:rPr>
              <w:t>: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พันบาท)</w:t>
            </w:r>
          </w:p>
        </w:tc>
      </w:tr>
      <w:tr w:rsidR="0038576C" w:rsidRPr="00B118B0" w14:paraId="5EABCEF5" w14:textId="77777777" w:rsidTr="0053641F">
        <w:trPr>
          <w:cantSplit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355C69DE" w14:textId="77777777" w:rsidR="0038576C" w:rsidRPr="00B118B0" w:rsidRDefault="0038576C" w:rsidP="00A11E99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56413E" w14:textId="77777777" w:rsidR="0038576C" w:rsidRPr="00B118B0" w:rsidRDefault="0038576C" w:rsidP="00A11E99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4911A7F6" w14:textId="77777777" w:rsidR="0038576C" w:rsidRPr="00B118B0" w:rsidRDefault="0038576C" w:rsidP="00A11E99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16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5656A4C" w14:textId="77777777" w:rsidR="0038576C" w:rsidRPr="00B118B0" w:rsidRDefault="0038576C" w:rsidP="00A11E99">
            <w:pPr>
              <w:tabs>
                <w:tab w:val="left" w:pos="2160"/>
              </w:tabs>
              <w:ind w:left="-297" w:firstLine="29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38576C" w:rsidRPr="00B118B0" w14:paraId="1BB714A6" w14:textId="77777777" w:rsidTr="0053641F">
        <w:trPr>
          <w:cantSplit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002F75AF" w14:textId="77777777" w:rsidR="0038576C" w:rsidRPr="00B118B0" w:rsidRDefault="0038576C" w:rsidP="00A11E99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7C26489" w14:textId="17D0C093" w:rsidR="0038576C" w:rsidRPr="00B118B0" w:rsidRDefault="00C149B7" w:rsidP="00A11E99">
            <w:pPr>
              <w:ind w:left="72" w:right="7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30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มิถุนายน</w:t>
            </w:r>
          </w:p>
        </w:tc>
        <w:tc>
          <w:tcPr>
            <w:tcW w:w="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97AAD2" w14:textId="77777777" w:rsidR="0038576C" w:rsidRPr="00B118B0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081145A" w14:textId="77777777" w:rsidR="0038576C" w:rsidRPr="00B118B0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02F6A747" w14:textId="77777777" w:rsidR="0038576C" w:rsidRPr="00B118B0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B7BF575" w14:textId="6657788E" w:rsidR="0038576C" w:rsidRPr="00B118B0" w:rsidRDefault="00C149B7" w:rsidP="00A11E99">
            <w:pPr>
              <w:ind w:left="-9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30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มิถุนายน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8458DA" w14:textId="77777777" w:rsidR="0038576C" w:rsidRPr="00B118B0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51A1C1" w14:textId="77777777" w:rsidR="0038576C" w:rsidRPr="00B118B0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</w:tr>
      <w:tr w:rsidR="0038576C" w:rsidRPr="00B118B0" w14:paraId="613B4803" w14:textId="77777777" w:rsidTr="0053641F">
        <w:trPr>
          <w:cantSplit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599FEC3C" w14:textId="77777777" w:rsidR="0038576C" w:rsidRPr="00B118B0" w:rsidRDefault="0038576C" w:rsidP="00A11E99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36A205" w14:textId="77777777" w:rsidR="0038576C" w:rsidRPr="00B118B0" w:rsidRDefault="0038576C" w:rsidP="00A11E99">
            <w:pPr>
              <w:ind w:left="72" w:right="72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35F28D0F" w14:textId="77777777" w:rsidR="0038576C" w:rsidRPr="00B118B0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1A39DD" w14:textId="77777777" w:rsidR="0038576C" w:rsidRPr="00B118B0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4A2A9CB7" w14:textId="77777777" w:rsidR="0038576C" w:rsidRPr="00B118B0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CAF29E" w14:textId="77777777" w:rsidR="0038576C" w:rsidRPr="00B118B0" w:rsidRDefault="0038576C" w:rsidP="00A11E99">
            <w:pPr>
              <w:ind w:left="72" w:right="72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7CA84F3" w14:textId="77777777" w:rsidR="0038576C" w:rsidRPr="00B118B0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5B00D1" w14:textId="77777777" w:rsidR="0038576C" w:rsidRPr="00B118B0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2563</w:t>
            </w:r>
          </w:p>
        </w:tc>
      </w:tr>
      <w:tr w:rsidR="00D3774A" w:rsidRPr="00B118B0" w14:paraId="4DAAE643" w14:textId="77777777" w:rsidTr="0053641F">
        <w:trPr>
          <w:cantSplit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3A467F1F" w14:textId="2AFB52C3" w:rsidR="00D3774A" w:rsidRPr="00B118B0" w:rsidRDefault="00D3774A" w:rsidP="00D3774A">
            <w:pPr>
              <w:pStyle w:val="Heading5"/>
              <w:keepNext w:val="0"/>
              <w:spacing w:line="240" w:lineRule="auto"/>
              <w:ind w:left="-3" w:right="58" w:firstLine="0"/>
              <w:rPr>
                <w:rFonts w:asciiTheme="majorBidi" w:hAnsiTheme="majorBidi" w:cstheme="majorBidi"/>
                <w:b w:val="0"/>
                <w:bCs w:val="0"/>
                <w:spacing w:val="-4"/>
                <w:sz w:val="28"/>
                <w:szCs w:val="28"/>
                <w:cs/>
              </w:rPr>
            </w:pPr>
            <w:r w:rsidRPr="00B118B0">
              <w:rPr>
                <w:rFonts w:asciiTheme="majorBidi" w:hAnsiTheme="majorBidi" w:cstheme="majorBidi"/>
                <w:b w:val="0"/>
                <w:bCs w:val="0"/>
                <w:spacing w:val="-4"/>
                <w:sz w:val="28"/>
                <w:szCs w:val="28"/>
                <w:cs/>
              </w:rPr>
              <w:t>มูลค่าสุทธิตามบัญชีต้นงวด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878E8C" w14:textId="77820FDB" w:rsidR="00D3774A" w:rsidRPr="00B118B0" w:rsidRDefault="00D3774A" w:rsidP="00D3774A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68,304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7452E0" w14:textId="77777777" w:rsidR="00D3774A" w:rsidRPr="00B118B0" w:rsidRDefault="00D3774A" w:rsidP="00D3774A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D9C0FD3" w14:textId="77777777" w:rsidR="00D3774A" w:rsidRPr="00B118B0" w:rsidRDefault="00D3774A" w:rsidP="00D3774A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62,653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7717F12F" w14:textId="77777777" w:rsidR="00D3774A" w:rsidRPr="00B118B0" w:rsidRDefault="00D3774A" w:rsidP="00D3774A">
            <w:pPr>
              <w:tabs>
                <w:tab w:val="decimal" w:pos="126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8C889D" w14:textId="2F71D14A" w:rsidR="00D3774A" w:rsidRPr="00B118B0" w:rsidRDefault="00D3774A" w:rsidP="00D3774A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661E8A4" w14:textId="77777777" w:rsidR="00D3774A" w:rsidRPr="00B118B0" w:rsidRDefault="00D3774A" w:rsidP="00D3774A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26D449" w14:textId="77777777" w:rsidR="00D3774A" w:rsidRPr="00B118B0" w:rsidRDefault="00D3774A" w:rsidP="00D3774A">
            <w:pPr>
              <w:tabs>
                <w:tab w:val="decimal" w:pos="810"/>
              </w:tabs>
              <w:ind w:right="96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13</w:t>
            </w:r>
          </w:p>
        </w:tc>
      </w:tr>
      <w:tr w:rsidR="00D3774A" w:rsidRPr="00B118B0" w14:paraId="52E66320" w14:textId="77777777" w:rsidTr="0053641F">
        <w:trPr>
          <w:cantSplit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305067D7" w14:textId="77777777" w:rsidR="00D3774A" w:rsidRPr="00B118B0" w:rsidRDefault="00D3774A" w:rsidP="00D3774A">
            <w:pPr>
              <w:pStyle w:val="Heading5"/>
              <w:keepNext w:val="0"/>
              <w:spacing w:line="240" w:lineRule="auto"/>
              <w:ind w:left="-3" w:right="58" w:firstLine="0"/>
              <w:rPr>
                <w:rFonts w:asciiTheme="majorBidi" w:hAnsiTheme="majorBidi" w:cstheme="majorBidi"/>
                <w:b w:val="0"/>
                <w:bCs w:val="0"/>
                <w:spacing w:val="-4"/>
                <w:sz w:val="28"/>
                <w:szCs w:val="28"/>
                <w:cs/>
              </w:rPr>
            </w:pPr>
            <w:r w:rsidRPr="00B118B0">
              <w:rPr>
                <w:rFonts w:asciiTheme="majorBidi" w:hAnsiTheme="majorBidi" w:cstheme="majorBidi"/>
                <w:b w:val="0"/>
                <w:bCs w:val="0"/>
                <w:spacing w:val="-4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AC723C" w14:textId="53A74F2D" w:rsidR="00D3774A" w:rsidRPr="00B118B0" w:rsidRDefault="00D3774A" w:rsidP="00D3774A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A71414" w14:textId="77777777" w:rsidR="00D3774A" w:rsidRPr="00B118B0" w:rsidRDefault="00D3774A" w:rsidP="00D3774A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BA2A85" w14:textId="77777777" w:rsidR="00D3774A" w:rsidRPr="00B118B0" w:rsidRDefault="00D3774A" w:rsidP="00D3774A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7,954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09FDEF56" w14:textId="77777777" w:rsidR="00D3774A" w:rsidRPr="00B118B0" w:rsidRDefault="00D3774A" w:rsidP="00D3774A">
            <w:pPr>
              <w:tabs>
                <w:tab w:val="decimal" w:pos="126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D36080" w14:textId="420AB423" w:rsidR="00D3774A" w:rsidRPr="00B118B0" w:rsidRDefault="00D3774A" w:rsidP="00D3774A">
            <w:pPr>
              <w:tabs>
                <w:tab w:val="left" w:pos="2160"/>
              </w:tabs>
              <w:ind w:left="-297" w:right="93" w:firstLine="297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129F96C" w14:textId="77777777" w:rsidR="00D3774A" w:rsidRPr="00B118B0" w:rsidRDefault="00D3774A" w:rsidP="00D3774A">
            <w:pPr>
              <w:tabs>
                <w:tab w:val="decimal" w:pos="81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25285DE" w14:textId="77777777" w:rsidR="00D3774A" w:rsidRPr="00B118B0" w:rsidRDefault="00D3774A" w:rsidP="00D3774A">
            <w:pPr>
              <w:tabs>
                <w:tab w:val="left" w:pos="2160"/>
              </w:tabs>
              <w:ind w:left="-297" w:right="96" w:firstLine="297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D3774A" w:rsidRPr="00B118B0" w14:paraId="1B493245" w14:textId="77777777" w:rsidTr="0053641F">
        <w:trPr>
          <w:cantSplit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6B75956B" w14:textId="11D23C06" w:rsidR="00D3774A" w:rsidRPr="00B118B0" w:rsidRDefault="00D3774A" w:rsidP="00D3774A">
            <w:pPr>
              <w:pStyle w:val="Heading5"/>
              <w:keepNext w:val="0"/>
              <w:spacing w:line="240" w:lineRule="auto"/>
              <w:ind w:left="-3" w:right="58" w:firstLine="0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B118B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single"/>
                <w:cs/>
              </w:rPr>
              <w:t>หัก</w:t>
            </w:r>
            <w:r w:rsidRPr="00B118B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B118B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F21F10" w14:textId="7F39304B" w:rsidR="00D3774A" w:rsidRPr="00B118B0" w:rsidRDefault="00D3774A" w:rsidP="00D3774A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(1,36</w:t>
            </w:r>
            <w:r w:rsidR="00943E2B">
              <w:rPr>
                <w:rFonts w:asciiTheme="majorBidi" w:hAnsiTheme="majorBidi" w:cstheme="majorBidi"/>
                <w:sz w:val="28"/>
              </w:rPr>
              <w:t>8</w:t>
            </w:r>
            <w:r w:rsidRPr="00B118B0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9E5F96" w14:textId="77777777" w:rsidR="00D3774A" w:rsidRPr="00B118B0" w:rsidRDefault="00D3774A" w:rsidP="00D3774A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C5CEDE" w14:textId="77777777" w:rsidR="00D3774A" w:rsidRPr="00B118B0" w:rsidRDefault="00D3774A" w:rsidP="00D3774A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(2,303)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309DD82A" w14:textId="77777777" w:rsidR="00D3774A" w:rsidRPr="00B118B0" w:rsidRDefault="00D3774A" w:rsidP="00D3774A">
            <w:pPr>
              <w:tabs>
                <w:tab w:val="decimal" w:pos="126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7AA1F8" w14:textId="2FAD7477" w:rsidR="00D3774A" w:rsidRPr="00B118B0" w:rsidRDefault="00D3774A" w:rsidP="00D3774A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5A4715A" w14:textId="77777777" w:rsidR="00D3774A" w:rsidRPr="00B118B0" w:rsidRDefault="00D3774A" w:rsidP="00D3774A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309D3D66" w14:textId="77777777" w:rsidR="00D3774A" w:rsidRPr="00B118B0" w:rsidRDefault="00D3774A" w:rsidP="00D3774A">
            <w:pPr>
              <w:tabs>
                <w:tab w:val="decimal" w:pos="810"/>
              </w:tabs>
              <w:ind w:right="96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(13)</w:t>
            </w:r>
          </w:p>
        </w:tc>
      </w:tr>
      <w:tr w:rsidR="00D3774A" w:rsidRPr="00B118B0" w14:paraId="38329ACB" w14:textId="77777777" w:rsidTr="0053641F">
        <w:trPr>
          <w:cantSplit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621A4E17" w14:textId="07D742DE" w:rsidR="00D3774A" w:rsidRPr="00B118B0" w:rsidRDefault="00D3774A" w:rsidP="00D3774A">
            <w:pPr>
              <w:pStyle w:val="Heading5"/>
              <w:keepNext w:val="0"/>
              <w:spacing w:line="240" w:lineRule="auto"/>
              <w:ind w:left="-3" w:right="58" w:firstLine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มูลค่าสุทธิตามบัญชีปลายงวด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632BE12" w14:textId="7A285150" w:rsidR="00D3774A" w:rsidRPr="00B118B0" w:rsidRDefault="00D3774A" w:rsidP="00D3774A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</w:rPr>
              <w:t>66,93</w:t>
            </w:r>
            <w:r w:rsidR="00943E2B">
              <w:rPr>
                <w:rFonts w:asciiTheme="majorBidi" w:hAnsiTheme="majorBidi" w:cstheme="majorBidi"/>
                <w:b/>
                <w:bCs/>
                <w:sz w:val="28"/>
              </w:rPr>
              <w:t>6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B279BB" w14:textId="77777777" w:rsidR="00D3774A" w:rsidRPr="00B118B0" w:rsidRDefault="00D3774A" w:rsidP="00D3774A">
            <w:pPr>
              <w:tabs>
                <w:tab w:val="decimal" w:pos="108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0F4AF75" w14:textId="77777777" w:rsidR="00D3774A" w:rsidRPr="00B118B0" w:rsidRDefault="00D3774A" w:rsidP="00D3774A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</w:rPr>
              <w:t>68,304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75FC0201" w14:textId="77777777" w:rsidR="00D3774A" w:rsidRPr="00B118B0" w:rsidRDefault="00D3774A" w:rsidP="00D3774A">
            <w:pPr>
              <w:tabs>
                <w:tab w:val="decimal" w:pos="126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FE5CCC8" w14:textId="2C59B33A" w:rsidR="00D3774A" w:rsidRPr="00B118B0" w:rsidRDefault="00D3774A" w:rsidP="00D3774A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DEE0E91" w14:textId="77777777" w:rsidR="00D3774A" w:rsidRPr="00B118B0" w:rsidRDefault="00D3774A" w:rsidP="00D3774A">
            <w:pPr>
              <w:tabs>
                <w:tab w:val="decimal" w:pos="90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00B19876" w14:textId="77777777" w:rsidR="00D3774A" w:rsidRPr="00B118B0" w:rsidRDefault="00D3774A" w:rsidP="00D3774A">
            <w:pPr>
              <w:tabs>
                <w:tab w:val="decimal" w:pos="810"/>
              </w:tabs>
              <w:ind w:right="9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</w:tr>
    </w:tbl>
    <w:p w14:paraId="064657BC" w14:textId="77777777" w:rsidR="001473B6" w:rsidRPr="00B118B0" w:rsidRDefault="001473B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  <w:cs/>
        </w:rPr>
      </w:pPr>
      <w:r w:rsidRPr="00B118B0">
        <w:rPr>
          <w:rFonts w:asciiTheme="majorBidi" w:hAnsiTheme="majorBidi" w:cstheme="majorBidi"/>
          <w:b/>
          <w:bCs/>
          <w:sz w:val="28"/>
          <w:cs/>
        </w:rPr>
        <w:br w:type="page"/>
      </w:r>
    </w:p>
    <w:p w14:paraId="46D13AC7" w14:textId="29ADA958" w:rsidR="0038576C" w:rsidRPr="00B118B0" w:rsidRDefault="0038576C" w:rsidP="00081754">
      <w:pPr>
        <w:pStyle w:val="ListParagraph"/>
        <w:numPr>
          <w:ilvl w:val="0"/>
          <w:numId w:val="1"/>
        </w:numPr>
        <w:spacing w:before="240" w:line="240" w:lineRule="atLeast"/>
        <w:ind w:left="360"/>
        <w:rPr>
          <w:rFonts w:asciiTheme="majorBidi" w:hAnsiTheme="majorBidi" w:cstheme="majorBidi"/>
          <w:b/>
          <w:bCs/>
          <w:sz w:val="28"/>
        </w:rPr>
      </w:pPr>
      <w:r w:rsidRPr="00B118B0">
        <w:rPr>
          <w:rFonts w:asciiTheme="majorBidi" w:hAnsiTheme="majorBidi" w:cstheme="majorBidi"/>
          <w:b/>
          <w:bCs/>
          <w:sz w:val="28"/>
          <w:cs/>
        </w:rPr>
        <w:t>สินทรัพย์ไม่มีตัวตน</w:t>
      </w:r>
    </w:p>
    <w:p w14:paraId="63C8ACBF" w14:textId="69B305ED" w:rsidR="0038576C" w:rsidRPr="00B118B0" w:rsidRDefault="0038576C" w:rsidP="0038576C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รายการเปลี่ยนแปลงของบัญชีสินทรัพย์ไม่มีตัวตนสำหรับงวด</w:t>
      </w:r>
      <w:r w:rsidR="00C149B7"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หก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เดือนสิ้นสุดวันที่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C149B7" w:rsidRPr="00B118B0">
        <w:rPr>
          <w:rFonts w:asciiTheme="majorBidi" w:hAnsiTheme="majorBidi" w:cstheme="majorBidi"/>
          <w:color w:val="000000"/>
          <w:spacing w:val="-2"/>
          <w:sz w:val="28"/>
        </w:rPr>
        <w:t>30</w:t>
      </w:r>
      <w:r w:rsidR="00C149B7"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มิถุนายน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2564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และสำหรับปีสิ้นสุดวันที่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ธันวาคม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2563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สรุปได้ดังนี้</w:t>
      </w:r>
    </w:p>
    <w:tbl>
      <w:tblPr>
        <w:tblW w:w="909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1170"/>
        <w:gridCol w:w="90"/>
        <w:gridCol w:w="1080"/>
        <w:gridCol w:w="90"/>
        <w:gridCol w:w="1080"/>
        <w:gridCol w:w="90"/>
        <w:gridCol w:w="1170"/>
      </w:tblGrid>
      <w:tr w:rsidR="0038576C" w:rsidRPr="00B118B0" w14:paraId="6A445042" w14:textId="77777777" w:rsidTr="00A11E99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24980E07" w14:textId="77777777" w:rsidR="0038576C" w:rsidRPr="00B118B0" w:rsidRDefault="0038576C" w:rsidP="00A11E99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5EF8EF" w14:textId="77777777" w:rsidR="0038576C" w:rsidRPr="00B118B0" w:rsidRDefault="0038576C" w:rsidP="00A11E99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E80D338" w14:textId="77777777" w:rsidR="0038576C" w:rsidRPr="00B118B0" w:rsidRDefault="0038576C" w:rsidP="00A11E99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3408D9" w14:textId="77777777" w:rsidR="0038576C" w:rsidRPr="00B118B0" w:rsidRDefault="0038576C" w:rsidP="00A11E99">
            <w:pPr>
              <w:tabs>
                <w:tab w:val="left" w:pos="2154"/>
                <w:tab w:val="right" w:pos="7200"/>
                <w:tab w:val="right" w:pos="8540"/>
              </w:tabs>
              <w:spacing w:line="280" w:lineRule="exact"/>
              <w:ind w:left="547" w:right="96" w:hanging="547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B118B0">
              <w:rPr>
                <w:rFonts w:asciiTheme="majorBidi" w:hAnsiTheme="majorBidi" w:cstheme="majorBidi"/>
                <w:sz w:val="28"/>
              </w:rPr>
              <w:t>: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พันบาท)</w:t>
            </w:r>
          </w:p>
        </w:tc>
      </w:tr>
      <w:tr w:rsidR="0038576C" w:rsidRPr="00B118B0" w14:paraId="4A812643" w14:textId="77777777" w:rsidTr="00A11E99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59C7F59A" w14:textId="77777777" w:rsidR="0038576C" w:rsidRPr="00B118B0" w:rsidRDefault="0038576C" w:rsidP="00A11E99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25F7EC" w14:textId="77777777" w:rsidR="0038576C" w:rsidRPr="00B118B0" w:rsidRDefault="0038576C" w:rsidP="00A11E99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6A516EA" w14:textId="77777777" w:rsidR="0038576C" w:rsidRPr="00B118B0" w:rsidRDefault="0038576C" w:rsidP="00A11E99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66CE459" w14:textId="77777777" w:rsidR="0038576C" w:rsidRPr="00B118B0" w:rsidRDefault="0038576C" w:rsidP="00A11E99">
            <w:pPr>
              <w:tabs>
                <w:tab w:val="left" w:pos="2160"/>
              </w:tabs>
              <w:ind w:left="-297" w:firstLine="297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38576C" w:rsidRPr="00B118B0" w14:paraId="30DDB612" w14:textId="77777777" w:rsidTr="00A11E99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57A5C2F6" w14:textId="77777777" w:rsidR="0038576C" w:rsidRPr="00B118B0" w:rsidRDefault="0038576C" w:rsidP="00A11E99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D35436B" w14:textId="4735C6F0" w:rsidR="0038576C" w:rsidRPr="00B118B0" w:rsidRDefault="00C149B7" w:rsidP="00A11E99">
            <w:pPr>
              <w:ind w:left="72" w:right="7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30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มิถุนายน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681080" w14:textId="77777777" w:rsidR="0038576C" w:rsidRPr="00B118B0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64DD3EB" w14:textId="77777777" w:rsidR="0038576C" w:rsidRPr="00B118B0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2C7BAE8" w14:textId="77777777" w:rsidR="0038576C" w:rsidRPr="00B118B0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35A3CA2" w14:textId="2E7A8FA9" w:rsidR="0038576C" w:rsidRPr="00B118B0" w:rsidRDefault="00C149B7" w:rsidP="00C149B7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30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มิถุนายน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D4F156" w14:textId="77777777" w:rsidR="0038576C" w:rsidRPr="00B118B0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3B4BF4" w14:textId="77777777" w:rsidR="0038576C" w:rsidRPr="00B118B0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</w:tr>
      <w:tr w:rsidR="0038576C" w:rsidRPr="00B118B0" w14:paraId="35334A30" w14:textId="77777777" w:rsidTr="00A11E99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449E8FA1" w14:textId="77777777" w:rsidR="0038576C" w:rsidRPr="00B118B0" w:rsidRDefault="0038576C" w:rsidP="00A11E99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F8EB15" w14:textId="77777777" w:rsidR="0038576C" w:rsidRPr="00B118B0" w:rsidRDefault="0038576C" w:rsidP="00A11E99">
            <w:pPr>
              <w:ind w:left="72" w:right="72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55F4512" w14:textId="77777777" w:rsidR="0038576C" w:rsidRPr="00B118B0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E97F1C" w14:textId="77777777" w:rsidR="0038576C" w:rsidRPr="00B118B0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2BE1828" w14:textId="77777777" w:rsidR="0038576C" w:rsidRPr="00B118B0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B19F35" w14:textId="77777777" w:rsidR="0038576C" w:rsidRPr="00B118B0" w:rsidRDefault="0038576C" w:rsidP="00A11E99">
            <w:pPr>
              <w:ind w:left="72" w:right="72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6359B94" w14:textId="77777777" w:rsidR="0038576C" w:rsidRPr="00B118B0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9E691E" w14:textId="77777777" w:rsidR="0038576C" w:rsidRPr="00B118B0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2563</w:t>
            </w:r>
          </w:p>
        </w:tc>
      </w:tr>
      <w:tr w:rsidR="0038576C" w:rsidRPr="00B118B0" w14:paraId="0D3CA2CF" w14:textId="77777777" w:rsidTr="00A11E99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567E7A05" w14:textId="66504209" w:rsidR="0038576C" w:rsidRPr="00B118B0" w:rsidRDefault="0038576C" w:rsidP="00A11E99">
            <w:pPr>
              <w:pStyle w:val="Heading5"/>
              <w:keepNext w:val="0"/>
              <w:spacing w:line="240" w:lineRule="auto"/>
              <w:ind w:left="-3" w:right="58" w:firstLine="0"/>
              <w:rPr>
                <w:rFonts w:asciiTheme="majorBidi" w:hAnsiTheme="majorBidi" w:cstheme="majorBidi"/>
                <w:b w:val="0"/>
                <w:bCs w:val="0"/>
                <w:spacing w:val="-4"/>
                <w:sz w:val="28"/>
                <w:szCs w:val="28"/>
                <w:cs/>
              </w:rPr>
            </w:pPr>
            <w:r w:rsidRPr="00B118B0">
              <w:rPr>
                <w:rFonts w:asciiTheme="majorBidi" w:hAnsiTheme="majorBidi" w:cstheme="majorBidi"/>
                <w:b w:val="0"/>
                <w:bCs w:val="0"/>
                <w:spacing w:val="-4"/>
                <w:sz w:val="28"/>
                <w:szCs w:val="28"/>
                <w:cs/>
              </w:rPr>
              <w:t>มูลค่าสุทธิตามบัญชีต้นงวด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D1BF0E6" w14:textId="738D31C9" w:rsidR="0038576C" w:rsidRPr="00B118B0" w:rsidRDefault="00303747" w:rsidP="00A11E99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207,583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F594A6" w14:textId="77777777" w:rsidR="0038576C" w:rsidRPr="00B118B0" w:rsidRDefault="0038576C" w:rsidP="00A11E99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549020" w14:textId="19C9AEC7" w:rsidR="0038576C" w:rsidRPr="00B118B0" w:rsidRDefault="00363868" w:rsidP="00A11E99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251,562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A2A0414" w14:textId="77777777" w:rsidR="0038576C" w:rsidRPr="00B118B0" w:rsidRDefault="0038576C" w:rsidP="00A11E99">
            <w:pPr>
              <w:tabs>
                <w:tab w:val="decimal" w:pos="126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8EB2EAF" w14:textId="2F5B59F6" w:rsidR="0038576C" w:rsidRPr="00B118B0" w:rsidRDefault="00303747" w:rsidP="00A11E99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2,564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16ACAFC" w14:textId="77777777" w:rsidR="0038576C" w:rsidRPr="00B118B0" w:rsidRDefault="0038576C" w:rsidP="00A11E99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8FA1676" w14:textId="598581EC" w:rsidR="0038576C" w:rsidRPr="00B118B0" w:rsidRDefault="00AA019F" w:rsidP="00A11E99">
            <w:pPr>
              <w:tabs>
                <w:tab w:val="decimal" w:pos="810"/>
              </w:tabs>
              <w:ind w:right="96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3</w:t>
            </w:r>
            <w:r w:rsidR="0038576C" w:rsidRPr="00B118B0">
              <w:rPr>
                <w:rFonts w:asciiTheme="majorBidi" w:hAnsiTheme="majorBidi" w:cstheme="majorBidi"/>
                <w:sz w:val="28"/>
              </w:rPr>
              <w:t>,</w:t>
            </w:r>
            <w:r w:rsidRPr="00B118B0">
              <w:rPr>
                <w:rFonts w:asciiTheme="majorBidi" w:hAnsiTheme="majorBidi" w:cstheme="majorBidi"/>
                <w:sz w:val="28"/>
              </w:rPr>
              <w:t>444</w:t>
            </w:r>
          </w:p>
        </w:tc>
      </w:tr>
      <w:tr w:rsidR="0038576C" w:rsidRPr="00B118B0" w14:paraId="028D5C52" w14:textId="77777777" w:rsidTr="00A11E99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6A3E8EED" w14:textId="77777777" w:rsidR="0038576C" w:rsidRPr="00B118B0" w:rsidRDefault="0038576C" w:rsidP="00A11E99">
            <w:pPr>
              <w:pStyle w:val="Heading5"/>
              <w:keepNext w:val="0"/>
              <w:spacing w:line="240" w:lineRule="auto"/>
              <w:ind w:left="-3" w:right="58" w:firstLine="0"/>
              <w:rPr>
                <w:rFonts w:asciiTheme="majorBidi" w:hAnsiTheme="majorBidi" w:cstheme="majorBidi"/>
                <w:b w:val="0"/>
                <w:bCs w:val="0"/>
                <w:spacing w:val="-4"/>
                <w:sz w:val="28"/>
                <w:szCs w:val="28"/>
                <w:cs/>
              </w:rPr>
            </w:pPr>
            <w:r w:rsidRPr="00B118B0">
              <w:rPr>
                <w:rFonts w:asciiTheme="majorBidi" w:hAnsiTheme="majorBidi" w:cstheme="majorBidi"/>
                <w:b w:val="0"/>
                <w:bCs w:val="0"/>
                <w:spacing w:val="-4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FE0EFB" w14:textId="2BED0A2E" w:rsidR="0038576C" w:rsidRPr="00B118B0" w:rsidRDefault="00DD08F1" w:rsidP="00A11E99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95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91C12C" w14:textId="77777777" w:rsidR="0038576C" w:rsidRPr="00B118B0" w:rsidRDefault="0038576C" w:rsidP="00A11E99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AC96EB" w14:textId="77777777" w:rsidR="0038576C" w:rsidRPr="00B118B0" w:rsidRDefault="0038576C" w:rsidP="00A11E99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1,031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326785C" w14:textId="77777777" w:rsidR="0038576C" w:rsidRPr="00B118B0" w:rsidRDefault="0038576C" w:rsidP="00A11E99">
            <w:pPr>
              <w:tabs>
                <w:tab w:val="decimal" w:pos="126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E423BC" w14:textId="1528F057" w:rsidR="0038576C" w:rsidRPr="00B118B0" w:rsidRDefault="00E46D1C" w:rsidP="00A11E99">
            <w:pPr>
              <w:tabs>
                <w:tab w:val="left" w:pos="2160"/>
              </w:tabs>
              <w:ind w:left="-297" w:right="93" w:firstLine="297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C3BB39E" w14:textId="77777777" w:rsidR="0038576C" w:rsidRPr="00B118B0" w:rsidRDefault="0038576C" w:rsidP="00A11E99">
            <w:pPr>
              <w:tabs>
                <w:tab w:val="decimal" w:pos="81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966A9D0" w14:textId="7C80FF57" w:rsidR="0038576C" w:rsidRPr="00B118B0" w:rsidRDefault="00AA019F" w:rsidP="00A11E99">
            <w:pPr>
              <w:tabs>
                <w:tab w:val="left" w:pos="2160"/>
              </w:tabs>
              <w:ind w:left="-297" w:right="96" w:firstLine="297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39</w:t>
            </w:r>
          </w:p>
        </w:tc>
      </w:tr>
      <w:tr w:rsidR="0038576C" w:rsidRPr="00B118B0" w14:paraId="0696003C" w14:textId="77777777" w:rsidTr="00A11E99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5DC326F9" w14:textId="0C961968" w:rsidR="0038576C" w:rsidRPr="00B118B0" w:rsidRDefault="0038576C" w:rsidP="00A11E99">
            <w:pPr>
              <w:pStyle w:val="Heading5"/>
              <w:keepNext w:val="0"/>
              <w:spacing w:line="240" w:lineRule="auto"/>
              <w:ind w:left="-3" w:right="58" w:firstLine="0"/>
              <w:rPr>
                <w:rFonts w:asciiTheme="majorBidi" w:hAnsiTheme="majorBidi" w:cstheme="majorBidi"/>
                <w:b w:val="0"/>
                <w:bCs w:val="0"/>
                <w:spacing w:val="-4"/>
                <w:sz w:val="28"/>
                <w:szCs w:val="28"/>
                <w:cs/>
              </w:rPr>
            </w:pPr>
            <w:r w:rsidRPr="00B118B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single"/>
                <w:cs/>
              </w:rPr>
              <w:t>หัก</w:t>
            </w:r>
            <w:r w:rsidRPr="00B118B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</w:t>
            </w:r>
            <w:r w:rsidRPr="00B118B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="00681F76" w:rsidRPr="00B118B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Pr="00B118B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ตัดจำหน่ายและจำหน่ายระหว่างงวด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BB0EDA" w14:textId="3FAC6379" w:rsidR="0038576C" w:rsidRPr="00B118B0" w:rsidRDefault="00DD08F1" w:rsidP="00A11E99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35865A" w14:textId="77777777" w:rsidR="0038576C" w:rsidRPr="00B118B0" w:rsidRDefault="0038576C" w:rsidP="00A11E99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701DA4" w14:textId="77777777" w:rsidR="0038576C" w:rsidRPr="00B118B0" w:rsidRDefault="0038576C" w:rsidP="00A11E99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(13,327)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D2DC245" w14:textId="77777777" w:rsidR="0038576C" w:rsidRPr="00B118B0" w:rsidRDefault="0038576C" w:rsidP="00A11E99">
            <w:pPr>
              <w:tabs>
                <w:tab w:val="decimal" w:pos="126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82928E" w14:textId="5E98E8BC" w:rsidR="0038576C" w:rsidRPr="00B118B0" w:rsidRDefault="00E46D1C" w:rsidP="00A11E99">
            <w:pPr>
              <w:tabs>
                <w:tab w:val="left" w:pos="2160"/>
              </w:tabs>
              <w:ind w:left="-297" w:right="93" w:firstLine="297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F3D21FB" w14:textId="77777777" w:rsidR="0038576C" w:rsidRPr="00B118B0" w:rsidRDefault="0038576C" w:rsidP="00A11E99">
            <w:pPr>
              <w:tabs>
                <w:tab w:val="decimal" w:pos="81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74D9690" w14:textId="33AE53EC" w:rsidR="0038576C" w:rsidRPr="00B118B0" w:rsidRDefault="00F515E2" w:rsidP="00A11E99">
            <w:pPr>
              <w:tabs>
                <w:tab w:val="left" w:pos="2160"/>
              </w:tabs>
              <w:ind w:left="-297" w:right="96" w:firstLine="297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38576C" w:rsidRPr="00B118B0" w14:paraId="6590DB20" w14:textId="77777777" w:rsidTr="00A11E99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4393C32E" w14:textId="7E39F908" w:rsidR="0038576C" w:rsidRPr="00B118B0" w:rsidRDefault="0038576C" w:rsidP="00A11E99">
            <w:pPr>
              <w:pStyle w:val="Heading5"/>
              <w:keepNext w:val="0"/>
              <w:spacing w:line="240" w:lineRule="auto"/>
              <w:ind w:left="720" w:right="58" w:firstLine="0"/>
              <w:rPr>
                <w:rFonts w:asciiTheme="majorBidi" w:hAnsiTheme="majorBidi" w:cstheme="majorBidi"/>
                <w:b w:val="0"/>
                <w:bCs w:val="0"/>
                <w:spacing w:val="-4"/>
                <w:sz w:val="28"/>
                <w:szCs w:val="28"/>
                <w:cs/>
              </w:rPr>
            </w:pPr>
            <w:r w:rsidRPr="00B118B0">
              <w:rPr>
                <w:rFonts w:asciiTheme="majorBidi" w:hAnsiTheme="majorBidi" w:cstheme="majorBidi"/>
                <w:b w:val="0"/>
                <w:bCs w:val="0"/>
                <w:spacing w:val="-4"/>
                <w:sz w:val="28"/>
                <w:szCs w:val="28"/>
                <w:cs/>
              </w:rPr>
              <w:t>ลดลงจากการจำหน่ายบริษัท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B39D32" w14:textId="47201B2D" w:rsidR="0038576C" w:rsidRPr="00B118B0" w:rsidRDefault="00DD08F1" w:rsidP="00A11E99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(1</w:t>
            </w:r>
            <w:r w:rsidR="0007796F" w:rsidRPr="00B118B0">
              <w:rPr>
                <w:rFonts w:asciiTheme="majorBidi" w:hAnsiTheme="majorBidi" w:cstheme="majorBidi"/>
                <w:sz w:val="28"/>
              </w:rPr>
              <w:t>6</w:t>
            </w:r>
            <w:r w:rsidRPr="00B118B0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A246B5" w14:textId="77777777" w:rsidR="0038576C" w:rsidRPr="00B118B0" w:rsidRDefault="0038576C" w:rsidP="00A11E99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7F426F" w14:textId="77777777" w:rsidR="0038576C" w:rsidRPr="00B118B0" w:rsidRDefault="0038576C" w:rsidP="00A11E99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(19)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4244409" w14:textId="77777777" w:rsidR="0038576C" w:rsidRPr="00B118B0" w:rsidRDefault="0038576C" w:rsidP="00A11E99">
            <w:pPr>
              <w:tabs>
                <w:tab w:val="decimal" w:pos="126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52F173" w14:textId="2B2557CE" w:rsidR="0038576C" w:rsidRPr="00B118B0" w:rsidRDefault="00E46D1C" w:rsidP="00A11E99">
            <w:pPr>
              <w:tabs>
                <w:tab w:val="left" w:pos="2160"/>
              </w:tabs>
              <w:ind w:left="-297" w:right="93" w:firstLine="297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F059D00" w14:textId="77777777" w:rsidR="0038576C" w:rsidRPr="00B118B0" w:rsidRDefault="0038576C" w:rsidP="00A11E99">
            <w:pPr>
              <w:tabs>
                <w:tab w:val="decimal" w:pos="81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564C2C5" w14:textId="41D64972" w:rsidR="0038576C" w:rsidRPr="00B118B0" w:rsidRDefault="00F515E2" w:rsidP="00A11E99">
            <w:pPr>
              <w:tabs>
                <w:tab w:val="left" w:pos="2160"/>
              </w:tabs>
              <w:ind w:left="-297" w:right="96" w:firstLine="297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38576C" w:rsidRPr="00B118B0" w14:paraId="616CB7E2" w14:textId="77777777" w:rsidTr="00A11E99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0133597C" w14:textId="77777777" w:rsidR="0038576C" w:rsidRPr="00B118B0" w:rsidRDefault="0038576C" w:rsidP="00A11E99">
            <w:pPr>
              <w:pStyle w:val="Heading5"/>
              <w:keepNext w:val="0"/>
              <w:spacing w:line="240" w:lineRule="auto"/>
              <w:ind w:left="720" w:right="58" w:firstLine="0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B118B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FC8B04" w14:textId="0B4B0996" w:rsidR="0038576C" w:rsidRPr="00B118B0" w:rsidRDefault="00DD08F1" w:rsidP="00A11E99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(11,76</w:t>
            </w:r>
            <w:r w:rsidR="0007796F" w:rsidRPr="00B118B0">
              <w:rPr>
                <w:rFonts w:asciiTheme="majorBidi" w:hAnsiTheme="majorBidi" w:cstheme="majorBidi"/>
                <w:sz w:val="28"/>
              </w:rPr>
              <w:t>4</w:t>
            </w:r>
            <w:r w:rsidRPr="00B118B0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6DEF4C" w14:textId="77777777" w:rsidR="0038576C" w:rsidRPr="00B118B0" w:rsidRDefault="0038576C" w:rsidP="00A11E99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820999" w14:textId="77777777" w:rsidR="0038576C" w:rsidRPr="00B118B0" w:rsidRDefault="0038576C" w:rsidP="00A11E99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(31,664)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3B6D93E" w14:textId="77777777" w:rsidR="0038576C" w:rsidRPr="00B118B0" w:rsidRDefault="0038576C" w:rsidP="00A11E99">
            <w:pPr>
              <w:tabs>
                <w:tab w:val="decimal" w:pos="126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B9153C" w14:textId="2E98B657" w:rsidR="0038576C" w:rsidRPr="00B118B0" w:rsidRDefault="00E46D1C" w:rsidP="00A11E99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(443)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F70866B" w14:textId="77777777" w:rsidR="0038576C" w:rsidRPr="00B118B0" w:rsidRDefault="0038576C" w:rsidP="00A11E99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AE1BF18" w14:textId="13CDB300" w:rsidR="0038576C" w:rsidRPr="00B118B0" w:rsidRDefault="0038576C" w:rsidP="00A11E99">
            <w:pPr>
              <w:tabs>
                <w:tab w:val="decimal" w:pos="810"/>
              </w:tabs>
              <w:ind w:right="96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(</w:t>
            </w:r>
            <w:r w:rsidR="00AA019F" w:rsidRPr="00B118B0">
              <w:rPr>
                <w:rFonts w:asciiTheme="majorBidi" w:hAnsiTheme="majorBidi" w:cstheme="majorBidi"/>
                <w:sz w:val="28"/>
              </w:rPr>
              <w:t>919</w:t>
            </w:r>
            <w:r w:rsidRPr="00B118B0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796B31" w:rsidRPr="00B118B0" w14:paraId="50690A61" w14:textId="77777777" w:rsidTr="00A11E99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2B9EC103" w14:textId="499881AD" w:rsidR="00796B31" w:rsidRPr="00B118B0" w:rsidRDefault="00796B31" w:rsidP="00A11E99">
            <w:pPr>
              <w:pStyle w:val="Heading5"/>
              <w:keepNext w:val="0"/>
              <w:spacing w:line="240" w:lineRule="auto"/>
              <w:ind w:left="720" w:right="58" w:firstLine="0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B118B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ค่าเผื่อการลดลงของมูลค่า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5F4B4A" w14:textId="2B86B6A3" w:rsidR="00796B31" w:rsidRPr="00B118B0" w:rsidRDefault="00DD08F1" w:rsidP="00A11E99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(10</w:t>
            </w:r>
            <w:r w:rsidR="0007796F" w:rsidRPr="00B118B0">
              <w:rPr>
                <w:rFonts w:asciiTheme="majorBidi" w:hAnsiTheme="majorBidi" w:cstheme="majorBidi"/>
                <w:sz w:val="28"/>
              </w:rPr>
              <w:t>6</w:t>
            </w:r>
            <w:r w:rsidRPr="00B118B0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D7F607" w14:textId="77777777" w:rsidR="00796B31" w:rsidRPr="00B118B0" w:rsidRDefault="00796B31" w:rsidP="00A11E99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064176" w14:textId="29960280" w:rsidR="00796B31" w:rsidRPr="00B118B0" w:rsidRDefault="00796B31" w:rsidP="00A11E99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90A1A52" w14:textId="77777777" w:rsidR="00796B31" w:rsidRPr="00B118B0" w:rsidRDefault="00796B31" w:rsidP="00A11E99">
            <w:pPr>
              <w:tabs>
                <w:tab w:val="decimal" w:pos="126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A07616" w14:textId="38693C5B" w:rsidR="00796B31" w:rsidRPr="00B118B0" w:rsidRDefault="00E46D1C" w:rsidP="00A11E99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DDEE99B" w14:textId="77777777" w:rsidR="00796B31" w:rsidRPr="00B118B0" w:rsidRDefault="00796B31" w:rsidP="00A11E99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BB4C151" w14:textId="16DE86F1" w:rsidR="00796B31" w:rsidRPr="00B118B0" w:rsidRDefault="00796B31" w:rsidP="00A11E99">
            <w:pPr>
              <w:tabs>
                <w:tab w:val="decimal" w:pos="810"/>
              </w:tabs>
              <w:ind w:right="96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38576C" w:rsidRPr="00B118B0" w14:paraId="491ED8C5" w14:textId="77777777" w:rsidTr="00A11E99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06C44F20" w14:textId="1D41BCEB" w:rsidR="0038576C" w:rsidRPr="00B118B0" w:rsidRDefault="0038576C" w:rsidP="00A11E99">
            <w:pPr>
              <w:pStyle w:val="Heading5"/>
              <w:keepNext w:val="0"/>
              <w:spacing w:line="240" w:lineRule="auto"/>
              <w:ind w:left="-3" w:right="58" w:firstLine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มูลค่าสุทธิตามบัญชีปลายงวด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41C33D3" w14:textId="3628543C" w:rsidR="0038576C" w:rsidRPr="00B118B0" w:rsidRDefault="00DD08F1" w:rsidP="00A11E99">
            <w:pPr>
              <w:tabs>
                <w:tab w:val="decimal" w:pos="1075"/>
              </w:tabs>
              <w:ind w:right="85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</w:rPr>
              <w:t>195,79</w:t>
            </w:r>
            <w:r w:rsidR="00DC60E4" w:rsidRPr="00B118B0">
              <w:rPr>
                <w:rFonts w:asciiTheme="majorBidi" w:hAnsiTheme="majorBidi" w:cstheme="majorBidi"/>
                <w:b/>
                <w:bCs/>
                <w:sz w:val="28"/>
              </w:rPr>
              <w:t>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FCFE25" w14:textId="77777777" w:rsidR="0038576C" w:rsidRPr="00B118B0" w:rsidRDefault="0038576C" w:rsidP="00A11E99">
            <w:pPr>
              <w:tabs>
                <w:tab w:val="decimal" w:pos="108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CAE98C6" w14:textId="77777777" w:rsidR="0038576C" w:rsidRPr="00B118B0" w:rsidRDefault="0038576C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</w:rPr>
              <w:t>207,583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127BAC6" w14:textId="77777777" w:rsidR="0038576C" w:rsidRPr="00B118B0" w:rsidRDefault="0038576C" w:rsidP="00A11E99">
            <w:pPr>
              <w:tabs>
                <w:tab w:val="decimal" w:pos="126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C350569" w14:textId="6682865B" w:rsidR="0038576C" w:rsidRPr="00B118B0" w:rsidRDefault="00DD08F1" w:rsidP="00A11E99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</w:rPr>
              <w:t>2,121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91D71EC" w14:textId="77777777" w:rsidR="0038576C" w:rsidRPr="00B118B0" w:rsidRDefault="0038576C" w:rsidP="00A11E99">
            <w:pPr>
              <w:tabs>
                <w:tab w:val="decimal" w:pos="90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</w:tcPr>
          <w:p w14:paraId="79A85055" w14:textId="71075AE7" w:rsidR="0038576C" w:rsidRPr="00B118B0" w:rsidRDefault="00AA019F" w:rsidP="00A11E99">
            <w:pPr>
              <w:tabs>
                <w:tab w:val="decimal" w:pos="810"/>
              </w:tabs>
              <w:ind w:right="9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</w:rPr>
              <w:t>2</w:t>
            </w:r>
            <w:r w:rsidR="0038576C" w:rsidRPr="00B118B0">
              <w:rPr>
                <w:rFonts w:asciiTheme="majorBidi" w:hAnsiTheme="majorBidi" w:cstheme="majorBidi"/>
                <w:b/>
                <w:bCs/>
                <w:sz w:val="28"/>
              </w:rPr>
              <w:t>,56</w:t>
            </w:r>
            <w:r w:rsidRPr="00B118B0">
              <w:rPr>
                <w:rFonts w:asciiTheme="majorBidi" w:hAnsiTheme="majorBidi" w:cstheme="majorBidi"/>
                <w:b/>
                <w:bCs/>
                <w:sz w:val="28"/>
              </w:rPr>
              <w:t>4</w:t>
            </w:r>
          </w:p>
        </w:tc>
      </w:tr>
    </w:tbl>
    <w:p w14:paraId="36BDFD1C" w14:textId="4DB394A7" w:rsidR="00F53166" w:rsidRPr="00B118B0" w:rsidRDefault="009E4C64" w:rsidP="00444F5F">
      <w:pPr>
        <w:pStyle w:val="ListParagraph"/>
        <w:numPr>
          <w:ilvl w:val="0"/>
          <w:numId w:val="1"/>
        </w:numPr>
        <w:spacing w:before="480" w:line="240" w:lineRule="atLeast"/>
        <w:ind w:left="360"/>
        <w:rPr>
          <w:rFonts w:asciiTheme="majorBidi" w:hAnsiTheme="majorBidi" w:cstheme="majorBidi"/>
          <w:b/>
          <w:bCs/>
          <w:sz w:val="28"/>
        </w:rPr>
      </w:pPr>
      <w:r w:rsidRPr="00B118B0">
        <w:rPr>
          <w:rFonts w:asciiTheme="majorBidi" w:hAnsiTheme="majorBidi" w:cstheme="majorBidi"/>
          <w:b/>
          <w:bCs/>
          <w:sz w:val="28"/>
          <w:cs/>
        </w:rPr>
        <w:t>เงินเบิกเกินบัญชีธนาคาร</w:t>
      </w:r>
      <w:r w:rsidR="00AC700E" w:rsidRPr="00B118B0">
        <w:rPr>
          <w:rFonts w:asciiTheme="majorBidi" w:hAnsiTheme="majorBidi" w:cstheme="majorBidi"/>
          <w:b/>
          <w:bCs/>
          <w:sz w:val="28"/>
          <w:cs/>
        </w:rPr>
        <w:t xml:space="preserve"> </w:t>
      </w:r>
      <w:r w:rsidRPr="00B118B0">
        <w:rPr>
          <w:rFonts w:asciiTheme="majorBidi" w:hAnsiTheme="majorBidi" w:cstheme="majorBidi"/>
          <w:b/>
          <w:bCs/>
          <w:sz w:val="28"/>
          <w:cs/>
        </w:rPr>
        <w:t>และเงินกู้ยืมระยะสั้นจากสถาบันการเงิน</w:t>
      </w:r>
      <w:r w:rsidRPr="00B118B0">
        <w:rPr>
          <w:rFonts w:asciiTheme="majorBidi" w:hAnsiTheme="majorBidi" w:cstheme="majorBidi"/>
          <w:b/>
          <w:bCs/>
          <w:sz w:val="28"/>
        </w:rPr>
        <w:t xml:space="preserve"> </w:t>
      </w:r>
    </w:p>
    <w:p w14:paraId="35564126" w14:textId="468746F4" w:rsidR="00F53166" w:rsidRPr="00B118B0" w:rsidRDefault="009E4C64" w:rsidP="00871CEC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เงินเบิกเกินบัญชีธนาคารและเงินกู้ยืมระยะสั้นจากสถาบันการเงิน ณ วันที่ </w:t>
      </w:r>
      <w:r w:rsidR="00C149B7" w:rsidRPr="00B118B0">
        <w:rPr>
          <w:rFonts w:asciiTheme="majorBidi" w:hAnsiTheme="majorBidi" w:cstheme="majorBidi"/>
          <w:color w:val="000000"/>
          <w:spacing w:val="-2"/>
          <w:sz w:val="28"/>
        </w:rPr>
        <w:t>30</w:t>
      </w:r>
      <w:r w:rsidR="00C149B7"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มิถุนายน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E21908" w:rsidRPr="00B118B0">
        <w:rPr>
          <w:rFonts w:asciiTheme="majorBidi" w:hAnsiTheme="majorBidi" w:cstheme="majorBidi"/>
          <w:color w:val="000000"/>
          <w:spacing w:val="-2"/>
          <w:sz w:val="28"/>
        </w:rPr>
        <w:t>4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และวันที่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31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ธันวาคม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E21908" w:rsidRPr="00B118B0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ประกอบด้วย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40"/>
        <w:gridCol w:w="1080"/>
        <w:gridCol w:w="72"/>
        <w:gridCol w:w="1170"/>
        <w:gridCol w:w="72"/>
        <w:gridCol w:w="1026"/>
        <w:gridCol w:w="72"/>
        <w:gridCol w:w="1098"/>
        <w:gridCol w:w="72"/>
        <w:gridCol w:w="1008"/>
        <w:gridCol w:w="90"/>
        <w:gridCol w:w="990"/>
      </w:tblGrid>
      <w:tr w:rsidR="00871CEC" w:rsidRPr="00B118B0" w14:paraId="12261C9A" w14:textId="77777777" w:rsidTr="00936ABF">
        <w:trPr>
          <w:trHeight w:val="70"/>
        </w:trPr>
        <w:tc>
          <w:tcPr>
            <w:tcW w:w="2340" w:type="dxa"/>
            <w:vAlign w:val="bottom"/>
          </w:tcPr>
          <w:p w14:paraId="472CA85D" w14:textId="77777777" w:rsidR="00871CEC" w:rsidRPr="00B118B0" w:rsidRDefault="00871CEC" w:rsidP="00871CEC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22" w:type="dxa"/>
            <w:gridSpan w:val="3"/>
            <w:vAlign w:val="bottom"/>
          </w:tcPr>
          <w:p w14:paraId="1743E110" w14:textId="77777777" w:rsidR="00871CEC" w:rsidRPr="00B118B0" w:rsidRDefault="00871CEC" w:rsidP="00871CEC">
            <w:pPr>
              <w:ind w:left="-28"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72" w:type="dxa"/>
          </w:tcPr>
          <w:p w14:paraId="221DDE28" w14:textId="77777777" w:rsidR="00871CEC" w:rsidRPr="00B118B0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196" w:type="dxa"/>
            <w:gridSpan w:val="3"/>
            <w:vAlign w:val="bottom"/>
          </w:tcPr>
          <w:p w14:paraId="6EE078F9" w14:textId="77777777" w:rsidR="00871CEC" w:rsidRPr="00B118B0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72" w:type="dxa"/>
          </w:tcPr>
          <w:p w14:paraId="348DDD7F" w14:textId="77777777" w:rsidR="00871CEC" w:rsidRPr="00B118B0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88" w:type="dxa"/>
            <w:gridSpan w:val="3"/>
            <w:vAlign w:val="bottom"/>
          </w:tcPr>
          <w:p w14:paraId="4177207C" w14:textId="5F4DBC45" w:rsidR="00871CEC" w:rsidRPr="00B118B0" w:rsidRDefault="00871CEC" w:rsidP="001B575F">
            <w:pPr>
              <w:ind w:right="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B118B0">
              <w:rPr>
                <w:rFonts w:asciiTheme="majorBidi" w:hAnsiTheme="majorBidi" w:cstheme="majorBidi"/>
                <w:sz w:val="28"/>
              </w:rPr>
              <w:t>: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พันบาท)</w:t>
            </w:r>
          </w:p>
        </w:tc>
      </w:tr>
      <w:tr w:rsidR="00871CEC" w:rsidRPr="00B118B0" w14:paraId="0CE924C2" w14:textId="77777777" w:rsidTr="00936ABF">
        <w:trPr>
          <w:trHeight w:val="70"/>
        </w:trPr>
        <w:tc>
          <w:tcPr>
            <w:tcW w:w="2340" w:type="dxa"/>
            <w:vAlign w:val="bottom"/>
          </w:tcPr>
          <w:p w14:paraId="29C852C0" w14:textId="77777777" w:rsidR="00871CEC" w:rsidRPr="00B118B0" w:rsidRDefault="00871CEC" w:rsidP="00871CEC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22" w:type="dxa"/>
            <w:gridSpan w:val="3"/>
            <w:tcBorders>
              <w:bottom w:val="single" w:sz="4" w:space="0" w:color="auto"/>
            </w:tcBorders>
            <w:vAlign w:val="bottom"/>
          </w:tcPr>
          <w:p w14:paraId="7DA273D8" w14:textId="77777777" w:rsidR="00871CEC" w:rsidRPr="00B118B0" w:rsidRDefault="00871CEC" w:rsidP="00871CEC">
            <w:pPr>
              <w:ind w:left="-28"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อัตราดอกเบี้ย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(ร้อยละต่อปี)</w:t>
            </w:r>
          </w:p>
        </w:tc>
        <w:tc>
          <w:tcPr>
            <w:tcW w:w="72" w:type="dxa"/>
          </w:tcPr>
          <w:p w14:paraId="3CD5CDEF" w14:textId="77777777" w:rsidR="00871CEC" w:rsidRPr="00B118B0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196" w:type="dxa"/>
            <w:gridSpan w:val="3"/>
            <w:tcBorders>
              <w:bottom w:val="single" w:sz="4" w:space="0" w:color="auto"/>
            </w:tcBorders>
            <w:vAlign w:val="bottom"/>
          </w:tcPr>
          <w:p w14:paraId="6AA183FD" w14:textId="77777777" w:rsidR="00871CEC" w:rsidRPr="00B118B0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72" w:type="dxa"/>
          </w:tcPr>
          <w:p w14:paraId="513E40BA" w14:textId="77777777" w:rsidR="00871CEC" w:rsidRPr="00B118B0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88" w:type="dxa"/>
            <w:gridSpan w:val="3"/>
            <w:tcBorders>
              <w:bottom w:val="single" w:sz="4" w:space="0" w:color="auto"/>
            </w:tcBorders>
            <w:vAlign w:val="bottom"/>
          </w:tcPr>
          <w:p w14:paraId="354EBB6C" w14:textId="77777777" w:rsidR="00871CEC" w:rsidRPr="00B118B0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871CEC" w:rsidRPr="00B118B0" w14:paraId="74733646" w14:textId="77777777" w:rsidTr="00936ABF">
        <w:trPr>
          <w:trHeight w:val="70"/>
        </w:trPr>
        <w:tc>
          <w:tcPr>
            <w:tcW w:w="2340" w:type="dxa"/>
            <w:vAlign w:val="bottom"/>
          </w:tcPr>
          <w:p w14:paraId="0FF966F5" w14:textId="77777777" w:rsidR="00871CEC" w:rsidRPr="00B118B0" w:rsidRDefault="00871CEC" w:rsidP="00871CEC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B7B75C8" w14:textId="059D60DC" w:rsidR="00871CEC" w:rsidRPr="00B118B0" w:rsidRDefault="00C149B7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30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มิถุนายน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0721754D" w14:textId="77777777" w:rsidR="00871CEC" w:rsidRPr="00B118B0" w:rsidRDefault="00871CEC" w:rsidP="00871CEC">
            <w:pPr>
              <w:ind w:left="-28"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340C217" w14:textId="77777777" w:rsidR="00871CEC" w:rsidRPr="00B118B0" w:rsidRDefault="00871CEC" w:rsidP="00871CEC">
            <w:pPr>
              <w:ind w:left="-28"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  <w:tc>
          <w:tcPr>
            <w:tcW w:w="72" w:type="dxa"/>
            <w:tcBorders>
              <w:left w:val="nil"/>
            </w:tcBorders>
          </w:tcPr>
          <w:p w14:paraId="7B04E73B" w14:textId="77777777" w:rsidR="00871CEC" w:rsidRPr="00B118B0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vAlign w:val="bottom"/>
          </w:tcPr>
          <w:p w14:paraId="28D95001" w14:textId="06651F75" w:rsidR="00871CEC" w:rsidRPr="00B118B0" w:rsidRDefault="00C149B7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30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มิถุนายน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1896FC69" w14:textId="77777777" w:rsidR="00871CEC" w:rsidRPr="00B118B0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14:paraId="6DCE1175" w14:textId="77777777" w:rsidR="00871CEC" w:rsidRPr="00B118B0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  <w:tc>
          <w:tcPr>
            <w:tcW w:w="72" w:type="dxa"/>
          </w:tcPr>
          <w:p w14:paraId="0649BF54" w14:textId="77777777" w:rsidR="00871CEC" w:rsidRPr="00B118B0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6DCD10FA" w14:textId="42BC17E3" w:rsidR="00871CEC" w:rsidRPr="00B118B0" w:rsidRDefault="00C149B7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30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มิถุนายน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ECC0AAA" w14:textId="77777777" w:rsidR="00871CEC" w:rsidRPr="00B118B0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BA08A29" w14:textId="77777777" w:rsidR="00871CEC" w:rsidRPr="00B118B0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</w:tr>
      <w:tr w:rsidR="00871CEC" w:rsidRPr="00B118B0" w14:paraId="6186AD84" w14:textId="77777777" w:rsidTr="00936ABF">
        <w:trPr>
          <w:trHeight w:val="70"/>
        </w:trPr>
        <w:tc>
          <w:tcPr>
            <w:tcW w:w="2340" w:type="dxa"/>
            <w:vAlign w:val="bottom"/>
          </w:tcPr>
          <w:p w14:paraId="6524DEFA" w14:textId="77777777" w:rsidR="00871CEC" w:rsidRPr="00B118B0" w:rsidRDefault="00871CEC" w:rsidP="00871CEC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3C370C7" w14:textId="4C56AB90" w:rsidR="00871CEC" w:rsidRPr="00B118B0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EB6E63" w:rsidRPr="00B118B0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72" w:type="dxa"/>
          </w:tcPr>
          <w:p w14:paraId="28B7D629" w14:textId="77777777" w:rsidR="00871CEC" w:rsidRPr="00B118B0" w:rsidRDefault="00871CEC" w:rsidP="00871CEC">
            <w:pPr>
              <w:ind w:left="-28"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551607E" w14:textId="143102F9" w:rsidR="00871CEC" w:rsidRPr="00B118B0" w:rsidRDefault="00871CEC" w:rsidP="00871CEC">
            <w:pPr>
              <w:ind w:left="-28"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EB6E63" w:rsidRPr="00B118B0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72" w:type="dxa"/>
            <w:tcBorders>
              <w:left w:val="nil"/>
            </w:tcBorders>
          </w:tcPr>
          <w:p w14:paraId="6994659B" w14:textId="77777777" w:rsidR="00871CEC" w:rsidRPr="00B118B0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bottom"/>
          </w:tcPr>
          <w:p w14:paraId="51DFD8DE" w14:textId="704F2528" w:rsidR="00871CEC" w:rsidRPr="00B118B0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EB6E63" w:rsidRPr="00B118B0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72" w:type="dxa"/>
          </w:tcPr>
          <w:p w14:paraId="643B5451" w14:textId="77777777" w:rsidR="00871CEC" w:rsidRPr="00B118B0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vAlign w:val="bottom"/>
          </w:tcPr>
          <w:p w14:paraId="30B9D2CD" w14:textId="78A3035A" w:rsidR="00871CEC" w:rsidRPr="00B118B0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EB6E63" w:rsidRPr="00B118B0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72" w:type="dxa"/>
          </w:tcPr>
          <w:p w14:paraId="768D0B10" w14:textId="77777777" w:rsidR="00871CEC" w:rsidRPr="00B118B0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1245833C" w14:textId="2D87F19D" w:rsidR="00871CEC" w:rsidRPr="00B118B0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EB6E63" w:rsidRPr="00B118B0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90" w:type="dxa"/>
          </w:tcPr>
          <w:p w14:paraId="7F0330E0" w14:textId="77777777" w:rsidR="00871CEC" w:rsidRPr="00B118B0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B267D14" w14:textId="49121EC3" w:rsidR="00871CEC" w:rsidRPr="00B118B0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EB6E63" w:rsidRPr="00B118B0">
              <w:rPr>
                <w:rFonts w:asciiTheme="majorBidi" w:hAnsiTheme="majorBidi" w:cstheme="majorBidi"/>
                <w:sz w:val="28"/>
              </w:rPr>
              <w:t>3</w:t>
            </w:r>
          </w:p>
        </w:tc>
      </w:tr>
      <w:tr w:rsidR="00EF57E4" w:rsidRPr="00B118B0" w14:paraId="7DFAEF16" w14:textId="77777777" w:rsidTr="00EF57E4">
        <w:tc>
          <w:tcPr>
            <w:tcW w:w="2340" w:type="dxa"/>
          </w:tcPr>
          <w:p w14:paraId="570FC8F8" w14:textId="0055445E" w:rsidR="00EF57E4" w:rsidRPr="00B118B0" w:rsidRDefault="00EF57E4" w:rsidP="00EF57E4">
            <w:pPr>
              <w:ind w:right="-108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เงินกู้ยืมระยะสั้นจากธนาคาร</w:t>
            </w:r>
          </w:p>
        </w:tc>
        <w:tc>
          <w:tcPr>
            <w:tcW w:w="1080" w:type="dxa"/>
            <w:shd w:val="clear" w:color="auto" w:fill="auto"/>
          </w:tcPr>
          <w:p w14:paraId="01768AFE" w14:textId="11B3C905" w:rsidR="00EF57E4" w:rsidRPr="00B118B0" w:rsidRDefault="00053CB7" w:rsidP="00EF57E4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4.70 - 6.00</w:t>
            </w:r>
          </w:p>
        </w:tc>
        <w:tc>
          <w:tcPr>
            <w:tcW w:w="72" w:type="dxa"/>
          </w:tcPr>
          <w:p w14:paraId="1C7C0F32" w14:textId="77777777" w:rsidR="00EF57E4" w:rsidRPr="00B118B0" w:rsidRDefault="00EF57E4" w:rsidP="00EF57E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50B8B83" w14:textId="5D04F584" w:rsidR="00EF57E4" w:rsidRPr="00B118B0" w:rsidRDefault="00EF57E4" w:rsidP="00EF57E4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4.70 - 6.03</w:t>
            </w:r>
          </w:p>
        </w:tc>
        <w:tc>
          <w:tcPr>
            <w:tcW w:w="72" w:type="dxa"/>
          </w:tcPr>
          <w:p w14:paraId="10E225B1" w14:textId="77777777" w:rsidR="00EF57E4" w:rsidRPr="00B118B0" w:rsidRDefault="00EF57E4" w:rsidP="00EF57E4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6" w:type="dxa"/>
            <w:shd w:val="clear" w:color="auto" w:fill="auto"/>
          </w:tcPr>
          <w:p w14:paraId="039AC23E" w14:textId="388EAE19" w:rsidR="00EF57E4" w:rsidRPr="00B118B0" w:rsidRDefault="00053CB7" w:rsidP="00EF57E4">
            <w:pPr>
              <w:tabs>
                <w:tab w:val="decimal" w:pos="930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129,500</w:t>
            </w:r>
          </w:p>
        </w:tc>
        <w:tc>
          <w:tcPr>
            <w:tcW w:w="72" w:type="dxa"/>
          </w:tcPr>
          <w:p w14:paraId="719C5B14" w14:textId="77777777" w:rsidR="00EF57E4" w:rsidRPr="00B118B0" w:rsidRDefault="00EF57E4" w:rsidP="00EF57E4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8" w:type="dxa"/>
            <w:shd w:val="clear" w:color="auto" w:fill="auto"/>
          </w:tcPr>
          <w:p w14:paraId="7C936B3D" w14:textId="4DCD5398" w:rsidR="00EF57E4" w:rsidRPr="00B118B0" w:rsidRDefault="00EF57E4" w:rsidP="00EF57E4">
            <w:pPr>
              <w:tabs>
                <w:tab w:val="decimal" w:pos="930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129,500</w:t>
            </w:r>
          </w:p>
        </w:tc>
        <w:tc>
          <w:tcPr>
            <w:tcW w:w="72" w:type="dxa"/>
          </w:tcPr>
          <w:p w14:paraId="3D068847" w14:textId="77777777" w:rsidR="00EF57E4" w:rsidRPr="00B118B0" w:rsidRDefault="00EF57E4" w:rsidP="00EF57E4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shd w:val="clear" w:color="auto" w:fill="auto"/>
          </w:tcPr>
          <w:p w14:paraId="4937B4F5" w14:textId="147027BC" w:rsidR="00EF57E4" w:rsidRPr="00B118B0" w:rsidRDefault="00053CB7" w:rsidP="00EF57E4">
            <w:pPr>
              <w:tabs>
                <w:tab w:val="decimal" w:pos="830"/>
              </w:tabs>
              <w:ind w:right="9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70,000</w:t>
            </w:r>
          </w:p>
        </w:tc>
        <w:tc>
          <w:tcPr>
            <w:tcW w:w="90" w:type="dxa"/>
          </w:tcPr>
          <w:p w14:paraId="13C24AEC" w14:textId="77777777" w:rsidR="00EF57E4" w:rsidRPr="00B118B0" w:rsidRDefault="00EF57E4" w:rsidP="00EF57E4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</w:tcPr>
          <w:p w14:paraId="5368DB90" w14:textId="5BB9C9BB" w:rsidR="00EF57E4" w:rsidRPr="00B118B0" w:rsidRDefault="00EF57E4" w:rsidP="00EF57E4">
            <w:pPr>
              <w:tabs>
                <w:tab w:val="decimal" w:pos="830"/>
              </w:tabs>
              <w:ind w:right="9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70,000</w:t>
            </w:r>
          </w:p>
        </w:tc>
      </w:tr>
      <w:tr w:rsidR="00EF57E4" w:rsidRPr="00B118B0" w14:paraId="7947FAE8" w14:textId="77777777" w:rsidTr="00A35C6E">
        <w:tc>
          <w:tcPr>
            <w:tcW w:w="2340" w:type="dxa"/>
            <w:vAlign w:val="bottom"/>
          </w:tcPr>
          <w:p w14:paraId="457F55F6" w14:textId="017CECA5" w:rsidR="00EF57E4" w:rsidRPr="00B118B0" w:rsidRDefault="00EF57E4" w:rsidP="00EF57E4">
            <w:pPr>
              <w:ind w:right="-108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เจ้าหนี้ทรัสต์รีซีท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11189D2" w14:textId="393376CB" w:rsidR="00EF57E4" w:rsidRPr="00B118B0" w:rsidRDefault="00053CB7" w:rsidP="00EF57E4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2" w:type="dxa"/>
          </w:tcPr>
          <w:p w14:paraId="58E113C1" w14:textId="77777777" w:rsidR="00EF57E4" w:rsidRPr="00B118B0" w:rsidRDefault="00EF57E4" w:rsidP="00EF57E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DBFC47B" w14:textId="308F2406" w:rsidR="00EF57E4" w:rsidRPr="00B118B0" w:rsidRDefault="00EF57E4" w:rsidP="00EF57E4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4.25 - 5.38</w:t>
            </w:r>
          </w:p>
        </w:tc>
        <w:tc>
          <w:tcPr>
            <w:tcW w:w="72" w:type="dxa"/>
          </w:tcPr>
          <w:p w14:paraId="50E175B4" w14:textId="77777777" w:rsidR="00EF57E4" w:rsidRPr="00B118B0" w:rsidRDefault="00EF57E4" w:rsidP="00EF57E4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</w:tcPr>
          <w:p w14:paraId="746D5E1E" w14:textId="54B9BFA2" w:rsidR="00EF57E4" w:rsidRPr="00B118B0" w:rsidRDefault="00053CB7" w:rsidP="00EF57E4">
            <w:pPr>
              <w:tabs>
                <w:tab w:val="decimal" w:pos="930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2" w:type="dxa"/>
          </w:tcPr>
          <w:p w14:paraId="22C09C09" w14:textId="77777777" w:rsidR="00EF57E4" w:rsidRPr="00B118B0" w:rsidRDefault="00EF57E4" w:rsidP="00EF57E4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</w:tcPr>
          <w:p w14:paraId="522ED7EA" w14:textId="7E65C8DA" w:rsidR="00EF57E4" w:rsidRPr="00B118B0" w:rsidRDefault="00EF57E4" w:rsidP="00EF57E4">
            <w:pPr>
              <w:tabs>
                <w:tab w:val="decimal" w:pos="930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44,546</w:t>
            </w:r>
          </w:p>
        </w:tc>
        <w:tc>
          <w:tcPr>
            <w:tcW w:w="72" w:type="dxa"/>
          </w:tcPr>
          <w:p w14:paraId="6A1E1342" w14:textId="77777777" w:rsidR="00EF57E4" w:rsidRPr="00B118B0" w:rsidRDefault="00EF57E4" w:rsidP="00EF57E4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1ED5B05B" w14:textId="2DB116B0" w:rsidR="00EF57E4" w:rsidRPr="00B118B0" w:rsidRDefault="00053CB7" w:rsidP="00EF57E4">
            <w:pPr>
              <w:tabs>
                <w:tab w:val="decimal" w:pos="830"/>
              </w:tabs>
              <w:ind w:right="9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</w:tcPr>
          <w:p w14:paraId="06DB63AF" w14:textId="77777777" w:rsidR="00EF57E4" w:rsidRPr="00B118B0" w:rsidRDefault="00EF57E4" w:rsidP="00EF57E4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98BF523" w14:textId="21D75443" w:rsidR="00EF57E4" w:rsidRPr="00B118B0" w:rsidRDefault="00EF57E4" w:rsidP="00EF57E4">
            <w:pPr>
              <w:tabs>
                <w:tab w:val="decimal" w:pos="83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7438AB" w:rsidRPr="00B118B0" w14:paraId="47D1030D" w14:textId="77777777" w:rsidTr="00936ABF">
        <w:tc>
          <w:tcPr>
            <w:tcW w:w="2340" w:type="dxa"/>
            <w:tcBorders>
              <w:bottom w:val="nil"/>
            </w:tcBorders>
            <w:vAlign w:val="bottom"/>
          </w:tcPr>
          <w:p w14:paraId="5B6D5ADB" w14:textId="77777777" w:rsidR="007438AB" w:rsidRPr="00B118B0" w:rsidRDefault="007438AB" w:rsidP="007438AB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24D3E531" w14:textId="77777777" w:rsidR="007438AB" w:rsidRPr="00B118B0" w:rsidRDefault="007438AB" w:rsidP="007438A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72" w:type="dxa"/>
            <w:tcBorders>
              <w:bottom w:val="nil"/>
            </w:tcBorders>
          </w:tcPr>
          <w:p w14:paraId="61B0E24C" w14:textId="77777777" w:rsidR="007438AB" w:rsidRPr="00B118B0" w:rsidRDefault="007438AB" w:rsidP="007438A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109C9DCF" w14:textId="77777777" w:rsidR="007438AB" w:rsidRPr="00B118B0" w:rsidRDefault="007438AB" w:rsidP="007438A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72" w:type="dxa"/>
            <w:tcBorders>
              <w:bottom w:val="nil"/>
            </w:tcBorders>
          </w:tcPr>
          <w:p w14:paraId="1DFFC390" w14:textId="77777777" w:rsidR="007438AB" w:rsidRPr="00B118B0" w:rsidRDefault="007438AB" w:rsidP="007438AB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8F9EBC" w14:textId="1C2C05D3" w:rsidR="007438AB" w:rsidRPr="00B118B0" w:rsidRDefault="00053CB7" w:rsidP="007438AB">
            <w:pPr>
              <w:tabs>
                <w:tab w:val="decimal" w:pos="94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</w:rPr>
              <w:t>129,500</w:t>
            </w:r>
          </w:p>
        </w:tc>
        <w:tc>
          <w:tcPr>
            <w:tcW w:w="72" w:type="dxa"/>
            <w:tcBorders>
              <w:bottom w:val="nil"/>
            </w:tcBorders>
          </w:tcPr>
          <w:p w14:paraId="21DB18DC" w14:textId="77777777" w:rsidR="007438AB" w:rsidRPr="00B118B0" w:rsidRDefault="007438AB" w:rsidP="007438AB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EA6A1B" w14:textId="73E7E99D" w:rsidR="007438AB" w:rsidRPr="00B118B0" w:rsidRDefault="007438AB" w:rsidP="007438AB">
            <w:pPr>
              <w:tabs>
                <w:tab w:val="decimal" w:pos="93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</w:rPr>
              <w:t>174,046</w:t>
            </w:r>
          </w:p>
        </w:tc>
        <w:tc>
          <w:tcPr>
            <w:tcW w:w="72" w:type="dxa"/>
            <w:tcBorders>
              <w:bottom w:val="nil"/>
            </w:tcBorders>
          </w:tcPr>
          <w:p w14:paraId="6391C573" w14:textId="77777777" w:rsidR="007438AB" w:rsidRPr="00B118B0" w:rsidRDefault="007438AB" w:rsidP="007438AB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D5BE04" w14:textId="4D9F4E24" w:rsidR="007438AB" w:rsidRPr="00B118B0" w:rsidRDefault="00053CB7" w:rsidP="007438AB">
            <w:pPr>
              <w:tabs>
                <w:tab w:val="decimal" w:pos="83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</w:rPr>
              <w:t>70,000</w:t>
            </w:r>
          </w:p>
        </w:tc>
        <w:tc>
          <w:tcPr>
            <w:tcW w:w="90" w:type="dxa"/>
            <w:tcBorders>
              <w:bottom w:val="nil"/>
            </w:tcBorders>
          </w:tcPr>
          <w:p w14:paraId="5A3815BA" w14:textId="77777777" w:rsidR="007438AB" w:rsidRPr="00B118B0" w:rsidRDefault="007438AB" w:rsidP="007438AB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10442DC" w14:textId="77777777" w:rsidR="007438AB" w:rsidRPr="00B118B0" w:rsidRDefault="007438AB" w:rsidP="007438AB">
            <w:pPr>
              <w:tabs>
                <w:tab w:val="decimal" w:pos="83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</w:rPr>
              <w:t>70,000</w:t>
            </w:r>
          </w:p>
        </w:tc>
      </w:tr>
    </w:tbl>
    <w:p w14:paraId="541D25B1" w14:textId="364A4964" w:rsidR="00254C30" w:rsidRPr="00B118B0" w:rsidRDefault="00254C30" w:rsidP="00254C30">
      <w:pPr>
        <w:pStyle w:val="ListParagraph"/>
        <w:spacing w:before="240" w:line="240" w:lineRule="atLeast"/>
        <w:ind w:left="360"/>
        <w:rPr>
          <w:rFonts w:asciiTheme="majorBidi" w:hAnsiTheme="majorBidi" w:cstheme="majorBidi"/>
          <w:b/>
          <w:bCs/>
          <w:sz w:val="28"/>
        </w:rPr>
      </w:pPr>
    </w:p>
    <w:p w14:paraId="5AEE5552" w14:textId="044C1C62" w:rsidR="00254C30" w:rsidRPr="00B118B0" w:rsidRDefault="00254C30" w:rsidP="00254C30">
      <w:pPr>
        <w:pStyle w:val="ListParagraph"/>
        <w:spacing w:before="240" w:line="240" w:lineRule="atLeast"/>
        <w:ind w:left="360"/>
        <w:rPr>
          <w:rFonts w:asciiTheme="majorBidi" w:hAnsiTheme="majorBidi" w:cstheme="majorBidi"/>
          <w:b/>
          <w:bCs/>
          <w:sz w:val="28"/>
        </w:rPr>
      </w:pPr>
    </w:p>
    <w:p w14:paraId="76E99D29" w14:textId="61E7F4F8" w:rsidR="00254C30" w:rsidRDefault="00254C30" w:rsidP="00254C30">
      <w:pPr>
        <w:pStyle w:val="ListParagraph"/>
        <w:spacing w:before="240" w:line="240" w:lineRule="atLeast"/>
        <w:ind w:left="360"/>
        <w:rPr>
          <w:rFonts w:asciiTheme="majorBidi" w:hAnsiTheme="majorBidi" w:cstheme="majorBidi"/>
          <w:b/>
          <w:bCs/>
          <w:sz w:val="28"/>
        </w:rPr>
      </w:pPr>
    </w:p>
    <w:p w14:paraId="1AADA6BD" w14:textId="50167273" w:rsidR="009F4759" w:rsidRDefault="009F4759" w:rsidP="00254C30">
      <w:pPr>
        <w:pStyle w:val="ListParagraph"/>
        <w:spacing w:before="240" w:line="240" w:lineRule="atLeast"/>
        <w:ind w:left="360"/>
        <w:rPr>
          <w:rFonts w:asciiTheme="majorBidi" w:hAnsiTheme="majorBidi" w:cstheme="majorBidi"/>
          <w:b/>
          <w:bCs/>
          <w:sz w:val="28"/>
        </w:rPr>
      </w:pPr>
    </w:p>
    <w:p w14:paraId="08318487" w14:textId="77777777" w:rsidR="00C5227A" w:rsidRPr="00B118B0" w:rsidRDefault="00C5227A" w:rsidP="00254C30">
      <w:pPr>
        <w:pStyle w:val="ListParagraph"/>
        <w:spacing w:before="240" w:line="240" w:lineRule="atLeast"/>
        <w:ind w:left="360"/>
        <w:rPr>
          <w:rFonts w:asciiTheme="majorBidi" w:hAnsiTheme="majorBidi" w:cstheme="majorBidi"/>
          <w:b/>
          <w:bCs/>
          <w:sz w:val="28"/>
        </w:rPr>
      </w:pPr>
    </w:p>
    <w:p w14:paraId="7C8689E8" w14:textId="7D3BD88E" w:rsidR="00F53166" w:rsidRPr="00B118B0" w:rsidRDefault="009E4C64" w:rsidP="00081754">
      <w:pPr>
        <w:pStyle w:val="ListParagraph"/>
        <w:numPr>
          <w:ilvl w:val="0"/>
          <w:numId w:val="1"/>
        </w:numPr>
        <w:spacing w:before="240" w:line="240" w:lineRule="atLeast"/>
        <w:ind w:left="360"/>
        <w:rPr>
          <w:rFonts w:asciiTheme="majorBidi" w:hAnsiTheme="majorBidi" w:cstheme="majorBidi"/>
          <w:b/>
          <w:bCs/>
          <w:sz w:val="28"/>
        </w:rPr>
      </w:pPr>
      <w:r w:rsidRPr="00B118B0">
        <w:rPr>
          <w:rFonts w:asciiTheme="majorBidi" w:hAnsiTheme="majorBidi" w:cstheme="majorBidi"/>
          <w:b/>
          <w:bCs/>
          <w:sz w:val="28"/>
          <w:cs/>
        </w:rPr>
        <w:t>เจ้าหนี้การค้า</w:t>
      </w:r>
      <w:r w:rsidR="00AC700E" w:rsidRPr="00B118B0">
        <w:rPr>
          <w:rFonts w:asciiTheme="majorBidi" w:hAnsiTheme="majorBidi" w:cstheme="majorBidi"/>
          <w:b/>
          <w:bCs/>
          <w:sz w:val="28"/>
          <w:cs/>
        </w:rPr>
        <w:t xml:space="preserve"> </w:t>
      </w:r>
      <w:r w:rsidRPr="00B118B0">
        <w:rPr>
          <w:rFonts w:asciiTheme="majorBidi" w:hAnsiTheme="majorBidi" w:cstheme="majorBidi"/>
          <w:b/>
          <w:bCs/>
          <w:sz w:val="28"/>
          <w:cs/>
        </w:rPr>
        <w:t>และเจ้าหนี้หมุนเวียนอื่น</w:t>
      </w:r>
      <w:r w:rsidRPr="00B118B0">
        <w:rPr>
          <w:rFonts w:asciiTheme="majorBidi" w:hAnsiTheme="majorBidi" w:cstheme="majorBidi"/>
          <w:b/>
          <w:bCs/>
          <w:sz w:val="28"/>
        </w:rPr>
        <w:t xml:space="preserve"> </w:t>
      </w:r>
    </w:p>
    <w:p w14:paraId="22770091" w14:textId="7E2233C2" w:rsidR="00F53166" w:rsidRPr="00B118B0" w:rsidRDefault="009E4C64" w:rsidP="00871CEC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เจ้าหนี้การค้าและเจ้าหนี้หมุนเวียนอื่น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ณ วันที่ </w:t>
      </w:r>
      <w:r w:rsidR="00C149B7" w:rsidRPr="00B118B0">
        <w:rPr>
          <w:rFonts w:asciiTheme="majorBidi" w:hAnsiTheme="majorBidi" w:cstheme="majorBidi"/>
          <w:color w:val="000000"/>
          <w:spacing w:val="-2"/>
          <w:sz w:val="28"/>
        </w:rPr>
        <w:t>30</w:t>
      </w:r>
      <w:r w:rsidR="00C149B7"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มิถุนายน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E005DD" w:rsidRPr="00B118B0">
        <w:rPr>
          <w:rFonts w:asciiTheme="majorBidi" w:hAnsiTheme="majorBidi" w:cstheme="majorBidi"/>
          <w:color w:val="000000"/>
          <w:spacing w:val="-2"/>
          <w:sz w:val="28"/>
        </w:rPr>
        <w:t>4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และวันที่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31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ธันวาคม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E005DD" w:rsidRPr="00B118B0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ประกอบด้วย</w:t>
      </w:r>
    </w:p>
    <w:tbl>
      <w:tblPr>
        <w:tblW w:w="9064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44"/>
        <w:gridCol w:w="1013"/>
        <w:gridCol w:w="88"/>
        <w:gridCol w:w="1017"/>
        <w:gridCol w:w="88"/>
        <w:gridCol w:w="1017"/>
        <w:gridCol w:w="88"/>
        <w:gridCol w:w="1109"/>
      </w:tblGrid>
      <w:tr w:rsidR="00871CEC" w:rsidRPr="00B118B0" w14:paraId="1D1762AA" w14:textId="77777777" w:rsidTr="003357E6">
        <w:trPr>
          <w:trHeight w:val="323"/>
          <w:tblHeader/>
        </w:trPr>
        <w:tc>
          <w:tcPr>
            <w:tcW w:w="4644" w:type="dxa"/>
          </w:tcPr>
          <w:p w14:paraId="400359C4" w14:textId="77777777" w:rsidR="00871CEC" w:rsidRPr="00B118B0" w:rsidRDefault="00871CEC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2118" w:type="dxa"/>
            <w:gridSpan w:val="3"/>
            <w:vAlign w:val="bottom"/>
          </w:tcPr>
          <w:p w14:paraId="5B9779A9" w14:textId="77777777" w:rsidR="00871CEC" w:rsidRPr="00B118B0" w:rsidRDefault="00871CEC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8" w:type="dxa"/>
          </w:tcPr>
          <w:p w14:paraId="5D2330D8" w14:textId="77777777" w:rsidR="00871CEC" w:rsidRPr="00B118B0" w:rsidRDefault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14" w:type="dxa"/>
            <w:gridSpan w:val="3"/>
            <w:vAlign w:val="bottom"/>
          </w:tcPr>
          <w:p w14:paraId="2A15B040" w14:textId="4EFC2179" w:rsidR="00871CEC" w:rsidRPr="00B118B0" w:rsidRDefault="00871CEC" w:rsidP="00871CEC">
            <w:pPr>
              <w:ind w:right="6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(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หน่วย: พันบาท)</w:t>
            </w:r>
          </w:p>
        </w:tc>
      </w:tr>
      <w:tr w:rsidR="00F53166" w:rsidRPr="00B118B0" w14:paraId="31299595" w14:textId="77777777" w:rsidTr="003357E6">
        <w:trPr>
          <w:trHeight w:val="323"/>
          <w:tblHeader/>
        </w:trPr>
        <w:tc>
          <w:tcPr>
            <w:tcW w:w="4644" w:type="dxa"/>
          </w:tcPr>
          <w:p w14:paraId="259672F6" w14:textId="77777777" w:rsidR="00F53166" w:rsidRPr="00B118B0" w:rsidRDefault="00F53166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2118" w:type="dxa"/>
            <w:gridSpan w:val="3"/>
            <w:tcBorders>
              <w:bottom w:val="single" w:sz="4" w:space="0" w:color="auto"/>
            </w:tcBorders>
            <w:vAlign w:val="bottom"/>
          </w:tcPr>
          <w:p w14:paraId="73BDB2AF" w14:textId="77777777" w:rsidR="00F53166" w:rsidRPr="00B118B0" w:rsidRDefault="009E4C64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88" w:type="dxa"/>
          </w:tcPr>
          <w:p w14:paraId="6568FD20" w14:textId="77777777" w:rsidR="00F53166" w:rsidRPr="00B118B0" w:rsidRDefault="00F53166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14" w:type="dxa"/>
            <w:gridSpan w:val="3"/>
            <w:tcBorders>
              <w:bottom w:val="single" w:sz="4" w:space="0" w:color="auto"/>
            </w:tcBorders>
            <w:vAlign w:val="bottom"/>
          </w:tcPr>
          <w:p w14:paraId="31A59CDA" w14:textId="77777777" w:rsidR="00F53166" w:rsidRPr="00B118B0" w:rsidRDefault="009E4C64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F53166" w:rsidRPr="00B118B0" w14:paraId="121101C2" w14:textId="77777777" w:rsidTr="00871CEC">
        <w:trPr>
          <w:trHeight w:val="309"/>
          <w:tblHeader/>
        </w:trPr>
        <w:tc>
          <w:tcPr>
            <w:tcW w:w="4644" w:type="dxa"/>
          </w:tcPr>
          <w:p w14:paraId="3AD7EAE4" w14:textId="77777777" w:rsidR="00F53166" w:rsidRPr="00B118B0" w:rsidRDefault="00F53166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013" w:type="dxa"/>
            <w:tcBorders>
              <w:top w:val="single" w:sz="4" w:space="0" w:color="auto"/>
            </w:tcBorders>
            <w:vAlign w:val="bottom"/>
          </w:tcPr>
          <w:p w14:paraId="6E29F782" w14:textId="4DD945D4" w:rsidR="00F53166" w:rsidRPr="00B118B0" w:rsidRDefault="00C149B7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มิถุนายน</w:t>
            </w:r>
          </w:p>
        </w:tc>
        <w:tc>
          <w:tcPr>
            <w:tcW w:w="88" w:type="dxa"/>
            <w:tcBorders>
              <w:top w:val="single" w:sz="4" w:space="0" w:color="auto"/>
            </w:tcBorders>
          </w:tcPr>
          <w:p w14:paraId="180E8F0C" w14:textId="77777777" w:rsidR="00F53166" w:rsidRPr="00B118B0" w:rsidRDefault="00F53166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vAlign w:val="bottom"/>
          </w:tcPr>
          <w:p w14:paraId="5D89190A" w14:textId="77777777" w:rsidR="00F53166" w:rsidRPr="00B118B0" w:rsidRDefault="009E4C64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  <w:tc>
          <w:tcPr>
            <w:tcW w:w="88" w:type="dxa"/>
          </w:tcPr>
          <w:p w14:paraId="4605A847" w14:textId="77777777" w:rsidR="00F53166" w:rsidRPr="00B118B0" w:rsidRDefault="00F53166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vAlign w:val="bottom"/>
          </w:tcPr>
          <w:p w14:paraId="1AD66BCD" w14:textId="79DBF1E1" w:rsidR="00F53166" w:rsidRPr="00B118B0" w:rsidRDefault="00C149B7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มิถุนายน</w:t>
            </w:r>
          </w:p>
        </w:tc>
        <w:tc>
          <w:tcPr>
            <w:tcW w:w="88" w:type="dxa"/>
            <w:tcBorders>
              <w:top w:val="single" w:sz="4" w:space="0" w:color="auto"/>
            </w:tcBorders>
          </w:tcPr>
          <w:p w14:paraId="0033F936" w14:textId="77777777" w:rsidR="00F53166" w:rsidRPr="00B118B0" w:rsidRDefault="00F53166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5EFD28DD" w14:textId="77777777" w:rsidR="00F53166" w:rsidRPr="00B118B0" w:rsidRDefault="009E4C64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</w:tr>
      <w:tr w:rsidR="00F53166" w:rsidRPr="00B118B0" w14:paraId="0E8F6FCE" w14:textId="77777777" w:rsidTr="00871CEC">
        <w:trPr>
          <w:trHeight w:val="336"/>
          <w:tblHeader/>
        </w:trPr>
        <w:tc>
          <w:tcPr>
            <w:tcW w:w="4644" w:type="dxa"/>
          </w:tcPr>
          <w:p w14:paraId="7A20CA6C" w14:textId="77777777" w:rsidR="00F53166" w:rsidRPr="00B118B0" w:rsidRDefault="00F53166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</w:p>
        </w:tc>
        <w:tc>
          <w:tcPr>
            <w:tcW w:w="1013" w:type="dxa"/>
            <w:tcBorders>
              <w:bottom w:val="single" w:sz="4" w:space="0" w:color="auto"/>
            </w:tcBorders>
            <w:vAlign w:val="bottom"/>
          </w:tcPr>
          <w:p w14:paraId="539A02D2" w14:textId="14E087B8" w:rsidR="00F53166" w:rsidRPr="00B118B0" w:rsidRDefault="009E4C64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E005DD" w:rsidRPr="00B118B0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88" w:type="dxa"/>
          </w:tcPr>
          <w:p w14:paraId="2D55FF58" w14:textId="77777777" w:rsidR="00F53166" w:rsidRPr="00B118B0" w:rsidRDefault="00F53166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vAlign w:val="bottom"/>
          </w:tcPr>
          <w:p w14:paraId="543443E7" w14:textId="57C81DC8" w:rsidR="00F53166" w:rsidRPr="00B118B0" w:rsidRDefault="009E4C64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E005DD" w:rsidRPr="00B118B0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88" w:type="dxa"/>
          </w:tcPr>
          <w:p w14:paraId="01C55674" w14:textId="77777777" w:rsidR="00F53166" w:rsidRPr="00B118B0" w:rsidRDefault="00F53166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vAlign w:val="bottom"/>
          </w:tcPr>
          <w:p w14:paraId="16FC0BBE" w14:textId="247B451E" w:rsidR="00F53166" w:rsidRPr="00B118B0" w:rsidRDefault="009E4C64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E005DD" w:rsidRPr="00B118B0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88" w:type="dxa"/>
          </w:tcPr>
          <w:p w14:paraId="0894CA93" w14:textId="77777777" w:rsidR="00F53166" w:rsidRPr="00B118B0" w:rsidRDefault="00F53166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1EFF9339" w14:textId="2174B50C" w:rsidR="00F53166" w:rsidRPr="00B118B0" w:rsidRDefault="009E4C64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E005DD" w:rsidRPr="00B118B0">
              <w:rPr>
                <w:rFonts w:asciiTheme="majorBidi" w:hAnsiTheme="majorBidi" w:cstheme="majorBidi"/>
                <w:sz w:val="28"/>
              </w:rPr>
              <w:t>3</w:t>
            </w:r>
          </w:p>
        </w:tc>
      </w:tr>
      <w:tr w:rsidR="009F166D" w:rsidRPr="00B118B0" w14:paraId="4A0924B2" w14:textId="77777777" w:rsidTr="00A35C6E">
        <w:trPr>
          <w:trHeight w:val="323"/>
        </w:trPr>
        <w:tc>
          <w:tcPr>
            <w:tcW w:w="4644" w:type="dxa"/>
          </w:tcPr>
          <w:p w14:paraId="4C4F24F1" w14:textId="023B227A" w:rsidR="009F166D" w:rsidRPr="00B118B0" w:rsidRDefault="009F166D" w:rsidP="009F166D">
            <w:pPr>
              <w:ind w:right="-18" w:firstLine="4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เจ้าหนี้การค้า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 -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กิจการที่เกี่ยวข้องกัน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 (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ดูหมายเหตุข้อ </w:t>
            </w:r>
            <w:r w:rsidR="00F05B0E" w:rsidRPr="00B118B0">
              <w:rPr>
                <w:rFonts w:asciiTheme="majorBidi" w:hAnsiTheme="majorBidi" w:cstheme="majorBidi"/>
                <w:sz w:val="28"/>
              </w:rPr>
              <w:t>4</w:t>
            </w:r>
            <w:r w:rsidRPr="00B118B0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013" w:type="dxa"/>
            <w:tcBorders>
              <w:top w:val="single" w:sz="4" w:space="0" w:color="auto"/>
            </w:tcBorders>
            <w:shd w:val="clear" w:color="auto" w:fill="auto"/>
          </w:tcPr>
          <w:p w14:paraId="3952B085" w14:textId="2F294C97" w:rsidR="009F166D" w:rsidRPr="00B118B0" w:rsidRDefault="00E55966" w:rsidP="009F166D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893</w:t>
            </w:r>
          </w:p>
        </w:tc>
        <w:tc>
          <w:tcPr>
            <w:tcW w:w="88" w:type="dxa"/>
          </w:tcPr>
          <w:p w14:paraId="36597325" w14:textId="77777777" w:rsidR="009F166D" w:rsidRPr="00B118B0" w:rsidRDefault="009F166D" w:rsidP="009F166D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shd w:val="clear" w:color="auto" w:fill="auto"/>
          </w:tcPr>
          <w:p w14:paraId="2B30B342" w14:textId="48BFF496" w:rsidR="009F166D" w:rsidRPr="00B118B0" w:rsidRDefault="009F166D" w:rsidP="009F166D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8,260</w:t>
            </w:r>
          </w:p>
        </w:tc>
        <w:tc>
          <w:tcPr>
            <w:tcW w:w="88" w:type="dxa"/>
          </w:tcPr>
          <w:p w14:paraId="15BC6BCD" w14:textId="77777777" w:rsidR="009F166D" w:rsidRPr="00B118B0" w:rsidRDefault="009F166D" w:rsidP="009F166D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8653A4" w14:textId="006FB3A1" w:rsidR="009F166D" w:rsidRPr="00D80251" w:rsidRDefault="002E6A93" w:rsidP="00D80251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D80251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8" w:type="dxa"/>
          </w:tcPr>
          <w:p w14:paraId="624BEFFC" w14:textId="77777777" w:rsidR="009F166D" w:rsidRPr="00B118B0" w:rsidRDefault="009F166D" w:rsidP="009F166D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</w:tcPr>
          <w:p w14:paraId="6A5644B2" w14:textId="680EEADE" w:rsidR="009F166D" w:rsidRPr="00B118B0" w:rsidRDefault="009F166D" w:rsidP="009F166D">
            <w:pPr>
              <w:tabs>
                <w:tab w:val="decimal" w:pos="546"/>
              </w:tabs>
              <w:ind w:right="170"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 w:rsidRPr="00B118B0">
              <w:rPr>
                <w:rFonts w:asciiTheme="majorBidi" w:eastAsia="Times New Roman" w:hAnsiTheme="majorBidi" w:cstheme="majorBidi"/>
                <w:sz w:val="28"/>
                <w:lang w:val="en-GB"/>
              </w:rPr>
              <w:t>-</w:t>
            </w:r>
          </w:p>
        </w:tc>
      </w:tr>
      <w:tr w:rsidR="009F166D" w:rsidRPr="00B118B0" w14:paraId="561E3113" w14:textId="77777777" w:rsidTr="00A35C6E">
        <w:trPr>
          <w:trHeight w:val="309"/>
        </w:trPr>
        <w:tc>
          <w:tcPr>
            <w:tcW w:w="4644" w:type="dxa"/>
          </w:tcPr>
          <w:p w14:paraId="038EB26E" w14:textId="4C796310" w:rsidR="009F166D" w:rsidRPr="00B118B0" w:rsidRDefault="009F166D" w:rsidP="009F166D">
            <w:pPr>
              <w:ind w:right="-18" w:firstLine="4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เจ้าหนี้การค้า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 </w:t>
            </w:r>
            <w:r w:rsidR="00C864B8" w:rsidRPr="00B118B0">
              <w:rPr>
                <w:rFonts w:asciiTheme="majorBidi" w:hAnsiTheme="majorBidi" w:cstheme="majorBidi"/>
                <w:sz w:val="28"/>
              </w:rPr>
              <w:t>-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013" w:type="dxa"/>
            <w:shd w:val="clear" w:color="auto" w:fill="auto"/>
          </w:tcPr>
          <w:p w14:paraId="4DD22850" w14:textId="3EF5FFF8" w:rsidR="009F166D" w:rsidRPr="00B118B0" w:rsidRDefault="00E55966" w:rsidP="009F166D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10,346</w:t>
            </w:r>
          </w:p>
        </w:tc>
        <w:tc>
          <w:tcPr>
            <w:tcW w:w="88" w:type="dxa"/>
          </w:tcPr>
          <w:p w14:paraId="4FA18E52" w14:textId="77777777" w:rsidR="009F166D" w:rsidRPr="00B118B0" w:rsidRDefault="009F166D" w:rsidP="009F166D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7" w:type="dxa"/>
            <w:shd w:val="clear" w:color="auto" w:fill="auto"/>
          </w:tcPr>
          <w:p w14:paraId="4B09701B" w14:textId="17B1C183" w:rsidR="009F166D" w:rsidRPr="00B118B0" w:rsidRDefault="009F166D" w:rsidP="009F166D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51,740</w:t>
            </w:r>
          </w:p>
        </w:tc>
        <w:tc>
          <w:tcPr>
            <w:tcW w:w="88" w:type="dxa"/>
          </w:tcPr>
          <w:p w14:paraId="08C8600D" w14:textId="77777777" w:rsidR="009F166D" w:rsidRPr="00B118B0" w:rsidRDefault="009F166D" w:rsidP="009F166D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549A8E27" w14:textId="584AE1E5" w:rsidR="009F166D" w:rsidRPr="00D80251" w:rsidRDefault="002E6A93" w:rsidP="00D80251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D80251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8" w:type="dxa"/>
          </w:tcPr>
          <w:p w14:paraId="2D1A9F5B" w14:textId="77777777" w:rsidR="009F166D" w:rsidRPr="00B118B0" w:rsidRDefault="009F166D" w:rsidP="009F166D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9" w:type="dxa"/>
          </w:tcPr>
          <w:p w14:paraId="40C43C36" w14:textId="2255CFDB" w:rsidR="009F166D" w:rsidRPr="00B118B0" w:rsidRDefault="009F166D" w:rsidP="009F166D">
            <w:pPr>
              <w:tabs>
                <w:tab w:val="decimal" w:pos="546"/>
              </w:tabs>
              <w:ind w:right="170"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 w:rsidRPr="00B118B0">
              <w:rPr>
                <w:rFonts w:asciiTheme="majorBidi" w:eastAsia="Times New Roman" w:hAnsiTheme="majorBidi" w:cstheme="majorBidi"/>
                <w:sz w:val="28"/>
                <w:lang w:val="en-GB"/>
              </w:rPr>
              <w:t>-</w:t>
            </w:r>
          </w:p>
        </w:tc>
      </w:tr>
      <w:tr w:rsidR="009F166D" w:rsidRPr="00B118B0" w14:paraId="67D16106" w14:textId="77777777" w:rsidTr="00871CEC">
        <w:trPr>
          <w:trHeight w:val="323"/>
        </w:trPr>
        <w:tc>
          <w:tcPr>
            <w:tcW w:w="4644" w:type="dxa"/>
          </w:tcPr>
          <w:p w14:paraId="4BC2362B" w14:textId="3EC3E3BD" w:rsidR="009F166D" w:rsidRPr="00B118B0" w:rsidRDefault="009F166D" w:rsidP="009F166D">
            <w:pPr>
              <w:ind w:right="-18" w:firstLine="4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เจ้าหนี้อื่น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 -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กิจการที่เกี่ยวข้องกัน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 (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ดูหมายเหตุข้อ </w:t>
            </w:r>
            <w:r w:rsidR="00F05B0E" w:rsidRPr="00B118B0">
              <w:rPr>
                <w:rFonts w:asciiTheme="majorBidi" w:hAnsiTheme="majorBidi" w:cstheme="majorBidi"/>
                <w:sz w:val="28"/>
              </w:rPr>
              <w:t>4</w:t>
            </w:r>
            <w:r w:rsidRPr="00B118B0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013" w:type="dxa"/>
            <w:shd w:val="clear" w:color="auto" w:fill="auto"/>
          </w:tcPr>
          <w:p w14:paraId="4B7ECB4D" w14:textId="26D8E31E" w:rsidR="009F166D" w:rsidRPr="00B118B0" w:rsidRDefault="00E55966" w:rsidP="009F166D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510</w:t>
            </w:r>
          </w:p>
        </w:tc>
        <w:tc>
          <w:tcPr>
            <w:tcW w:w="88" w:type="dxa"/>
          </w:tcPr>
          <w:p w14:paraId="0F06DA64" w14:textId="77777777" w:rsidR="009F166D" w:rsidRPr="00B118B0" w:rsidRDefault="009F166D" w:rsidP="009F166D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7" w:type="dxa"/>
            <w:shd w:val="clear" w:color="auto" w:fill="auto"/>
          </w:tcPr>
          <w:p w14:paraId="18B3644E" w14:textId="1651B52C" w:rsidR="009F166D" w:rsidRPr="00B118B0" w:rsidRDefault="009F166D" w:rsidP="009F166D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17,869</w:t>
            </w:r>
          </w:p>
        </w:tc>
        <w:tc>
          <w:tcPr>
            <w:tcW w:w="88" w:type="dxa"/>
          </w:tcPr>
          <w:p w14:paraId="288397BB" w14:textId="77777777" w:rsidR="009F166D" w:rsidRPr="00B118B0" w:rsidRDefault="009F166D" w:rsidP="009F166D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7" w:type="dxa"/>
            <w:shd w:val="clear" w:color="auto" w:fill="auto"/>
          </w:tcPr>
          <w:p w14:paraId="39D34C46" w14:textId="4BC8EB71" w:rsidR="009F166D" w:rsidRPr="00B118B0" w:rsidRDefault="002E6A93" w:rsidP="00D80251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8" w:type="dxa"/>
          </w:tcPr>
          <w:p w14:paraId="2A933E9F" w14:textId="77777777" w:rsidR="009F166D" w:rsidRPr="00B118B0" w:rsidRDefault="009F166D" w:rsidP="009F166D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9" w:type="dxa"/>
          </w:tcPr>
          <w:p w14:paraId="63281A9D" w14:textId="009E53DF" w:rsidR="009F166D" w:rsidRPr="00B118B0" w:rsidRDefault="009F166D" w:rsidP="009F166D">
            <w:pPr>
              <w:tabs>
                <w:tab w:val="decimal" w:pos="546"/>
              </w:tabs>
              <w:ind w:right="170"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 w:rsidRPr="00B118B0">
              <w:rPr>
                <w:rFonts w:asciiTheme="majorBidi" w:eastAsia="Times New Roman" w:hAnsiTheme="majorBidi" w:cstheme="majorBidi"/>
                <w:sz w:val="28"/>
                <w:lang w:val="en-GB"/>
              </w:rPr>
              <w:t>13,869</w:t>
            </w:r>
          </w:p>
        </w:tc>
      </w:tr>
      <w:tr w:rsidR="009F166D" w:rsidRPr="00B118B0" w14:paraId="6AA0E1CE" w14:textId="77777777" w:rsidTr="00871CEC">
        <w:trPr>
          <w:trHeight w:val="323"/>
        </w:trPr>
        <w:tc>
          <w:tcPr>
            <w:tcW w:w="4644" w:type="dxa"/>
          </w:tcPr>
          <w:p w14:paraId="70A3353C" w14:textId="39473827" w:rsidR="009F166D" w:rsidRPr="00B118B0" w:rsidRDefault="009F166D" w:rsidP="009F166D">
            <w:pPr>
              <w:ind w:right="-18" w:firstLine="4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เจ้าหนี้อื่น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 </w:t>
            </w:r>
            <w:r w:rsidR="00C864B8" w:rsidRPr="00B118B0">
              <w:rPr>
                <w:rFonts w:asciiTheme="majorBidi" w:hAnsiTheme="majorBidi" w:cstheme="majorBidi"/>
                <w:sz w:val="28"/>
              </w:rPr>
              <w:t>-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013" w:type="dxa"/>
            <w:shd w:val="clear" w:color="auto" w:fill="auto"/>
          </w:tcPr>
          <w:p w14:paraId="0B8CFD09" w14:textId="395CC510" w:rsidR="009F166D" w:rsidRPr="00B118B0" w:rsidRDefault="00E55966" w:rsidP="009F166D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40,845</w:t>
            </w:r>
          </w:p>
        </w:tc>
        <w:tc>
          <w:tcPr>
            <w:tcW w:w="88" w:type="dxa"/>
          </w:tcPr>
          <w:p w14:paraId="52521638" w14:textId="77777777" w:rsidR="009F166D" w:rsidRPr="00B118B0" w:rsidRDefault="009F166D" w:rsidP="009F166D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7" w:type="dxa"/>
            <w:shd w:val="clear" w:color="auto" w:fill="auto"/>
          </w:tcPr>
          <w:p w14:paraId="3EB155D2" w14:textId="3258790C" w:rsidR="009F166D" w:rsidRPr="00B118B0" w:rsidRDefault="009F166D" w:rsidP="009F166D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44,254</w:t>
            </w:r>
          </w:p>
        </w:tc>
        <w:tc>
          <w:tcPr>
            <w:tcW w:w="88" w:type="dxa"/>
          </w:tcPr>
          <w:p w14:paraId="1D9A30C2" w14:textId="77777777" w:rsidR="009F166D" w:rsidRPr="00B118B0" w:rsidRDefault="009F166D" w:rsidP="009F166D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7" w:type="dxa"/>
            <w:shd w:val="clear" w:color="auto" w:fill="auto"/>
          </w:tcPr>
          <w:p w14:paraId="11BA762A" w14:textId="1E9E3F93" w:rsidR="009F166D" w:rsidRPr="00B118B0" w:rsidRDefault="002E6A93" w:rsidP="00D80251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12,5</w:t>
            </w:r>
            <w:r w:rsidR="004C5170" w:rsidRPr="00B118B0">
              <w:rPr>
                <w:rFonts w:asciiTheme="majorBidi" w:hAnsiTheme="majorBidi" w:cstheme="majorBidi"/>
                <w:sz w:val="28"/>
              </w:rPr>
              <w:t>6</w:t>
            </w:r>
            <w:r w:rsidRPr="00B118B0">
              <w:rPr>
                <w:rFonts w:asciiTheme="majorBidi" w:hAnsiTheme="majorBidi" w:cstheme="majorBidi"/>
                <w:sz w:val="28"/>
              </w:rPr>
              <w:t>9</w:t>
            </w:r>
          </w:p>
        </w:tc>
        <w:tc>
          <w:tcPr>
            <w:tcW w:w="88" w:type="dxa"/>
          </w:tcPr>
          <w:p w14:paraId="464C859D" w14:textId="77777777" w:rsidR="009F166D" w:rsidRPr="00B118B0" w:rsidRDefault="009F166D" w:rsidP="009F166D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9" w:type="dxa"/>
          </w:tcPr>
          <w:p w14:paraId="5DD8CDFD" w14:textId="1F43E596" w:rsidR="009F166D" w:rsidRPr="00B118B0" w:rsidRDefault="009F166D" w:rsidP="009F166D">
            <w:pPr>
              <w:tabs>
                <w:tab w:val="decimal" w:pos="546"/>
              </w:tabs>
              <w:ind w:right="170"/>
              <w:jc w:val="right"/>
              <w:rPr>
                <w:rFonts w:asciiTheme="majorBidi" w:eastAsia="Times New Roman" w:hAnsiTheme="majorBidi" w:cstheme="majorBidi"/>
                <w:sz w:val="28"/>
                <w:cs/>
                <w:lang w:val="en-GB"/>
              </w:rPr>
            </w:pPr>
            <w:r w:rsidRPr="00B118B0">
              <w:rPr>
                <w:rFonts w:asciiTheme="majorBidi" w:eastAsia="Times New Roman" w:hAnsiTheme="majorBidi" w:cstheme="majorBidi"/>
                <w:sz w:val="28"/>
                <w:lang w:val="en-GB"/>
              </w:rPr>
              <w:t>1,106</w:t>
            </w:r>
          </w:p>
        </w:tc>
      </w:tr>
      <w:tr w:rsidR="009F166D" w:rsidRPr="00B118B0" w14:paraId="3D371658" w14:textId="77777777" w:rsidTr="00871CEC">
        <w:trPr>
          <w:trHeight w:val="323"/>
        </w:trPr>
        <w:tc>
          <w:tcPr>
            <w:tcW w:w="4644" w:type="dxa"/>
          </w:tcPr>
          <w:p w14:paraId="1AE57259" w14:textId="354F610A" w:rsidR="009F166D" w:rsidRPr="00B118B0" w:rsidRDefault="009F166D" w:rsidP="009F166D">
            <w:pPr>
              <w:ind w:right="-18" w:firstLine="42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ค่าใช้จ่ายค้างจ่าย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 -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กิจการที่เกี่ยวข้องกัน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 (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ดูหมายเหตุข้อ </w:t>
            </w:r>
            <w:r w:rsidR="00F05B0E" w:rsidRPr="00B118B0">
              <w:rPr>
                <w:rFonts w:asciiTheme="majorBidi" w:hAnsiTheme="majorBidi" w:cstheme="majorBidi"/>
                <w:sz w:val="28"/>
              </w:rPr>
              <w:t>4</w:t>
            </w:r>
            <w:r w:rsidRPr="00B118B0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013" w:type="dxa"/>
            <w:shd w:val="clear" w:color="auto" w:fill="auto"/>
          </w:tcPr>
          <w:p w14:paraId="312B977E" w14:textId="75C8E4EB" w:rsidR="009F166D" w:rsidRPr="00B118B0" w:rsidRDefault="00D63288" w:rsidP="009F166D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788</w:t>
            </w:r>
          </w:p>
        </w:tc>
        <w:tc>
          <w:tcPr>
            <w:tcW w:w="88" w:type="dxa"/>
          </w:tcPr>
          <w:p w14:paraId="7EA92F26" w14:textId="77777777" w:rsidR="009F166D" w:rsidRPr="00B118B0" w:rsidRDefault="009F166D" w:rsidP="009F166D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7" w:type="dxa"/>
            <w:shd w:val="clear" w:color="auto" w:fill="auto"/>
          </w:tcPr>
          <w:p w14:paraId="4825EE01" w14:textId="3C581F61" w:rsidR="009F166D" w:rsidRPr="00B118B0" w:rsidRDefault="009F166D" w:rsidP="009F166D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1,008</w:t>
            </w:r>
          </w:p>
        </w:tc>
        <w:tc>
          <w:tcPr>
            <w:tcW w:w="88" w:type="dxa"/>
          </w:tcPr>
          <w:p w14:paraId="4F17A2B3" w14:textId="77777777" w:rsidR="009F166D" w:rsidRPr="00B118B0" w:rsidRDefault="009F166D" w:rsidP="009F166D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17" w:type="dxa"/>
            <w:shd w:val="clear" w:color="auto" w:fill="auto"/>
          </w:tcPr>
          <w:p w14:paraId="1A24FE14" w14:textId="007ECC82" w:rsidR="009F166D" w:rsidRPr="00B118B0" w:rsidRDefault="002E6A93" w:rsidP="00D80251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88" w:type="dxa"/>
          </w:tcPr>
          <w:p w14:paraId="14E2BD67" w14:textId="77777777" w:rsidR="009F166D" w:rsidRPr="00B118B0" w:rsidRDefault="009F166D" w:rsidP="009F166D">
            <w:pPr>
              <w:tabs>
                <w:tab w:val="decimal" w:pos="630"/>
              </w:tabs>
              <w:ind w:right="17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9" w:type="dxa"/>
          </w:tcPr>
          <w:p w14:paraId="4D545AFB" w14:textId="3A00DF7F" w:rsidR="009F166D" w:rsidRPr="00B118B0" w:rsidRDefault="009F166D" w:rsidP="009F166D">
            <w:pPr>
              <w:tabs>
                <w:tab w:val="decimal" w:pos="546"/>
              </w:tabs>
              <w:ind w:right="170"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 w:rsidRPr="00B118B0">
              <w:rPr>
                <w:rFonts w:asciiTheme="majorBidi" w:eastAsia="Times New Roman" w:hAnsiTheme="majorBidi" w:cstheme="majorBidi"/>
                <w:sz w:val="28"/>
                <w:lang w:val="en-GB"/>
              </w:rPr>
              <w:t>32</w:t>
            </w:r>
          </w:p>
        </w:tc>
      </w:tr>
      <w:tr w:rsidR="009F166D" w:rsidRPr="00B118B0" w14:paraId="514A43F7" w14:textId="77777777" w:rsidTr="00871CEC">
        <w:trPr>
          <w:trHeight w:val="323"/>
        </w:trPr>
        <w:tc>
          <w:tcPr>
            <w:tcW w:w="4644" w:type="dxa"/>
          </w:tcPr>
          <w:p w14:paraId="431FF9F3" w14:textId="099B6207" w:rsidR="009F166D" w:rsidRPr="00B118B0" w:rsidRDefault="009F166D" w:rsidP="009F166D">
            <w:pPr>
              <w:ind w:right="-18" w:firstLine="42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ค่าใช้จ่ายค้างจ่าย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 </w:t>
            </w:r>
            <w:r w:rsidR="00C864B8" w:rsidRPr="00B118B0">
              <w:rPr>
                <w:rFonts w:asciiTheme="majorBidi" w:hAnsiTheme="majorBidi" w:cstheme="majorBidi"/>
                <w:sz w:val="28"/>
              </w:rPr>
              <w:t>-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013" w:type="dxa"/>
            <w:shd w:val="clear" w:color="auto" w:fill="auto"/>
          </w:tcPr>
          <w:p w14:paraId="36074B88" w14:textId="47635647" w:rsidR="009F166D" w:rsidRPr="00B118B0" w:rsidRDefault="00E55966" w:rsidP="009F166D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</w:t>
            </w:r>
            <w:r w:rsidR="00D63288" w:rsidRPr="00B118B0">
              <w:rPr>
                <w:rFonts w:asciiTheme="majorBidi" w:hAnsiTheme="majorBidi" w:cstheme="majorBidi"/>
                <w:sz w:val="28"/>
              </w:rPr>
              <w:t>5,871</w:t>
            </w:r>
          </w:p>
        </w:tc>
        <w:tc>
          <w:tcPr>
            <w:tcW w:w="88" w:type="dxa"/>
          </w:tcPr>
          <w:p w14:paraId="12C15540" w14:textId="77777777" w:rsidR="009F166D" w:rsidRPr="00B118B0" w:rsidRDefault="009F166D" w:rsidP="009F166D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7" w:type="dxa"/>
            <w:shd w:val="clear" w:color="auto" w:fill="auto"/>
          </w:tcPr>
          <w:p w14:paraId="1FBAC97E" w14:textId="16AB34B9" w:rsidR="009F166D" w:rsidRPr="00B118B0" w:rsidRDefault="009F166D" w:rsidP="009F166D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43,759</w:t>
            </w:r>
          </w:p>
        </w:tc>
        <w:tc>
          <w:tcPr>
            <w:tcW w:w="88" w:type="dxa"/>
          </w:tcPr>
          <w:p w14:paraId="3A6D51B2" w14:textId="77777777" w:rsidR="009F166D" w:rsidRPr="00B118B0" w:rsidRDefault="009F166D" w:rsidP="009F166D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17" w:type="dxa"/>
            <w:shd w:val="clear" w:color="auto" w:fill="auto"/>
          </w:tcPr>
          <w:p w14:paraId="16601807" w14:textId="25D27532" w:rsidR="009F166D" w:rsidRPr="00B118B0" w:rsidRDefault="002E6A93" w:rsidP="00D80251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2,283</w:t>
            </w:r>
          </w:p>
        </w:tc>
        <w:tc>
          <w:tcPr>
            <w:tcW w:w="88" w:type="dxa"/>
          </w:tcPr>
          <w:p w14:paraId="155E7336" w14:textId="77777777" w:rsidR="009F166D" w:rsidRPr="00B118B0" w:rsidRDefault="009F166D" w:rsidP="009F166D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9" w:type="dxa"/>
          </w:tcPr>
          <w:p w14:paraId="5E76B04C" w14:textId="3EBEDC2D" w:rsidR="009F166D" w:rsidRPr="00B118B0" w:rsidRDefault="009F166D" w:rsidP="009F166D">
            <w:pPr>
              <w:tabs>
                <w:tab w:val="decimal" w:pos="546"/>
              </w:tabs>
              <w:ind w:right="170"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 w:rsidRPr="00B118B0">
              <w:rPr>
                <w:rFonts w:asciiTheme="majorBidi" w:eastAsia="Times New Roman" w:hAnsiTheme="majorBidi" w:cstheme="majorBidi"/>
                <w:sz w:val="28"/>
                <w:lang w:val="en-GB"/>
              </w:rPr>
              <w:t>3,058</w:t>
            </w:r>
          </w:p>
        </w:tc>
      </w:tr>
      <w:tr w:rsidR="009F166D" w:rsidRPr="00B118B0" w14:paraId="0E266B10" w14:textId="77777777" w:rsidTr="00871CEC">
        <w:trPr>
          <w:trHeight w:val="323"/>
        </w:trPr>
        <w:tc>
          <w:tcPr>
            <w:tcW w:w="4644" w:type="dxa"/>
          </w:tcPr>
          <w:p w14:paraId="2A68F685" w14:textId="3265F65C" w:rsidR="009F166D" w:rsidRPr="00B118B0" w:rsidRDefault="009F166D" w:rsidP="009F166D">
            <w:pPr>
              <w:ind w:right="-18" w:firstLine="4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ดอกเบี้ยค้างจ่าย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 -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กิจการที่เกี่ยวข้องกัน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 (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ดูหมายเหตุข้อ </w:t>
            </w:r>
            <w:r w:rsidR="00F05B0E" w:rsidRPr="00B118B0">
              <w:rPr>
                <w:rFonts w:asciiTheme="majorBidi" w:hAnsiTheme="majorBidi" w:cstheme="majorBidi"/>
                <w:sz w:val="28"/>
              </w:rPr>
              <w:t>4</w:t>
            </w:r>
            <w:r w:rsidRPr="00B118B0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013" w:type="dxa"/>
            <w:shd w:val="clear" w:color="auto" w:fill="auto"/>
          </w:tcPr>
          <w:p w14:paraId="53CA4298" w14:textId="4A3F3A84" w:rsidR="009F166D" w:rsidRPr="00B118B0" w:rsidRDefault="004E67CD" w:rsidP="009F166D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8" w:type="dxa"/>
          </w:tcPr>
          <w:p w14:paraId="24F8BC5E" w14:textId="77777777" w:rsidR="009F166D" w:rsidRPr="00B118B0" w:rsidRDefault="009F166D" w:rsidP="009F166D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17" w:type="dxa"/>
            <w:shd w:val="clear" w:color="auto" w:fill="auto"/>
          </w:tcPr>
          <w:p w14:paraId="2AE59E15" w14:textId="7990DA02" w:rsidR="009F166D" w:rsidRPr="00B118B0" w:rsidRDefault="009F166D" w:rsidP="009F166D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1,352</w:t>
            </w:r>
          </w:p>
        </w:tc>
        <w:tc>
          <w:tcPr>
            <w:tcW w:w="88" w:type="dxa"/>
          </w:tcPr>
          <w:p w14:paraId="4430F8BC" w14:textId="77777777" w:rsidR="009F166D" w:rsidRPr="00B118B0" w:rsidRDefault="009F166D" w:rsidP="009F166D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7" w:type="dxa"/>
            <w:shd w:val="clear" w:color="auto" w:fill="auto"/>
          </w:tcPr>
          <w:p w14:paraId="751BFECB" w14:textId="50D0FA55" w:rsidR="009F166D" w:rsidRPr="00B118B0" w:rsidRDefault="002E6A93" w:rsidP="00D80251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10,642</w:t>
            </w:r>
          </w:p>
        </w:tc>
        <w:tc>
          <w:tcPr>
            <w:tcW w:w="88" w:type="dxa"/>
          </w:tcPr>
          <w:p w14:paraId="7EC10BEC" w14:textId="77777777" w:rsidR="009F166D" w:rsidRPr="00B118B0" w:rsidRDefault="009F166D" w:rsidP="009F166D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9" w:type="dxa"/>
          </w:tcPr>
          <w:p w14:paraId="62A88D40" w14:textId="2BCC42CF" w:rsidR="009F166D" w:rsidRPr="00B118B0" w:rsidRDefault="009F166D" w:rsidP="009F166D">
            <w:pPr>
              <w:tabs>
                <w:tab w:val="decimal" w:pos="546"/>
              </w:tabs>
              <w:ind w:right="170"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 w:rsidRPr="00B118B0">
              <w:rPr>
                <w:rFonts w:asciiTheme="majorBidi" w:eastAsia="Times New Roman" w:hAnsiTheme="majorBidi" w:cstheme="majorBidi"/>
                <w:sz w:val="28"/>
                <w:lang w:val="en-GB"/>
              </w:rPr>
              <w:t>12,096</w:t>
            </w:r>
          </w:p>
        </w:tc>
      </w:tr>
      <w:tr w:rsidR="009F166D" w:rsidRPr="00B118B0" w14:paraId="4E2BF948" w14:textId="77777777" w:rsidTr="00871CEC">
        <w:trPr>
          <w:trHeight w:val="323"/>
        </w:trPr>
        <w:tc>
          <w:tcPr>
            <w:tcW w:w="4644" w:type="dxa"/>
          </w:tcPr>
          <w:p w14:paraId="5DC94CAD" w14:textId="77777777" w:rsidR="009F166D" w:rsidRPr="00B118B0" w:rsidRDefault="009F166D" w:rsidP="009F166D">
            <w:pPr>
              <w:ind w:right="-18" w:firstLine="4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ดอกเบี้ยค้างจ่าย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 -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013" w:type="dxa"/>
            <w:shd w:val="clear" w:color="auto" w:fill="auto"/>
          </w:tcPr>
          <w:p w14:paraId="163065E7" w14:textId="3B2569EB" w:rsidR="009F166D" w:rsidRPr="00B118B0" w:rsidRDefault="004E67CD" w:rsidP="009F166D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6,418</w:t>
            </w:r>
          </w:p>
        </w:tc>
        <w:tc>
          <w:tcPr>
            <w:tcW w:w="88" w:type="dxa"/>
          </w:tcPr>
          <w:p w14:paraId="225CF7DB" w14:textId="77777777" w:rsidR="009F166D" w:rsidRPr="00B118B0" w:rsidRDefault="009F166D" w:rsidP="009F166D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7" w:type="dxa"/>
            <w:shd w:val="clear" w:color="auto" w:fill="auto"/>
          </w:tcPr>
          <w:p w14:paraId="66710ED8" w14:textId="6E6B0B47" w:rsidR="009F166D" w:rsidRPr="00B118B0" w:rsidRDefault="009F166D" w:rsidP="009F166D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2,172</w:t>
            </w:r>
          </w:p>
        </w:tc>
        <w:tc>
          <w:tcPr>
            <w:tcW w:w="88" w:type="dxa"/>
          </w:tcPr>
          <w:p w14:paraId="45A2D459" w14:textId="77777777" w:rsidR="009F166D" w:rsidRPr="00B118B0" w:rsidRDefault="009F166D" w:rsidP="009F166D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7" w:type="dxa"/>
            <w:shd w:val="clear" w:color="auto" w:fill="auto"/>
          </w:tcPr>
          <w:p w14:paraId="1E010557" w14:textId="3ED8AE4D" w:rsidR="009F166D" w:rsidRPr="00B118B0" w:rsidRDefault="004C5170" w:rsidP="00D80251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2,027</w:t>
            </w:r>
          </w:p>
        </w:tc>
        <w:tc>
          <w:tcPr>
            <w:tcW w:w="88" w:type="dxa"/>
          </w:tcPr>
          <w:p w14:paraId="183407EF" w14:textId="77777777" w:rsidR="009F166D" w:rsidRPr="00B118B0" w:rsidRDefault="009F166D" w:rsidP="009F166D">
            <w:pPr>
              <w:tabs>
                <w:tab w:val="decimal" w:pos="630"/>
              </w:tabs>
              <w:ind w:right="17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9" w:type="dxa"/>
          </w:tcPr>
          <w:p w14:paraId="6681920C" w14:textId="6627805F" w:rsidR="009F166D" w:rsidRPr="00B118B0" w:rsidRDefault="009F166D" w:rsidP="009F166D">
            <w:pPr>
              <w:tabs>
                <w:tab w:val="decimal" w:pos="546"/>
              </w:tabs>
              <w:ind w:right="170"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 w:rsidRPr="00B118B0">
              <w:rPr>
                <w:rFonts w:asciiTheme="majorBidi" w:eastAsia="Times New Roman" w:hAnsiTheme="majorBidi" w:cstheme="majorBidi"/>
                <w:sz w:val="28"/>
                <w:lang w:val="en-GB"/>
              </w:rPr>
              <w:t xml:space="preserve"> 2,029</w:t>
            </w:r>
          </w:p>
        </w:tc>
      </w:tr>
      <w:tr w:rsidR="009F166D" w:rsidRPr="00B118B0" w14:paraId="0E485C3F" w14:textId="77777777" w:rsidTr="00871CEC">
        <w:trPr>
          <w:trHeight w:val="323"/>
        </w:trPr>
        <w:tc>
          <w:tcPr>
            <w:tcW w:w="4644" w:type="dxa"/>
            <w:vAlign w:val="bottom"/>
          </w:tcPr>
          <w:p w14:paraId="5FA9BDC8" w14:textId="77777777" w:rsidR="009F166D" w:rsidRPr="00B118B0" w:rsidRDefault="009F166D" w:rsidP="009F166D">
            <w:pPr>
              <w:ind w:right="-18" w:firstLine="4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อื่น ๆ</w:t>
            </w:r>
          </w:p>
        </w:tc>
        <w:tc>
          <w:tcPr>
            <w:tcW w:w="1013" w:type="dxa"/>
            <w:tcBorders>
              <w:bottom w:val="single" w:sz="4" w:space="0" w:color="auto"/>
            </w:tcBorders>
            <w:shd w:val="clear" w:color="auto" w:fill="auto"/>
          </w:tcPr>
          <w:p w14:paraId="2F66CF41" w14:textId="5E7A03EB" w:rsidR="009F166D" w:rsidRPr="00B118B0" w:rsidRDefault="004C5170" w:rsidP="009F166D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19,154</w:t>
            </w:r>
          </w:p>
        </w:tc>
        <w:tc>
          <w:tcPr>
            <w:tcW w:w="88" w:type="dxa"/>
          </w:tcPr>
          <w:p w14:paraId="428C096D" w14:textId="77777777" w:rsidR="009F166D" w:rsidRPr="00B118B0" w:rsidRDefault="009F166D" w:rsidP="009F166D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auto"/>
          </w:tcPr>
          <w:p w14:paraId="18E89A00" w14:textId="5FB929E7" w:rsidR="009F166D" w:rsidRPr="00B118B0" w:rsidRDefault="009F166D" w:rsidP="009F166D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25,144</w:t>
            </w:r>
          </w:p>
        </w:tc>
        <w:tc>
          <w:tcPr>
            <w:tcW w:w="88" w:type="dxa"/>
          </w:tcPr>
          <w:p w14:paraId="3915FC4B" w14:textId="77777777" w:rsidR="009F166D" w:rsidRPr="00B118B0" w:rsidRDefault="009F166D" w:rsidP="009F166D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auto"/>
          </w:tcPr>
          <w:p w14:paraId="64D76266" w14:textId="7B81099E" w:rsidR="009F166D" w:rsidRPr="00B118B0" w:rsidRDefault="004C5170" w:rsidP="00D80251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602</w:t>
            </w:r>
          </w:p>
        </w:tc>
        <w:tc>
          <w:tcPr>
            <w:tcW w:w="88" w:type="dxa"/>
          </w:tcPr>
          <w:p w14:paraId="6756BC3C" w14:textId="77777777" w:rsidR="009F166D" w:rsidRPr="00B118B0" w:rsidRDefault="009F166D" w:rsidP="009F166D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14:paraId="35CDA5DE" w14:textId="58FD9DC1" w:rsidR="009F166D" w:rsidRPr="00B118B0" w:rsidRDefault="009F166D" w:rsidP="009F166D">
            <w:pPr>
              <w:tabs>
                <w:tab w:val="decimal" w:pos="546"/>
              </w:tabs>
              <w:ind w:right="170"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 w:rsidRPr="00B118B0">
              <w:rPr>
                <w:rFonts w:asciiTheme="majorBidi" w:eastAsia="Times New Roman" w:hAnsiTheme="majorBidi" w:cstheme="majorBidi"/>
                <w:sz w:val="28"/>
                <w:lang w:val="en-GB"/>
              </w:rPr>
              <w:t>1,077</w:t>
            </w:r>
          </w:p>
        </w:tc>
      </w:tr>
      <w:tr w:rsidR="009F166D" w:rsidRPr="00B118B0" w14:paraId="733B3F64" w14:textId="77777777" w:rsidTr="00871CEC">
        <w:trPr>
          <w:trHeight w:val="323"/>
        </w:trPr>
        <w:tc>
          <w:tcPr>
            <w:tcW w:w="4644" w:type="dxa"/>
          </w:tcPr>
          <w:p w14:paraId="3E8712D7" w14:textId="091266D0" w:rsidR="009F166D" w:rsidRPr="00B118B0" w:rsidRDefault="009F166D" w:rsidP="009F166D">
            <w:pPr>
              <w:ind w:right="-18" w:firstLine="42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รวมเจ้าหนี้การค้าและเจ้าหนี้</w:t>
            </w:r>
            <w:r w:rsidR="00C864B8" w:rsidRPr="00B118B0">
              <w:rPr>
                <w:rFonts w:asciiTheme="majorBidi" w:hAnsiTheme="majorBidi" w:cstheme="majorBidi"/>
                <w:b/>
                <w:bCs/>
                <w:sz w:val="28"/>
                <w:cs/>
              </w:rPr>
              <w:t>หมุนเวียน</w:t>
            </w:r>
            <w:r w:rsidRPr="00B118B0">
              <w:rPr>
                <w:rFonts w:asciiTheme="majorBidi" w:hAnsiTheme="majorBidi" w:cstheme="majorBidi"/>
                <w:b/>
                <w:bCs/>
                <w:sz w:val="28"/>
                <w:cs/>
              </w:rPr>
              <w:t>อื่น</w:t>
            </w:r>
          </w:p>
        </w:tc>
        <w:tc>
          <w:tcPr>
            <w:tcW w:w="10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6A4DA2" w14:textId="1A9D1427" w:rsidR="009F166D" w:rsidRPr="00B118B0" w:rsidRDefault="00E55966" w:rsidP="009F166D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</w:rPr>
              <w:t>104,</w:t>
            </w:r>
            <w:r w:rsidR="009E42E7" w:rsidRPr="00B118B0">
              <w:rPr>
                <w:rFonts w:asciiTheme="majorBidi" w:hAnsiTheme="majorBidi" w:cstheme="majorBidi"/>
                <w:b/>
                <w:bCs/>
                <w:sz w:val="28"/>
              </w:rPr>
              <w:t>82</w:t>
            </w:r>
            <w:r w:rsidRPr="00B118B0">
              <w:rPr>
                <w:rFonts w:asciiTheme="majorBidi" w:hAnsiTheme="majorBidi" w:cstheme="majorBidi"/>
                <w:b/>
                <w:bCs/>
                <w:sz w:val="28"/>
              </w:rPr>
              <w:t>5</w:t>
            </w:r>
          </w:p>
        </w:tc>
        <w:tc>
          <w:tcPr>
            <w:tcW w:w="88" w:type="dxa"/>
          </w:tcPr>
          <w:p w14:paraId="4B8EB1BC" w14:textId="77777777" w:rsidR="009F166D" w:rsidRPr="00B118B0" w:rsidRDefault="009F166D" w:rsidP="009F166D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DA07F3" w14:textId="7A61E884" w:rsidR="009F166D" w:rsidRPr="00B118B0" w:rsidRDefault="009F166D" w:rsidP="009F166D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</w:rPr>
              <w:t>195,558</w:t>
            </w:r>
          </w:p>
        </w:tc>
        <w:tc>
          <w:tcPr>
            <w:tcW w:w="88" w:type="dxa"/>
          </w:tcPr>
          <w:p w14:paraId="41C9869C" w14:textId="77777777" w:rsidR="009F166D" w:rsidRPr="00B118B0" w:rsidRDefault="009F166D" w:rsidP="009F166D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2216A5" w14:textId="6F6C8318" w:rsidR="009F166D" w:rsidRPr="00B118B0" w:rsidRDefault="002E6A93" w:rsidP="009F166D">
            <w:pPr>
              <w:tabs>
                <w:tab w:val="decimal" w:pos="882"/>
              </w:tabs>
              <w:ind w:right="17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</w:rPr>
              <w:t>28,130</w:t>
            </w:r>
          </w:p>
        </w:tc>
        <w:tc>
          <w:tcPr>
            <w:tcW w:w="88" w:type="dxa"/>
          </w:tcPr>
          <w:p w14:paraId="3AD9D1FC" w14:textId="77777777" w:rsidR="009F166D" w:rsidRPr="00B118B0" w:rsidRDefault="009F166D" w:rsidP="009F166D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</w:tcPr>
          <w:p w14:paraId="7D73B413" w14:textId="6AC7E245" w:rsidR="009F166D" w:rsidRPr="00B118B0" w:rsidRDefault="009F166D" w:rsidP="009F166D">
            <w:pPr>
              <w:tabs>
                <w:tab w:val="decimal" w:pos="546"/>
              </w:tabs>
              <w:ind w:right="170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</w:pPr>
            <w:r w:rsidRPr="00B118B0"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  <w:t>33,267</w:t>
            </w:r>
          </w:p>
        </w:tc>
      </w:tr>
    </w:tbl>
    <w:p w14:paraId="0A3F2FC0" w14:textId="2AF60B43" w:rsidR="00F53166" w:rsidRPr="00B118B0" w:rsidRDefault="003357E6" w:rsidP="00081754">
      <w:pPr>
        <w:pStyle w:val="ListParagraph"/>
        <w:numPr>
          <w:ilvl w:val="0"/>
          <w:numId w:val="1"/>
        </w:numPr>
        <w:spacing w:before="240" w:line="240" w:lineRule="atLeast"/>
        <w:ind w:left="360"/>
        <w:rPr>
          <w:rFonts w:asciiTheme="majorBidi" w:hAnsiTheme="majorBidi" w:cstheme="majorBidi"/>
          <w:b/>
          <w:bCs/>
          <w:sz w:val="28"/>
        </w:rPr>
      </w:pPr>
      <w:r w:rsidRPr="00B118B0">
        <w:rPr>
          <w:rFonts w:asciiTheme="majorBidi" w:hAnsiTheme="majorBidi" w:cstheme="majorBidi"/>
          <w:b/>
          <w:bCs/>
          <w:sz w:val="28"/>
          <w:cs/>
        </w:rPr>
        <w:t>เ</w:t>
      </w:r>
      <w:r w:rsidR="009E4C64" w:rsidRPr="00B118B0">
        <w:rPr>
          <w:rFonts w:asciiTheme="majorBidi" w:hAnsiTheme="majorBidi" w:cstheme="majorBidi"/>
          <w:b/>
          <w:bCs/>
          <w:sz w:val="28"/>
          <w:cs/>
        </w:rPr>
        <w:t>งินกู้ยืมระยะยาวจากสถาบันการเงิน</w:t>
      </w:r>
      <w:r w:rsidR="005B4801" w:rsidRPr="00B118B0">
        <w:rPr>
          <w:rFonts w:asciiTheme="majorBidi" w:hAnsiTheme="majorBidi" w:cstheme="majorBidi"/>
          <w:b/>
          <w:bCs/>
          <w:sz w:val="28"/>
        </w:rPr>
        <w:t xml:space="preserve"> </w:t>
      </w:r>
    </w:p>
    <w:p w14:paraId="2AD8607A" w14:textId="27A9355C" w:rsidR="00F53166" w:rsidRPr="00B118B0" w:rsidRDefault="009E4C64" w:rsidP="003357E6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เงินกู้ยืมระยะยาวจากสถาบันการเงิน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ณ วันที่ </w:t>
      </w:r>
      <w:r w:rsidR="00C149B7" w:rsidRPr="00B118B0">
        <w:rPr>
          <w:rFonts w:asciiTheme="majorBidi" w:hAnsiTheme="majorBidi" w:cstheme="majorBidi"/>
          <w:color w:val="000000"/>
          <w:spacing w:val="-2"/>
          <w:sz w:val="28"/>
        </w:rPr>
        <w:t>30</w:t>
      </w:r>
      <w:r w:rsidR="00C149B7"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มิถุนายน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2D54F5" w:rsidRPr="00B118B0">
        <w:rPr>
          <w:rFonts w:asciiTheme="majorBidi" w:hAnsiTheme="majorBidi" w:cstheme="majorBidi"/>
          <w:color w:val="000000"/>
          <w:spacing w:val="-2"/>
          <w:sz w:val="28"/>
        </w:rPr>
        <w:t>4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และวันที่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31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ธันวาคม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2D54F5" w:rsidRPr="00B118B0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ประกอบด้วย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 (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งบการเงินเฉพาะกิจการ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: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ไม่มี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)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00"/>
        <w:gridCol w:w="1320"/>
        <w:gridCol w:w="86"/>
        <w:gridCol w:w="1384"/>
      </w:tblGrid>
      <w:tr w:rsidR="003357E6" w:rsidRPr="00B118B0" w14:paraId="7987878D" w14:textId="77777777" w:rsidTr="00B37563">
        <w:trPr>
          <w:trHeight w:val="20"/>
        </w:trPr>
        <w:tc>
          <w:tcPr>
            <w:tcW w:w="6300" w:type="dxa"/>
          </w:tcPr>
          <w:p w14:paraId="28879A51" w14:textId="77777777" w:rsidR="003357E6" w:rsidRPr="00B118B0" w:rsidRDefault="003357E6" w:rsidP="005B4801">
            <w:pPr>
              <w:pStyle w:val="Header"/>
              <w:ind w:left="-18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90" w:type="dxa"/>
            <w:gridSpan w:val="3"/>
            <w:vAlign w:val="bottom"/>
          </w:tcPr>
          <w:p w14:paraId="7537D231" w14:textId="43086B96" w:rsidR="003357E6" w:rsidRPr="00B118B0" w:rsidRDefault="003357E6" w:rsidP="003357E6">
            <w:pPr>
              <w:ind w:left="-108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(หน่วย: พันบาท)</w:t>
            </w:r>
          </w:p>
        </w:tc>
      </w:tr>
      <w:tr w:rsidR="00F53166" w:rsidRPr="00B118B0" w14:paraId="6BF68BFA" w14:textId="77777777" w:rsidTr="00B37563">
        <w:trPr>
          <w:trHeight w:val="20"/>
        </w:trPr>
        <w:tc>
          <w:tcPr>
            <w:tcW w:w="6300" w:type="dxa"/>
          </w:tcPr>
          <w:p w14:paraId="5ABF5C2C" w14:textId="77777777" w:rsidR="00F53166" w:rsidRPr="00B118B0" w:rsidRDefault="00F53166" w:rsidP="005B4801">
            <w:pPr>
              <w:pStyle w:val="Header"/>
              <w:ind w:left="-18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  <w:vAlign w:val="bottom"/>
          </w:tcPr>
          <w:p w14:paraId="5D5F0F85" w14:textId="77777777" w:rsidR="00F53166" w:rsidRPr="00B118B0" w:rsidRDefault="009E4C64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F53166" w:rsidRPr="00B118B0" w14:paraId="02FB649F" w14:textId="77777777" w:rsidTr="00B37563">
        <w:trPr>
          <w:trHeight w:val="20"/>
        </w:trPr>
        <w:tc>
          <w:tcPr>
            <w:tcW w:w="6300" w:type="dxa"/>
          </w:tcPr>
          <w:p w14:paraId="6BA8308F" w14:textId="77777777" w:rsidR="00F53166" w:rsidRPr="00B118B0" w:rsidRDefault="00F53166">
            <w:pPr>
              <w:pStyle w:val="Header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20" w:type="dxa"/>
            <w:vAlign w:val="bottom"/>
          </w:tcPr>
          <w:p w14:paraId="7C7876BC" w14:textId="7073D5F0" w:rsidR="00F53166" w:rsidRPr="00B118B0" w:rsidRDefault="00C149B7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30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มิถุนายน</w:t>
            </w:r>
          </w:p>
        </w:tc>
        <w:tc>
          <w:tcPr>
            <w:tcW w:w="86" w:type="dxa"/>
          </w:tcPr>
          <w:p w14:paraId="537EDF5F" w14:textId="77777777" w:rsidR="00F53166" w:rsidRPr="00B118B0" w:rsidRDefault="00F53166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4" w:type="dxa"/>
            <w:vAlign w:val="bottom"/>
          </w:tcPr>
          <w:p w14:paraId="7DF277CA" w14:textId="77777777" w:rsidR="00F53166" w:rsidRPr="00B118B0" w:rsidRDefault="009E4C64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31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</w:tc>
      </w:tr>
      <w:tr w:rsidR="00F53166" w:rsidRPr="00B118B0" w14:paraId="326D40D4" w14:textId="77777777" w:rsidTr="00B37563">
        <w:trPr>
          <w:trHeight w:val="20"/>
        </w:trPr>
        <w:tc>
          <w:tcPr>
            <w:tcW w:w="6300" w:type="dxa"/>
          </w:tcPr>
          <w:p w14:paraId="7EA7CA01" w14:textId="77777777" w:rsidR="00F53166" w:rsidRPr="00B118B0" w:rsidRDefault="00F53166">
            <w:pPr>
              <w:pStyle w:val="Header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20" w:type="dxa"/>
            <w:tcBorders>
              <w:bottom w:val="single" w:sz="4" w:space="0" w:color="auto"/>
            </w:tcBorders>
            <w:vAlign w:val="bottom"/>
          </w:tcPr>
          <w:p w14:paraId="61B4E8C4" w14:textId="171F7828" w:rsidR="00F53166" w:rsidRPr="00B118B0" w:rsidRDefault="009E4C64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D6502D" w:rsidRPr="00B118B0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86" w:type="dxa"/>
          </w:tcPr>
          <w:p w14:paraId="4D7F25CF" w14:textId="77777777" w:rsidR="00F53166" w:rsidRPr="00B118B0" w:rsidRDefault="00F53166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5704D5A8" w14:textId="25CFBB06" w:rsidR="00F53166" w:rsidRPr="00B118B0" w:rsidRDefault="009E4C64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D6502D" w:rsidRPr="00B118B0">
              <w:rPr>
                <w:rFonts w:asciiTheme="majorBidi" w:hAnsiTheme="majorBidi" w:cstheme="majorBidi"/>
                <w:sz w:val="28"/>
              </w:rPr>
              <w:t>3</w:t>
            </w:r>
          </w:p>
        </w:tc>
      </w:tr>
      <w:tr w:rsidR="0079395B" w:rsidRPr="00B118B0" w14:paraId="0197D792" w14:textId="77777777" w:rsidTr="00B37563">
        <w:trPr>
          <w:trHeight w:val="20"/>
        </w:trPr>
        <w:tc>
          <w:tcPr>
            <w:tcW w:w="6300" w:type="dxa"/>
          </w:tcPr>
          <w:p w14:paraId="3FA38799" w14:textId="77777777" w:rsidR="0079395B" w:rsidRPr="00B118B0" w:rsidRDefault="0079395B" w:rsidP="0079395B">
            <w:pPr>
              <w:pStyle w:val="Header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เงินกู้ยืมระยะยาว</w:t>
            </w:r>
          </w:p>
        </w:tc>
        <w:tc>
          <w:tcPr>
            <w:tcW w:w="1320" w:type="dxa"/>
            <w:tcBorders>
              <w:top w:val="single" w:sz="4" w:space="0" w:color="auto"/>
            </w:tcBorders>
            <w:shd w:val="clear" w:color="auto" w:fill="auto"/>
          </w:tcPr>
          <w:p w14:paraId="58C4B43C" w14:textId="3E4C928D" w:rsidR="0079395B" w:rsidRPr="00B118B0" w:rsidRDefault="00DE1D9A" w:rsidP="0079395B">
            <w:pPr>
              <w:tabs>
                <w:tab w:val="decimal" w:pos="1020"/>
              </w:tabs>
              <w:ind w:right="90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B118B0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115,893</w:t>
            </w:r>
          </w:p>
        </w:tc>
        <w:tc>
          <w:tcPr>
            <w:tcW w:w="86" w:type="dxa"/>
          </w:tcPr>
          <w:p w14:paraId="2567496A" w14:textId="77777777" w:rsidR="0079395B" w:rsidRPr="00B118B0" w:rsidRDefault="0079395B" w:rsidP="0079395B">
            <w:pPr>
              <w:tabs>
                <w:tab w:val="decimal" w:pos="896"/>
              </w:tabs>
              <w:ind w:right="-320"/>
              <w:jc w:val="thaiDistribute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</w:tcPr>
          <w:p w14:paraId="17E62F5D" w14:textId="75D8FC02" w:rsidR="0079395B" w:rsidRPr="00B118B0" w:rsidRDefault="0079395B" w:rsidP="0079395B">
            <w:pPr>
              <w:tabs>
                <w:tab w:val="decimal" w:pos="1020"/>
              </w:tabs>
              <w:ind w:right="90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B118B0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119,524</w:t>
            </w:r>
          </w:p>
        </w:tc>
      </w:tr>
      <w:tr w:rsidR="0079395B" w:rsidRPr="00B118B0" w14:paraId="5DEBF7F6" w14:textId="77777777" w:rsidTr="00A35C6E">
        <w:trPr>
          <w:trHeight w:val="20"/>
        </w:trPr>
        <w:tc>
          <w:tcPr>
            <w:tcW w:w="6300" w:type="dxa"/>
          </w:tcPr>
          <w:p w14:paraId="5E82A7DE" w14:textId="4DA02905" w:rsidR="0079395B" w:rsidRPr="00B118B0" w:rsidRDefault="0079395B" w:rsidP="0079395B">
            <w:pPr>
              <w:pStyle w:val="Header"/>
              <w:jc w:val="both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3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E53C03" w14:textId="01DEB4A4" w:rsidR="0079395B" w:rsidRPr="00B118B0" w:rsidRDefault="00DE1D9A" w:rsidP="0079395B">
            <w:pPr>
              <w:tabs>
                <w:tab w:val="decimal" w:pos="1020"/>
              </w:tabs>
              <w:ind w:right="90"/>
              <w:jc w:val="right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B118B0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(43,682)</w:t>
            </w:r>
          </w:p>
        </w:tc>
        <w:tc>
          <w:tcPr>
            <w:tcW w:w="86" w:type="dxa"/>
          </w:tcPr>
          <w:p w14:paraId="6BCEF66A" w14:textId="77777777" w:rsidR="0079395B" w:rsidRPr="00B118B0" w:rsidRDefault="0079395B" w:rsidP="0079395B">
            <w:pPr>
              <w:tabs>
                <w:tab w:val="decimal" w:pos="896"/>
              </w:tabs>
              <w:ind w:right="-320"/>
              <w:jc w:val="thaiDistribute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23633C16" w14:textId="23BA2B2D" w:rsidR="0079395B" w:rsidRPr="00B118B0" w:rsidRDefault="0079395B" w:rsidP="0079395B">
            <w:pPr>
              <w:tabs>
                <w:tab w:val="decimal" w:pos="1020"/>
              </w:tabs>
              <w:ind w:right="90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B118B0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(47,992)</w:t>
            </w:r>
          </w:p>
        </w:tc>
      </w:tr>
      <w:tr w:rsidR="0079395B" w:rsidRPr="00B118B0" w14:paraId="1E07DDE7" w14:textId="77777777" w:rsidTr="00A35C6E">
        <w:trPr>
          <w:trHeight w:val="20"/>
        </w:trPr>
        <w:tc>
          <w:tcPr>
            <w:tcW w:w="6300" w:type="dxa"/>
          </w:tcPr>
          <w:p w14:paraId="3CCC901A" w14:textId="77777777" w:rsidR="0079395B" w:rsidRPr="00B118B0" w:rsidRDefault="0079395B" w:rsidP="0079395B">
            <w:pPr>
              <w:pStyle w:val="Header"/>
              <w:jc w:val="both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  <w:cs/>
              </w:rPr>
              <w:t>เงินกู้ยืมระยะยาว - สุทธิจากส่วนที่ถึงกำหนดชำระภายในหนึ่งปี</w:t>
            </w:r>
          </w:p>
        </w:tc>
        <w:tc>
          <w:tcPr>
            <w:tcW w:w="13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2A3536" w14:textId="30EFDBDA" w:rsidR="0079395B" w:rsidRPr="00B118B0" w:rsidRDefault="00DE1D9A" w:rsidP="0079395B">
            <w:pPr>
              <w:tabs>
                <w:tab w:val="decimal" w:pos="102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8"/>
                <w:cs/>
                <w:lang w:eastAsia="th-TH"/>
              </w:rPr>
            </w:pPr>
            <w:r w:rsidRPr="00B118B0">
              <w:rPr>
                <w:rFonts w:asciiTheme="majorBidi" w:hAnsiTheme="majorBidi" w:cstheme="majorBidi"/>
                <w:b/>
                <w:bCs/>
                <w:snapToGrid w:val="0"/>
                <w:sz w:val="28"/>
                <w:lang w:eastAsia="th-TH"/>
              </w:rPr>
              <w:t>72,221</w:t>
            </w:r>
          </w:p>
        </w:tc>
        <w:tc>
          <w:tcPr>
            <w:tcW w:w="86" w:type="dxa"/>
          </w:tcPr>
          <w:p w14:paraId="0DA35DE3" w14:textId="77777777" w:rsidR="0079395B" w:rsidRPr="00B118B0" w:rsidRDefault="0079395B" w:rsidP="0079395B">
            <w:pPr>
              <w:tabs>
                <w:tab w:val="decimal" w:pos="896"/>
              </w:tabs>
              <w:ind w:right="-320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330C03B5" w14:textId="6A06C823" w:rsidR="0079395B" w:rsidRPr="00B118B0" w:rsidRDefault="0079395B" w:rsidP="0079395B">
            <w:pPr>
              <w:tabs>
                <w:tab w:val="decimal" w:pos="102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8"/>
                <w:lang w:eastAsia="th-TH"/>
              </w:rPr>
            </w:pPr>
            <w:r w:rsidRPr="00B118B0">
              <w:rPr>
                <w:rFonts w:asciiTheme="majorBidi" w:hAnsiTheme="majorBidi" w:cstheme="majorBidi"/>
                <w:b/>
                <w:bCs/>
                <w:snapToGrid w:val="0"/>
                <w:sz w:val="28"/>
                <w:lang w:eastAsia="th-TH"/>
              </w:rPr>
              <w:t>71,532</w:t>
            </w:r>
          </w:p>
        </w:tc>
      </w:tr>
    </w:tbl>
    <w:p w14:paraId="2E55C847" w14:textId="77777777" w:rsidR="003C4734" w:rsidRDefault="003C4734" w:rsidP="003357E6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597D74B8" w14:textId="77777777" w:rsidR="003C4734" w:rsidRDefault="003C4734" w:rsidP="003357E6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663EE40A" w14:textId="77777777" w:rsidR="003C4734" w:rsidRDefault="003C4734" w:rsidP="003357E6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63EF793A" w14:textId="77777777" w:rsidR="003C4734" w:rsidRDefault="003C4734" w:rsidP="003357E6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4A14F56B" w14:textId="15BF38B7" w:rsidR="00F53166" w:rsidRPr="00B118B0" w:rsidRDefault="009E4C64" w:rsidP="003357E6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การเปลี่ยนแปลงของบัญชีเงินกู้ยืมระยะยาว</w:t>
      </w:r>
      <w:r w:rsidR="00B633F0"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จากสถาบันการเงิน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สำหรับงวด</w:t>
      </w:r>
      <w:r w:rsidR="00C149B7"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หก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ดือนสิ้นสุดวันที่ </w:t>
      </w:r>
      <w:r w:rsidR="00C149B7" w:rsidRPr="00B118B0">
        <w:rPr>
          <w:rFonts w:asciiTheme="majorBidi" w:hAnsiTheme="majorBidi" w:cstheme="majorBidi"/>
          <w:color w:val="000000"/>
          <w:spacing w:val="-2"/>
          <w:sz w:val="28"/>
        </w:rPr>
        <w:t>30</w:t>
      </w:r>
      <w:r w:rsidR="00C149B7"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มิถุนายน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330448" w:rsidRPr="00B118B0">
        <w:rPr>
          <w:rFonts w:asciiTheme="majorBidi" w:hAnsiTheme="majorBidi" w:cstheme="majorBidi"/>
          <w:color w:val="000000"/>
          <w:spacing w:val="-2"/>
          <w:sz w:val="28"/>
        </w:rPr>
        <w:t>4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และสำหรับปีสิ้นสุดวันที่</w:t>
      </w:r>
      <w:r w:rsidR="00330448"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ธันวาคม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330448" w:rsidRPr="00B118B0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มีรายละเอียดดังนี้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00"/>
        <w:gridCol w:w="1350"/>
        <w:gridCol w:w="90"/>
        <w:gridCol w:w="1350"/>
      </w:tblGrid>
      <w:tr w:rsidR="003357E6" w:rsidRPr="00B118B0" w14:paraId="345BB2FC" w14:textId="77777777" w:rsidTr="00B37563">
        <w:tc>
          <w:tcPr>
            <w:tcW w:w="6300" w:type="dxa"/>
            <w:vAlign w:val="bottom"/>
          </w:tcPr>
          <w:p w14:paraId="5B93BF27" w14:textId="77777777" w:rsidR="003357E6" w:rsidRPr="00B118B0" w:rsidRDefault="003357E6">
            <w:pPr>
              <w:tabs>
                <w:tab w:val="left" w:pos="900"/>
                <w:tab w:val="left" w:pos="1440"/>
                <w:tab w:val="left" w:pos="2160"/>
              </w:tabs>
              <w:ind w:right="-43"/>
              <w:jc w:val="thaiDistribute"/>
              <w:rPr>
                <w:rFonts w:asciiTheme="majorBidi" w:hAnsiTheme="majorBidi" w:cstheme="majorBidi"/>
                <w:caps/>
                <w:sz w:val="28"/>
              </w:rPr>
            </w:pPr>
          </w:p>
        </w:tc>
        <w:tc>
          <w:tcPr>
            <w:tcW w:w="2790" w:type="dxa"/>
            <w:gridSpan w:val="3"/>
            <w:vAlign w:val="bottom"/>
          </w:tcPr>
          <w:p w14:paraId="4E191C33" w14:textId="1FA46131" w:rsidR="003357E6" w:rsidRPr="00B118B0" w:rsidRDefault="003357E6" w:rsidP="003357E6">
            <w:pPr>
              <w:ind w:left="533"/>
              <w:jc w:val="right"/>
              <w:rPr>
                <w:rFonts w:asciiTheme="majorBidi" w:hAnsiTheme="majorBidi" w:cstheme="majorBidi"/>
                <w:caps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caps/>
                <w:sz w:val="28"/>
              </w:rPr>
              <w:t>(</w:t>
            </w:r>
            <w:r w:rsidRPr="00B118B0">
              <w:rPr>
                <w:rFonts w:asciiTheme="majorBidi" w:hAnsiTheme="majorBidi" w:cstheme="majorBidi"/>
                <w:caps/>
                <w:sz w:val="28"/>
                <w:cs/>
              </w:rPr>
              <w:t>หน่วย</w:t>
            </w:r>
            <w:r w:rsidRPr="00B118B0">
              <w:rPr>
                <w:rFonts w:asciiTheme="majorBidi" w:hAnsiTheme="majorBidi" w:cstheme="majorBidi"/>
                <w:caps/>
                <w:sz w:val="28"/>
              </w:rPr>
              <w:t xml:space="preserve">: </w:t>
            </w:r>
            <w:r w:rsidRPr="00B118B0">
              <w:rPr>
                <w:rFonts w:asciiTheme="majorBidi" w:hAnsiTheme="majorBidi" w:cstheme="majorBidi"/>
                <w:caps/>
                <w:sz w:val="28"/>
                <w:cs/>
              </w:rPr>
              <w:t>พันบาท</w:t>
            </w:r>
            <w:r w:rsidRPr="00B118B0">
              <w:rPr>
                <w:rFonts w:asciiTheme="majorBidi" w:hAnsiTheme="majorBidi" w:cstheme="majorBidi"/>
                <w:caps/>
                <w:sz w:val="28"/>
              </w:rPr>
              <w:t>)</w:t>
            </w:r>
          </w:p>
        </w:tc>
      </w:tr>
      <w:tr w:rsidR="00F53166" w:rsidRPr="00B118B0" w14:paraId="6E018193" w14:textId="77777777" w:rsidTr="00B37563">
        <w:tc>
          <w:tcPr>
            <w:tcW w:w="6300" w:type="dxa"/>
            <w:vAlign w:val="bottom"/>
          </w:tcPr>
          <w:p w14:paraId="4C6C6AB4" w14:textId="77777777" w:rsidR="00F53166" w:rsidRPr="00B118B0" w:rsidRDefault="00F53166">
            <w:pPr>
              <w:tabs>
                <w:tab w:val="left" w:pos="900"/>
                <w:tab w:val="left" w:pos="1440"/>
                <w:tab w:val="left" w:pos="2160"/>
              </w:tabs>
              <w:ind w:right="-43"/>
              <w:jc w:val="thaiDistribute"/>
              <w:rPr>
                <w:rFonts w:asciiTheme="majorBidi" w:hAnsiTheme="majorBidi" w:cstheme="majorBidi"/>
                <w:caps/>
                <w:sz w:val="28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  <w:vAlign w:val="bottom"/>
          </w:tcPr>
          <w:p w14:paraId="32966CC1" w14:textId="77777777" w:rsidR="00F53166" w:rsidRPr="00B118B0" w:rsidRDefault="009E4C64">
            <w:pPr>
              <w:ind w:left="-12" w:right="-3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F53166" w:rsidRPr="00B118B0" w14:paraId="0C4132E8" w14:textId="77777777" w:rsidTr="00B37563">
        <w:tc>
          <w:tcPr>
            <w:tcW w:w="6300" w:type="dxa"/>
            <w:vAlign w:val="bottom"/>
          </w:tcPr>
          <w:p w14:paraId="28855D13" w14:textId="77777777" w:rsidR="00F53166" w:rsidRPr="00B118B0" w:rsidRDefault="00F53166">
            <w:pPr>
              <w:tabs>
                <w:tab w:val="left" w:pos="900"/>
                <w:tab w:val="left" w:pos="1440"/>
                <w:tab w:val="left" w:pos="2160"/>
              </w:tabs>
              <w:ind w:left="-18" w:right="-108"/>
              <w:jc w:val="thaiDistribute"/>
              <w:rPr>
                <w:rFonts w:asciiTheme="majorBidi" w:hAnsiTheme="majorBidi" w:cstheme="majorBidi"/>
                <w:caps/>
                <w:sz w:val="28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55259C6" w14:textId="1B9F5EAB" w:rsidR="00F53166" w:rsidRPr="00B118B0" w:rsidRDefault="009E4C64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7A739B" w:rsidRPr="00B118B0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90" w:type="dxa"/>
          </w:tcPr>
          <w:p w14:paraId="4EA9C703" w14:textId="77777777" w:rsidR="00F53166" w:rsidRPr="00B118B0" w:rsidRDefault="00F53166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D98030F" w14:textId="2535F9BE" w:rsidR="00F53166" w:rsidRPr="00B118B0" w:rsidRDefault="009E4C64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7A739B" w:rsidRPr="00B118B0">
              <w:rPr>
                <w:rFonts w:asciiTheme="majorBidi" w:hAnsiTheme="majorBidi" w:cstheme="majorBidi"/>
                <w:sz w:val="28"/>
              </w:rPr>
              <w:t>3</w:t>
            </w:r>
          </w:p>
        </w:tc>
      </w:tr>
      <w:tr w:rsidR="00FD7836" w:rsidRPr="00B118B0" w14:paraId="621D05EE" w14:textId="77777777" w:rsidTr="00A35C6E">
        <w:tc>
          <w:tcPr>
            <w:tcW w:w="6300" w:type="dxa"/>
            <w:vAlign w:val="bottom"/>
          </w:tcPr>
          <w:p w14:paraId="5B7FE88F" w14:textId="1DCA27B2" w:rsidR="00FD7836" w:rsidRPr="00B118B0" w:rsidRDefault="00FD7836" w:rsidP="00FD7836">
            <w:pPr>
              <w:tabs>
                <w:tab w:val="left" w:pos="900"/>
                <w:tab w:val="left" w:pos="1440"/>
                <w:tab w:val="left" w:pos="2160"/>
              </w:tabs>
              <w:ind w:right="-108"/>
              <w:jc w:val="thaiDistribute"/>
              <w:rPr>
                <w:rFonts w:asciiTheme="majorBidi" w:hAnsiTheme="majorBidi" w:cstheme="majorBidi"/>
                <w:caps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caps/>
                <w:sz w:val="28"/>
                <w:cs/>
              </w:rPr>
              <w:t>ยอดคงเหลือต้นงวด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AF98983" w14:textId="6A85FFF2" w:rsidR="00FD7836" w:rsidRPr="00B118B0" w:rsidRDefault="00FD7836" w:rsidP="00FD7836">
            <w:pPr>
              <w:tabs>
                <w:tab w:val="decimal" w:pos="896"/>
              </w:tabs>
              <w:ind w:right="94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B118B0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119,524</w:t>
            </w:r>
          </w:p>
        </w:tc>
        <w:tc>
          <w:tcPr>
            <w:tcW w:w="90" w:type="dxa"/>
          </w:tcPr>
          <w:p w14:paraId="78315BFF" w14:textId="77777777" w:rsidR="00FD7836" w:rsidRPr="00B118B0" w:rsidRDefault="00FD7836" w:rsidP="00FD7836">
            <w:pPr>
              <w:tabs>
                <w:tab w:val="decimal" w:pos="1332"/>
              </w:tabs>
              <w:jc w:val="thaiDistribute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C9FBEE8" w14:textId="2517F6A2" w:rsidR="00FD7836" w:rsidRPr="00B118B0" w:rsidRDefault="00FD7836" w:rsidP="00FD7836">
            <w:pPr>
              <w:tabs>
                <w:tab w:val="decimal" w:pos="896"/>
              </w:tabs>
              <w:ind w:right="94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B118B0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158,770</w:t>
            </w:r>
          </w:p>
        </w:tc>
      </w:tr>
      <w:tr w:rsidR="00FD7836" w:rsidRPr="00B118B0" w14:paraId="217B6406" w14:textId="77777777" w:rsidTr="00A35C6E">
        <w:tc>
          <w:tcPr>
            <w:tcW w:w="6300" w:type="dxa"/>
            <w:vAlign w:val="bottom"/>
          </w:tcPr>
          <w:p w14:paraId="0567468B" w14:textId="060E055D" w:rsidR="00FD7836" w:rsidRPr="00B118B0" w:rsidRDefault="00FD7836" w:rsidP="00FD7836">
            <w:pPr>
              <w:tabs>
                <w:tab w:val="left" w:pos="900"/>
                <w:tab w:val="left" w:pos="1440"/>
                <w:tab w:val="left" w:pos="2160"/>
              </w:tabs>
              <w:ind w:right="-108"/>
              <w:jc w:val="thaiDistribute"/>
              <w:rPr>
                <w:rFonts w:asciiTheme="majorBidi" w:hAnsiTheme="majorBidi" w:cstheme="majorBidi"/>
                <w:caps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caps/>
                <w:sz w:val="28"/>
                <w:u w:val="single"/>
                <w:cs/>
              </w:rPr>
              <w:t>บวก</w:t>
            </w:r>
            <w:r w:rsidRPr="00B118B0">
              <w:rPr>
                <w:rFonts w:asciiTheme="majorBidi" w:hAnsiTheme="majorBidi" w:cstheme="majorBidi"/>
                <w:caps/>
                <w:sz w:val="28"/>
              </w:rPr>
              <w:t xml:space="preserve"> </w:t>
            </w:r>
            <w:r w:rsidRPr="00B118B0">
              <w:rPr>
                <w:rFonts w:asciiTheme="majorBidi" w:hAnsiTheme="majorBidi" w:cstheme="majorBidi"/>
                <w:caps/>
                <w:sz w:val="28"/>
                <w:cs/>
              </w:rPr>
              <w:t>กู้เพิ่มระหว่างงวด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1FB3824" w14:textId="241574A6" w:rsidR="00FD7836" w:rsidRPr="00B118B0" w:rsidRDefault="00DE1D9A" w:rsidP="00FD7836">
            <w:pPr>
              <w:tabs>
                <w:tab w:val="decimal" w:pos="896"/>
              </w:tabs>
              <w:ind w:right="94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B118B0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15,000</w:t>
            </w:r>
          </w:p>
        </w:tc>
        <w:tc>
          <w:tcPr>
            <w:tcW w:w="90" w:type="dxa"/>
          </w:tcPr>
          <w:p w14:paraId="432E1091" w14:textId="77777777" w:rsidR="00FD7836" w:rsidRPr="00B118B0" w:rsidRDefault="00FD7836" w:rsidP="00FD7836">
            <w:pPr>
              <w:tabs>
                <w:tab w:val="decimal" w:pos="1332"/>
              </w:tabs>
              <w:jc w:val="thaiDistribute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350" w:type="dxa"/>
          </w:tcPr>
          <w:p w14:paraId="3BB50053" w14:textId="518DA39B" w:rsidR="00FD7836" w:rsidRPr="00B118B0" w:rsidRDefault="00FD7836" w:rsidP="00FD7836">
            <w:pPr>
              <w:tabs>
                <w:tab w:val="decimal" w:pos="896"/>
              </w:tabs>
              <w:ind w:right="94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B118B0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-</w:t>
            </w:r>
          </w:p>
        </w:tc>
      </w:tr>
      <w:tr w:rsidR="00FD7836" w:rsidRPr="00B118B0" w14:paraId="31FDF261" w14:textId="77777777" w:rsidTr="00A35C6E">
        <w:tc>
          <w:tcPr>
            <w:tcW w:w="6300" w:type="dxa"/>
            <w:vAlign w:val="bottom"/>
          </w:tcPr>
          <w:p w14:paraId="5818A7A1" w14:textId="5C146988" w:rsidR="00FD7836" w:rsidRPr="00B118B0" w:rsidRDefault="00FD7836" w:rsidP="00FD7836">
            <w:pPr>
              <w:tabs>
                <w:tab w:val="left" w:pos="900"/>
                <w:tab w:val="left" w:pos="1440"/>
                <w:tab w:val="left" w:pos="2160"/>
              </w:tabs>
              <w:ind w:right="-108"/>
              <w:jc w:val="thaiDistribute"/>
              <w:rPr>
                <w:rFonts w:asciiTheme="majorBidi" w:hAnsiTheme="majorBidi" w:cstheme="majorBidi"/>
                <w:caps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caps/>
                <w:sz w:val="28"/>
                <w:u w:val="single"/>
                <w:cs/>
              </w:rPr>
              <w:t>หัก</w:t>
            </w:r>
            <w:r w:rsidRPr="00B118B0">
              <w:rPr>
                <w:rFonts w:asciiTheme="majorBidi" w:hAnsiTheme="majorBidi" w:cstheme="majorBidi"/>
                <w:caps/>
                <w:sz w:val="28"/>
              </w:rPr>
              <w:t xml:space="preserve"> </w:t>
            </w:r>
            <w:r w:rsidRPr="00B118B0">
              <w:rPr>
                <w:rFonts w:asciiTheme="majorBidi" w:hAnsiTheme="majorBidi" w:cstheme="majorBidi"/>
                <w:caps/>
                <w:sz w:val="28"/>
                <w:cs/>
              </w:rPr>
              <w:t>จ่ายคืนเงินกู้ระหว่างงวด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83FE8E" w14:textId="47AAE534" w:rsidR="00FD7836" w:rsidRPr="00B118B0" w:rsidRDefault="00DE1D9A" w:rsidP="00FD7836">
            <w:pPr>
              <w:tabs>
                <w:tab w:val="decimal" w:pos="896"/>
              </w:tabs>
              <w:ind w:right="94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B118B0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(18,631)</w:t>
            </w:r>
          </w:p>
        </w:tc>
        <w:tc>
          <w:tcPr>
            <w:tcW w:w="90" w:type="dxa"/>
          </w:tcPr>
          <w:p w14:paraId="70041811" w14:textId="77777777" w:rsidR="00FD7836" w:rsidRPr="00B118B0" w:rsidRDefault="00FD7836" w:rsidP="00FD7836">
            <w:pPr>
              <w:tabs>
                <w:tab w:val="decimal" w:pos="1332"/>
              </w:tabs>
              <w:jc w:val="thaiDistribute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9DD522C" w14:textId="0A1ED20E" w:rsidR="00FD7836" w:rsidRPr="00B118B0" w:rsidRDefault="00FD7836" w:rsidP="00FD7836">
            <w:pPr>
              <w:tabs>
                <w:tab w:val="decimal" w:pos="896"/>
              </w:tabs>
              <w:ind w:right="94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B118B0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(39,246)</w:t>
            </w:r>
          </w:p>
        </w:tc>
      </w:tr>
      <w:tr w:rsidR="00FD7836" w:rsidRPr="00B118B0" w14:paraId="7E749711" w14:textId="77777777" w:rsidTr="00A35C6E">
        <w:tc>
          <w:tcPr>
            <w:tcW w:w="6300" w:type="dxa"/>
            <w:vAlign w:val="bottom"/>
          </w:tcPr>
          <w:p w14:paraId="2E207866" w14:textId="69CD4D87" w:rsidR="00FD7836" w:rsidRPr="00B118B0" w:rsidRDefault="00FD7836" w:rsidP="00FD7836">
            <w:pPr>
              <w:tabs>
                <w:tab w:val="left" w:pos="900"/>
                <w:tab w:val="left" w:pos="1440"/>
                <w:tab w:val="left" w:pos="2160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caps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b/>
                <w:bCs/>
                <w:caps/>
                <w:sz w:val="28"/>
                <w:cs/>
              </w:rPr>
              <w:t>ยอดคงเหลือปลายงวด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02A76A" w14:textId="7749A3ED" w:rsidR="00FD7836" w:rsidRPr="00B118B0" w:rsidRDefault="00DE1D9A" w:rsidP="00FD7836">
            <w:pPr>
              <w:tabs>
                <w:tab w:val="decimal" w:pos="896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8"/>
                <w:lang w:eastAsia="th-TH"/>
              </w:rPr>
            </w:pPr>
            <w:r w:rsidRPr="00B118B0">
              <w:rPr>
                <w:rFonts w:asciiTheme="majorBidi" w:hAnsiTheme="majorBidi" w:cstheme="majorBidi"/>
                <w:b/>
                <w:bCs/>
                <w:snapToGrid w:val="0"/>
                <w:sz w:val="28"/>
                <w:lang w:eastAsia="th-TH"/>
              </w:rPr>
              <w:t>115,893</w:t>
            </w:r>
          </w:p>
        </w:tc>
        <w:tc>
          <w:tcPr>
            <w:tcW w:w="90" w:type="dxa"/>
            <w:shd w:val="clear" w:color="auto" w:fill="auto"/>
          </w:tcPr>
          <w:p w14:paraId="0F026333" w14:textId="77777777" w:rsidR="00FD7836" w:rsidRPr="00B118B0" w:rsidRDefault="00FD7836" w:rsidP="00FD7836">
            <w:pPr>
              <w:tabs>
                <w:tab w:val="decimal" w:pos="1332"/>
              </w:tabs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D72BF11" w14:textId="05042D19" w:rsidR="00FD7836" w:rsidRPr="00B118B0" w:rsidRDefault="00FD7836" w:rsidP="00FD7836">
            <w:pPr>
              <w:tabs>
                <w:tab w:val="decimal" w:pos="896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8"/>
                <w:lang w:eastAsia="th-TH"/>
              </w:rPr>
            </w:pPr>
            <w:r w:rsidRPr="00B118B0">
              <w:rPr>
                <w:rFonts w:asciiTheme="majorBidi" w:hAnsiTheme="majorBidi" w:cstheme="majorBidi"/>
                <w:b/>
                <w:bCs/>
                <w:snapToGrid w:val="0"/>
                <w:sz w:val="28"/>
                <w:lang w:eastAsia="th-TH"/>
              </w:rPr>
              <w:t>119,524</w:t>
            </w:r>
          </w:p>
        </w:tc>
      </w:tr>
    </w:tbl>
    <w:p w14:paraId="6B4BE013" w14:textId="69D18AD8" w:rsidR="008B14DE" w:rsidRPr="00B118B0" w:rsidRDefault="009E4C64" w:rsidP="00081754">
      <w:pPr>
        <w:pStyle w:val="ListParagraph"/>
        <w:numPr>
          <w:ilvl w:val="0"/>
          <w:numId w:val="1"/>
        </w:numPr>
        <w:tabs>
          <w:tab w:val="left" w:pos="900"/>
        </w:tabs>
        <w:spacing w:before="240"/>
        <w:ind w:left="360"/>
        <w:jc w:val="thaiDistribute"/>
        <w:rPr>
          <w:rFonts w:asciiTheme="majorBidi" w:hAnsiTheme="majorBidi" w:cstheme="majorBidi"/>
          <w:b/>
          <w:bCs/>
          <w:sz w:val="28"/>
        </w:rPr>
      </w:pPr>
      <w:r w:rsidRPr="00B118B0">
        <w:rPr>
          <w:rFonts w:asciiTheme="majorBidi" w:hAnsiTheme="majorBidi" w:cstheme="majorBidi"/>
          <w:b/>
          <w:bCs/>
          <w:sz w:val="28"/>
          <w:cs/>
        </w:rPr>
        <w:t>เงินกู้ยืมระยะสั้น</w:t>
      </w:r>
      <w:r w:rsidR="001146F4" w:rsidRPr="00B118B0">
        <w:rPr>
          <w:rFonts w:asciiTheme="majorBidi" w:hAnsiTheme="majorBidi" w:cstheme="majorBidi"/>
          <w:b/>
          <w:bCs/>
          <w:sz w:val="28"/>
          <w:cs/>
        </w:rPr>
        <w:t xml:space="preserve"> </w:t>
      </w:r>
      <w:r w:rsidR="008B14DE" w:rsidRPr="00B118B0">
        <w:rPr>
          <w:rFonts w:asciiTheme="majorBidi" w:hAnsiTheme="majorBidi" w:cstheme="majorBidi"/>
          <w:b/>
          <w:bCs/>
          <w:sz w:val="28"/>
          <w:cs/>
        </w:rPr>
        <w:t>และเงินกู้ยืมระยะยาว</w:t>
      </w:r>
    </w:p>
    <w:p w14:paraId="51E11F07" w14:textId="10AE9810" w:rsidR="00F53166" w:rsidRPr="00B118B0" w:rsidRDefault="009E4C64" w:rsidP="00E25A40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เงินกู้ยืมระยะสั้น</w:t>
      </w:r>
      <w:r w:rsidR="006D35AA"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และ</w:t>
      </w:r>
      <w:r w:rsidR="008177E6">
        <w:rPr>
          <w:rFonts w:asciiTheme="majorBidi" w:hAnsiTheme="majorBidi" w:cstheme="majorBidi" w:hint="cs"/>
          <w:color w:val="000000"/>
          <w:spacing w:val="-2"/>
          <w:sz w:val="28"/>
          <w:cs/>
        </w:rPr>
        <w:t>เงินกู้ยืม</w:t>
      </w:r>
      <w:r w:rsidR="006D35AA"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ระยะยาว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ณ วันที่ </w:t>
      </w:r>
      <w:r w:rsidR="00C149B7" w:rsidRPr="00B118B0">
        <w:rPr>
          <w:rFonts w:asciiTheme="majorBidi" w:hAnsiTheme="majorBidi" w:cstheme="majorBidi"/>
          <w:color w:val="000000"/>
          <w:spacing w:val="-2"/>
          <w:sz w:val="28"/>
        </w:rPr>
        <w:t>30</w:t>
      </w:r>
      <w:r w:rsidR="00C149B7"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มิถุนายน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C70813" w:rsidRPr="00B118B0">
        <w:rPr>
          <w:rFonts w:asciiTheme="majorBidi" w:hAnsiTheme="majorBidi" w:cstheme="majorBidi"/>
          <w:color w:val="000000"/>
          <w:spacing w:val="-2"/>
          <w:sz w:val="28"/>
        </w:rPr>
        <w:t>4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และวันที่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31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ธันวาคม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C70813" w:rsidRPr="00B118B0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ประกอบด้วย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90"/>
        <w:gridCol w:w="900"/>
        <w:gridCol w:w="90"/>
        <w:gridCol w:w="810"/>
        <w:gridCol w:w="90"/>
        <w:gridCol w:w="900"/>
        <w:gridCol w:w="90"/>
        <w:gridCol w:w="990"/>
        <w:gridCol w:w="90"/>
        <w:gridCol w:w="990"/>
        <w:gridCol w:w="90"/>
        <w:gridCol w:w="990"/>
      </w:tblGrid>
      <w:tr w:rsidR="005B4801" w:rsidRPr="00B118B0" w14:paraId="2E5791D0" w14:textId="77777777" w:rsidTr="008E32CF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1B2085A3" w14:textId="77777777" w:rsidR="005B4801" w:rsidRPr="00B118B0" w:rsidRDefault="005B4801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  <w:bookmarkStart w:id="5" w:name="_Hlk70918995"/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B71BFAA" w14:textId="77777777" w:rsidR="005B4801" w:rsidRPr="00B118B0" w:rsidRDefault="005B4801" w:rsidP="005B480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961131" w14:textId="22D333AA" w:rsidR="005B4801" w:rsidRPr="00B118B0" w:rsidRDefault="005B480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12DDF13" w14:textId="77777777" w:rsidR="005B4801" w:rsidRPr="00B118B0" w:rsidRDefault="005B480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256BE" w14:textId="77777777" w:rsidR="005B4801" w:rsidRPr="00B118B0" w:rsidRDefault="005B480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30EB235E" w14:textId="77777777" w:rsidR="005B4801" w:rsidRPr="00B118B0" w:rsidRDefault="005B480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98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0FD103F5" w14:textId="77777777" w:rsidR="005B4801" w:rsidRPr="00B118B0" w:rsidRDefault="005B480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B183938" w14:textId="77777777" w:rsidR="005B4801" w:rsidRPr="00B118B0" w:rsidRDefault="005B480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25F81005" w14:textId="77777777" w:rsidR="005B4801" w:rsidRPr="00B118B0" w:rsidRDefault="005B4801" w:rsidP="003D2FA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(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  <w:r w:rsidRPr="00B118B0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5B4801" w:rsidRPr="00B118B0" w14:paraId="33E7C78B" w14:textId="77777777" w:rsidTr="008E32CF">
        <w:tc>
          <w:tcPr>
            <w:tcW w:w="2970" w:type="dxa"/>
            <w:tcBorders>
              <w:top w:val="nil"/>
              <w:left w:val="nil"/>
              <w:right w:val="nil"/>
            </w:tcBorders>
          </w:tcPr>
          <w:p w14:paraId="4956B7A0" w14:textId="77777777" w:rsidR="005B4801" w:rsidRPr="00B118B0" w:rsidRDefault="005B480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29E17050" w14:textId="77777777" w:rsidR="005B4801" w:rsidRPr="00B118B0" w:rsidRDefault="005B4801" w:rsidP="005B480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2473EF7" w14:textId="75D28FBE" w:rsidR="005B4801" w:rsidRPr="00B118B0" w:rsidRDefault="005B480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อัตราดอกเบี้ย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E1F69F0" w14:textId="77777777" w:rsidR="005B4801" w:rsidRPr="00B118B0" w:rsidRDefault="005B480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980" w:type="dxa"/>
            <w:gridSpan w:val="3"/>
            <w:tcBorders>
              <w:left w:val="nil"/>
              <w:bottom w:val="single" w:sz="4" w:space="0" w:color="auto"/>
            </w:tcBorders>
          </w:tcPr>
          <w:p w14:paraId="3C9E8DCF" w14:textId="77777777" w:rsidR="005B4801" w:rsidRPr="00B118B0" w:rsidRDefault="005B480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A047487" w14:textId="77777777" w:rsidR="005B4801" w:rsidRPr="00B118B0" w:rsidRDefault="005B480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207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3AC71657" w14:textId="77777777" w:rsidR="005B4801" w:rsidRPr="00B118B0" w:rsidRDefault="005B480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5B4801" w:rsidRPr="00B118B0" w14:paraId="3706FE90" w14:textId="77777777" w:rsidTr="008E32CF">
        <w:tc>
          <w:tcPr>
            <w:tcW w:w="2970" w:type="dxa"/>
            <w:tcBorders>
              <w:top w:val="nil"/>
              <w:left w:val="nil"/>
              <w:right w:val="nil"/>
            </w:tcBorders>
          </w:tcPr>
          <w:p w14:paraId="451FA0D7" w14:textId="77777777" w:rsidR="005B4801" w:rsidRPr="00B118B0" w:rsidRDefault="005B4801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FFE5363" w14:textId="77777777" w:rsidR="005B4801" w:rsidRPr="00B118B0" w:rsidRDefault="005B4801" w:rsidP="005B4801">
            <w:pPr>
              <w:tabs>
                <w:tab w:val="right" w:pos="7200"/>
                <w:tab w:val="right" w:pos="8540"/>
              </w:tabs>
              <w:ind w:left="-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FA7218" w14:textId="489E67BB" w:rsidR="005B4801" w:rsidRPr="00B118B0" w:rsidRDefault="005B4801">
            <w:pPr>
              <w:tabs>
                <w:tab w:val="right" w:pos="7200"/>
                <w:tab w:val="right" w:pos="8540"/>
              </w:tabs>
              <w:ind w:left="-90" w:right="-90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(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ร้อยละต่อปี</w:t>
            </w:r>
            <w:r w:rsidRPr="00B118B0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5AF8F33" w14:textId="77777777" w:rsidR="005B4801" w:rsidRPr="00B118B0" w:rsidRDefault="005B480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74AD1E47" w14:textId="34EFCE35" w:rsidR="005B4801" w:rsidRPr="00B118B0" w:rsidRDefault="00C149B7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มิถุนายน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17CD01E" w14:textId="77777777" w:rsidR="005B4801" w:rsidRPr="00B118B0" w:rsidRDefault="005B480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nil"/>
              <w:left w:val="nil"/>
            </w:tcBorders>
            <w:vAlign w:val="bottom"/>
          </w:tcPr>
          <w:p w14:paraId="2CD03ED8" w14:textId="77777777" w:rsidR="005B4801" w:rsidRPr="00B118B0" w:rsidRDefault="005B480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31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A343150" w14:textId="77777777" w:rsidR="005B4801" w:rsidRPr="00B118B0" w:rsidRDefault="005B480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580F4B24" w14:textId="3813EFFF" w:rsidR="005B4801" w:rsidRPr="00B118B0" w:rsidRDefault="00C149B7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มิถุนายน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315718DF" w14:textId="77777777" w:rsidR="005B4801" w:rsidRPr="00B118B0" w:rsidRDefault="005B480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63DED202" w14:textId="77777777" w:rsidR="005B4801" w:rsidRPr="00B118B0" w:rsidRDefault="005B480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31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</w:tc>
      </w:tr>
      <w:tr w:rsidR="006645CE" w:rsidRPr="00B118B0" w14:paraId="725C859A" w14:textId="77777777" w:rsidTr="008E32CF"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843C09" w14:textId="77777777" w:rsidR="006645CE" w:rsidRPr="00B118B0" w:rsidRDefault="006645CE" w:rsidP="006645CE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เงินกู้ยืมระยะสั้นจาก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430D01D6" w14:textId="77777777" w:rsidR="006645CE" w:rsidRPr="00B118B0" w:rsidRDefault="006645CE" w:rsidP="006645CE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E650C28" w14:textId="7ADB080A" w:rsidR="006645CE" w:rsidRPr="00B118B0" w:rsidRDefault="006645CE" w:rsidP="006645CE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FE7DB1" w14:textId="77777777" w:rsidR="006645CE" w:rsidRPr="00B118B0" w:rsidRDefault="006645CE" w:rsidP="006645CE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A99725E" w14:textId="396B8BA5" w:rsidR="006645CE" w:rsidRPr="00B118B0" w:rsidRDefault="006645CE" w:rsidP="006645CE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9B49D0B" w14:textId="77777777" w:rsidR="006645CE" w:rsidRPr="00B118B0" w:rsidRDefault="006645CE" w:rsidP="006645CE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F73B19" w14:textId="3A95C122" w:rsidR="006645CE" w:rsidRPr="00B118B0" w:rsidRDefault="006645CE" w:rsidP="006645CE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06A3A41" w14:textId="77777777" w:rsidR="006645CE" w:rsidRPr="00B118B0" w:rsidRDefault="006645CE" w:rsidP="006645CE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650AC226" w14:textId="08CDA8A1" w:rsidR="006645CE" w:rsidRPr="00B118B0" w:rsidRDefault="006645CE" w:rsidP="006645CE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BB56475" w14:textId="77777777" w:rsidR="006645CE" w:rsidRPr="00B118B0" w:rsidRDefault="006645CE" w:rsidP="006645CE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191B9A" w14:textId="43875A4E" w:rsidR="006645CE" w:rsidRPr="00B118B0" w:rsidRDefault="006645CE" w:rsidP="006645CE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22637402" w14:textId="77777777" w:rsidR="006645CE" w:rsidRPr="00B118B0" w:rsidRDefault="006645CE" w:rsidP="006645CE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AF53EA" w14:textId="2FE0DFA4" w:rsidR="006645CE" w:rsidRPr="00B118B0" w:rsidRDefault="006645CE" w:rsidP="006645CE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2563</w:t>
            </w:r>
          </w:p>
        </w:tc>
      </w:tr>
      <w:tr w:rsidR="002235DA" w:rsidRPr="00B118B0" w14:paraId="7500DBC2" w14:textId="77777777" w:rsidTr="008E32CF">
        <w:tc>
          <w:tcPr>
            <w:tcW w:w="2970" w:type="dxa"/>
            <w:tcBorders>
              <w:top w:val="single" w:sz="4" w:space="0" w:color="auto"/>
              <w:right w:val="nil"/>
            </w:tcBorders>
          </w:tcPr>
          <w:p w14:paraId="79AF1353" w14:textId="027DA619" w:rsidR="002235DA" w:rsidRPr="00B118B0" w:rsidRDefault="002235DA" w:rsidP="00224FB0">
            <w:pPr>
              <w:ind w:hanging="6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กิจการที่เกี่ยวข้องกัน </w:t>
            </w:r>
            <w:r w:rsidRPr="00B118B0">
              <w:rPr>
                <w:rFonts w:asciiTheme="majorBidi" w:hAnsiTheme="majorBidi" w:cstheme="majorBidi"/>
                <w:sz w:val="28"/>
              </w:rPr>
              <w:t>(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ดูหมายเหตุข้อ </w:t>
            </w:r>
            <w:r w:rsidR="00502313" w:rsidRPr="00B118B0">
              <w:rPr>
                <w:rFonts w:asciiTheme="majorBidi" w:hAnsiTheme="majorBidi" w:cstheme="majorBidi"/>
                <w:sz w:val="28"/>
              </w:rPr>
              <w:t>4</w:t>
            </w:r>
            <w:r w:rsidRPr="00B118B0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tcBorders>
              <w:right w:val="nil"/>
            </w:tcBorders>
          </w:tcPr>
          <w:p w14:paraId="234C2DAC" w14:textId="77777777" w:rsidR="002235DA" w:rsidRPr="00B118B0" w:rsidRDefault="002235DA" w:rsidP="002235D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ABA0910" w14:textId="4071BA36" w:rsidR="002235DA" w:rsidRPr="00B118B0" w:rsidRDefault="00412407" w:rsidP="002235D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0.075 - 6.25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0B76C6D" w14:textId="77777777" w:rsidR="002235DA" w:rsidRPr="00B118B0" w:rsidRDefault="002235DA" w:rsidP="002235D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B7F3F0D" w14:textId="52BE8514" w:rsidR="002235DA" w:rsidRPr="00B118B0" w:rsidRDefault="002235DA" w:rsidP="002235D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6.25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F192EE1" w14:textId="77777777" w:rsidR="002235DA" w:rsidRPr="00B118B0" w:rsidRDefault="002235DA" w:rsidP="002235DA">
            <w:pPr>
              <w:tabs>
                <w:tab w:val="decimal" w:pos="722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415EB4E" w14:textId="66017DA6" w:rsidR="002235DA" w:rsidRPr="00B118B0" w:rsidRDefault="00412407" w:rsidP="002235DA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D2E9AF5" w14:textId="77777777" w:rsidR="002235DA" w:rsidRPr="00B118B0" w:rsidRDefault="002235DA" w:rsidP="002235DA">
            <w:pPr>
              <w:tabs>
                <w:tab w:val="decimal" w:pos="72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C02311C" w14:textId="2C7175E0" w:rsidR="002235DA" w:rsidRPr="00B118B0" w:rsidRDefault="002235DA" w:rsidP="008F27F6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29,007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7B8E01A5" w14:textId="77777777" w:rsidR="002235DA" w:rsidRPr="00B118B0" w:rsidRDefault="002235DA" w:rsidP="008F27F6">
            <w:pPr>
              <w:tabs>
                <w:tab w:val="decimal" w:pos="72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1C209B9" w14:textId="58B1E2BB" w:rsidR="002235DA" w:rsidRPr="00B118B0" w:rsidRDefault="00412407" w:rsidP="008F27F6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29,990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430747B4" w14:textId="77777777" w:rsidR="002235DA" w:rsidRPr="00B118B0" w:rsidRDefault="002235DA" w:rsidP="008F27F6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7D09B816" w14:textId="0832960B" w:rsidR="002235DA" w:rsidRPr="00B118B0" w:rsidRDefault="002235DA" w:rsidP="008F27F6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137,175</w:t>
            </w:r>
          </w:p>
        </w:tc>
      </w:tr>
      <w:tr w:rsidR="002235DA" w:rsidRPr="00B118B0" w14:paraId="40C2BF71" w14:textId="77777777" w:rsidTr="005752DC">
        <w:tc>
          <w:tcPr>
            <w:tcW w:w="2970" w:type="dxa"/>
            <w:tcBorders>
              <w:right w:val="nil"/>
            </w:tcBorders>
          </w:tcPr>
          <w:p w14:paraId="699186F4" w14:textId="77777777" w:rsidR="008E32CF" w:rsidRDefault="002235DA" w:rsidP="002235DA">
            <w:pPr>
              <w:ind w:hanging="6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กรรมการของบริษัทย่อย</w:t>
            </w:r>
          </w:p>
          <w:p w14:paraId="2DA7D8D5" w14:textId="0EF33F72" w:rsidR="002235DA" w:rsidRPr="00B118B0" w:rsidRDefault="002235DA" w:rsidP="008E32CF">
            <w:pPr>
              <w:ind w:left="180" w:hanging="6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(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ดูหมายเหตุข้อ </w:t>
            </w:r>
            <w:r w:rsidR="00502313" w:rsidRPr="00B118B0">
              <w:rPr>
                <w:rFonts w:asciiTheme="majorBidi" w:hAnsiTheme="majorBidi" w:cstheme="majorBidi"/>
                <w:sz w:val="28"/>
              </w:rPr>
              <w:t>4</w:t>
            </w:r>
            <w:r w:rsidRPr="00B118B0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tcBorders>
              <w:right w:val="nil"/>
            </w:tcBorders>
          </w:tcPr>
          <w:p w14:paraId="3A3A5EB7" w14:textId="77777777" w:rsidR="002235DA" w:rsidRPr="00B118B0" w:rsidRDefault="002235DA" w:rsidP="002235D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1A0E7F" w14:textId="52E6C32B" w:rsidR="002235DA" w:rsidRPr="00B118B0" w:rsidRDefault="00412407" w:rsidP="002235D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22CB5DF" w14:textId="77777777" w:rsidR="002235DA" w:rsidRPr="00B118B0" w:rsidRDefault="002235DA" w:rsidP="002235D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052434" w14:textId="6686D8C1" w:rsidR="002235DA" w:rsidRPr="00B118B0" w:rsidRDefault="002235DA" w:rsidP="002235D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C4F7B72" w14:textId="77777777" w:rsidR="002235DA" w:rsidRPr="00B118B0" w:rsidRDefault="002235DA" w:rsidP="002235DA">
            <w:pPr>
              <w:tabs>
                <w:tab w:val="decimal" w:pos="722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40932B" w14:textId="623E2B29" w:rsidR="002235DA" w:rsidRPr="00B118B0" w:rsidRDefault="00412407" w:rsidP="002235DA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EBAC2CF" w14:textId="77777777" w:rsidR="002235DA" w:rsidRPr="00B118B0" w:rsidRDefault="002235DA" w:rsidP="002235DA">
            <w:pPr>
              <w:tabs>
                <w:tab w:val="decimal" w:pos="72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F5FD09" w14:textId="4DFFBD0E" w:rsidR="002235DA" w:rsidRPr="00B118B0" w:rsidRDefault="002235DA" w:rsidP="005752DC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16,432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068DB059" w14:textId="77777777" w:rsidR="002235DA" w:rsidRPr="00B118B0" w:rsidRDefault="002235DA" w:rsidP="005752DC">
            <w:pPr>
              <w:tabs>
                <w:tab w:val="decimal" w:pos="72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112F72" w14:textId="3B540EC1" w:rsidR="002235DA" w:rsidRPr="00B118B0" w:rsidRDefault="00412407" w:rsidP="005752DC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61FD2103" w14:textId="77777777" w:rsidR="002235DA" w:rsidRPr="00B118B0" w:rsidRDefault="002235DA" w:rsidP="005752DC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  <w:vAlign w:val="bottom"/>
          </w:tcPr>
          <w:p w14:paraId="380F7519" w14:textId="418E3F50" w:rsidR="002235DA" w:rsidRPr="00B118B0" w:rsidRDefault="002235DA" w:rsidP="005752DC">
            <w:pPr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2235DA" w:rsidRPr="00B118B0" w14:paraId="1F0535FA" w14:textId="77777777" w:rsidTr="008E32CF">
        <w:tc>
          <w:tcPr>
            <w:tcW w:w="2970" w:type="dxa"/>
            <w:tcBorders>
              <w:right w:val="nil"/>
            </w:tcBorders>
          </w:tcPr>
          <w:p w14:paraId="48ACE6D0" w14:textId="0701A9E3" w:rsidR="002235DA" w:rsidRPr="00B118B0" w:rsidRDefault="002235DA" w:rsidP="002235DA">
            <w:pPr>
              <w:ind w:hanging="6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ผู้ถือหุ้นร่วม (ดูหมายเหตุข้อ </w:t>
            </w:r>
            <w:r w:rsidR="00502313" w:rsidRPr="00B118B0">
              <w:rPr>
                <w:rFonts w:asciiTheme="majorBidi" w:hAnsiTheme="majorBidi" w:cstheme="majorBidi"/>
                <w:sz w:val="28"/>
              </w:rPr>
              <w:t>4</w:t>
            </w:r>
            <w:r w:rsidRPr="00B118B0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tcBorders>
              <w:right w:val="nil"/>
            </w:tcBorders>
          </w:tcPr>
          <w:p w14:paraId="2C1FA277" w14:textId="77777777" w:rsidR="002235DA" w:rsidRPr="00B118B0" w:rsidRDefault="002235DA" w:rsidP="002235D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A86E18" w14:textId="79DA2E4C" w:rsidR="002235DA" w:rsidRPr="00B118B0" w:rsidRDefault="00412407" w:rsidP="002235D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C9477C4" w14:textId="77777777" w:rsidR="002235DA" w:rsidRPr="00B118B0" w:rsidRDefault="002235DA" w:rsidP="002235D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C38D5E" w14:textId="2E8706CB" w:rsidR="002235DA" w:rsidRPr="00B118B0" w:rsidRDefault="002235DA" w:rsidP="002235D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7132FF4" w14:textId="77777777" w:rsidR="002235DA" w:rsidRPr="00B118B0" w:rsidRDefault="002235DA" w:rsidP="002235DA">
            <w:pPr>
              <w:tabs>
                <w:tab w:val="decimal" w:pos="722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23978F" w14:textId="060AA647" w:rsidR="002235DA" w:rsidRPr="00B118B0" w:rsidRDefault="00412407" w:rsidP="002235DA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E79FC59" w14:textId="77777777" w:rsidR="002235DA" w:rsidRPr="00B118B0" w:rsidRDefault="002235DA" w:rsidP="002235DA">
            <w:pPr>
              <w:tabs>
                <w:tab w:val="decimal" w:pos="72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58D2D366" w14:textId="67049CD2" w:rsidR="002235DA" w:rsidRPr="00B118B0" w:rsidRDefault="002235DA" w:rsidP="002235DA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19,794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B04CDA4" w14:textId="77777777" w:rsidR="002235DA" w:rsidRPr="00B118B0" w:rsidRDefault="002235DA" w:rsidP="002235DA">
            <w:pPr>
              <w:tabs>
                <w:tab w:val="decimal" w:pos="72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7251E165" w14:textId="22C6CE64" w:rsidR="002235DA" w:rsidRPr="00B118B0" w:rsidRDefault="00412407" w:rsidP="002235DA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A40D135" w14:textId="77777777" w:rsidR="002235DA" w:rsidRPr="00B118B0" w:rsidRDefault="002235DA" w:rsidP="002235DA">
            <w:pPr>
              <w:tabs>
                <w:tab w:val="decimal" w:pos="722"/>
              </w:tabs>
              <w:ind w:right="8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33A6BF4A" w14:textId="091FB3FC" w:rsidR="002235DA" w:rsidRPr="00B118B0" w:rsidRDefault="002235DA" w:rsidP="002235DA">
            <w:pPr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412407" w:rsidRPr="00B118B0" w14:paraId="5187D025" w14:textId="77777777" w:rsidTr="008E32CF">
        <w:tc>
          <w:tcPr>
            <w:tcW w:w="2970" w:type="dxa"/>
            <w:tcBorders>
              <w:right w:val="nil"/>
            </w:tcBorders>
          </w:tcPr>
          <w:p w14:paraId="7EA886CD" w14:textId="6BFBC495" w:rsidR="00412407" w:rsidRPr="00B118B0" w:rsidRDefault="00412407" w:rsidP="002235DA">
            <w:pPr>
              <w:ind w:hanging="6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กิจการที่ไม่เกี่ยวข้อง</w:t>
            </w:r>
          </w:p>
        </w:tc>
        <w:tc>
          <w:tcPr>
            <w:tcW w:w="90" w:type="dxa"/>
            <w:tcBorders>
              <w:right w:val="nil"/>
            </w:tcBorders>
          </w:tcPr>
          <w:p w14:paraId="22486B06" w14:textId="77777777" w:rsidR="00412407" w:rsidRPr="00B118B0" w:rsidRDefault="00412407" w:rsidP="002235D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3E8518" w14:textId="4FE9E016" w:rsidR="00412407" w:rsidRPr="00B118B0" w:rsidRDefault="00467D40" w:rsidP="002235D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4.00 - 6.75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C84C13D" w14:textId="77777777" w:rsidR="00412407" w:rsidRPr="00B118B0" w:rsidRDefault="00412407" w:rsidP="002235D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F5FAA0" w14:textId="0D8C1AA4" w:rsidR="00412407" w:rsidRPr="00B118B0" w:rsidRDefault="00412407" w:rsidP="002235D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69CD88B" w14:textId="77777777" w:rsidR="00412407" w:rsidRPr="00B118B0" w:rsidRDefault="00412407" w:rsidP="002235DA">
            <w:pPr>
              <w:tabs>
                <w:tab w:val="decimal" w:pos="722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2C0F41" w14:textId="3D5B5A29" w:rsidR="00412407" w:rsidRPr="00B118B0" w:rsidRDefault="00412407" w:rsidP="002235DA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126,007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7522ABF" w14:textId="77777777" w:rsidR="00412407" w:rsidRPr="00B118B0" w:rsidRDefault="00412407" w:rsidP="002235DA">
            <w:pPr>
              <w:tabs>
                <w:tab w:val="decimal" w:pos="72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663EBE12" w14:textId="3B6D06F4" w:rsidR="00412407" w:rsidRPr="00B118B0" w:rsidRDefault="00412407" w:rsidP="002235DA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00EACD5" w14:textId="77777777" w:rsidR="00412407" w:rsidRPr="00B118B0" w:rsidRDefault="00412407" w:rsidP="002235DA">
            <w:pPr>
              <w:tabs>
                <w:tab w:val="decimal" w:pos="72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1E091743" w14:textId="0E0B4158" w:rsidR="00412407" w:rsidRPr="00B118B0" w:rsidRDefault="00412407" w:rsidP="002235DA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126,007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DCE1B70" w14:textId="77777777" w:rsidR="00412407" w:rsidRPr="00B118B0" w:rsidRDefault="00412407" w:rsidP="002235DA">
            <w:pPr>
              <w:tabs>
                <w:tab w:val="decimal" w:pos="722"/>
              </w:tabs>
              <w:ind w:right="8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46FF7712" w14:textId="6ADEAE7B" w:rsidR="00412407" w:rsidRPr="00B118B0" w:rsidRDefault="00412407" w:rsidP="002235DA">
            <w:pPr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2235DA" w:rsidRPr="00B118B0" w14:paraId="0060FE84" w14:textId="77777777" w:rsidTr="008E32CF">
        <w:tc>
          <w:tcPr>
            <w:tcW w:w="2970" w:type="dxa"/>
            <w:tcBorders>
              <w:right w:val="nil"/>
            </w:tcBorders>
          </w:tcPr>
          <w:p w14:paraId="16C4D823" w14:textId="77777777" w:rsidR="002235DA" w:rsidRPr="00B118B0" w:rsidRDefault="002235DA" w:rsidP="002235DA">
            <w:pPr>
              <w:ind w:hanging="6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บุคคลที่ไม่เกี่ยวข้องกัน</w:t>
            </w:r>
          </w:p>
        </w:tc>
        <w:tc>
          <w:tcPr>
            <w:tcW w:w="90" w:type="dxa"/>
            <w:tcBorders>
              <w:right w:val="nil"/>
            </w:tcBorders>
          </w:tcPr>
          <w:p w14:paraId="61B4D5DA" w14:textId="77777777" w:rsidR="002235DA" w:rsidRPr="00B118B0" w:rsidRDefault="002235DA" w:rsidP="002235D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</w:tcPr>
          <w:p w14:paraId="238248EF" w14:textId="422F061B" w:rsidR="002235DA" w:rsidRPr="00B118B0" w:rsidRDefault="00412407" w:rsidP="002235D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ED6A637" w14:textId="77777777" w:rsidR="002235DA" w:rsidRPr="00B118B0" w:rsidRDefault="002235DA" w:rsidP="002235D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68FEB3F5" w14:textId="14F59261" w:rsidR="002235DA" w:rsidRPr="00B118B0" w:rsidRDefault="002235DA" w:rsidP="002235DA">
            <w:pPr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4EDD1CF" w14:textId="77777777" w:rsidR="002235DA" w:rsidRPr="00B118B0" w:rsidRDefault="002235DA" w:rsidP="002235DA">
            <w:pPr>
              <w:tabs>
                <w:tab w:val="decimal" w:pos="722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5729D9" w14:textId="210A1440" w:rsidR="002235DA" w:rsidRPr="00B118B0" w:rsidRDefault="00412407" w:rsidP="002235DA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FEC0207" w14:textId="77777777" w:rsidR="002235DA" w:rsidRPr="00B118B0" w:rsidRDefault="002235DA" w:rsidP="002235DA">
            <w:pPr>
              <w:tabs>
                <w:tab w:val="decimal" w:pos="722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E54DEE" w14:textId="41B0E9A5" w:rsidR="002235DA" w:rsidRPr="00B118B0" w:rsidRDefault="002235DA" w:rsidP="002235DA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50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12BE395" w14:textId="77777777" w:rsidR="002235DA" w:rsidRPr="00B118B0" w:rsidRDefault="002235DA" w:rsidP="002235DA">
            <w:pPr>
              <w:tabs>
                <w:tab w:val="decimal" w:pos="72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630EA3" w14:textId="60D67F78" w:rsidR="002235DA" w:rsidRPr="00B118B0" w:rsidRDefault="00412407" w:rsidP="002235DA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E40F79C" w14:textId="77777777" w:rsidR="002235DA" w:rsidRPr="00B118B0" w:rsidRDefault="002235DA" w:rsidP="002235DA">
            <w:pPr>
              <w:ind w:right="87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22849301" w14:textId="1A9B60E3" w:rsidR="002235DA" w:rsidRPr="00B118B0" w:rsidRDefault="002235DA" w:rsidP="002235DA">
            <w:pPr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2235DA" w:rsidRPr="00B118B0" w14:paraId="2011AC17" w14:textId="77777777" w:rsidTr="008E32CF">
        <w:tc>
          <w:tcPr>
            <w:tcW w:w="2970" w:type="dxa"/>
            <w:tcBorders>
              <w:left w:val="nil"/>
              <w:bottom w:val="nil"/>
              <w:right w:val="nil"/>
            </w:tcBorders>
          </w:tcPr>
          <w:p w14:paraId="7EF73A2A" w14:textId="77777777" w:rsidR="002235DA" w:rsidRPr="00B118B0" w:rsidRDefault="002235DA" w:rsidP="002235DA">
            <w:pPr>
              <w:ind w:hanging="6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รวมเงินกู้ยืมระยะสั้น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60EAA96C" w14:textId="77777777" w:rsidR="002235DA" w:rsidRPr="00B118B0" w:rsidRDefault="002235DA" w:rsidP="002235DA">
            <w:pPr>
              <w:tabs>
                <w:tab w:val="decimal" w:pos="447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19899E0" w14:textId="717CEF06" w:rsidR="002235DA" w:rsidRPr="00B118B0" w:rsidRDefault="002235DA" w:rsidP="002235DA">
            <w:pPr>
              <w:tabs>
                <w:tab w:val="decimal" w:pos="447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C463CE5" w14:textId="77777777" w:rsidR="002235DA" w:rsidRPr="00B118B0" w:rsidRDefault="002235DA" w:rsidP="002235DA">
            <w:pPr>
              <w:tabs>
                <w:tab w:val="decimal" w:pos="447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79AB07A" w14:textId="77777777" w:rsidR="002235DA" w:rsidRPr="00B118B0" w:rsidRDefault="002235DA" w:rsidP="002235DA">
            <w:pPr>
              <w:tabs>
                <w:tab w:val="decimal" w:pos="447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D298822" w14:textId="77777777" w:rsidR="002235DA" w:rsidRPr="00B118B0" w:rsidRDefault="002235DA" w:rsidP="002235DA">
            <w:pPr>
              <w:tabs>
                <w:tab w:val="decimal" w:pos="722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20885AC" w14:textId="5B97D54C" w:rsidR="002235DA" w:rsidRPr="00B118B0" w:rsidRDefault="00412407" w:rsidP="002235DA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</w:rPr>
              <w:t>126,007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AA17260" w14:textId="77777777" w:rsidR="002235DA" w:rsidRPr="00B118B0" w:rsidRDefault="002235DA" w:rsidP="002235DA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BFA9131" w14:textId="117E0E9E" w:rsidR="002235DA" w:rsidRPr="00B118B0" w:rsidRDefault="002235DA" w:rsidP="002235DA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</w:rPr>
              <w:t>65,283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326D203" w14:textId="77777777" w:rsidR="002235DA" w:rsidRPr="00B118B0" w:rsidRDefault="002235DA" w:rsidP="002235DA">
            <w:pPr>
              <w:tabs>
                <w:tab w:val="decimal" w:pos="722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1C5FBCD" w14:textId="28601CC2" w:rsidR="002235DA" w:rsidRPr="00B118B0" w:rsidRDefault="00412407" w:rsidP="002235DA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</w:rPr>
              <w:t>155,997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8109489" w14:textId="77777777" w:rsidR="002235DA" w:rsidRPr="00B118B0" w:rsidRDefault="002235DA" w:rsidP="002235DA">
            <w:pPr>
              <w:tabs>
                <w:tab w:val="decimal" w:pos="722"/>
              </w:tabs>
              <w:ind w:right="87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694FDBD" w14:textId="23C48F24" w:rsidR="002235DA" w:rsidRPr="00B118B0" w:rsidRDefault="002235DA" w:rsidP="002235DA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</w:rPr>
              <w:t>137,175</w:t>
            </w:r>
          </w:p>
        </w:tc>
      </w:tr>
      <w:tr w:rsidR="00913E47" w:rsidRPr="00B118B0" w14:paraId="4AC47628" w14:textId="77777777" w:rsidTr="008E32CF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635E126F" w14:textId="77777777" w:rsidR="00913E47" w:rsidRPr="00B118B0" w:rsidRDefault="00913E47" w:rsidP="00B07455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AF616B9" w14:textId="77777777" w:rsidR="00913E47" w:rsidRPr="00B118B0" w:rsidRDefault="00913E47" w:rsidP="00B07455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D28E59" w14:textId="77777777" w:rsidR="00913E47" w:rsidRPr="00B118B0" w:rsidRDefault="00913E47" w:rsidP="00B07455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1ABCFB0" w14:textId="77777777" w:rsidR="00913E47" w:rsidRPr="00B118B0" w:rsidRDefault="00913E47" w:rsidP="00B07455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4B673B" w14:textId="77777777" w:rsidR="00913E47" w:rsidRPr="00B118B0" w:rsidRDefault="00913E47" w:rsidP="00B07455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32C42989" w14:textId="77777777" w:rsidR="00913E47" w:rsidRPr="00B118B0" w:rsidRDefault="00913E47" w:rsidP="00B07455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98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2A7A4436" w14:textId="77777777" w:rsidR="00913E47" w:rsidRPr="00B118B0" w:rsidRDefault="00913E47" w:rsidP="00B07455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2F97A47C" w14:textId="77777777" w:rsidR="00913E47" w:rsidRPr="00B118B0" w:rsidRDefault="00913E47" w:rsidP="00B07455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678DECDB" w14:textId="77777777" w:rsidR="00913E47" w:rsidRPr="00B118B0" w:rsidRDefault="00913E47" w:rsidP="00B0745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bookmarkEnd w:id="5"/>
      <w:tr w:rsidR="006D35AA" w:rsidRPr="00B118B0" w14:paraId="4D985DC7" w14:textId="77777777" w:rsidTr="008E32CF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0D25BD4" w14:textId="77777777" w:rsidR="006D35AA" w:rsidRPr="00B118B0" w:rsidRDefault="006D35AA" w:rsidP="00B07455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119A1CA" w14:textId="77777777" w:rsidR="006D35AA" w:rsidRPr="00B118B0" w:rsidRDefault="006D35AA" w:rsidP="00B07455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60B10E" w14:textId="77777777" w:rsidR="006D35AA" w:rsidRPr="00B118B0" w:rsidRDefault="006D35AA" w:rsidP="00B07455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B75246E" w14:textId="77777777" w:rsidR="006D35AA" w:rsidRPr="00B118B0" w:rsidRDefault="006D35AA" w:rsidP="00B07455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03483B" w14:textId="77777777" w:rsidR="006D35AA" w:rsidRPr="00B118B0" w:rsidRDefault="006D35AA" w:rsidP="00B07455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40F6E915" w14:textId="77777777" w:rsidR="006D35AA" w:rsidRPr="00B118B0" w:rsidRDefault="006D35AA" w:rsidP="00B07455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98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5B58A8D0" w14:textId="77777777" w:rsidR="006D35AA" w:rsidRPr="00B118B0" w:rsidRDefault="006D35AA" w:rsidP="00B07455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35119C3" w14:textId="77777777" w:rsidR="006D35AA" w:rsidRPr="00B118B0" w:rsidRDefault="006D35AA" w:rsidP="00B07455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095644C1" w14:textId="77777777" w:rsidR="006D35AA" w:rsidRPr="00B118B0" w:rsidRDefault="006D35AA" w:rsidP="00B0745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(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  <w:r w:rsidRPr="00B118B0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6D35AA" w:rsidRPr="00B118B0" w14:paraId="0B37D2E6" w14:textId="77777777" w:rsidTr="008E32CF">
        <w:tc>
          <w:tcPr>
            <w:tcW w:w="2970" w:type="dxa"/>
            <w:tcBorders>
              <w:top w:val="nil"/>
              <w:left w:val="nil"/>
              <w:right w:val="nil"/>
            </w:tcBorders>
          </w:tcPr>
          <w:p w14:paraId="695287F0" w14:textId="77777777" w:rsidR="006D35AA" w:rsidRPr="00B118B0" w:rsidRDefault="006D35AA" w:rsidP="00B0745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1E35EA91" w14:textId="77777777" w:rsidR="006D35AA" w:rsidRPr="00B118B0" w:rsidRDefault="006D35AA" w:rsidP="00B07455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5747121" w14:textId="77777777" w:rsidR="006D35AA" w:rsidRPr="00B118B0" w:rsidRDefault="006D35AA" w:rsidP="00B07455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อัตราดอกเบี้ย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F24B829" w14:textId="77777777" w:rsidR="006D35AA" w:rsidRPr="00B118B0" w:rsidRDefault="006D35AA" w:rsidP="00B07455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980" w:type="dxa"/>
            <w:gridSpan w:val="3"/>
            <w:tcBorders>
              <w:left w:val="nil"/>
              <w:bottom w:val="single" w:sz="4" w:space="0" w:color="auto"/>
            </w:tcBorders>
          </w:tcPr>
          <w:p w14:paraId="2EB9C713" w14:textId="77777777" w:rsidR="006D35AA" w:rsidRPr="00B118B0" w:rsidRDefault="006D35AA" w:rsidP="00B07455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816F700" w14:textId="77777777" w:rsidR="006D35AA" w:rsidRPr="00B118B0" w:rsidRDefault="006D35AA" w:rsidP="00B07455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207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140E7F56" w14:textId="77777777" w:rsidR="006D35AA" w:rsidRPr="00B118B0" w:rsidRDefault="006D35AA" w:rsidP="00B07455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C149B7" w:rsidRPr="00B118B0" w14:paraId="2842D77A" w14:textId="77777777" w:rsidTr="008E32CF">
        <w:tc>
          <w:tcPr>
            <w:tcW w:w="2970" w:type="dxa"/>
            <w:tcBorders>
              <w:top w:val="nil"/>
              <w:left w:val="nil"/>
              <w:right w:val="nil"/>
            </w:tcBorders>
          </w:tcPr>
          <w:p w14:paraId="77A26E0F" w14:textId="77777777" w:rsidR="00C149B7" w:rsidRPr="00B118B0" w:rsidRDefault="00C149B7" w:rsidP="00C149B7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2D65319B" w14:textId="77777777" w:rsidR="00C149B7" w:rsidRPr="00B118B0" w:rsidRDefault="00C149B7" w:rsidP="00C149B7">
            <w:pPr>
              <w:tabs>
                <w:tab w:val="right" w:pos="7200"/>
                <w:tab w:val="right" w:pos="8540"/>
              </w:tabs>
              <w:ind w:left="-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2CE067" w14:textId="77777777" w:rsidR="00C149B7" w:rsidRPr="00B118B0" w:rsidRDefault="00C149B7" w:rsidP="00C149B7">
            <w:pPr>
              <w:tabs>
                <w:tab w:val="right" w:pos="7200"/>
                <w:tab w:val="right" w:pos="8540"/>
              </w:tabs>
              <w:ind w:left="-90" w:right="-90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(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ร้อยละต่อปี</w:t>
            </w:r>
            <w:r w:rsidRPr="00B118B0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AA981C5" w14:textId="77777777" w:rsidR="00C149B7" w:rsidRPr="00B118B0" w:rsidRDefault="00C149B7" w:rsidP="00C149B7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13E43ECE" w14:textId="23F353F4" w:rsidR="00C149B7" w:rsidRPr="00B118B0" w:rsidRDefault="00C149B7" w:rsidP="00C149B7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มิถุนายน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64A2F51" w14:textId="77777777" w:rsidR="00C149B7" w:rsidRPr="00B118B0" w:rsidRDefault="00C149B7" w:rsidP="00C149B7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nil"/>
              <w:left w:val="nil"/>
            </w:tcBorders>
            <w:vAlign w:val="bottom"/>
          </w:tcPr>
          <w:p w14:paraId="5705FF08" w14:textId="1CC5F17F" w:rsidR="00C149B7" w:rsidRPr="00B118B0" w:rsidRDefault="00C149B7" w:rsidP="00C149B7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31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1C15B01F" w14:textId="77777777" w:rsidR="00C149B7" w:rsidRPr="00B118B0" w:rsidRDefault="00C149B7" w:rsidP="00C149B7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0712636A" w14:textId="37372484" w:rsidR="00C149B7" w:rsidRPr="00B118B0" w:rsidRDefault="00C149B7" w:rsidP="00C149B7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มิถุนายน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677C9E4A" w14:textId="77777777" w:rsidR="00C149B7" w:rsidRPr="00B118B0" w:rsidRDefault="00C149B7" w:rsidP="00C149B7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32D17358" w14:textId="2F7D13CD" w:rsidR="00C149B7" w:rsidRPr="00B118B0" w:rsidRDefault="00C149B7" w:rsidP="00C149B7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31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</w:tc>
      </w:tr>
      <w:tr w:rsidR="00C149B7" w:rsidRPr="00B118B0" w14:paraId="069E91D4" w14:textId="77777777" w:rsidTr="008E32CF"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513B5D" w14:textId="1276A915" w:rsidR="00C149B7" w:rsidRPr="00B118B0" w:rsidRDefault="00C149B7" w:rsidP="00C149B7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เงินกู้ยืมระยะยาวจาก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25F22AB" w14:textId="77777777" w:rsidR="00C149B7" w:rsidRPr="00B118B0" w:rsidRDefault="00C149B7" w:rsidP="00C149B7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6C1E9B0" w14:textId="77777777" w:rsidR="00C149B7" w:rsidRPr="00B118B0" w:rsidRDefault="00C149B7" w:rsidP="00C149B7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2EF09D" w14:textId="77777777" w:rsidR="00C149B7" w:rsidRPr="00B118B0" w:rsidRDefault="00C149B7" w:rsidP="00C149B7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BD16B2F" w14:textId="77777777" w:rsidR="00C149B7" w:rsidRPr="00B118B0" w:rsidRDefault="00C149B7" w:rsidP="00C149B7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C09D41A" w14:textId="77777777" w:rsidR="00C149B7" w:rsidRPr="00B118B0" w:rsidRDefault="00C149B7" w:rsidP="00C149B7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1A9DBE" w14:textId="77777777" w:rsidR="00C149B7" w:rsidRPr="00B118B0" w:rsidRDefault="00C149B7" w:rsidP="00C149B7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82279FC" w14:textId="77777777" w:rsidR="00C149B7" w:rsidRPr="00B118B0" w:rsidRDefault="00C149B7" w:rsidP="00C149B7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6DAE8B0A" w14:textId="77777777" w:rsidR="00C149B7" w:rsidRPr="00B118B0" w:rsidRDefault="00C149B7" w:rsidP="00C149B7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C18FE4F" w14:textId="77777777" w:rsidR="00C149B7" w:rsidRPr="00B118B0" w:rsidRDefault="00C149B7" w:rsidP="00C149B7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E10A52" w14:textId="77777777" w:rsidR="00C149B7" w:rsidRPr="00B118B0" w:rsidRDefault="00C149B7" w:rsidP="00C149B7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6555BBA9" w14:textId="77777777" w:rsidR="00C149B7" w:rsidRPr="00B118B0" w:rsidRDefault="00C149B7" w:rsidP="00C149B7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0D345D" w14:textId="77777777" w:rsidR="00C149B7" w:rsidRPr="00B118B0" w:rsidRDefault="00C149B7" w:rsidP="00C149B7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2563</w:t>
            </w:r>
          </w:p>
        </w:tc>
      </w:tr>
      <w:tr w:rsidR="00C149B7" w:rsidRPr="00B118B0" w14:paraId="6AA71806" w14:textId="77777777" w:rsidTr="008E32CF">
        <w:tc>
          <w:tcPr>
            <w:tcW w:w="2970" w:type="dxa"/>
            <w:tcBorders>
              <w:top w:val="single" w:sz="4" w:space="0" w:color="auto"/>
              <w:right w:val="nil"/>
            </w:tcBorders>
          </w:tcPr>
          <w:p w14:paraId="0C4D34C8" w14:textId="4F545FFF" w:rsidR="00C149B7" w:rsidRPr="00B118B0" w:rsidRDefault="00C149B7" w:rsidP="00C149B7">
            <w:pPr>
              <w:ind w:hanging="6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90" w:type="dxa"/>
            <w:tcBorders>
              <w:right w:val="nil"/>
            </w:tcBorders>
          </w:tcPr>
          <w:p w14:paraId="08EE8A11" w14:textId="77777777" w:rsidR="00C149B7" w:rsidRPr="00B118B0" w:rsidRDefault="00C149B7" w:rsidP="00C149B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2336480" w14:textId="12657727" w:rsidR="00C149B7" w:rsidRPr="00B118B0" w:rsidRDefault="002E46AD" w:rsidP="00C149B7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8A3506D" w14:textId="77777777" w:rsidR="00C149B7" w:rsidRPr="00B118B0" w:rsidRDefault="00C149B7" w:rsidP="00C149B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C513BD7" w14:textId="358CFFB8" w:rsidR="00C149B7" w:rsidRPr="00B118B0" w:rsidRDefault="00C149B7" w:rsidP="00C149B7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3718392" w14:textId="77777777" w:rsidR="00C149B7" w:rsidRPr="00B118B0" w:rsidRDefault="00C149B7" w:rsidP="00C149B7">
            <w:pPr>
              <w:tabs>
                <w:tab w:val="decimal" w:pos="722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4D13110" w14:textId="3EE7D69F" w:rsidR="00C149B7" w:rsidRPr="00B118B0" w:rsidRDefault="002E46AD" w:rsidP="00C149B7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144,053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853EF0D" w14:textId="77777777" w:rsidR="00C149B7" w:rsidRPr="00B118B0" w:rsidRDefault="00C149B7" w:rsidP="00C149B7">
            <w:pPr>
              <w:tabs>
                <w:tab w:val="decimal" w:pos="72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706C76C" w14:textId="35617E5A" w:rsidR="00C149B7" w:rsidRPr="00B118B0" w:rsidRDefault="00C149B7" w:rsidP="00C149B7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A1D642F" w14:textId="77777777" w:rsidR="00C149B7" w:rsidRPr="00B118B0" w:rsidRDefault="00C149B7" w:rsidP="00C149B7">
            <w:pPr>
              <w:tabs>
                <w:tab w:val="decimal" w:pos="72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49932EC" w14:textId="2D783BD5" w:rsidR="00C149B7" w:rsidRPr="00B118B0" w:rsidRDefault="002E46AD" w:rsidP="00C149B7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4434506" w14:textId="77777777" w:rsidR="00C149B7" w:rsidRPr="00B118B0" w:rsidRDefault="00C149B7" w:rsidP="00C149B7">
            <w:pPr>
              <w:tabs>
                <w:tab w:val="decimal" w:pos="722"/>
              </w:tabs>
              <w:ind w:right="8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14:paraId="53BBE759" w14:textId="65F65FB5" w:rsidR="00C149B7" w:rsidRPr="00B118B0" w:rsidRDefault="00C149B7" w:rsidP="00C149B7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C149B7" w:rsidRPr="00B118B0" w14:paraId="5788FBAC" w14:textId="77777777" w:rsidTr="008E32CF">
        <w:tc>
          <w:tcPr>
            <w:tcW w:w="2970" w:type="dxa"/>
            <w:tcBorders>
              <w:right w:val="nil"/>
            </w:tcBorders>
          </w:tcPr>
          <w:p w14:paraId="572683AB" w14:textId="74987C8B" w:rsidR="00C149B7" w:rsidRPr="00B118B0" w:rsidRDefault="00C149B7" w:rsidP="00C149B7">
            <w:pPr>
              <w:ind w:hanging="6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90" w:type="dxa"/>
            <w:tcBorders>
              <w:right w:val="nil"/>
            </w:tcBorders>
          </w:tcPr>
          <w:p w14:paraId="7B9627CF" w14:textId="77777777" w:rsidR="00C149B7" w:rsidRPr="00B118B0" w:rsidRDefault="00C149B7" w:rsidP="00C149B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823798" w14:textId="77777777" w:rsidR="00C149B7" w:rsidRPr="00B118B0" w:rsidRDefault="00C149B7" w:rsidP="00C149B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09BA4C1" w14:textId="77777777" w:rsidR="00C149B7" w:rsidRPr="00B118B0" w:rsidRDefault="00C149B7" w:rsidP="00C149B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0C2E1E" w14:textId="77777777" w:rsidR="00C149B7" w:rsidRPr="00B118B0" w:rsidRDefault="00C149B7" w:rsidP="00C149B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45222F8" w14:textId="77777777" w:rsidR="00C149B7" w:rsidRPr="00B118B0" w:rsidRDefault="00C149B7" w:rsidP="00C149B7">
            <w:pPr>
              <w:tabs>
                <w:tab w:val="decimal" w:pos="722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146307" w14:textId="2326958C" w:rsidR="00C149B7" w:rsidRPr="00B118B0" w:rsidRDefault="002E46AD" w:rsidP="00C149B7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(28,709)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F27E2B4" w14:textId="77777777" w:rsidR="00C149B7" w:rsidRPr="00B118B0" w:rsidRDefault="00C149B7" w:rsidP="00C149B7">
            <w:pPr>
              <w:tabs>
                <w:tab w:val="decimal" w:pos="72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2830E118" w14:textId="2147654B" w:rsidR="00C149B7" w:rsidRPr="00B118B0" w:rsidRDefault="00C149B7" w:rsidP="00C149B7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638170E" w14:textId="77777777" w:rsidR="00C149B7" w:rsidRPr="00B118B0" w:rsidRDefault="00C149B7" w:rsidP="00C149B7">
            <w:pPr>
              <w:tabs>
                <w:tab w:val="decimal" w:pos="72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60D95CE9" w14:textId="789C3411" w:rsidR="00C149B7" w:rsidRPr="00B118B0" w:rsidRDefault="002E46AD" w:rsidP="00C149B7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DCE34FC" w14:textId="77777777" w:rsidR="00C149B7" w:rsidRPr="00B118B0" w:rsidRDefault="00C149B7" w:rsidP="00C149B7">
            <w:pPr>
              <w:tabs>
                <w:tab w:val="decimal" w:pos="722"/>
              </w:tabs>
              <w:ind w:right="8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3AD34EF6" w14:textId="369AB405" w:rsidR="00C149B7" w:rsidRPr="00B118B0" w:rsidRDefault="00C149B7" w:rsidP="00C149B7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C149B7" w:rsidRPr="00B118B0" w14:paraId="574E854E" w14:textId="77777777" w:rsidTr="008E32CF">
        <w:tc>
          <w:tcPr>
            <w:tcW w:w="2970" w:type="dxa"/>
            <w:tcBorders>
              <w:left w:val="nil"/>
              <w:bottom w:val="nil"/>
              <w:right w:val="nil"/>
            </w:tcBorders>
          </w:tcPr>
          <w:p w14:paraId="7E94AAD9" w14:textId="042D3165" w:rsidR="00C149B7" w:rsidRPr="00B118B0" w:rsidRDefault="00C149B7" w:rsidP="00C149B7">
            <w:pPr>
              <w:ind w:hanging="6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รวมเงินกู้ยืมระยะยาว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86B4025" w14:textId="77777777" w:rsidR="00C149B7" w:rsidRPr="00B118B0" w:rsidRDefault="00C149B7" w:rsidP="00C149B7">
            <w:pPr>
              <w:tabs>
                <w:tab w:val="decimal" w:pos="447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58898D8" w14:textId="77777777" w:rsidR="00C149B7" w:rsidRPr="00B118B0" w:rsidRDefault="00C149B7" w:rsidP="00C149B7">
            <w:pPr>
              <w:tabs>
                <w:tab w:val="decimal" w:pos="447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545C624C" w14:textId="77777777" w:rsidR="00C149B7" w:rsidRPr="00B118B0" w:rsidRDefault="00C149B7" w:rsidP="00C149B7">
            <w:pPr>
              <w:tabs>
                <w:tab w:val="decimal" w:pos="447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733D08D" w14:textId="77777777" w:rsidR="00C149B7" w:rsidRPr="00B118B0" w:rsidRDefault="00C149B7" w:rsidP="00C149B7">
            <w:pPr>
              <w:tabs>
                <w:tab w:val="decimal" w:pos="447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9D4B45A" w14:textId="77777777" w:rsidR="00C149B7" w:rsidRPr="00B118B0" w:rsidRDefault="00C149B7" w:rsidP="00C149B7">
            <w:pPr>
              <w:tabs>
                <w:tab w:val="decimal" w:pos="722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0178F61" w14:textId="153B3FBE" w:rsidR="00C149B7" w:rsidRPr="00B118B0" w:rsidRDefault="002E46AD" w:rsidP="00C149B7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</w:rPr>
              <w:t>115,344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2E435EE" w14:textId="77777777" w:rsidR="00C149B7" w:rsidRPr="00B118B0" w:rsidRDefault="00C149B7" w:rsidP="00C149B7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7F5E66B" w14:textId="5D464DDB" w:rsidR="00C149B7" w:rsidRPr="00B118B0" w:rsidRDefault="00C149B7" w:rsidP="00C149B7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F95738E" w14:textId="77777777" w:rsidR="00C149B7" w:rsidRPr="00B118B0" w:rsidRDefault="00C149B7" w:rsidP="00C149B7">
            <w:pPr>
              <w:tabs>
                <w:tab w:val="decimal" w:pos="722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37F02E0" w14:textId="1B8665C7" w:rsidR="00C149B7" w:rsidRPr="00B118B0" w:rsidRDefault="002E46AD" w:rsidP="00C149B7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A9E219E" w14:textId="77777777" w:rsidR="00C149B7" w:rsidRPr="00B118B0" w:rsidRDefault="00C149B7" w:rsidP="00C149B7">
            <w:pPr>
              <w:tabs>
                <w:tab w:val="decimal" w:pos="722"/>
              </w:tabs>
              <w:ind w:right="87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F7C86DC" w14:textId="15686CAD" w:rsidR="00C149B7" w:rsidRPr="00B118B0" w:rsidRDefault="00C149B7" w:rsidP="00C149B7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</w:tr>
    </w:tbl>
    <w:p w14:paraId="34D7AB33" w14:textId="77777777" w:rsidR="003C4734" w:rsidRDefault="003C4734" w:rsidP="003C4734">
      <w:pPr>
        <w:pStyle w:val="ListParagraph"/>
        <w:spacing w:before="240" w:line="240" w:lineRule="atLeast"/>
        <w:ind w:left="360"/>
        <w:rPr>
          <w:rFonts w:asciiTheme="majorBidi" w:hAnsiTheme="majorBidi" w:cstheme="majorBidi"/>
          <w:b/>
          <w:bCs/>
          <w:sz w:val="28"/>
          <w:lang w:val="en-GB"/>
        </w:rPr>
      </w:pPr>
    </w:p>
    <w:p w14:paraId="23435990" w14:textId="068B9B76" w:rsidR="00DF4C11" w:rsidRPr="00B118B0" w:rsidRDefault="00DF4C11" w:rsidP="00081754">
      <w:pPr>
        <w:pStyle w:val="ListParagraph"/>
        <w:numPr>
          <w:ilvl w:val="0"/>
          <w:numId w:val="1"/>
        </w:numPr>
        <w:spacing w:before="240" w:line="240" w:lineRule="atLeast"/>
        <w:ind w:left="360"/>
        <w:rPr>
          <w:rFonts w:asciiTheme="majorBidi" w:hAnsiTheme="majorBidi" w:cstheme="majorBidi"/>
          <w:b/>
          <w:bCs/>
          <w:sz w:val="28"/>
          <w:lang w:val="en-GB"/>
        </w:rPr>
      </w:pPr>
      <w:r w:rsidRPr="00B118B0">
        <w:rPr>
          <w:rFonts w:asciiTheme="majorBidi" w:hAnsiTheme="majorBidi" w:cstheme="majorBidi"/>
          <w:b/>
          <w:bCs/>
          <w:sz w:val="28"/>
          <w:cs/>
          <w:lang w:val="en-GB"/>
        </w:rPr>
        <w:t>หุ้นกู้แปลงสภาพ</w:t>
      </w:r>
    </w:p>
    <w:p w14:paraId="69CFC027" w14:textId="77777777" w:rsidR="00DF4C11" w:rsidRPr="00B118B0" w:rsidRDefault="00DF4C11" w:rsidP="00BF53C8">
      <w:pPr>
        <w:pStyle w:val="ListParagraph"/>
        <w:spacing w:before="240" w:after="120" w:line="240" w:lineRule="atLeast"/>
        <w:ind w:left="360"/>
        <w:jc w:val="thaiDistribute"/>
        <w:rPr>
          <w:rFonts w:asciiTheme="majorBidi" w:hAnsiTheme="majorBidi" w:cstheme="majorBidi"/>
          <w:sz w:val="28"/>
          <w:lang w:val="en-GB"/>
        </w:rPr>
      </w:pPr>
      <w:r w:rsidRPr="00B118B0">
        <w:rPr>
          <w:rFonts w:asciiTheme="majorBidi" w:hAnsiTheme="majorBidi" w:cstheme="majorBidi"/>
          <w:sz w:val="28"/>
          <w:cs/>
          <w:lang w:val="en-GB"/>
        </w:rPr>
        <w:t xml:space="preserve">เมื่อวันที่ </w:t>
      </w:r>
      <w:r w:rsidRPr="00B118B0">
        <w:rPr>
          <w:rFonts w:asciiTheme="majorBidi" w:hAnsiTheme="majorBidi" w:cstheme="majorBidi"/>
          <w:sz w:val="28"/>
        </w:rPr>
        <w:t xml:space="preserve">26 </w:t>
      </w:r>
      <w:r w:rsidRPr="00B118B0">
        <w:rPr>
          <w:rFonts w:asciiTheme="majorBidi" w:hAnsiTheme="majorBidi" w:cstheme="majorBidi"/>
          <w:sz w:val="28"/>
          <w:cs/>
          <w:lang w:val="en-GB"/>
        </w:rPr>
        <w:t xml:space="preserve">พฤษภาคม </w:t>
      </w:r>
      <w:r w:rsidRPr="00B118B0">
        <w:rPr>
          <w:rFonts w:asciiTheme="majorBidi" w:hAnsiTheme="majorBidi" w:cstheme="majorBidi"/>
          <w:sz w:val="28"/>
        </w:rPr>
        <w:t xml:space="preserve">2563 </w:t>
      </w:r>
      <w:r w:rsidRPr="00B118B0">
        <w:rPr>
          <w:rFonts w:asciiTheme="majorBidi" w:hAnsiTheme="majorBidi" w:cstheme="majorBidi"/>
          <w:sz w:val="28"/>
          <w:cs/>
          <w:lang w:val="en-GB"/>
        </w:rPr>
        <w:t xml:space="preserve">ที่ประชุมสามัญผู้ถือหุ้นประจำปี </w:t>
      </w:r>
      <w:r w:rsidRPr="00B118B0">
        <w:rPr>
          <w:rFonts w:asciiTheme="majorBidi" w:hAnsiTheme="majorBidi" w:cstheme="majorBidi"/>
          <w:sz w:val="28"/>
        </w:rPr>
        <w:t>2563</w:t>
      </w:r>
      <w:r w:rsidRPr="00B118B0">
        <w:rPr>
          <w:rFonts w:asciiTheme="majorBidi" w:hAnsiTheme="majorBidi" w:cstheme="majorBidi"/>
          <w:sz w:val="28"/>
          <w:cs/>
          <w:lang w:val="en-GB"/>
        </w:rPr>
        <w:t xml:space="preserve"> ของบริษัทได้มีมติอนุมัติการออกและเสนอขายหุ้นกู้แปลงสภาพที่ออกใหม่ของบริษัทต่อผู้ลงทุนโดยเฉพาะเจาะจงและเป็นบุคคลที่ไม่เกี่ยวข้องกับบริษัท ในวงเงินไม่เกิน </w:t>
      </w:r>
      <w:r w:rsidRPr="00B118B0">
        <w:rPr>
          <w:rFonts w:asciiTheme="majorBidi" w:hAnsiTheme="majorBidi" w:cstheme="majorBidi"/>
          <w:sz w:val="28"/>
        </w:rPr>
        <w:t>650</w:t>
      </w:r>
      <w:r w:rsidRPr="00B118B0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Pr="00B118B0">
        <w:rPr>
          <w:rFonts w:asciiTheme="majorBidi" w:hAnsiTheme="majorBidi" w:cstheme="majorBidi"/>
          <w:spacing w:val="4"/>
          <w:sz w:val="28"/>
          <w:cs/>
          <w:lang w:val="en-GB"/>
        </w:rPr>
        <w:t xml:space="preserve">ล้านบาท ซึ่งบริษัทได้ทำสัญญาการออกหุ้นกู้แปลงสภาพ เพื่อออกหุ้นกู้แปลงสภาพโดยเฉพาะเจาะจงให้แก่ </w:t>
      </w:r>
      <w:r w:rsidRPr="00B118B0">
        <w:rPr>
          <w:rFonts w:asciiTheme="majorBidi" w:hAnsiTheme="majorBidi" w:cstheme="majorBidi"/>
          <w:spacing w:val="4"/>
          <w:sz w:val="28"/>
        </w:rPr>
        <w:t>Advance</w:t>
      </w:r>
      <w:r w:rsidRPr="00B118B0">
        <w:rPr>
          <w:rFonts w:asciiTheme="majorBidi" w:hAnsiTheme="majorBidi" w:cstheme="majorBidi"/>
          <w:sz w:val="28"/>
        </w:rPr>
        <w:t xml:space="preserve"> Opportunities Fund </w:t>
      </w:r>
      <w:r w:rsidRPr="00B118B0">
        <w:rPr>
          <w:rFonts w:asciiTheme="majorBidi" w:hAnsiTheme="majorBidi" w:cstheme="majorBidi"/>
          <w:sz w:val="28"/>
          <w:cs/>
          <w:lang w:val="en-GB"/>
        </w:rPr>
        <w:t xml:space="preserve">และ </w:t>
      </w:r>
      <w:r w:rsidRPr="00B118B0">
        <w:rPr>
          <w:rFonts w:asciiTheme="majorBidi" w:hAnsiTheme="majorBidi" w:cstheme="majorBidi"/>
          <w:sz w:val="28"/>
        </w:rPr>
        <w:t xml:space="preserve">Advance Opportunities Fund I </w:t>
      </w:r>
      <w:r w:rsidRPr="00B118B0">
        <w:rPr>
          <w:rFonts w:asciiTheme="majorBidi" w:hAnsiTheme="majorBidi" w:cstheme="majorBidi"/>
          <w:sz w:val="28"/>
          <w:cs/>
          <w:lang w:val="en-GB"/>
        </w:rPr>
        <w:t>ซึ่งการออกและเสนอขายหุ้นกู้แปลงสภาพจะทำเป็นคราว</w:t>
      </w:r>
      <w:r w:rsidRPr="00B118B0">
        <w:rPr>
          <w:rFonts w:asciiTheme="majorBidi" w:hAnsiTheme="majorBidi" w:cstheme="majorBidi"/>
          <w:sz w:val="28"/>
          <w:lang w:val="en-GB"/>
        </w:rPr>
        <w:t xml:space="preserve"> </w:t>
      </w:r>
      <w:r w:rsidRPr="00B118B0">
        <w:rPr>
          <w:rFonts w:asciiTheme="majorBidi" w:hAnsiTheme="majorBidi" w:cstheme="majorBidi"/>
          <w:sz w:val="28"/>
          <w:cs/>
          <w:lang w:val="en-GB"/>
        </w:rPr>
        <w:t xml:space="preserve">ๆ จนกว่าจะครบวงเงิน </w:t>
      </w:r>
      <w:r w:rsidRPr="00B118B0">
        <w:rPr>
          <w:rFonts w:asciiTheme="majorBidi" w:hAnsiTheme="majorBidi" w:cstheme="majorBidi"/>
          <w:sz w:val="28"/>
        </w:rPr>
        <w:t>650</w:t>
      </w:r>
      <w:r w:rsidRPr="00B118B0">
        <w:rPr>
          <w:rFonts w:asciiTheme="majorBidi" w:hAnsiTheme="majorBidi" w:cstheme="majorBidi"/>
          <w:sz w:val="28"/>
          <w:cs/>
          <w:lang w:val="en-GB"/>
        </w:rPr>
        <w:t xml:space="preserve"> ล้านบาท โดยมีข้อกำหนดและเงื่อนไขหลักของหุ้นกู้แปลงสภาพดังนี้</w:t>
      </w:r>
    </w:p>
    <w:tbl>
      <w:tblPr>
        <w:tblW w:w="9090" w:type="dxa"/>
        <w:tblInd w:w="360" w:type="dxa"/>
        <w:tblLook w:val="0600" w:firstRow="0" w:lastRow="0" w:firstColumn="0" w:lastColumn="0" w:noHBand="1" w:noVBand="1"/>
      </w:tblPr>
      <w:tblGrid>
        <w:gridCol w:w="3420"/>
        <w:gridCol w:w="5670"/>
      </w:tblGrid>
      <w:tr w:rsidR="00DF4C11" w:rsidRPr="00B118B0" w14:paraId="218BCFDB" w14:textId="77777777" w:rsidTr="0053641F">
        <w:trPr>
          <w:cantSplit/>
        </w:trPr>
        <w:tc>
          <w:tcPr>
            <w:tcW w:w="3420" w:type="dxa"/>
            <w:shd w:val="clear" w:color="auto" w:fill="auto"/>
          </w:tcPr>
          <w:p w14:paraId="60EAFB40" w14:textId="77777777" w:rsidR="00DF4C11" w:rsidRPr="00B118B0" w:rsidRDefault="00DF4C11" w:rsidP="0053641F">
            <w:pPr>
              <w:tabs>
                <w:tab w:val="left" w:pos="840"/>
              </w:tabs>
              <w:ind w:left="-105" w:right="-43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ประเภทหุ้นกู้แปลงสภาพ</w:t>
            </w:r>
          </w:p>
        </w:tc>
        <w:tc>
          <w:tcPr>
            <w:tcW w:w="5670" w:type="dxa"/>
            <w:shd w:val="clear" w:color="auto" w:fill="auto"/>
          </w:tcPr>
          <w:p w14:paraId="31B5ABC7" w14:textId="0D064E3B" w:rsidR="00DF4C11" w:rsidRPr="00B118B0" w:rsidRDefault="00DF4C11" w:rsidP="007677C0">
            <w:pPr>
              <w:tabs>
                <w:tab w:val="left" w:pos="840"/>
              </w:tabs>
              <w:spacing w:after="240"/>
              <w:ind w:right="-43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หุ้นกู้แปลงสภาพ</w:t>
            </w:r>
            <w:r w:rsidR="000510E6" w:rsidRPr="00B118B0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ที่ให้สิทธิแปลงสภาพเป็นหุ้นสามัญของบริษัท ประเภทไม่ด้อยสิทธิ และไม่มีประกัน (</w:t>
            </w:r>
            <w:r w:rsidRPr="00B118B0">
              <w:rPr>
                <w:rFonts w:asciiTheme="majorBidi" w:hAnsiTheme="majorBidi" w:cstheme="majorBidi"/>
                <w:sz w:val="28"/>
              </w:rPr>
              <w:t>Senior Unsecured Convertible Debentures)</w:t>
            </w:r>
          </w:p>
        </w:tc>
      </w:tr>
      <w:tr w:rsidR="00FC5DCC" w:rsidRPr="00B118B0" w14:paraId="12C5C7A8" w14:textId="77777777" w:rsidTr="0053641F">
        <w:trPr>
          <w:cantSplit/>
        </w:trPr>
        <w:tc>
          <w:tcPr>
            <w:tcW w:w="3420" w:type="dxa"/>
            <w:shd w:val="clear" w:color="auto" w:fill="auto"/>
          </w:tcPr>
          <w:p w14:paraId="473F85FC" w14:textId="4022C740" w:rsidR="00FC5DCC" w:rsidRPr="00B118B0" w:rsidRDefault="00FC5DCC" w:rsidP="0053641F">
            <w:pPr>
              <w:tabs>
                <w:tab w:val="left" w:pos="840"/>
              </w:tabs>
              <w:ind w:left="-105" w:right="-43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สกุลเงิน</w:t>
            </w:r>
          </w:p>
        </w:tc>
        <w:tc>
          <w:tcPr>
            <w:tcW w:w="5670" w:type="dxa"/>
            <w:shd w:val="clear" w:color="auto" w:fill="auto"/>
          </w:tcPr>
          <w:p w14:paraId="6B03FB1F" w14:textId="17C2D252" w:rsidR="00FC5DCC" w:rsidRPr="00B118B0" w:rsidRDefault="00FC5DCC" w:rsidP="007677C0">
            <w:pPr>
              <w:tabs>
                <w:tab w:val="left" w:pos="840"/>
              </w:tabs>
              <w:spacing w:after="240"/>
              <w:ind w:right="-43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บาท</w:t>
            </w:r>
          </w:p>
        </w:tc>
      </w:tr>
      <w:tr w:rsidR="00DF4C11" w:rsidRPr="00B118B0" w14:paraId="090CE61A" w14:textId="77777777" w:rsidTr="0053641F">
        <w:tc>
          <w:tcPr>
            <w:tcW w:w="3420" w:type="dxa"/>
            <w:shd w:val="clear" w:color="auto" w:fill="auto"/>
          </w:tcPr>
          <w:p w14:paraId="0904D3B5" w14:textId="45F3F1B1" w:rsidR="00DF4C11" w:rsidRPr="00B118B0" w:rsidRDefault="00DF4C11" w:rsidP="0053641F">
            <w:pPr>
              <w:tabs>
                <w:tab w:val="left" w:pos="840"/>
              </w:tabs>
              <w:ind w:right="-43" w:hanging="105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จำนวนต้นเงินรวมของหุ้นกู้แปลงสภาพ</w:t>
            </w:r>
            <w:r w:rsidR="000510E6" w:rsidRPr="00B118B0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ทั้งหมด</w:t>
            </w:r>
          </w:p>
        </w:tc>
        <w:tc>
          <w:tcPr>
            <w:tcW w:w="5670" w:type="dxa"/>
            <w:shd w:val="clear" w:color="auto" w:fill="auto"/>
          </w:tcPr>
          <w:p w14:paraId="193A7297" w14:textId="77777777" w:rsidR="00DF4C11" w:rsidRPr="00B118B0" w:rsidRDefault="00DF4C11" w:rsidP="007677C0">
            <w:pPr>
              <w:tabs>
                <w:tab w:val="left" w:pos="8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ไม่เกิน 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650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ล้านบาท โดยแบ่งออกเป็น 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3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ชุด ดังต่อไปนี้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 </w:t>
            </w:r>
          </w:p>
          <w:p w14:paraId="724AC84B" w14:textId="77777777" w:rsidR="00DF4C11" w:rsidRPr="00B118B0" w:rsidRDefault="00DF4C11" w:rsidP="007677C0">
            <w:pPr>
              <w:tabs>
                <w:tab w:val="left" w:pos="8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(1)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หุ้นกู้แปลงสภาพชุดที่ 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1 (Tranche I)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มีมูลค่าไม่เกิน 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200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ล้านบาท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โดยแบ่งออกเป็น 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20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ชุดย่อย ชุดละ 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10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ล้านบาท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 </w:t>
            </w:r>
          </w:p>
          <w:p w14:paraId="39F2E35A" w14:textId="77777777" w:rsidR="00DF4C11" w:rsidRPr="00B118B0" w:rsidRDefault="00DF4C11" w:rsidP="007677C0">
            <w:pPr>
              <w:tabs>
                <w:tab w:val="left" w:pos="8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(2)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หุ้นกู้แปลงสภาพชุดที่ 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2 (Tranche II)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มีมูลค่าไม่เกิน 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200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ล้านบาท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โดยแบ่งออกเป็น 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20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ชุดย่อย ชุดละ 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10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ล้านบาท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 </w:t>
            </w:r>
          </w:p>
          <w:p w14:paraId="3608C225" w14:textId="77777777" w:rsidR="00DF4C11" w:rsidRPr="00B118B0" w:rsidRDefault="00DF4C11" w:rsidP="007677C0">
            <w:pPr>
              <w:tabs>
                <w:tab w:val="left" w:pos="840"/>
              </w:tabs>
              <w:spacing w:after="240"/>
              <w:ind w:right="-43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(3)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หุ้นกู้แปลงสภาพชุดที่ 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3 (Tranche III)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มีมูลค่าไม่เกิน 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250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ล้านบาท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โดยแบ่งออกเป็น 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10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ชุดย่อย ชุดละ 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25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ล้านบาท</w:t>
            </w:r>
          </w:p>
        </w:tc>
      </w:tr>
      <w:tr w:rsidR="00DF4C11" w:rsidRPr="00B118B0" w14:paraId="79895325" w14:textId="77777777" w:rsidTr="0053641F">
        <w:tc>
          <w:tcPr>
            <w:tcW w:w="3420" w:type="dxa"/>
            <w:shd w:val="clear" w:color="auto" w:fill="auto"/>
          </w:tcPr>
          <w:p w14:paraId="4EE4330F" w14:textId="77777777" w:rsidR="00DF4C11" w:rsidRPr="00B118B0" w:rsidRDefault="00DF4C11" w:rsidP="0053641F">
            <w:pPr>
              <w:tabs>
                <w:tab w:val="left" w:pos="840"/>
              </w:tabs>
              <w:ind w:left="-105" w:right="-43"/>
              <w:jc w:val="thaiDistribute"/>
              <w:rPr>
                <w:rFonts w:asciiTheme="majorBidi" w:hAnsiTheme="majorBidi" w:cstheme="majorBidi"/>
                <w:sz w:val="28"/>
                <w:cs/>
                <w:lang w:val="en-AU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เงื่อนไขการออกหุ้นกู้แปลงสภาพ</w:t>
            </w:r>
          </w:p>
        </w:tc>
        <w:tc>
          <w:tcPr>
            <w:tcW w:w="5670" w:type="dxa"/>
            <w:shd w:val="clear" w:color="auto" w:fill="auto"/>
          </w:tcPr>
          <w:p w14:paraId="2387A875" w14:textId="77777777" w:rsidR="00DF4C11" w:rsidRPr="00B118B0" w:rsidRDefault="00DF4C11" w:rsidP="007677C0">
            <w:pPr>
              <w:tabs>
                <w:tab w:val="left" w:pos="8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บริษัทจะทยอยออกหุ้นกู้แปลงสภาพเป็นชุด ๆ ทีละชุดตามลำดับ และในการออกหุ้นกู้แปลงสภาพได้ในแต่ละชุด บริษัทจะทยอยออกเป็นชุดย่อย แต่ละชุดตามความต้องการใช้เงินของบริษัทในแต่ละคราว ทั้งนี้การออกหุ้นกู้แปลงสภาพอยู่ภายใต้ความสำเร็จของเงื่อนไขบังคับก่อน ซึ่งได้แก่ การได้รับอนุญาตจากสำนักงานคณะกรรมการกำกับหลักทรัพย์และตลาดหลักทรัพย์และหน่วยงานที่เกี่ยวข้องอื่น ๆ รวมถึงข้อกำหนดและเงื่อนไขของหุ้นกู้แปลงสภาพ</w:t>
            </w:r>
          </w:p>
          <w:p w14:paraId="26565A76" w14:textId="77777777" w:rsidR="00DF4C11" w:rsidRPr="00B118B0" w:rsidRDefault="00DF4C11" w:rsidP="007677C0">
            <w:pPr>
              <w:tabs>
                <w:tab w:val="left" w:pos="8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</w:rPr>
            </w:pPr>
          </w:p>
          <w:p w14:paraId="59D91F0E" w14:textId="6B77C7A4" w:rsidR="00DF4C11" w:rsidRPr="00B118B0" w:rsidRDefault="00DF4C11" w:rsidP="007677C0">
            <w:pPr>
              <w:tabs>
                <w:tab w:val="left" w:pos="840"/>
              </w:tabs>
              <w:spacing w:after="240"/>
              <w:ind w:right="-43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ทั้งนี้กำหนดให้ระยะเวลาในการออกหุ้นกู้แปลงสภาพมีระยะเวลาภายใน </w:t>
            </w:r>
            <w:r w:rsidR="002320C5" w:rsidRPr="00B118B0">
              <w:rPr>
                <w:rFonts w:asciiTheme="majorBidi" w:hAnsiTheme="majorBidi" w:cstheme="majorBidi"/>
                <w:sz w:val="28"/>
              </w:rPr>
              <w:t>1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ปีนับแต่วันที่ที่ประชุมผู้ถือหุ้นมีมติอนุมัติให้ออกหุ้นกู้แปลงสภาพ หากบริษัทมิได้ออกหุ้นกู้แปลงสภาพครบจำนวนภายใน </w:t>
            </w:r>
            <w:r w:rsidR="002320C5" w:rsidRPr="00B118B0">
              <w:rPr>
                <w:rFonts w:asciiTheme="majorBidi" w:hAnsiTheme="majorBidi" w:cstheme="majorBidi"/>
                <w:sz w:val="28"/>
              </w:rPr>
              <w:t>1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ปีบริษัทอาจขอมติที่ประชุมผู้ถือหุ้นในการออกหุ้นกู้แปลงสภาพส่วนที่ยังไม่ออกโดยขึ้นอยู่กับความจำเป็นในการใช้เงินของบริษัท</w:t>
            </w:r>
          </w:p>
        </w:tc>
      </w:tr>
      <w:tr w:rsidR="00DF4C11" w:rsidRPr="00B118B0" w14:paraId="7C95A04E" w14:textId="77777777" w:rsidTr="0053641F">
        <w:tc>
          <w:tcPr>
            <w:tcW w:w="3420" w:type="dxa"/>
            <w:shd w:val="clear" w:color="auto" w:fill="auto"/>
          </w:tcPr>
          <w:p w14:paraId="2447A456" w14:textId="77777777" w:rsidR="00DF4C11" w:rsidRPr="00B118B0" w:rsidRDefault="00DF4C11" w:rsidP="0053641F">
            <w:pPr>
              <w:tabs>
                <w:tab w:val="left" w:pos="840"/>
              </w:tabs>
              <w:ind w:left="-105" w:right="-43"/>
              <w:jc w:val="thaiDistribute"/>
              <w:rPr>
                <w:rFonts w:asciiTheme="majorBidi" w:hAnsiTheme="majorBidi" w:cstheme="majorBidi"/>
                <w:strike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อัตราดอกเบี้ย</w:t>
            </w:r>
          </w:p>
        </w:tc>
        <w:tc>
          <w:tcPr>
            <w:tcW w:w="5670" w:type="dxa"/>
            <w:shd w:val="clear" w:color="auto" w:fill="auto"/>
          </w:tcPr>
          <w:p w14:paraId="6B782E50" w14:textId="77777777" w:rsidR="00DF4C11" w:rsidRPr="00B118B0" w:rsidRDefault="00DF4C11" w:rsidP="007677C0">
            <w:pPr>
              <w:tabs>
                <w:tab w:val="left" w:pos="840"/>
              </w:tabs>
              <w:spacing w:after="240"/>
              <w:ind w:right="-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ร้อยละ 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2.00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ต่อปี โดยชำระดอกเบี้ยเป็นรายไตรมาสนับจากวันที่ออกหุ้นกู้แปลงสภาพ</w:t>
            </w:r>
          </w:p>
        </w:tc>
      </w:tr>
      <w:tr w:rsidR="00DF4C11" w:rsidRPr="00B118B0" w14:paraId="44574C48" w14:textId="77777777" w:rsidTr="0053641F">
        <w:tc>
          <w:tcPr>
            <w:tcW w:w="3420" w:type="dxa"/>
            <w:shd w:val="clear" w:color="auto" w:fill="auto"/>
          </w:tcPr>
          <w:p w14:paraId="1333CA3F" w14:textId="77777777" w:rsidR="00DF4C11" w:rsidRPr="00B118B0" w:rsidRDefault="00DF4C11" w:rsidP="0053641F">
            <w:pPr>
              <w:tabs>
                <w:tab w:val="left" w:pos="840"/>
              </w:tabs>
              <w:ind w:left="-105" w:right="-43"/>
              <w:jc w:val="thaiDistribute"/>
              <w:rPr>
                <w:rFonts w:asciiTheme="majorBidi" w:hAnsiTheme="majorBidi" w:cstheme="majorBidi"/>
                <w:strike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อายุ</w:t>
            </w:r>
          </w:p>
        </w:tc>
        <w:tc>
          <w:tcPr>
            <w:tcW w:w="5670" w:type="dxa"/>
            <w:shd w:val="clear" w:color="auto" w:fill="auto"/>
          </w:tcPr>
          <w:p w14:paraId="44E29ABE" w14:textId="7BD7AC72" w:rsidR="00DF4C11" w:rsidRPr="00B118B0" w:rsidRDefault="00DF4C11" w:rsidP="007677C0">
            <w:pPr>
              <w:tabs>
                <w:tab w:val="left" w:pos="840"/>
              </w:tabs>
              <w:spacing w:after="240"/>
              <w:ind w:right="-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3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ปีนับจากวันที่ออกหุ้นกู้แปลงสภาพแต่ละชุด</w:t>
            </w:r>
          </w:p>
        </w:tc>
      </w:tr>
      <w:tr w:rsidR="00DF4C11" w:rsidRPr="00B118B0" w14:paraId="3E583FFE" w14:textId="77777777" w:rsidTr="0053641F">
        <w:tc>
          <w:tcPr>
            <w:tcW w:w="3420" w:type="dxa"/>
            <w:shd w:val="clear" w:color="auto" w:fill="auto"/>
          </w:tcPr>
          <w:p w14:paraId="64163727" w14:textId="77777777" w:rsidR="00DF4C11" w:rsidRPr="00B118B0" w:rsidRDefault="00DF4C11" w:rsidP="0053641F">
            <w:pPr>
              <w:tabs>
                <w:tab w:val="left" w:pos="840"/>
              </w:tabs>
              <w:ind w:left="-105" w:right="-43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การชำระคืนเงินต้น</w:t>
            </w:r>
          </w:p>
        </w:tc>
        <w:tc>
          <w:tcPr>
            <w:tcW w:w="5670" w:type="dxa"/>
            <w:shd w:val="clear" w:color="auto" w:fill="auto"/>
          </w:tcPr>
          <w:p w14:paraId="434EBA92" w14:textId="77777777" w:rsidR="00DF4C11" w:rsidRPr="00B118B0" w:rsidRDefault="00DF4C11" w:rsidP="007677C0">
            <w:pPr>
              <w:tabs>
                <w:tab w:val="left" w:pos="840"/>
              </w:tabs>
              <w:spacing w:after="240"/>
              <w:ind w:right="-9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ชำระงวดเดียวเมื่อครบกำหนดไถ่ถอนหุ้นกู้แต่ละชุด ตามข้อกำหนดและเงื่อนไขของหุ้นกู้แปลงสภาพแต่ละชุด โดยหุ้นกู้แปลงสภาพแต่ละชุดมีอายุ 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3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ปีนับจากวันที่ออกหุ้นกู้แปลงสภาพ</w:t>
            </w:r>
          </w:p>
        </w:tc>
      </w:tr>
      <w:tr w:rsidR="00DF4C11" w:rsidRPr="00B118B0" w14:paraId="2AC96966" w14:textId="77777777" w:rsidTr="00FC5DCC">
        <w:trPr>
          <w:trHeight w:val="2151"/>
        </w:trPr>
        <w:tc>
          <w:tcPr>
            <w:tcW w:w="3420" w:type="dxa"/>
            <w:shd w:val="clear" w:color="auto" w:fill="auto"/>
          </w:tcPr>
          <w:p w14:paraId="237AE158" w14:textId="4F735799" w:rsidR="00DF4C11" w:rsidRPr="00B118B0" w:rsidRDefault="00DF4C11" w:rsidP="0053641F">
            <w:pPr>
              <w:tabs>
                <w:tab w:val="left" w:pos="840"/>
              </w:tabs>
              <w:ind w:left="75" w:right="-43" w:hanging="156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สิทธิในการไถ่ถอนหุ้นกู้แปลงสภาพก่อนวันครบกำหนด</w:t>
            </w:r>
          </w:p>
        </w:tc>
        <w:tc>
          <w:tcPr>
            <w:tcW w:w="5670" w:type="dxa"/>
            <w:shd w:val="clear" w:color="auto" w:fill="auto"/>
          </w:tcPr>
          <w:p w14:paraId="048DB783" w14:textId="77777777" w:rsidR="00DF4C11" w:rsidRDefault="00DF4C11" w:rsidP="007677C0">
            <w:pPr>
              <w:tabs>
                <w:tab w:val="left" w:pos="8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ผู้ถือหุ้นกู้แปลงสภาพอาจมีสิทธิหรือไม่มีสิทธิขอให้บริษัทไถ่ถอนหุ้นกู้แปลงสภาพก่อนครบกำหนด และ/หรือ บริษัทอาจมีสิทธิหรือไม่มีสิทธิไถ่ถอนหุ้นกู้แปลงสภาพก่อนครบกำหนด ทั้งนี้การไถ่ถอนหุ้นกู้แปลงสภาพให้เป็นไปตามข้อตกลงและเงื่อนไขของหุ้นกู้แปลงสภาพที่จะออกในแต่ละคราว โดยปฏิบัติตามกฎหมาย กฎเกณฑ์ข้อบังคับ หรือประกาศที่เกี่ยวข้อง รวมถึงการขออนุญาตจากหน่วยงานราชการใด ๆ ที่เกี่ยวข้อง</w:t>
            </w:r>
          </w:p>
          <w:p w14:paraId="3DE8E5EC" w14:textId="68183A9E" w:rsidR="00D51962" w:rsidRPr="00D51962" w:rsidRDefault="00D51962" w:rsidP="007677C0">
            <w:pPr>
              <w:tabs>
                <w:tab w:val="left" w:pos="840"/>
              </w:tabs>
              <w:ind w:right="-43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DF4C11" w:rsidRPr="00B118B0" w14:paraId="11E78C9F" w14:textId="77777777" w:rsidTr="0053641F">
        <w:tc>
          <w:tcPr>
            <w:tcW w:w="3420" w:type="dxa"/>
            <w:shd w:val="clear" w:color="auto" w:fill="auto"/>
          </w:tcPr>
          <w:p w14:paraId="0BDD3FA8" w14:textId="77777777" w:rsidR="00DF4C11" w:rsidRPr="00B118B0" w:rsidRDefault="00DF4C11" w:rsidP="0053641F">
            <w:pPr>
              <w:tabs>
                <w:tab w:val="left" w:pos="840"/>
              </w:tabs>
              <w:ind w:left="-105" w:right="-43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ราคาแปลงสภาพ</w:t>
            </w:r>
          </w:p>
        </w:tc>
        <w:tc>
          <w:tcPr>
            <w:tcW w:w="5670" w:type="dxa"/>
            <w:shd w:val="clear" w:color="auto" w:fill="auto"/>
          </w:tcPr>
          <w:p w14:paraId="41DFBC17" w14:textId="59C9E051" w:rsidR="00DF4C11" w:rsidRPr="00B118B0" w:rsidRDefault="00DF4C11" w:rsidP="002430A7">
            <w:pPr>
              <w:tabs>
                <w:tab w:val="left" w:pos="8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ไม่ต่ำกว่าร้อยละ </w:t>
            </w:r>
            <w:r w:rsidRPr="00B118B0">
              <w:rPr>
                <w:rFonts w:asciiTheme="majorBidi" w:hAnsiTheme="majorBidi" w:cstheme="majorBidi"/>
                <w:sz w:val="28"/>
              </w:rPr>
              <w:t>90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ของราคาตลาด จึงไม่เข้าข่ายเป็นการเสนอขายหุ้นที่ออก</w:t>
            </w:r>
            <w:r w:rsidRPr="00B118B0">
              <w:rPr>
                <w:rFonts w:asciiTheme="majorBidi" w:hAnsiTheme="majorBidi" w:cstheme="majorBidi"/>
                <w:spacing w:val="6"/>
                <w:sz w:val="28"/>
                <w:cs/>
              </w:rPr>
              <w:t>ใหม่ในราคาที่ต่ำกว่าราคาตลาด</w:t>
            </w:r>
            <w:r w:rsidR="00630178" w:rsidRPr="00B118B0">
              <w:rPr>
                <w:rFonts w:asciiTheme="majorBidi" w:hAnsiTheme="majorBidi" w:cstheme="majorBidi"/>
                <w:spacing w:val="6"/>
                <w:sz w:val="28"/>
              </w:rPr>
              <w:t xml:space="preserve"> </w:t>
            </w:r>
            <w:r w:rsidRPr="00B118B0">
              <w:rPr>
                <w:rFonts w:asciiTheme="majorBidi" w:hAnsiTheme="majorBidi" w:cstheme="majorBidi"/>
                <w:spacing w:val="6"/>
                <w:sz w:val="28"/>
                <w:cs/>
              </w:rPr>
              <w:t>ตามที่กำหนดในประกาศที่ทจ.72/2558</w:t>
            </w:r>
          </w:p>
          <w:p w14:paraId="3F3F90B4" w14:textId="77777777" w:rsidR="00DF4C11" w:rsidRPr="00B118B0" w:rsidRDefault="00DF4C11" w:rsidP="002430A7">
            <w:pPr>
              <w:tabs>
                <w:tab w:val="left" w:pos="8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</w:rPr>
            </w:pPr>
          </w:p>
          <w:p w14:paraId="049F14C6" w14:textId="0D9D5FB7" w:rsidR="00DF4C11" w:rsidRPr="00B118B0" w:rsidRDefault="00DF4C11" w:rsidP="002430A7">
            <w:pPr>
              <w:tabs>
                <w:tab w:val="left" w:pos="8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pacing w:val="6"/>
                <w:sz w:val="28"/>
                <w:cs/>
              </w:rPr>
              <w:t>ราคาตลาดคำนวณจากราคาถัวเฉลี่ยถ่วงน้ำหนักของหุ้นบริษัทในตลาด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หลักทรัพย์ฯ ย้อนหลังไม่น้อยกว่า </w:t>
            </w:r>
            <w:r w:rsidRPr="00B118B0">
              <w:rPr>
                <w:rFonts w:asciiTheme="majorBidi" w:hAnsiTheme="majorBidi" w:cstheme="majorBidi"/>
                <w:sz w:val="28"/>
              </w:rPr>
              <w:t>7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วันทำการติดต่อกันแต่ไม่เกิน </w:t>
            </w:r>
            <w:r w:rsidRPr="00B118B0">
              <w:rPr>
                <w:rFonts w:asciiTheme="majorBidi" w:hAnsiTheme="majorBidi" w:cstheme="majorBidi"/>
                <w:sz w:val="28"/>
              </w:rPr>
              <w:t>15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วัน ทำการติดต่อกันก่อนวันที่ผู้ถือหุ้นกู้แปลงสภาพจะใช้สิทธิแปลงสภาพหุ้นกู้ทั้งนี้ราคาถั่วเฉลี่ยถ่วงน้ำหนักคำนวณจากราคาปิด</w:t>
            </w:r>
            <w:r w:rsidR="00BE01C3" w:rsidRPr="00B118B0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ถ่วงน้ำหนักด้วยปริมาณการซื้อขายในแต่ละวันทำการติดต่อกัน (“ราคาใช้สิทธิแปลงสภาพลอยตัว</w:t>
            </w:r>
            <w:r w:rsidR="004A3A87">
              <w:rPr>
                <w:rFonts w:asciiTheme="majorBidi" w:hAnsiTheme="majorBidi" w:cstheme="majorBidi" w:hint="cs"/>
                <w:sz w:val="28"/>
                <w:cs/>
              </w:rPr>
              <w:t>)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(</w:t>
            </w:r>
            <w:r w:rsidR="00BE01C3" w:rsidRPr="00B118B0">
              <w:rPr>
                <w:rFonts w:asciiTheme="majorBidi" w:hAnsiTheme="majorBidi" w:cstheme="majorBidi"/>
                <w:sz w:val="28"/>
              </w:rPr>
              <w:t>“</w:t>
            </w:r>
            <w:r w:rsidRPr="00B118B0">
              <w:rPr>
                <w:rFonts w:asciiTheme="majorBidi" w:hAnsiTheme="majorBidi" w:cstheme="majorBidi"/>
                <w:sz w:val="28"/>
              </w:rPr>
              <w:t>Floating Conversion Price”)</w:t>
            </w:r>
          </w:p>
          <w:p w14:paraId="65EC9910" w14:textId="77777777" w:rsidR="00DF4C11" w:rsidRPr="00B118B0" w:rsidRDefault="00DF4C11" w:rsidP="002430A7">
            <w:pPr>
              <w:tabs>
                <w:tab w:val="left" w:pos="8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</w:rPr>
            </w:pPr>
          </w:p>
          <w:p w14:paraId="40B8F04D" w14:textId="10DED3E3" w:rsidR="00DF4C11" w:rsidRPr="00B118B0" w:rsidRDefault="00DF4C11" w:rsidP="002430A7">
            <w:pPr>
              <w:tabs>
                <w:tab w:val="left" w:pos="840"/>
              </w:tabs>
              <w:spacing w:after="240"/>
              <w:ind w:right="-43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อย่างไรก็ตาม ถ้าราคาแปลงสภาพที่คำนวณข้างต้นต่ำกว่ามูลค่าที่ตราไว้ของหุ้นของบริษัท บริษัทจะต้องออกหุ้นชดเชยเพิ่มเติมในลักษณะที่ทำให้การคำนวณหุ้นทั้งหมดที่จะออกในมูลค่าที่ตราไว้เป็นไปตามราคาแปลงสภาพ</w:t>
            </w:r>
          </w:p>
        </w:tc>
      </w:tr>
      <w:tr w:rsidR="00DF4C11" w:rsidRPr="00B118B0" w14:paraId="72FF8B45" w14:textId="77777777" w:rsidTr="0053641F">
        <w:trPr>
          <w:trHeight w:val="1179"/>
        </w:trPr>
        <w:tc>
          <w:tcPr>
            <w:tcW w:w="3420" w:type="dxa"/>
            <w:shd w:val="clear" w:color="auto" w:fill="auto"/>
          </w:tcPr>
          <w:p w14:paraId="7B0A70A5" w14:textId="77777777" w:rsidR="00DF4C11" w:rsidRPr="00B118B0" w:rsidRDefault="00DF4C11" w:rsidP="0053641F">
            <w:pPr>
              <w:tabs>
                <w:tab w:val="left" w:pos="840"/>
              </w:tabs>
              <w:ind w:left="-105" w:right="-43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ระยะเวลาการใช้สิทธิแปลงสภาพ</w:t>
            </w:r>
          </w:p>
        </w:tc>
        <w:tc>
          <w:tcPr>
            <w:tcW w:w="5670" w:type="dxa"/>
            <w:shd w:val="clear" w:color="auto" w:fill="auto"/>
          </w:tcPr>
          <w:p w14:paraId="641A2E5C" w14:textId="77777777" w:rsidR="00DF4C11" w:rsidRDefault="00DF4C11" w:rsidP="00181BD7">
            <w:pPr>
              <w:spacing w:after="24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ผู้ถือหุ้นกู้แปลงสภาพแต่ละชุดสามารถใช้สิทธิแปลงสภาพหุ้นกู้แปลงสภาพได้ทุกวันนับจากวันที่ออกหุ้นกู้แปลงสภาพจนถึงเวลาปิดทำการของวันทำการก่อนวันครบกำหนดอายุหุ้นกู้แปลงสภาพ 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1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สัปดาห์</w:t>
            </w:r>
          </w:p>
          <w:p w14:paraId="29880DD6" w14:textId="77777777" w:rsidR="00BF686B" w:rsidRDefault="00BF686B" w:rsidP="00181BD7">
            <w:pPr>
              <w:spacing w:after="240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  <w:p w14:paraId="5A9075AE" w14:textId="5B716DA4" w:rsidR="00BF686B" w:rsidRPr="00B118B0" w:rsidRDefault="00BF686B" w:rsidP="00181BD7">
            <w:pPr>
              <w:spacing w:after="240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DF4C11" w:rsidRPr="00B118B0" w14:paraId="7A1DB8EE" w14:textId="77777777" w:rsidTr="006D2052">
        <w:trPr>
          <w:trHeight w:val="2034"/>
        </w:trPr>
        <w:tc>
          <w:tcPr>
            <w:tcW w:w="3420" w:type="dxa"/>
            <w:shd w:val="clear" w:color="auto" w:fill="auto"/>
          </w:tcPr>
          <w:p w14:paraId="508EC7F5" w14:textId="77777777" w:rsidR="00DF4C11" w:rsidRPr="00B118B0" w:rsidRDefault="00DF4C11" w:rsidP="0053641F">
            <w:pPr>
              <w:tabs>
                <w:tab w:val="left" w:pos="840"/>
              </w:tabs>
              <w:ind w:left="75" w:right="-43" w:hanging="15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จำนวนหุ้นสามัญที่ จัดสรรไว้เพื่อ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รองรับการแปลงสภาพ</w:t>
            </w:r>
          </w:p>
        </w:tc>
        <w:tc>
          <w:tcPr>
            <w:tcW w:w="5670" w:type="dxa"/>
            <w:shd w:val="clear" w:color="auto" w:fill="auto"/>
          </w:tcPr>
          <w:p w14:paraId="1099DF71" w14:textId="3E5D1A4E" w:rsidR="00DF4C11" w:rsidRPr="00B118B0" w:rsidRDefault="00DF4C11" w:rsidP="00181BD7">
            <w:pPr>
              <w:spacing w:after="24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650,000,000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หุ้น (คิดเป็นร้อยละ 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17.66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ของจำนวนหุ้นที่จำหน่ายได้แล้วทั้งหมดของบริษัทภายหลังการจดทะเบียนเพิ่มทุนชำระแล้วของบริษัท บนสมมติฐานว่ามีการใช้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สิทธิแปลงสภาพหุ้นกู้แปลงสภาพนั้นทั้งจำนวน ทั้งนี้ไม่นับจำนวนหุ้นที่เกิดจากการใช้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สิทธิแปลงสภาพจากใบสำคัญแสดงสิทธิของบริษัทครั้งที่ </w:t>
            </w:r>
            <w:r w:rsidRPr="00B118B0">
              <w:rPr>
                <w:rFonts w:asciiTheme="majorBidi" w:hAnsiTheme="majorBidi" w:cstheme="majorBidi"/>
                <w:sz w:val="28"/>
              </w:rPr>
              <w:t>4 (7UP-W4))</w:t>
            </w:r>
          </w:p>
        </w:tc>
      </w:tr>
      <w:tr w:rsidR="00DF4C11" w:rsidRPr="00B118B0" w14:paraId="7A8FF39F" w14:textId="77777777" w:rsidTr="00514770">
        <w:trPr>
          <w:trHeight w:val="900"/>
        </w:trPr>
        <w:tc>
          <w:tcPr>
            <w:tcW w:w="3420" w:type="dxa"/>
            <w:shd w:val="clear" w:color="auto" w:fill="auto"/>
          </w:tcPr>
          <w:p w14:paraId="614C7C38" w14:textId="77777777" w:rsidR="00DF4C11" w:rsidRPr="00B118B0" w:rsidRDefault="00DF4C11" w:rsidP="0053641F">
            <w:pPr>
              <w:tabs>
                <w:tab w:val="left" w:pos="840"/>
              </w:tabs>
              <w:ind w:left="75" w:right="-43" w:hanging="15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ตลาดรองของหุ้นสามัญที่เกิดจากการใช้สิทธิแปลงสภาพ</w:t>
            </w:r>
          </w:p>
        </w:tc>
        <w:tc>
          <w:tcPr>
            <w:tcW w:w="5670" w:type="dxa"/>
            <w:shd w:val="clear" w:color="auto" w:fill="auto"/>
          </w:tcPr>
          <w:p w14:paraId="4E4650A0" w14:textId="77777777" w:rsidR="00DF4C11" w:rsidRPr="00B118B0" w:rsidRDefault="00DF4C11" w:rsidP="00181BD7">
            <w:pPr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จะนำหุ้นสามัญที่เกิดจากการใช้สิทธิแปลงสภาพนี้เข้าจดทะเบียนเป็นหลักทรัพย์จดทะเบียนในตลาดหลักทรัพย์แห่งประเทศไทยหรือตลาดหลักทรัพย์ที่หุ้นสามัญของบริษัทเป็นหลักทรัพย์จดทะเบียนอยู่ในขณะนั้น</w:t>
            </w:r>
          </w:p>
        </w:tc>
      </w:tr>
    </w:tbl>
    <w:p w14:paraId="7F82115F" w14:textId="77777777" w:rsidR="00DF4C11" w:rsidRPr="00B118B0" w:rsidRDefault="00DF4C11" w:rsidP="00DF4C11">
      <w:pPr>
        <w:spacing w:before="160" w:after="120" w:line="410" w:lineRule="exact"/>
        <w:ind w:left="360" w:right="-43"/>
        <w:jc w:val="thaiDistribute"/>
        <w:rPr>
          <w:rFonts w:asciiTheme="majorBidi" w:hAnsiTheme="majorBidi" w:cstheme="majorBidi"/>
          <w:sz w:val="28"/>
        </w:rPr>
      </w:pPr>
      <w:r w:rsidRPr="00B118B0">
        <w:rPr>
          <w:rFonts w:asciiTheme="majorBidi" w:hAnsiTheme="majorBidi" w:cstheme="majorBidi"/>
          <w:sz w:val="28"/>
          <w:cs/>
        </w:rPr>
        <w:t xml:space="preserve">มาตรฐานการบัญชีฉบับที่ </w:t>
      </w:r>
      <w:r w:rsidRPr="00B118B0">
        <w:rPr>
          <w:rFonts w:asciiTheme="majorBidi" w:hAnsiTheme="majorBidi" w:cstheme="majorBidi"/>
          <w:sz w:val="28"/>
        </w:rPr>
        <w:t>32</w:t>
      </w:r>
      <w:r w:rsidRPr="00B118B0">
        <w:rPr>
          <w:rFonts w:asciiTheme="majorBidi" w:hAnsiTheme="majorBidi" w:cstheme="majorBidi"/>
          <w:sz w:val="28"/>
          <w:cs/>
        </w:rPr>
        <w:t xml:space="preserve"> เรื่อง </w:t>
      </w:r>
      <w:r w:rsidRPr="00B118B0">
        <w:rPr>
          <w:rFonts w:asciiTheme="majorBidi" w:hAnsiTheme="majorBidi" w:cstheme="majorBidi"/>
          <w:sz w:val="28"/>
        </w:rPr>
        <w:t>“</w:t>
      </w:r>
      <w:r w:rsidRPr="00B118B0">
        <w:rPr>
          <w:rFonts w:asciiTheme="majorBidi" w:hAnsiTheme="majorBidi" w:cstheme="majorBidi"/>
          <w:sz w:val="28"/>
          <w:cs/>
        </w:rPr>
        <w:t>การแสดงรายการเครื่องมือทางการเงิน</w:t>
      </w:r>
      <w:r w:rsidRPr="00B118B0">
        <w:rPr>
          <w:rFonts w:asciiTheme="majorBidi" w:hAnsiTheme="majorBidi" w:cstheme="majorBidi"/>
          <w:sz w:val="28"/>
        </w:rPr>
        <w:t>”</w:t>
      </w:r>
      <w:r w:rsidRPr="00B118B0">
        <w:rPr>
          <w:rFonts w:asciiTheme="majorBidi" w:hAnsiTheme="majorBidi" w:cstheme="majorBidi"/>
          <w:sz w:val="28"/>
          <w:cs/>
        </w:rPr>
        <w:t xml:space="preserve"> กำหนดให้กิจการที่ออกหุ้นกู้แปลงสภาพต้องแสดงองค์ประกอบของหนี้สินแยกจากองค์ประกอบที่เป็นทุนเพื่อแสดงรายการในงบแสดงฐานะการเงิน ดังนั้น ณ วันออกหุ้นกู้แปลงสภาพดังกล่าวบริษัทได้แยกองค์ประกอบของหนี้สินและองค์ประกอบที่เป็นทุนออกจากกัน โดยองค์ประกอบของหนี้สินนั้นได้คำนวณจากกระแสเงินสดของเงินต้นและดอกเบี้ยที่ต้องจ่ายในอนาคตคิดลดด้วยอัตราดอกเบี้ยในตลาดที่เป็นอยู่ขณะนั้น หุ้นกู้แปลงสภาพ - องค์ประกอบที่เป็นทุนคือผลต่างระหว่างราคาตามบัญชีของหุ้นกู้แปลงสภาพหักด้วยส่วนที่เป็นองค์ประกอบของหนี้สิน</w:t>
      </w:r>
    </w:p>
    <w:p w14:paraId="5C7C2915" w14:textId="0A2635CE" w:rsidR="00CB393A" w:rsidRPr="00B118B0" w:rsidRDefault="00DF4C11" w:rsidP="00C81DA0">
      <w:pPr>
        <w:spacing w:before="120" w:after="120" w:line="410" w:lineRule="exact"/>
        <w:ind w:left="360" w:right="-43"/>
        <w:jc w:val="thaiDistribute"/>
        <w:rPr>
          <w:rFonts w:asciiTheme="majorBidi" w:hAnsiTheme="majorBidi" w:cstheme="majorBidi"/>
          <w:sz w:val="28"/>
          <w:cs/>
        </w:rPr>
      </w:pPr>
      <w:r w:rsidRPr="00B118B0">
        <w:rPr>
          <w:rFonts w:asciiTheme="majorBidi" w:hAnsiTheme="majorBidi" w:cstheme="majorBidi"/>
          <w:sz w:val="28"/>
          <w:cs/>
        </w:rPr>
        <w:t>หุ้นกู้แปลงสภาพส่วนที่เป็นหนี้สินแสดงด้วยราคาทุนตัดจำหน่ายจนกว่ามีการแปลงสภาพเป็นหุ้นสามัญ หรือครบอายุการชำระคืนของหุ้นกู้ หุ้นกู้แปลงสภาพส่วนที่เป็นทุนซึ่งกำหนดขึ้น ณ วันที่ออกหุ้นกู้จะไม่มีการเปลี่ยนแปลงในรอบระยะเวลาบัญชีถัดไป</w:t>
      </w:r>
    </w:p>
    <w:p w14:paraId="4EFB01BF" w14:textId="6530C632" w:rsidR="00DF4C11" w:rsidRPr="00B118B0" w:rsidRDefault="00DF4C11" w:rsidP="00361F5A">
      <w:pPr>
        <w:spacing w:before="240" w:line="276" w:lineRule="auto"/>
        <w:ind w:left="360"/>
        <w:jc w:val="thaiDistribute"/>
        <w:rPr>
          <w:rFonts w:asciiTheme="majorBidi" w:hAnsiTheme="majorBidi" w:cstheme="majorBidi"/>
          <w:sz w:val="28"/>
        </w:rPr>
      </w:pPr>
      <w:r w:rsidRPr="00B118B0">
        <w:rPr>
          <w:rFonts w:asciiTheme="majorBidi" w:hAnsiTheme="majorBidi" w:cstheme="majorBidi"/>
          <w:sz w:val="28"/>
          <w:cs/>
        </w:rPr>
        <w:t>การเปลี่ยนแปลงของบัญชีหุ้นกู้แปลงสภาพสุทธิจากค่าใช้จ่ายในการออกหุ้นกู้แปลงสภาพสำหรับงวด</w:t>
      </w:r>
      <w:r w:rsidR="00C149B7" w:rsidRPr="00B118B0">
        <w:rPr>
          <w:rFonts w:asciiTheme="majorBidi" w:hAnsiTheme="majorBidi" w:cstheme="majorBidi"/>
          <w:sz w:val="28"/>
          <w:cs/>
        </w:rPr>
        <w:t>หก</w:t>
      </w:r>
      <w:r w:rsidRPr="00B118B0">
        <w:rPr>
          <w:rFonts w:asciiTheme="majorBidi" w:hAnsiTheme="majorBidi" w:cstheme="majorBidi"/>
          <w:sz w:val="28"/>
          <w:cs/>
        </w:rPr>
        <w:t xml:space="preserve">เดือนสิ้นสุดวันที่ </w:t>
      </w:r>
      <w:r w:rsidR="00C149B7" w:rsidRPr="00B118B0">
        <w:rPr>
          <w:rFonts w:asciiTheme="majorBidi" w:hAnsiTheme="majorBidi" w:cstheme="majorBidi"/>
          <w:sz w:val="28"/>
          <w:cs/>
        </w:rPr>
        <w:t xml:space="preserve"> </w:t>
      </w:r>
      <w:r w:rsidR="00361F5A">
        <w:rPr>
          <w:rFonts w:asciiTheme="majorBidi" w:hAnsiTheme="majorBidi" w:cstheme="majorBidi" w:hint="cs"/>
          <w:sz w:val="28"/>
          <w:cs/>
        </w:rPr>
        <w:t xml:space="preserve"> </w:t>
      </w:r>
      <w:r w:rsidR="00C149B7" w:rsidRPr="00B118B0">
        <w:rPr>
          <w:rFonts w:asciiTheme="majorBidi" w:hAnsiTheme="majorBidi" w:cstheme="majorBidi"/>
          <w:sz w:val="28"/>
        </w:rPr>
        <w:t>30</w:t>
      </w:r>
      <w:r w:rsidRPr="00B118B0">
        <w:rPr>
          <w:rFonts w:asciiTheme="majorBidi" w:hAnsiTheme="majorBidi" w:cstheme="majorBidi"/>
          <w:sz w:val="28"/>
        </w:rPr>
        <w:t xml:space="preserve"> </w:t>
      </w:r>
      <w:r w:rsidR="00C149B7" w:rsidRPr="00B118B0">
        <w:rPr>
          <w:rFonts w:asciiTheme="majorBidi" w:hAnsiTheme="majorBidi" w:cstheme="majorBidi"/>
          <w:sz w:val="28"/>
          <w:cs/>
        </w:rPr>
        <w:t>มิถุนายน</w:t>
      </w:r>
      <w:r w:rsidRPr="00B118B0">
        <w:rPr>
          <w:rFonts w:asciiTheme="majorBidi" w:hAnsiTheme="majorBidi" w:cstheme="majorBidi"/>
          <w:sz w:val="28"/>
        </w:rPr>
        <w:t xml:space="preserve"> 2564</w:t>
      </w:r>
      <w:r w:rsidRPr="00B118B0">
        <w:rPr>
          <w:rFonts w:asciiTheme="majorBidi" w:hAnsiTheme="majorBidi" w:cstheme="majorBidi"/>
          <w:sz w:val="28"/>
          <w:cs/>
        </w:rPr>
        <w:t xml:space="preserve"> </w:t>
      </w:r>
      <w:r w:rsidR="00FE31CF" w:rsidRPr="00B118B0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และสำหรับปีสิ้นสุดวันที่ </w:t>
      </w:r>
      <w:r w:rsidR="00FE31CF" w:rsidRPr="00B118B0">
        <w:rPr>
          <w:rFonts w:asciiTheme="majorBidi" w:hAnsiTheme="majorBidi" w:cstheme="majorBidi"/>
          <w:color w:val="000000"/>
          <w:spacing w:val="-2"/>
          <w:sz w:val="28"/>
          <w:lang w:val="en-GB"/>
        </w:rPr>
        <w:t>31</w:t>
      </w:r>
      <w:r w:rsidR="00FE31CF" w:rsidRPr="00B118B0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ธันวาคม </w:t>
      </w:r>
      <w:r w:rsidR="00FE31CF" w:rsidRPr="00B118B0">
        <w:rPr>
          <w:rFonts w:asciiTheme="majorBidi" w:hAnsiTheme="majorBidi" w:cstheme="majorBidi"/>
          <w:color w:val="000000"/>
          <w:spacing w:val="-2"/>
          <w:sz w:val="28"/>
          <w:lang w:val="en-GB"/>
        </w:rPr>
        <w:t>256</w:t>
      </w:r>
      <w:r w:rsidR="00FE404B" w:rsidRPr="00B118B0">
        <w:rPr>
          <w:rFonts w:asciiTheme="majorBidi" w:hAnsiTheme="majorBidi" w:cstheme="majorBidi"/>
          <w:color w:val="000000"/>
          <w:spacing w:val="-2"/>
          <w:sz w:val="28"/>
          <w:lang w:val="en-GB"/>
        </w:rPr>
        <w:t>3</w:t>
      </w:r>
      <w:r w:rsidR="00FE31CF" w:rsidRPr="00B118B0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B118B0">
        <w:rPr>
          <w:rFonts w:asciiTheme="majorBidi" w:hAnsiTheme="majorBidi" w:cstheme="majorBidi"/>
          <w:sz w:val="28"/>
          <w:cs/>
        </w:rPr>
        <w:t>มีรายละเอียดดังนี้</w:t>
      </w:r>
    </w:p>
    <w:tbl>
      <w:tblPr>
        <w:tblW w:w="9180" w:type="dxa"/>
        <w:tblInd w:w="270" w:type="dxa"/>
        <w:tblLook w:val="04A0" w:firstRow="1" w:lastRow="0" w:firstColumn="1" w:lastColumn="0" w:noHBand="0" w:noVBand="1"/>
      </w:tblPr>
      <w:tblGrid>
        <w:gridCol w:w="2790"/>
        <w:gridCol w:w="1560"/>
        <w:gridCol w:w="1610"/>
        <w:gridCol w:w="1610"/>
        <w:gridCol w:w="1610"/>
      </w:tblGrid>
      <w:tr w:rsidR="001E4375" w:rsidRPr="00B118B0" w14:paraId="706A60DE" w14:textId="49C7D7B2" w:rsidTr="001E4375">
        <w:tc>
          <w:tcPr>
            <w:tcW w:w="2790" w:type="dxa"/>
            <w:shd w:val="clear" w:color="auto" w:fill="auto"/>
          </w:tcPr>
          <w:p w14:paraId="35ECBE37" w14:textId="77777777" w:rsidR="001E4375" w:rsidRPr="00B118B0" w:rsidRDefault="001E4375" w:rsidP="007677C0">
            <w:pPr>
              <w:tabs>
                <w:tab w:val="left" w:pos="8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390" w:type="dxa"/>
            <w:gridSpan w:val="4"/>
          </w:tcPr>
          <w:p w14:paraId="12AAA541" w14:textId="1927E424" w:rsidR="001E4375" w:rsidRPr="00B118B0" w:rsidRDefault="001E4375" w:rsidP="007677C0">
            <w:pPr>
              <w:tabs>
                <w:tab w:val="left" w:pos="840"/>
              </w:tabs>
              <w:ind w:right="-43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(หน่วย: พันบาท)</w:t>
            </w:r>
          </w:p>
        </w:tc>
      </w:tr>
      <w:tr w:rsidR="00876958" w:rsidRPr="00B118B0" w14:paraId="07113CE5" w14:textId="4FE9D542" w:rsidTr="001E4375">
        <w:tc>
          <w:tcPr>
            <w:tcW w:w="2790" w:type="dxa"/>
            <w:shd w:val="clear" w:color="auto" w:fill="auto"/>
          </w:tcPr>
          <w:p w14:paraId="3C132992" w14:textId="77777777" w:rsidR="00876958" w:rsidRPr="00B118B0" w:rsidRDefault="00876958" w:rsidP="007677C0">
            <w:pPr>
              <w:tabs>
                <w:tab w:val="left" w:pos="8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390" w:type="dxa"/>
            <w:gridSpan w:val="4"/>
          </w:tcPr>
          <w:p w14:paraId="58A72076" w14:textId="00A0C4F8" w:rsidR="00876958" w:rsidRPr="00B118B0" w:rsidRDefault="00876958" w:rsidP="006B530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876958" w:rsidRPr="00B118B0" w14:paraId="4FCC9114" w14:textId="1C560225" w:rsidTr="001E4375">
        <w:trPr>
          <w:trHeight w:val="810"/>
        </w:trPr>
        <w:tc>
          <w:tcPr>
            <w:tcW w:w="2790" w:type="dxa"/>
            <w:shd w:val="clear" w:color="auto" w:fill="auto"/>
          </w:tcPr>
          <w:p w14:paraId="3B59D46A" w14:textId="77777777" w:rsidR="00876958" w:rsidRPr="00B118B0" w:rsidRDefault="00876958" w:rsidP="007677C0">
            <w:pPr>
              <w:tabs>
                <w:tab w:val="left" w:pos="8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170" w:type="dxa"/>
            <w:gridSpan w:val="2"/>
            <w:shd w:val="clear" w:color="auto" w:fill="auto"/>
          </w:tcPr>
          <w:p w14:paraId="00486A4A" w14:textId="727A97BB" w:rsidR="00876958" w:rsidRPr="00B118B0" w:rsidRDefault="00876958" w:rsidP="007677C0">
            <w:pPr>
              <w:pBdr>
                <w:bottom w:val="single" w:sz="4" w:space="1" w:color="auto"/>
              </w:pBdr>
              <w:tabs>
                <w:tab w:val="left" w:pos="840"/>
              </w:tabs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หุ้นกู้แปลงสภาพ </w:t>
            </w:r>
            <w:r w:rsidR="00181BD7" w:rsidRPr="00B118B0">
              <w:rPr>
                <w:rFonts w:asciiTheme="majorBidi" w:hAnsiTheme="majorBidi" w:cstheme="majorBidi"/>
                <w:sz w:val="28"/>
              </w:rPr>
              <w:t>-</w:t>
            </w:r>
          </w:p>
          <w:p w14:paraId="62311DFD" w14:textId="3AB3015F" w:rsidR="00876958" w:rsidRPr="00B118B0" w:rsidRDefault="00876958" w:rsidP="007677C0">
            <w:pPr>
              <w:pBdr>
                <w:bottom w:val="single" w:sz="4" w:space="1" w:color="auto"/>
              </w:pBdr>
              <w:tabs>
                <w:tab w:val="left" w:pos="8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องค์ประกอบที่เป็นหนี้สิน</w:t>
            </w:r>
          </w:p>
        </w:tc>
        <w:tc>
          <w:tcPr>
            <w:tcW w:w="3220" w:type="dxa"/>
            <w:gridSpan w:val="2"/>
            <w:shd w:val="clear" w:color="auto" w:fill="auto"/>
          </w:tcPr>
          <w:p w14:paraId="6A45CCB1" w14:textId="1C84AE4B" w:rsidR="00876958" w:rsidRPr="00B118B0" w:rsidRDefault="00876958" w:rsidP="007677C0">
            <w:pPr>
              <w:pBdr>
                <w:bottom w:val="single" w:sz="4" w:space="1" w:color="auto"/>
              </w:pBdr>
              <w:tabs>
                <w:tab w:val="left" w:pos="840"/>
              </w:tabs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หุ้นกู้แปลงสภาพ </w:t>
            </w:r>
            <w:r w:rsidR="00181BD7" w:rsidRPr="00B118B0">
              <w:rPr>
                <w:rFonts w:asciiTheme="majorBidi" w:hAnsiTheme="majorBidi" w:cstheme="majorBidi"/>
                <w:sz w:val="28"/>
              </w:rPr>
              <w:t>-</w:t>
            </w:r>
          </w:p>
          <w:p w14:paraId="2A9D1072" w14:textId="2DD1F236" w:rsidR="00876958" w:rsidRPr="00B118B0" w:rsidRDefault="00876958" w:rsidP="007677C0">
            <w:pPr>
              <w:pBdr>
                <w:bottom w:val="single" w:sz="4" w:space="1" w:color="auto"/>
              </w:pBdr>
              <w:tabs>
                <w:tab w:val="left" w:pos="8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องค์ประกอบที่เป็นทุน</w:t>
            </w:r>
          </w:p>
        </w:tc>
      </w:tr>
      <w:tr w:rsidR="00876958" w:rsidRPr="00B118B0" w14:paraId="24EEC2DE" w14:textId="07010FDD" w:rsidTr="008924FD">
        <w:trPr>
          <w:trHeight w:val="369"/>
        </w:trPr>
        <w:tc>
          <w:tcPr>
            <w:tcW w:w="2790" w:type="dxa"/>
            <w:shd w:val="clear" w:color="auto" w:fill="auto"/>
          </w:tcPr>
          <w:p w14:paraId="645781F0" w14:textId="77777777" w:rsidR="00876958" w:rsidRPr="00B118B0" w:rsidRDefault="00876958" w:rsidP="007677C0">
            <w:pPr>
              <w:tabs>
                <w:tab w:val="left" w:pos="8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60" w:type="dxa"/>
            <w:shd w:val="clear" w:color="auto" w:fill="auto"/>
          </w:tcPr>
          <w:p w14:paraId="0C20C2EF" w14:textId="3045873A" w:rsidR="0011402A" w:rsidRPr="00B118B0" w:rsidRDefault="00C149B7" w:rsidP="009908FE">
            <w:pPr>
              <w:pBdr>
                <w:bottom w:val="single" w:sz="4" w:space="1" w:color="auto"/>
              </w:pBdr>
              <w:tabs>
                <w:tab w:val="left" w:pos="840"/>
              </w:tabs>
              <w:ind w:right="-43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มิถุนายน</w:t>
            </w:r>
            <w:r w:rsidR="009908FE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="0011402A" w:rsidRPr="00B118B0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610" w:type="dxa"/>
          </w:tcPr>
          <w:p w14:paraId="3F45FF7B" w14:textId="4A62A9C9" w:rsidR="0011402A" w:rsidRPr="00B118B0" w:rsidRDefault="0011402A" w:rsidP="009908FE">
            <w:pPr>
              <w:pBdr>
                <w:bottom w:val="single" w:sz="4" w:space="1" w:color="auto"/>
              </w:pBdr>
              <w:tabs>
                <w:tab w:val="left" w:pos="840"/>
              </w:tabs>
              <w:ind w:right="-43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31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  <w:r w:rsidR="009908FE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Pr="00B118B0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1610" w:type="dxa"/>
            <w:shd w:val="clear" w:color="auto" w:fill="auto"/>
          </w:tcPr>
          <w:p w14:paraId="5FE31022" w14:textId="5F9E8FB7" w:rsidR="00876958" w:rsidRPr="00B118B0" w:rsidRDefault="00C149B7" w:rsidP="009908FE">
            <w:pPr>
              <w:pBdr>
                <w:bottom w:val="single" w:sz="4" w:space="1" w:color="auto"/>
              </w:pBdr>
              <w:tabs>
                <w:tab w:val="left" w:pos="840"/>
              </w:tabs>
              <w:ind w:right="-43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มิถุนายน</w:t>
            </w:r>
            <w:r w:rsidR="009908FE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="0011402A" w:rsidRPr="00B118B0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610" w:type="dxa"/>
          </w:tcPr>
          <w:p w14:paraId="4ECA3D6B" w14:textId="5A3570C3" w:rsidR="00876958" w:rsidRPr="00B118B0" w:rsidRDefault="0011402A" w:rsidP="009908FE">
            <w:pPr>
              <w:pBdr>
                <w:bottom w:val="single" w:sz="4" w:space="1" w:color="auto"/>
              </w:pBdr>
              <w:tabs>
                <w:tab w:val="left" w:pos="840"/>
              </w:tabs>
              <w:ind w:right="-43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31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  <w:r w:rsidR="009908FE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Pr="00B118B0">
              <w:rPr>
                <w:rFonts w:asciiTheme="majorBidi" w:hAnsiTheme="majorBidi" w:cstheme="majorBidi"/>
                <w:sz w:val="28"/>
              </w:rPr>
              <w:t>2563</w:t>
            </w:r>
          </w:p>
        </w:tc>
      </w:tr>
      <w:tr w:rsidR="00876958" w:rsidRPr="00B118B0" w14:paraId="4A7EFD85" w14:textId="735B3789" w:rsidTr="001E4375">
        <w:tc>
          <w:tcPr>
            <w:tcW w:w="2790" w:type="dxa"/>
            <w:shd w:val="clear" w:color="auto" w:fill="auto"/>
          </w:tcPr>
          <w:p w14:paraId="75E69623" w14:textId="7BEBC0E8" w:rsidR="00876958" w:rsidRPr="00B118B0" w:rsidRDefault="00876958" w:rsidP="00201A41">
            <w:pPr>
              <w:tabs>
                <w:tab w:val="left" w:pos="840"/>
              </w:tabs>
              <w:ind w:left="-111" w:right="-43" w:firstLine="111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ยอดคงเหลือ</w:t>
            </w:r>
            <w:r w:rsidR="00A34179" w:rsidRPr="00B118B0">
              <w:rPr>
                <w:rFonts w:asciiTheme="majorBidi" w:hAnsiTheme="majorBidi" w:cstheme="majorBidi"/>
                <w:sz w:val="28"/>
                <w:cs/>
              </w:rPr>
              <w:t>ต้นงวด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A1AAFCE" w14:textId="635B1EBF" w:rsidR="00876958" w:rsidRPr="00B118B0" w:rsidRDefault="001E4375" w:rsidP="007677C0">
            <w:pPr>
              <w:tabs>
                <w:tab w:val="decimal" w:pos="1152"/>
              </w:tabs>
              <w:ind w:right="-43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195,643</w:t>
            </w:r>
          </w:p>
        </w:tc>
        <w:tc>
          <w:tcPr>
            <w:tcW w:w="1610" w:type="dxa"/>
          </w:tcPr>
          <w:p w14:paraId="2A766F10" w14:textId="0048835A" w:rsidR="00876958" w:rsidRPr="00B118B0" w:rsidRDefault="00D508F3" w:rsidP="007677C0">
            <w:pPr>
              <w:tabs>
                <w:tab w:val="decimal" w:pos="1332"/>
              </w:tabs>
              <w:ind w:right="-43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10" w:type="dxa"/>
            <w:shd w:val="clear" w:color="auto" w:fill="auto"/>
            <w:vAlign w:val="bottom"/>
          </w:tcPr>
          <w:p w14:paraId="5CD74BAC" w14:textId="09B05E01" w:rsidR="00876958" w:rsidRPr="00B118B0" w:rsidRDefault="001E4375" w:rsidP="007677C0">
            <w:pPr>
              <w:tabs>
                <w:tab w:val="decimal" w:pos="1332"/>
              </w:tabs>
              <w:ind w:right="-43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3,265</w:t>
            </w:r>
          </w:p>
        </w:tc>
        <w:tc>
          <w:tcPr>
            <w:tcW w:w="1610" w:type="dxa"/>
          </w:tcPr>
          <w:p w14:paraId="0D6E74E4" w14:textId="78E3C42C" w:rsidR="00876958" w:rsidRPr="00B118B0" w:rsidRDefault="00D508F3" w:rsidP="007677C0">
            <w:pPr>
              <w:tabs>
                <w:tab w:val="decimal" w:pos="1332"/>
              </w:tabs>
              <w:ind w:right="-43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3F063E" w:rsidRPr="00B118B0" w14:paraId="48D6102A" w14:textId="111ED63D" w:rsidTr="001E4375">
        <w:tc>
          <w:tcPr>
            <w:tcW w:w="2790" w:type="dxa"/>
            <w:shd w:val="clear" w:color="auto" w:fill="auto"/>
          </w:tcPr>
          <w:p w14:paraId="04D0B0B6" w14:textId="77777777" w:rsidR="003F063E" w:rsidRPr="00B118B0" w:rsidRDefault="003F063E" w:rsidP="00201A41">
            <w:pPr>
              <w:tabs>
                <w:tab w:val="left" w:pos="840"/>
              </w:tabs>
              <w:ind w:left="69" w:right="-43" w:hanging="69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ออกจำหน่ายระหว่างงวด</w:t>
            </w:r>
          </w:p>
        </w:tc>
        <w:tc>
          <w:tcPr>
            <w:tcW w:w="1560" w:type="dxa"/>
            <w:vAlign w:val="bottom"/>
          </w:tcPr>
          <w:p w14:paraId="5517DDFA" w14:textId="24A3F526" w:rsidR="003F063E" w:rsidRPr="00B118B0" w:rsidRDefault="003F063E" w:rsidP="003F063E">
            <w:pPr>
              <w:tabs>
                <w:tab w:val="decimal" w:pos="1152"/>
              </w:tabs>
              <w:ind w:right="-43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10" w:type="dxa"/>
            <w:vAlign w:val="bottom"/>
          </w:tcPr>
          <w:p w14:paraId="5B3F6B84" w14:textId="37B079A3" w:rsidR="003F063E" w:rsidRPr="00B118B0" w:rsidRDefault="003F063E" w:rsidP="003F063E">
            <w:pPr>
              <w:tabs>
                <w:tab w:val="decimal" w:pos="1332"/>
              </w:tabs>
              <w:ind w:right="-43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637,913</w:t>
            </w:r>
          </w:p>
        </w:tc>
        <w:tc>
          <w:tcPr>
            <w:tcW w:w="1610" w:type="dxa"/>
            <w:vAlign w:val="bottom"/>
          </w:tcPr>
          <w:p w14:paraId="0FABB1F0" w14:textId="6CA33041" w:rsidR="003F063E" w:rsidRPr="00B118B0" w:rsidRDefault="003F063E" w:rsidP="003F063E">
            <w:pPr>
              <w:tabs>
                <w:tab w:val="decimal" w:pos="1332"/>
              </w:tabs>
              <w:ind w:right="-43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10" w:type="dxa"/>
            <w:vAlign w:val="bottom"/>
          </w:tcPr>
          <w:p w14:paraId="670D91D0" w14:textId="5116DD65" w:rsidR="003F063E" w:rsidRPr="00B118B0" w:rsidRDefault="003F063E" w:rsidP="003F063E">
            <w:pPr>
              <w:tabs>
                <w:tab w:val="decimal" w:pos="1332"/>
              </w:tabs>
              <w:ind w:right="-43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12,087</w:t>
            </w:r>
          </w:p>
        </w:tc>
      </w:tr>
      <w:tr w:rsidR="003F063E" w:rsidRPr="00B118B0" w14:paraId="5F5C0039" w14:textId="477D8571" w:rsidTr="00576A91">
        <w:tc>
          <w:tcPr>
            <w:tcW w:w="2790" w:type="dxa"/>
            <w:shd w:val="clear" w:color="auto" w:fill="auto"/>
          </w:tcPr>
          <w:p w14:paraId="5736FC24" w14:textId="5E6574C5" w:rsidR="003F063E" w:rsidRPr="00B118B0" w:rsidRDefault="003F063E" w:rsidP="003F063E">
            <w:pPr>
              <w:tabs>
                <w:tab w:val="left" w:pos="8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ตัดจำหน่ายค่าใช้จ่ายในการออก</w:t>
            </w:r>
            <w:r w:rsidRPr="00B118B0">
              <w:rPr>
                <w:rFonts w:asciiTheme="majorBidi" w:hAnsiTheme="majorBidi" w:cstheme="majorBidi"/>
                <w:sz w:val="28"/>
              </w:rPr>
              <w:br/>
              <w:t xml:space="preserve">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หุ้นกู้แปลงสภาพ</w:t>
            </w:r>
          </w:p>
        </w:tc>
        <w:tc>
          <w:tcPr>
            <w:tcW w:w="1560" w:type="dxa"/>
            <w:vAlign w:val="bottom"/>
          </w:tcPr>
          <w:p w14:paraId="7373C598" w14:textId="41007F3B" w:rsidR="003F063E" w:rsidRPr="00B118B0" w:rsidRDefault="003F063E" w:rsidP="003F063E">
            <w:pPr>
              <w:tabs>
                <w:tab w:val="decimal" w:pos="1152"/>
              </w:tabs>
              <w:ind w:right="-43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10" w:type="dxa"/>
            <w:vAlign w:val="bottom"/>
          </w:tcPr>
          <w:p w14:paraId="4B87BA67" w14:textId="0837402E" w:rsidR="003F063E" w:rsidRPr="00B118B0" w:rsidRDefault="003F063E" w:rsidP="003F063E">
            <w:pPr>
              <w:tabs>
                <w:tab w:val="decimal" w:pos="1332"/>
              </w:tabs>
              <w:ind w:right="-43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(40,728)</w:t>
            </w:r>
          </w:p>
        </w:tc>
        <w:tc>
          <w:tcPr>
            <w:tcW w:w="1610" w:type="dxa"/>
            <w:vAlign w:val="bottom"/>
          </w:tcPr>
          <w:p w14:paraId="3B70543A" w14:textId="4B7F1F21" w:rsidR="003F063E" w:rsidRPr="00B118B0" w:rsidRDefault="003F063E" w:rsidP="003F063E">
            <w:pPr>
              <w:tabs>
                <w:tab w:val="decimal" w:pos="1332"/>
              </w:tabs>
              <w:ind w:right="-43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10" w:type="dxa"/>
            <w:vAlign w:val="bottom"/>
          </w:tcPr>
          <w:p w14:paraId="357525F4" w14:textId="753850C4" w:rsidR="003F063E" w:rsidRPr="00B118B0" w:rsidRDefault="003F063E" w:rsidP="003F063E">
            <w:pPr>
              <w:tabs>
                <w:tab w:val="decimal" w:pos="1332"/>
              </w:tabs>
              <w:ind w:right="-43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(772)</w:t>
            </w:r>
          </w:p>
        </w:tc>
      </w:tr>
      <w:tr w:rsidR="003F063E" w:rsidRPr="00B118B0" w14:paraId="1AF7559A" w14:textId="779B4DB2" w:rsidTr="001E4375">
        <w:tc>
          <w:tcPr>
            <w:tcW w:w="2790" w:type="dxa"/>
            <w:shd w:val="clear" w:color="auto" w:fill="auto"/>
          </w:tcPr>
          <w:p w14:paraId="67816BAA" w14:textId="77777777" w:rsidR="003F063E" w:rsidRPr="00B118B0" w:rsidRDefault="003F063E" w:rsidP="003F063E">
            <w:pPr>
              <w:tabs>
                <w:tab w:val="left" w:pos="8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แปลงสภาพหุ้นกู้</w:t>
            </w:r>
          </w:p>
        </w:tc>
        <w:tc>
          <w:tcPr>
            <w:tcW w:w="1560" w:type="dxa"/>
            <w:vAlign w:val="bottom"/>
          </w:tcPr>
          <w:p w14:paraId="6B0C343E" w14:textId="4B1DDEC3" w:rsidR="003F063E" w:rsidRPr="00B118B0" w:rsidRDefault="003F063E" w:rsidP="003F063E">
            <w:pPr>
              <w:tabs>
                <w:tab w:val="decimal" w:pos="1152"/>
              </w:tabs>
              <w:ind w:right="-43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(195,643)</w:t>
            </w:r>
          </w:p>
        </w:tc>
        <w:tc>
          <w:tcPr>
            <w:tcW w:w="1610" w:type="dxa"/>
            <w:vAlign w:val="bottom"/>
          </w:tcPr>
          <w:p w14:paraId="47A97876" w14:textId="4AA5CFA5" w:rsidR="003F063E" w:rsidRPr="00B118B0" w:rsidRDefault="003F063E" w:rsidP="003F063E">
            <w:pPr>
              <w:tabs>
                <w:tab w:val="decimal" w:pos="1332"/>
              </w:tabs>
              <w:ind w:right="-43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(401,542)</w:t>
            </w:r>
          </w:p>
        </w:tc>
        <w:tc>
          <w:tcPr>
            <w:tcW w:w="1610" w:type="dxa"/>
            <w:vAlign w:val="bottom"/>
          </w:tcPr>
          <w:p w14:paraId="4E3D2668" w14:textId="66DA1605" w:rsidR="003F063E" w:rsidRPr="00B118B0" w:rsidRDefault="003F063E" w:rsidP="003F063E">
            <w:pPr>
              <w:tabs>
                <w:tab w:val="decimal" w:pos="1332"/>
              </w:tabs>
              <w:ind w:right="-43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(3,265)</w:t>
            </w:r>
          </w:p>
        </w:tc>
        <w:tc>
          <w:tcPr>
            <w:tcW w:w="1610" w:type="dxa"/>
            <w:vAlign w:val="bottom"/>
          </w:tcPr>
          <w:p w14:paraId="1C00A040" w14:textId="0C7F70AF" w:rsidR="003F063E" w:rsidRPr="00B118B0" w:rsidRDefault="003F063E" w:rsidP="003F063E">
            <w:pPr>
              <w:tabs>
                <w:tab w:val="decimal" w:pos="1332"/>
              </w:tabs>
              <w:ind w:right="-43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(8,050)</w:t>
            </w:r>
          </w:p>
        </w:tc>
      </w:tr>
      <w:tr w:rsidR="003F063E" w:rsidRPr="00B118B0" w14:paraId="20ECECBA" w14:textId="5895A162" w:rsidTr="001E4375">
        <w:tc>
          <w:tcPr>
            <w:tcW w:w="2790" w:type="dxa"/>
            <w:shd w:val="clear" w:color="auto" w:fill="auto"/>
          </w:tcPr>
          <w:p w14:paraId="26666744" w14:textId="5F2DF5EF" w:rsidR="003F063E" w:rsidRPr="00B118B0" w:rsidRDefault="003F063E" w:rsidP="003F063E">
            <w:pPr>
              <w:tabs>
                <w:tab w:val="left" w:pos="840"/>
              </w:tabs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  <w:cs/>
              </w:rPr>
              <w:t>ยอดคงเหลือปลายงวด</w:t>
            </w:r>
          </w:p>
        </w:tc>
        <w:tc>
          <w:tcPr>
            <w:tcW w:w="1560" w:type="dxa"/>
          </w:tcPr>
          <w:p w14:paraId="41946E33" w14:textId="53F7C0FF" w:rsidR="003F063E" w:rsidRPr="00B118B0" w:rsidRDefault="003F063E" w:rsidP="003F063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ind w:right="-4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1610" w:type="dxa"/>
          </w:tcPr>
          <w:p w14:paraId="4E155CF2" w14:textId="561BC9DA" w:rsidR="003F063E" w:rsidRPr="00B118B0" w:rsidRDefault="003F063E" w:rsidP="003F063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2"/>
              </w:tabs>
              <w:ind w:right="-4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</w:rPr>
              <w:t>195,643</w:t>
            </w:r>
          </w:p>
        </w:tc>
        <w:tc>
          <w:tcPr>
            <w:tcW w:w="1610" w:type="dxa"/>
          </w:tcPr>
          <w:p w14:paraId="765473D7" w14:textId="578BA045" w:rsidR="003F063E" w:rsidRPr="00B118B0" w:rsidRDefault="003F063E" w:rsidP="003F063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2"/>
              </w:tabs>
              <w:ind w:right="-4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1610" w:type="dxa"/>
          </w:tcPr>
          <w:p w14:paraId="7F5D1247" w14:textId="10129842" w:rsidR="003F063E" w:rsidRPr="00B118B0" w:rsidRDefault="003F063E" w:rsidP="003F063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2"/>
              </w:tabs>
              <w:ind w:right="-4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</w:rPr>
              <w:t>3,265</w:t>
            </w:r>
          </w:p>
        </w:tc>
      </w:tr>
    </w:tbl>
    <w:p w14:paraId="743CA27D" w14:textId="57E6E69D" w:rsidR="00297791" w:rsidRDefault="00297791" w:rsidP="00507644">
      <w:pPr>
        <w:spacing w:before="240" w:line="240" w:lineRule="atLeast"/>
        <w:ind w:left="360"/>
        <w:jc w:val="thaiDistribute"/>
        <w:rPr>
          <w:rFonts w:asciiTheme="majorBidi" w:hAnsiTheme="majorBidi" w:cstheme="majorBidi"/>
          <w:sz w:val="28"/>
          <w:lang w:val="en-GB"/>
        </w:rPr>
      </w:pPr>
      <w:r w:rsidRPr="00B118B0">
        <w:rPr>
          <w:rFonts w:asciiTheme="majorBidi" w:hAnsiTheme="majorBidi" w:cstheme="majorBidi"/>
          <w:sz w:val="28"/>
          <w:cs/>
          <w:lang w:val="en-GB"/>
        </w:rPr>
        <w:t xml:space="preserve">เมื่อวันที่ </w:t>
      </w:r>
      <w:r w:rsidRPr="00B118B0">
        <w:rPr>
          <w:rFonts w:asciiTheme="majorBidi" w:hAnsiTheme="majorBidi" w:cstheme="majorBidi"/>
          <w:sz w:val="28"/>
        </w:rPr>
        <w:t xml:space="preserve">9 </w:t>
      </w:r>
      <w:r w:rsidRPr="00B118B0">
        <w:rPr>
          <w:rFonts w:asciiTheme="majorBidi" w:hAnsiTheme="majorBidi" w:cstheme="majorBidi"/>
          <w:sz w:val="28"/>
          <w:cs/>
          <w:lang w:val="en-GB"/>
        </w:rPr>
        <w:t xml:space="preserve">กุมภาพันธ์ </w:t>
      </w:r>
      <w:r w:rsidRPr="00B118B0">
        <w:rPr>
          <w:rFonts w:asciiTheme="majorBidi" w:hAnsiTheme="majorBidi" w:cstheme="majorBidi"/>
          <w:sz w:val="28"/>
        </w:rPr>
        <w:t>256</w:t>
      </w:r>
      <w:r w:rsidRPr="00B118B0">
        <w:rPr>
          <w:rFonts w:asciiTheme="majorBidi" w:hAnsiTheme="majorBidi" w:cstheme="majorBidi"/>
          <w:sz w:val="28"/>
          <w:cs/>
        </w:rPr>
        <w:t>4</w:t>
      </w:r>
      <w:r w:rsidRPr="00B118B0">
        <w:rPr>
          <w:rFonts w:asciiTheme="majorBidi" w:hAnsiTheme="majorBidi" w:cstheme="majorBidi"/>
          <w:sz w:val="28"/>
        </w:rPr>
        <w:t xml:space="preserve"> </w:t>
      </w:r>
      <w:r w:rsidRPr="00B118B0">
        <w:rPr>
          <w:rFonts w:asciiTheme="majorBidi" w:hAnsiTheme="majorBidi" w:cstheme="majorBidi"/>
          <w:sz w:val="28"/>
          <w:cs/>
          <w:lang w:val="en-GB"/>
        </w:rPr>
        <w:t>บริษัทได้รับการจัดสรรหุ้นกู้แปลงสภาพ</w:t>
      </w:r>
      <w:r w:rsidR="00CB393A" w:rsidRPr="00B118B0">
        <w:rPr>
          <w:rFonts w:asciiTheme="majorBidi" w:hAnsiTheme="majorBidi" w:cstheme="majorBidi"/>
          <w:sz w:val="28"/>
          <w:cs/>
          <w:lang w:val="en-GB"/>
        </w:rPr>
        <w:t>ตาม</w:t>
      </w:r>
      <w:r w:rsidRPr="00B118B0">
        <w:rPr>
          <w:rFonts w:asciiTheme="majorBidi" w:hAnsiTheme="majorBidi" w:cstheme="majorBidi"/>
          <w:sz w:val="28"/>
          <w:cs/>
          <w:lang w:val="en-GB"/>
        </w:rPr>
        <w:t>จำนวนที่ออกและเสนอขายครบทั้งจำนวนแล้ว</w:t>
      </w:r>
    </w:p>
    <w:p w14:paraId="6FDE3145" w14:textId="1C928225" w:rsidR="00F53166" w:rsidRPr="00B118B0" w:rsidRDefault="009E4C64" w:rsidP="00081754">
      <w:pPr>
        <w:pStyle w:val="ListParagraph"/>
        <w:numPr>
          <w:ilvl w:val="0"/>
          <w:numId w:val="1"/>
        </w:numPr>
        <w:spacing w:before="240" w:line="240" w:lineRule="atLeast"/>
        <w:ind w:left="360"/>
        <w:rPr>
          <w:rFonts w:asciiTheme="majorBidi" w:hAnsiTheme="majorBidi" w:cstheme="majorBidi"/>
          <w:b/>
          <w:bCs/>
          <w:sz w:val="28"/>
        </w:rPr>
      </w:pPr>
      <w:r w:rsidRPr="00B118B0">
        <w:rPr>
          <w:rFonts w:asciiTheme="majorBidi" w:hAnsiTheme="majorBidi" w:cstheme="majorBidi"/>
          <w:b/>
          <w:bCs/>
          <w:sz w:val="28"/>
          <w:cs/>
        </w:rPr>
        <w:t>ประมาณการหนี้สิน</w:t>
      </w:r>
      <w:r w:rsidR="003528DC" w:rsidRPr="00B118B0">
        <w:rPr>
          <w:rFonts w:asciiTheme="majorBidi" w:hAnsiTheme="majorBidi" w:cstheme="majorBidi"/>
          <w:b/>
          <w:bCs/>
          <w:sz w:val="28"/>
          <w:cs/>
        </w:rPr>
        <w:t>ไม่หมุนเวียนสำหรับ</w:t>
      </w:r>
      <w:r w:rsidRPr="00B118B0">
        <w:rPr>
          <w:rFonts w:asciiTheme="majorBidi" w:hAnsiTheme="majorBidi" w:cstheme="majorBidi"/>
          <w:b/>
          <w:bCs/>
          <w:sz w:val="28"/>
          <w:cs/>
        </w:rPr>
        <w:t>ผลประโยชน์พนักงาน</w:t>
      </w:r>
      <w:r w:rsidRPr="00B118B0">
        <w:rPr>
          <w:rFonts w:asciiTheme="majorBidi" w:hAnsiTheme="majorBidi" w:cstheme="majorBidi"/>
          <w:b/>
          <w:bCs/>
          <w:sz w:val="28"/>
        </w:rPr>
        <w:t xml:space="preserve"> </w:t>
      </w:r>
    </w:p>
    <w:p w14:paraId="6F860549" w14:textId="389DCB7F" w:rsidR="00F53166" w:rsidRPr="00B118B0" w:rsidRDefault="009E4C64" w:rsidP="000671A5">
      <w:pPr>
        <w:spacing w:before="120" w:after="120"/>
        <w:ind w:left="360" w:hanging="360"/>
        <w:jc w:val="thaiDistribute"/>
        <w:rPr>
          <w:rFonts w:asciiTheme="majorBidi" w:hAnsiTheme="majorBidi" w:cstheme="majorBidi"/>
          <w:color w:val="000000"/>
          <w:spacing w:val="-2"/>
          <w:sz w:val="28"/>
          <w:cs/>
        </w:rPr>
      </w:pPr>
      <w:r w:rsidRPr="00B118B0">
        <w:rPr>
          <w:rFonts w:asciiTheme="majorBidi" w:hAnsiTheme="majorBidi" w:cstheme="majorBidi"/>
          <w:color w:val="000000"/>
          <w:spacing w:val="-2"/>
          <w:sz w:val="28"/>
        </w:rPr>
        <w:t>2</w:t>
      </w:r>
      <w:r w:rsidR="0053297E" w:rsidRPr="00B118B0">
        <w:rPr>
          <w:rFonts w:asciiTheme="majorBidi" w:hAnsiTheme="majorBidi" w:cstheme="majorBidi"/>
          <w:color w:val="000000"/>
          <w:spacing w:val="-2"/>
          <w:sz w:val="28"/>
        </w:rPr>
        <w:t>5</w:t>
      </w:r>
      <w:r w:rsidR="003F490F"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.1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ab/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ประมาณการหนี้สิน</w:t>
      </w:r>
      <w:r w:rsidR="003528DC" w:rsidRPr="00B118B0">
        <w:rPr>
          <w:rFonts w:asciiTheme="majorBidi" w:hAnsiTheme="majorBidi" w:cstheme="majorBidi"/>
          <w:sz w:val="28"/>
          <w:cs/>
        </w:rPr>
        <w:t>ไม่หมุนเวียนสำหรับ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ผลประโยชน์พนักงานระยะยาว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ณ วันที่ </w:t>
      </w:r>
      <w:r w:rsidR="00C149B7" w:rsidRPr="00B118B0">
        <w:rPr>
          <w:rFonts w:asciiTheme="majorBidi" w:hAnsiTheme="majorBidi" w:cstheme="majorBidi"/>
          <w:color w:val="000000"/>
          <w:spacing w:val="-2"/>
          <w:sz w:val="28"/>
        </w:rPr>
        <w:t>30</w:t>
      </w:r>
      <w:r w:rsidR="00C149B7"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มิถุนายน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E9737E" w:rsidRPr="00B118B0">
        <w:rPr>
          <w:rFonts w:asciiTheme="majorBidi" w:hAnsiTheme="majorBidi" w:cstheme="majorBidi"/>
          <w:color w:val="000000"/>
          <w:spacing w:val="-2"/>
          <w:sz w:val="28"/>
        </w:rPr>
        <w:t>4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และวันที่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31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ธันวาคม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E9737E" w:rsidRPr="00B118B0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ประกอบด้วย</w:t>
      </w:r>
    </w:p>
    <w:tbl>
      <w:tblPr>
        <w:tblW w:w="909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88"/>
        <w:gridCol w:w="1232"/>
        <w:gridCol w:w="90"/>
        <w:gridCol w:w="1170"/>
        <w:gridCol w:w="180"/>
        <w:gridCol w:w="1170"/>
        <w:gridCol w:w="90"/>
        <w:gridCol w:w="1170"/>
      </w:tblGrid>
      <w:tr w:rsidR="00862494" w:rsidRPr="00B118B0" w14:paraId="33C2621D" w14:textId="77777777" w:rsidTr="002B6B30">
        <w:trPr>
          <w:cantSplit/>
          <w:trHeight w:val="164"/>
        </w:trPr>
        <w:tc>
          <w:tcPr>
            <w:tcW w:w="3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E0C977" w14:textId="77777777" w:rsidR="00862494" w:rsidRPr="00B118B0" w:rsidRDefault="00862494" w:rsidP="00862494">
            <w:pPr>
              <w:ind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102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AF43A1" w14:textId="03849FAA" w:rsidR="00862494" w:rsidRPr="00B118B0" w:rsidRDefault="00862494" w:rsidP="0086249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caps/>
                <w:sz w:val="28"/>
              </w:rPr>
              <w:t>(</w:t>
            </w:r>
            <w:r w:rsidRPr="00B118B0">
              <w:rPr>
                <w:rFonts w:asciiTheme="majorBidi" w:hAnsiTheme="majorBidi" w:cstheme="majorBidi"/>
                <w:caps/>
                <w:sz w:val="28"/>
                <w:cs/>
              </w:rPr>
              <w:t>หน่วย</w:t>
            </w:r>
            <w:r w:rsidRPr="00B118B0">
              <w:rPr>
                <w:rFonts w:asciiTheme="majorBidi" w:hAnsiTheme="majorBidi" w:cstheme="majorBidi"/>
                <w:caps/>
                <w:sz w:val="28"/>
              </w:rPr>
              <w:t xml:space="preserve">: </w:t>
            </w:r>
            <w:r w:rsidRPr="00B118B0">
              <w:rPr>
                <w:rFonts w:asciiTheme="majorBidi" w:hAnsiTheme="majorBidi" w:cstheme="majorBidi"/>
                <w:caps/>
                <w:sz w:val="28"/>
                <w:cs/>
              </w:rPr>
              <w:t>พันบาท</w:t>
            </w:r>
            <w:r w:rsidRPr="00B118B0">
              <w:rPr>
                <w:rFonts w:asciiTheme="majorBidi" w:hAnsiTheme="majorBidi" w:cstheme="majorBidi"/>
                <w:caps/>
                <w:sz w:val="28"/>
              </w:rPr>
              <w:t>)</w:t>
            </w:r>
          </w:p>
        </w:tc>
      </w:tr>
      <w:tr w:rsidR="00862494" w:rsidRPr="00B118B0" w14:paraId="3B2B7BF5" w14:textId="6FAF7FF1" w:rsidTr="0053641F">
        <w:trPr>
          <w:cantSplit/>
          <w:trHeight w:val="164"/>
        </w:trPr>
        <w:tc>
          <w:tcPr>
            <w:tcW w:w="3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CCDC18" w14:textId="77777777" w:rsidR="00862494" w:rsidRPr="00B118B0" w:rsidRDefault="00862494" w:rsidP="00862494">
            <w:pPr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ab/>
            </w:r>
          </w:p>
        </w:tc>
        <w:tc>
          <w:tcPr>
            <w:tcW w:w="249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5C321D9" w14:textId="067AE721" w:rsidR="00862494" w:rsidRPr="00B118B0" w:rsidRDefault="00862494" w:rsidP="00862494">
            <w:pPr>
              <w:tabs>
                <w:tab w:val="left" w:pos="543"/>
                <w:tab w:val="center" w:pos="1126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A132E73" w14:textId="77777777" w:rsidR="00862494" w:rsidRPr="00B118B0" w:rsidRDefault="00862494" w:rsidP="0086249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CC39DC" w14:textId="57F936B9" w:rsidR="00862494" w:rsidRPr="00B118B0" w:rsidRDefault="00862494" w:rsidP="00862494">
            <w:pPr>
              <w:tabs>
                <w:tab w:val="left" w:pos="543"/>
                <w:tab w:val="center" w:pos="1126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420B1A" w:rsidRPr="00B118B0" w14:paraId="6999337E" w14:textId="77777777" w:rsidTr="0053641F">
        <w:trPr>
          <w:cantSplit/>
          <w:trHeight w:val="81"/>
        </w:trPr>
        <w:tc>
          <w:tcPr>
            <w:tcW w:w="3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74704B" w14:textId="77777777" w:rsidR="00420B1A" w:rsidRPr="00B118B0" w:rsidRDefault="00420B1A" w:rsidP="00420B1A">
            <w:pPr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14:paraId="6740DE39" w14:textId="2D2F7F15" w:rsidR="00420B1A" w:rsidRPr="00B118B0" w:rsidRDefault="00C149B7" w:rsidP="00420B1A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30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มิถุนายน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6BBB900" w14:textId="77777777" w:rsidR="00420B1A" w:rsidRPr="00B118B0" w:rsidRDefault="00420B1A" w:rsidP="00420B1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AF9A93A" w14:textId="43386D09" w:rsidR="00420B1A" w:rsidRPr="00B118B0" w:rsidRDefault="00420B1A" w:rsidP="00420B1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31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165F05E" w14:textId="77777777" w:rsidR="00420B1A" w:rsidRPr="00B118B0" w:rsidRDefault="00420B1A" w:rsidP="00420B1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8745202" w14:textId="083BAD09" w:rsidR="00420B1A" w:rsidRPr="00B118B0" w:rsidRDefault="00C149B7" w:rsidP="00420B1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30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มิถุนายน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C6CA4D2" w14:textId="77777777" w:rsidR="00420B1A" w:rsidRPr="00B118B0" w:rsidRDefault="00420B1A" w:rsidP="00420B1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FB5B357" w14:textId="78F52599" w:rsidR="00420B1A" w:rsidRPr="00B118B0" w:rsidRDefault="00420B1A" w:rsidP="00420B1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31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</w:tc>
      </w:tr>
      <w:tr w:rsidR="00420B1A" w:rsidRPr="00B118B0" w14:paraId="218986ED" w14:textId="77777777" w:rsidTr="0053641F">
        <w:trPr>
          <w:cantSplit/>
          <w:trHeight w:val="81"/>
        </w:trPr>
        <w:tc>
          <w:tcPr>
            <w:tcW w:w="3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C65F14" w14:textId="77777777" w:rsidR="00420B1A" w:rsidRPr="00B118B0" w:rsidRDefault="00420B1A" w:rsidP="00420B1A">
            <w:pPr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64970D" w14:textId="377DE1F6" w:rsidR="00420B1A" w:rsidRPr="00B118B0" w:rsidRDefault="00420B1A" w:rsidP="00420B1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1B900BE" w14:textId="77777777" w:rsidR="00420B1A" w:rsidRPr="00B118B0" w:rsidRDefault="00420B1A" w:rsidP="00420B1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9A62B7" w14:textId="3E747917" w:rsidR="00420B1A" w:rsidRPr="00B118B0" w:rsidRDefault="00420B1A" w:rsidP="00420B1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6A4DB2E" w14:textId="77777777" w:rsidR="00420B1A" w:rsidRPr="00B118B0" w:rsidRDefault="00420B1A" w:rsidP="00420B1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56E70B5" w14:textId="262A4E34" w:rsidR="00420B1A" w:rsidRPr="00B118B0" w:rsidRDefault="00420B1A" w:rsidP="00420B1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789234F" w14:textId="77777777" w:rsidR="00420B1A" w:rsidRPr="00B118B0" w:rsidRDefault="00420B1A" w:rsidP="00420B1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41BD86" w14:textId="5A230E5B" w:rsidR="00420B1A" w:rsidRPr="00B118B0" w:rsidRDefault="00420B1A" w:rsidP="00420B1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2563</w:t>
            </w:r>
          </w:p>
        </w:tc>
      </w:tr>
      <w:tr w:rsidR="00FC1CA7" w:rsidRPr="00B118B0" w14:paraId="34C04CF4" w14:textId="77777777" w:rsidTr="0053641F">
        <w:trPr>
          <w:cantSplit/>
          <w:trHeight w:val="81"/>
        </w:trPr>
        <w:tc>
          <w:tcPr>
            <w:tcW w:w="3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682A62" w14:textId="61B3BB28" w:rsidR="00FC1CA7" w:rsidRPr="00B118B0" w:rsidRDefault="003D3F74" w:rsidP="00FC1CA7">
            <w:pPr>
              <w:jc w:val="both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ยอดคงเหลือต้นงวด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B33753" w14:textId="30DD3CE6" w:rsidR="00FC1CA7" w:rsidRPr="00B118B0" w:rsidRDefault="00810254" w:rsidP="00423752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B118B0">
              <w:rPr>
                <w:rFonts w:asciiTheme="majorBidi" w:hAnsiTheme="majorBidi" w:cstheme="majorBidi"/>
                <w:color w:val="000000"/>
                <w:sz w:val="28"/>
              </w:rPr>
              <w:t>12,068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60EAE77" w14:textId="77777777" w:rsidR="00FC1CA7" w:rsidRPr="00B118B0" w:rsidRDefault="00FC1CA7" w:rsidP="00FC1CA7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644F4BC" w14:textId="77E8D5C0" w:rsidR="00FC1CA7" w:rsidRPr="00B118B0" w:rsidRDefault="00423752" w:rsidP="00423752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B118B0">
              <w:rPr>
                <w:rFonts w:asciiTheme="majorBidi" w:hAnsiTheme="majorBidi" w:cstheme="majorBidi"/>
                <w:color w:val="000000"/>
                <w:sz w:val="28"/>
              </w:rPr>
              <w:t>10,909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2C8FE94" w14:textId="77777777" w:rsidR="00FC1CA7" w:rsidRPr="00B118B0" w:rsidRDefault="00FC1CA7" w:rsidP="00FC1CA7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DC68AF" w14:textId="32590797" w:rsidR="00FC1CA7" w:rsidRPr="00B118B0" w:rsidRDefault="00810254" w:rsidP="00FC1CA7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B118B0">
              <w:rPr>
                <w:rFonts w:asciiTheme="majorBidi" w:hAnsiTheme="majorBidi" w:cstheme="majorBidi"/>
                <w:color w:val="000000"/>
                <w:sz w:val="28"/>
              </w:rPr>
              <w:t>3,807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49760FA" w14:textId="77777777" w:rsidR="00FC1CA7" w:rsidRPr="00B118B0" w:rsidRDefault="00FC1CA7" w:rsidP="00FC1CA7">
            <w:pPr>
              <w:tabs>
                <w:tab w:val="decimal" w:pos="1073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985FCA" w14:textId="097CA0FA" w:rsidR="00FC1CA7" w:rsidRPr="00B118B0" w:rsidRDefault="00B5010C" w:rsidP="00423752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B118B0">
              <w:rPr>
                <w:rFonts w:asciiTheme="majorBidi" w:hAnsiTheme="majorBidi" w:cstheme="majorBidi"/>
                <w:color w:val="000000"/>
                <w:sz w:val="28"/>
              </w:rPr>
              <w:t>3,459</w:t>
            </w:r>
          </w:p>
        </w:tc>
      </w:tr>
      <w:tr w:rsidR="00FC1CA7" w:rsidRPr="00B118B0" w14:paraId="4DD82B33" w14:textId="77777777" w:rsidTr="0053641F">
        <w:trPr>
          <w:cantSplit/>
          <w:trHeight w:val="81"/>
        </w:trPr>
        <w:tc>
          <w:tcPr>
            <w:tcW w:w="3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8C1936" w14:textId="2933BE1F" w:rsidR="00FC1CA7" w:rsidRPr="00B118B0" w:rsidRDefault="00FC1CA7" w:rsidP="00FC1CA7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เพิ่มขึ้นระหว่างงวด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14:paraId="7C3CA779" w14:textId="6808E7A4" w:rsidR="00FC1CA7" w:rsidRPr="00B118B0" w:rsidRDefault="00BE2F22" w:rsidP="00423752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B118B0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970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AE14F99" w14:textId="77777777" w:rsidR="00FC1CA7" w:rsidRPr="00B118B0" w:rsidRDefault="00FC1CA7" w:rsidP="00FC1CA7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274F7BF" w14:textId="11456B76" w:rsidR="00FC1CA7" w:rsidRPr="00B118B0" w:rsidRDefault="007D157F" w:rsidP="00423752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B118B0">
              <w:rPr>
                <w:rFonts w:asciiTheme="majorBidi" w:hAnsiTheme="majorBidi" w:cstheme="majorBidi"/>
                <w:color w:val="000000"/>
                <w:sz w:val="28"/>
              </w:rPr>
              <w:t>2,677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90D2C3E" w14:textId="77777777" w:rsidR="00FC1CA7" w:rsidRPr="00B118B0" w:rsidRDefault="00FC1CA7" w:rsidP="00FC1CA7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C58ACD3" w14:textId="46341D88" w:rsidR="00FC1CA7" w:rsidRPr="00B118B0" w:rsidRDefault="00BE2F22" w:rsidP="00FC1CA7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B118B0">
              <w:rPr>
                <w:rFonts w:asciiTheme="majorBidi" w:hAnsiTheme="majorBidi" w:cstheme="majorBidi"/>
                <w:color w:val="000000"/>
                <w:sz w:val="28"/>
              </w:rPr>
              <w:t>372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004E0B5" w14:textId="77777777" w:rsidR="00FC1CA7" w:rsidRPr="00B118B0" w:rsidRDefault="00FC1CA7" w:rsidP="00FC1CA7">
            <w:pPr>
              <w:tabs>
                <w:tab w:val="decimal" w:pos="1073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CA0398A" w14:textId="6247133B" w:rsidR="00FC1CA7" w:rsidRPr="00B118B0" w:rsidRDefault="00420C13" w:rsidP="00423752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B118B0">
              <w:rPr>
                <w:rFonts w:asciiTheme="majorBidi" w:hAnsiTheme="majorBidi" w:cstheme="majorBidi"/>
                <w:color w:val="000000"/>
                <w:sz w:val="28"/>
              </w:rPr>
              <w:t>933</w:t>
            </w:r>
          </w:p>
        </w:tc>
      </w:tr>
      <w:tr w:rsidR="00F2770C" w:rsidRPr="00B118B0" w14:paraId="36A84245" w14:textId="77777777" w:rsidTr="0053641F">
        <w:trPr>
          <w:cantSplit/>
          <w:trHeight w:val="81"/>
        </w:trPr>
        <w:tc>
          <w:tcPr>
            <w:tcW w:w="3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6769FC" w14:textId="70033278" w:rsidR="00F2770C" w:rsidRPr="00B118B0" w:rsidRDefault="00F2770C" w:rsidP="00FC1CA7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ส่วนที่รับรู้ในกำไรขาดทุนเบ็ดเสร็จอื่น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14:paraId="2059C1DD" w14:textId="77777777" w:rsidR="00F2770C" w:rsidRPr="00B118B0" w:rsidRDefault="00F2770C" w:rsidP="00423752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E6F028B" w14:textId="77777777" w:rsidR="00F2770C" w:rsidRPr="00B118B0" w:rsidRDefault="00F2770C" w:rsidP="00FC1CA7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3C15E5E" w14:textId="77777777" w:rsidR="00F2770C" w:rsidRPr="00B118B0" w:rsidRDefault="00F2770C" w:rsidP="00423752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C4E2E1D" w14:textId="77777777" w:rsidR="00F2770C" w:rsidRPr="00B118B0" w:rsidRDefault="00F2770C" w:rsidP="00FC1CA7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E4BF304" w14:textId="77777777" w:rsidR="00F2770C" w:rsidRPr="00B118B0" w:rsidRDefault="00F2770C" w:rsidP="00FC1CA7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2B6AA30" w14:textId="77777777" w:rsidR="00F2770C" w:rsidRPr="00B118B0" w:rsidRDefault="00F2770C" w:rsidP="00FC1CA7">
            <w:pPr>
              <w:tabs>
                <w:tab w:val="decimal" w:pos="1073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4AB9CB9" w14:textId="77777777" w:rsidR="00F2770C" w:rsidRPr="00B118B0" w:rsidRDefault="00F2770C" w:rsidP="00423752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C85FA8" w:rsidRPr="00B118B0" w14:paraId="21885733" w14:textId="77777777" w:rsidTr="00D2433A">
        <w:trPr>
          <w:cantSplit/>
          <w:trHeight w:val="246"/>
        </w:trPr>
        <w:tc>
          <w:tcPr>
            <w:tcW w:w="3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B3F3E9" w14:textId="370B9ECA" w:rsidR="00BF53C8" w:rsidRPr="00B118B0" w:rsidRDefault="00C85FA8" w:rsidP="00FC1CA7">
            <w:pPr>
              <w:jc w:val="both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ส่วนที่เกิดจากการเปลี่ยนแปลงข้อสมมติ</w:t>
            </w:r>
          </w:p>
          <w:p w14:paraId="48E13D5E" w14:textId="45A0E4FF" w:rsidR="00C85FA8" w:rsidRPr="00B118B0" w:rsidRDefault="002C66CB" w:rsidP="00BF53C8">
            <w:pPr>
              <w:ind w:left="720"/>
              <w:jc w:val="both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ด้าน</w:t>
            </w:r>
            <w:r w:rsidR="00C85FA8" w:rsidRPr="00B118B0">
              <w:rPr>
                <w:rFonts w:asciiTheme="majorBidi" w:hAnsiTheme="majorBidi" w:cstheme="majorBidi"/>
                <w:sz w:val="28"/>
                <w:cs/>
              </w:rPr>
              <w:t>ประชากรศาสตร์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FC262E" w14:textId="61768AE4" w:rsidR="00810254" w:rsidRPr="00B118B0" w:rsidRDefault="00BE2F22" w:rsidP="00D2433A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B118B0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515CD1" w14:textId="77777777" w:rsidR="00C85FA8" w:rsidRPr="00B118B0" w:rsidRDefault="00C85FA8" w:rsidP="00D2433A">
            <w:pPr>
              <w:tabs>
                <w:tab w:val="decimal" w:pos="987"/>
              </w:tabs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62C146" w14:textId="146F2CD1" w:rsidR="00C85FA8" w:rsidRPr="00B118B0" w:rsidRDefault="00E15FBB" w:rsidP="00D2433A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B118B0">
              <w:rPr>
                <w:rFonts w:asciiTheme="majorBidi" w:hAnsiTheme="majorBidi" w:cstheme="majorBidi"/>
                <w:color w:val="000000"/>
                <w:sz w:val="28"/>
              </w:rPr>
              <w:t>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9D844E" w14:textId="77777777" w:rsidR="00C85FA8" w:rsidRPr="00B118B0" w:rsidRDefault="00C85FA8" w:rsidP="00D2433A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E97123" w14:textId="585DCB23" w:rsidR="00810254" w:rsidRPr="00B118B0" w:rsidRDefault="00BE2F22" w:rsidP="00D2433A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B118B0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A62C86" w14:textId="77777777" w:rsidR="00C85FA8" w:rsidRPr="00B118B0" w:rsidRDefault="00C85FA8" w:rsidP="00D2433A">
            <w:pPr>
              <w:tabs>
                <w:tab w:val="decimal" w:pos="624"/>
              </w:tabs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06DE3C" w14:textId="2151FAD3" w:rsidR="00C85FA8" w:rsidRPr="00B118B0" w:rsidRDefault="007E67E2" w:rsidP="00D2433A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B118B0">
              <w:rPr>
                <w:rFonts w:asciiTheme="majorBidi" w:hAnsiTheme="majorBidi" w:cstheme="majorBidi"/>
                <w:color w:val="000000"/>
                <w:sz w:val="28"/>
              </w:rPr>
              <w:t>2</w:t>
            </w:r>
          </w:p>
        </w:tc>
      </w:tr>
      <w:tr w:rsidR="008413A5" w:rsidRPr="00B118B0" w14:paraId="2CA639CB" w14:textId="77777777" w:rsidTr="0053641F">
        <w:trPr>
          <w:cantSplit/>
          <w:trHeight w:val="246"/>
        </w:trPr>
        <w:tc>
          <w:tcPr>
            <w:tcW w:w="3988" w:type="dxa"/>
            <w:tcBorders>
              <w:top w:val="nil"/>
              <w:left w:val="nil"/>
              <w:bottom w:val="nil"/>
              <w:right w:val="nil"/>
            </w:tcBorders>
          </w:tcPr>
          <w:p w14:paraId="1272C7A9" w14:textId="3A3EBF69" w:rsidR="008413A5" w:rsidRPr="00B118B0" w:rsidRDefault="008413A5" w:rsidP="00306B8D">
            <w:pPr>
              <w:ind w:left="717" w:hanging="720"/>
              <w:jc w:val="both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ส่วนที่เกิดจากการเปลี่ยนแปลงข้อสมมติทางการเงิน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14:paraId="5A07B383" w14:textId="77777777" w:rsidR="00CF42DF" w:rsidRDefault="00CF42DF" w:rsidP="00423752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  <w:p w14:paraId="5862486E" w14:textId="3ADD620F" w:rsidR="008413A5" w:rsidRPr="00B118B0" w:rsidRDefault="00BE2F22" w:rsidP="00423752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B118B0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D8179FA" w14:textId="77777777" w:rsidR="008413A5" w:rsidRPr="00B118B0" w:rsidRDefault="008413A5" w:rsidP="008413A5">
            <w:pPr>
              <w:tabs>
                <w:tab w:val="decimal" w:pos="987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BBC1E26" w14:textId="77777777" w:rsidR="00CF42DF" w:rsidRDefault="00CF42DF" w:rsidP="00423752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  <w:p w14:paraId="7B3159BD" w14:textId="22EB6631" w:rsidR="008413A5" w:rsidRPr="00B118B0" w:rsidRDefault="00224BD9" w:rsidP="00423752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B118B0">
              <w:rPr>
                <w:rFonts w:asciiTheme="majorBidi" w:hAnsiTheme="majorBidi" w:cstheme="majorBidi"/>
                <w:color w:val="000000"/>
                <w:sz w:val="28"/>
              </w:rPr>
              <w:t>956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F4C9369" w14:textId="77777777" w:rsidR="008413A5" w:rsidRPr="00B118B0" w:rsidRDefault="008413A5" w:rsidP="008413A5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64731A6" w14:textId="77777777" w:rsidR="00CF42DF" w:rsidRDefault="00CF42DF" w:rsidP="008413A5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  <w:p w14:paraId="27BFDE6A" w14:textId="747E8F2A" w:rsidR="008413A5" w:rsidRPr="00B118B0" w:rsidRDefault="00BE2F22" w:rsidP="008413A5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B118B0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6C455FD" w14:textId="77777777" w:rsidR="008413A5" w:rsidRPr="00B118B0" w:rsidRDefault="008413A5" w:rsidP="008413A5">
            <w:pPr>
              <w:tabs>
                <w:tab w:val="decimal" w:pos="624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237758" w14:textId="340C70BC" w:rsidR="008413A5" w:rsidRPr="00B118B0" w:rsidRDefault="00926C6B" w:rsidP="007E67E2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B118B0">
              <w:rPr>
                <w:rFonts w:asciiTheme="majorBidi" w:hAnsiTheme="majorBidi" w:cstheme="majorBidi"/>
                <w:color w:val="000000"/>
                <w:sz w:val="28"/>
              </w:rPr>
              <w:t>437</w:t>
            </w:r>
          </w:p>
        </w:tc>
      </w:tr>
      <w:tr w:rsidR="00567FFB" w:rsidRPr="00B118B0" w14:paraId="48F928A0" w14:textId="77777777" w:rsidTr="0053641F">
        <w:trPr>
          <w:cantSplit/>
          <w:trHeight w:val="81"/>
        </w:trPr>
        <w:tc>
          <w:tcPr>
            <w:tcW w:w="3988" w:type="dxa"/>
            <w:tcBorders>
              <w:top w:val="nil"/>
              <w:left w:val="nil"/>
              <w:bottom w:val="nil"/>
              <w:right w:val="nil"/>
            </w:tcBorders>
          </w:tcPr>
          <w:p w14:paraId="4A231FFF" w14:textId="5D90891A" w:rsidR="00567FFB" w:rsidRPr="00B118B0" w:rsidRDefault="00567FFB" w:rsidP="00567FFB">
            <w:pPr>
              <w:jc w:val="both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14:paraId="257BFDA5" w14:textId="7728CFE2" w:rsidR="00567FFB" w:rsidRPr="00B118B0" w:rsidRDefault="00BE2F22" w:rsidP="00567FFB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B118B0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53FC7DB" w14:textId="77777777" w:rsidR="00567FFB" w:rsidRPr="00B118B0" w:rsidRDefault="00567FFB" w:rsidP="00567FFB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BDD820E" w14:textId="435FD773" w:rsidR="00567FFB" w:rsidRPr="00B118B0" w:rsidRDefault="00567FFB" w:rsidP="00567FFB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B118B0">
              <w:rPr>
                <w:rFonts w:asciiTheme="majorBidi" w:hAnsiTheme="majorBidi" w:cstheme="majorBidi"/>
                <w:color w:val="000000"/>
                <w:sz w:val="28"/>
              </w:rPr>
              <w:t>(2,068)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C4B2B82" w14:textId="77777777" w:rsidR="00567FFB" w:rsidRPr="00B118B0" w:rsidRDefault="00567FFB" w:rsidP="00567FFB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7C861F0" w14:textId="38A53348" w:rsidR="00567FFB" w:rsidRPr="00B118B0" w:rsidRDefault="00BE2F22" w:rsidP="00567FFB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B118B0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0BE2798" w14:textId="77777777" w:rsidR="00567FFB" w:rsidRPr="00B118B0" w:rsidRDefault="00567FFB" w:rsidP="00567FFB">
            <w:pPr>
              <w:tabs>
                <w:tab w:val="decimal" w:pos="1073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ABB794" w14:textId="28B6ECE5" w:rsidR="00567FFB" w:rsidRPr="00B118B0" w:rsidRDefault="00452EDF" w:rsidP="007E67E2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B118B0">
              <w:rPr>
                <w:rFonts w:asciiTheme="majorBidi" w:hAnsiTheme="majorBidi" w:cstheme="majorBidi"/>
                <w:color w:val="000000"/>
                <w:sz w:val="28"/>
              </w:rPr>
              <w:t>(1,024)</w:t>
            </w:r>
          </w:p>
        </w:tc>
      </w:tr>
      <w:tr w:rsidR="00567FFB" w:rsidRPr="00B118B0" w14:paraId="5E64E1B5" w14:textId="77777777" w:rsidTr="0053641F">
        <w:trPr>
          <w:cantSplit/>
          <w:trHeight w:val="81"/>
        </w:trPr>
        <w:tc>
          <w:tcPr>
            <w:tcW w:w="3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9DA2F2" w14:textId="0CA4B9F4" w:rsidR="00567FFB" w:rsidRPr="00B118B0" w:rsidRDefault="00567FFB" w:rsidP="00567FFB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ผลประโยชน์ที่จ่ายระหว่างปี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14:paraId="3C811294" w14:textId="73BC08AF" w:rsidR="00567FFB" w:rsidRPr="00B118B0" w:rsidRDefault="00BE2F22" w:rsidP="00567FFB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B118B0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EB28A7D" w14:textId="77777777" w:rsidR="00567FFB" w:rsidRPr="00B118B0" w:rsidRDefault="00567FFB" w:rsidP="00567FFB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277A544" w14:textId="7DBD8879" w:rsidR="00567FFB" w:rsidRPr="00B118B0" w:rsidRDefault="00567FFB" w:rsidP="00567FFB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B118B0">
              <w:rPr>
                <w:rFonts w:asciiTheme="majorBidi" w:hAnsiTheme="majorBidi" w:cstheme="majorBidi"/>
                <w:color w:val="000000"/>
                <w:sz w:val="28"/>
              </w:rPr>
              <w:t>(159)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30C02F6" w14:textId="77777777" w:rsidR="00567FFB" w:rsidRPr="00B118B0" w:rsidRDefault="00567FFB" w:rsidP="00567FFB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EDA685E" w14:textId="34AD1B7C" w:rsidR="00567FFB" w:rsidRPr="00B118B0" w:rsidRDefault="00BE2F22" w:rsidP="00567FFB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B118B0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BE29F30" w14:textId="77777777" w:rsidR="00567FFB" w:rsidRPr="00B118B0" w:rsidRDefault="00567FFB" w:rsidP="00567FFB">
            <w:pPr>
              <w:tabs>
                <w:tab w:val="decimal" w:pos="710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1C165" w14:textId="77777777" w:rsidR="00567FFB" w:rsidRPr="00B118B0" w:rsidRDefault="00567FFB" w:rsidP="007E67E2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B118B0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567FFB" w:rsidRPr="00B118B0" w14:paraId="4A6A49CA" w14:textId="77777777" w:rsidTr="0053641F">
        <w:trPr>
          <w:cantSplit/>
          <w:trHeight w:val="81"/>
        </w:trPr>
        <w:tc>
          <w:tcPr>
            <w:tcW w:w="3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8A2B6F" w14:textId="5F8B72EF" w:rsidR="00567FFB" w:rsidRPr="00B118B0" w:rsidRDefault="00567FFB" w:rsidP="00567FFB">
            <w:pPr>
              <w:jc w:val="both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ลดจากการขายเงินลงทุนของบริษัทย่อย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14:paraId="6FB0F566" w14:textId="526E0304" w:rsidR="00567FFB" w:rsidRPr="00B118B0" w:rsidRDefault="00BE2F22" w:rsidP="00567FFB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B118B0">
              <w:rPr>
                <w:rFonts w:asciiTheme="majorBidi" w:hAnsiTheme="majorBidi" w:cstheme="majorBidi"/>
                <w:color w:val="000000"/>
                <w:sz w:val="28"/>
              </w:rPr>
              <w:t>(5,128)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2C32D1B" w14:textId="77777777" w:rsidR="00567FFB" w:rsidRPr="00B118B0" w:rsidRDefault="00567FFB" w:rsidP="00567FFB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4A66A1B" w14:textId="6B29775A" w:rsidR="00567FFB" w:rsidRPr="00B118B0" w:rsidRDefault="00567FFB" w:rsidP="00567FFB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B118B0">
              <w:rPr>
                <w:rFonts w:asciiTheme="majorBidi" w:hAnsiTheme="majorBidi" w:cstheme="majorBidi"/>
                <w:color w:val="000000"/>
                <w:sz w:val="28"/>
              </w:rPr>
              <w:t>(250)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F416D0B" w14:textId="77777777" w:rsidR="00567FFB" w:rsidRPr="00B118B0" w:rsidRDefault="00567FFB" w:rsidP="00567FFB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0113AA" w14:textId="70044514" w:rsidR="00567FFB" w:rsidRPr="00B118B0" w:rsidRDefault="00BE2F22" w:rsidP="00567FFB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B118B0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05C4456" w14:textId="77777777" w:rsidR="00567FFB" w:rsidRPr="00B118B0" w:rsidRDefault="00567FFB" w:rsidP="00567FFB">
            <w:pPr>
              <w:tabs>
                <w:tab w:val="decimal" w:pos="1073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EB68071" w14:textId="20B3BCB3" w:rsidR="00567FFB" w:rsidRPr="00B118B0" w:rsidRDefault="008F49C7" w:rsidP="00567FFB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B118B0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FC1CA7" w:rsidRPr="00B118B0" w14:paraId="49CD18E4" w14:textId="77777777" w:rsidTr="0053641F">
        <w:trPr>
          <w:cantSplit/>
          <w:trHeight w:val="209"/>
        </w:trPr>
        <w:tc>
          <w:tcPr>
            <w:tcW w:w="3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2FD061" w14:textId="7B5DBA83" w:rsidR="00FC1CA7" w:rsidRPr="00B118B0" w:rsidRDefault="00763861" w:rsidP="00FC1CA7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  <w:cs/>
              </w:rPr>
              <w:t>ยอดคงเหลือปลายงวด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7559F3" w14:textId="2D9343FF" w:rsidR="00FC1CA7" w:rsidRPr="00B118B0" w:rsidRDefault="00BE2F22" w:rsidP="00F659A8">
            <w:pPr>
              <w:ind w:right="8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7,910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925E884" w14:textId="77777777" w:rsidR="00FC1CA7" w:rsidRPr="00B118B0" w:rsidRDefault="00FC1CA7" w:rsidP="00FC1CA7">
            <w:pPr>
              <w:tabs>
                <w:tab w:val="decimal" w:pos="987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FB72E8A" w14:textId="330356DE" w:rsidR="00FC1CA7" w:rsidRPr="00B118B0" w:rsidRDefault="00F659A8" w:rsidP="00F659A8">
            <w:pPr>
              <w:ind w:right="8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12,068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F802748" w14:textId="77777777" w:rsidR="00FC1CA7" w:rsidRPr="00B118B0" w:rsidRDefault="00FC1CA7" w:rsidP="00FC1CA7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4B5A03E" w14:textId="1C5F1B37" w:rsidR="00FC1CA7" w:rsidRPr="00B118B0" w:rsidRDefault="00BE2F22" w:rsidP="00FC1CA7">
            <w:pPr>
              <w:ind w:right="8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4,179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4541239" w14:textId="77777777" w:rsidR="00FC1CA7" w:rsidRPr="00B118B0" w:rsidRDefault="00FC1CA7" w:rsidP="00FC1CA7">
            <w:pPr>
              <w:tabs>
                <w:tab w:val="decimal" w:pos="1073"/>
              </w:tabs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B4CDEE" w14:textId="3E865D16" w:rsidR="00FC1CA7" w:rsidRPr="00B118B0" w:rsidRDefault="00807770" w:rsidP="00F659A8">
            <w:pPr>
              <w:ind w:right="8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3,807</w:t>
            </w:r>
          </w:p>
        </w:tc>
      </w:tr>
    </w:tbl>
    <w:p w14:paraId="26135B36" w14:textId="7EDEC60E" w:rsidR="00F53166" w:rsidRPr="00B118B0" w:rsidRDefault="009E4C64" w:rsidP="0053641F">
      <w:pPr>
        <w:spacing w:before="120" w:after="120"/>
        <w:ind w:left="360" w:hanging="360"/>
        <w:jc w:val="thaiDistribute"/>
        <w:rPr>
          <w:rFonts w:asciiTheme="majorBidi" w:hAnsiTheme="majorBidi" w:cstheme="majorBidi"/>
          <w:color w:val="000000"/>
          <w:spacing w:val="-2"/>
          <w:sz w:val="28"/>
          <w:cs/>
        </w:rPr>
      </w:pPr>
      <w:r w:rsidRPr="00B118B0">
        <w:rPr>
          <w:rFonts w:asciiTheme="majorBidi" w:hAnsiTheme="majorBidi" w:cstheme="majorBidi"/>
          <w:color w:val="000000"/>
          <w:spacing w:val="-2"/>
          <w:sz w:val="28"/>
        </w:rPr>
        <w:t>2</w:t>
      </w:r>
      <w:r w:rsidR="0053297E" w:rsidRPr="00B118B0">
        <w:rPr>
          <w:rFonts w:asciiTheme="majorBidi" w:hAnsiTheme="majorBidi" w:cstheme="majorBidi"/>
          <w:color w:val="000000"/>
          <w:spacing w:val="-2"/>
          <w:sz w:val="28"/>
        </w:rPr>
        <w:t>5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.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2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ab/>
        <w:t>กองทุนสำรองเลี้ยงชีพ</w:t>
      </w:r>
    </w:p>
    <w:p w14:paraId="256B86DB" w14:textId="12BC22B9" w:rsidR="00F53166" w:rsidRPr="00B118B0" w:rsidRDefault="009E4C64" w:rsidP="000671A5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บริษัทได้จัดตั้งกองทุนสำรองเลี้ยงชีพโดยหักเงินสะสมจากเงินเดือนของพนักงานส่วนหนึ่งและบริษัทจ่ายสมทบอีกส่วนหนึ่ง และจดทะเบียนตามความในพระราชบัญญัติกองทุนสำรองเลี้ยงชีพ พ.ศ.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2530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และพระราชบัญญัติกองทุนสำรองเลี้ยงชีพ </w:t>
      </w:r>
      <w:r w:rsidR="00022C79"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 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(ฉบับที่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2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) พ.ศ.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2542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แล้ว</w:t>
      </w:r>
    </w:p>
    <w:p w14:paraId="6BCA7957" w14:textId="2105A6B3" w:rsidR="00F53166" w:rsidRPr="00B118B0" w:rsidRDefault="009E4C64" w:rsidP="000671A5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สำหรับ</w:t>
      </w:r>
      <w:r w:rsidR="00303747" w:rsidRPr="00B118B0">
        <w:rPr>
          <w:rFonts w:asciiTheme="majorBidi" w:hAnsiTheme="majorBidi" w:cstheme="majorBidi"/>
          <w:sz w:val="28"/>
          <w:cs/>
          <w:lang w:val="en-GB"/>
        </w:rPr>
        <w:t>งวดสามเดือนและหกเดือนสิ้นสุดวันที่</w:t>
      </w:r>
      <w:r w:rsidR="00303747" w:rsidRPr="00B118B0">
        <w:rPr>
          <w:rFonts w:asciiTheme="majorBidi" w:hAnsiTheme="majorBidi" w:cstheme="majorBidi"/>
          <w:sz w:val="28"/>
          <w:lang w:val="en-GB"/>
        </w:rPr>
        <w:t xml:space="preserve"> </w:t>
      </w:r>
      <w:r w:rsidR="00303747" w:rsidRPr="00B118B0">
        <w:rPr>
          <w:rFonts w:asciiTheme="majorBidi" w:hAnsiTheme="majorBidi" w:cstheme="majorBidi"/>
          <w:sz w:val="28"/>
        </w:rPr>
        <w:t>30</w:t>
      </w:r>
      <w:r w:rsidR="00303747" w:rsidRPr="00B118B0">
        <w:rPr>
          <w:rFonts w:asciiTheme="majorBidi" w:hAnsiTheme="majorBidi" w:cstheme="majorBidi"/>
          <w:sz w:val="28"/>
          <w:cs/>
          <w:lang w:val="en-GB"/>
        </w:rPr>
        <w:t xml:space="preserve"> มิถุนายน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2E110D" w:rsidRPr="00B118B0">
        <w:rPr>
          <w:rFonts w:asciiTheme="majorBidi" w:hAnsiTheme="majorBidi" w:cstheme="majorBidi"/>
          <w:color w:val="000000"/>
          <w:spacing w:val="-2"/>
          <w:sz w:val="28"/>
        </w:rPr>
        <w:t>4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และ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2E110D" w:rsidRPr="00B118B0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เงินสมทบกองทุนสำรองเลี้ยงชีพของบริษัทซึ่งได้บันทึกเป็นค่าใช้จ่ายในงบกำไร</w:t>
      </w:r>
      <w:r w:rsidR="005B4801"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ขาดทุนและกำไรขาดทุนเบ็ดเสร็จ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มีดังนี้</w:t>
      </w:r>
    </w:p>
    <w:tbl>
      <w:tblPr>
        <w:tblW w:w="9181" w:type="dxa"/>
        <w:tblInd w:w="360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00"/>
        <w:gridCol w:w="1350"/>
        <w:gridCol w:w="90"/>
        <w:gridCol w:w="1350"/>
        <w:gridCol w:w="180"/>
        <w:gridCol w:w="1260"/>
        <w:gridCol w:w="90"/>
        <w:gridCol w:w="1261"/>
      </w:tblGrid>
      <w:tr w:rsidR="006862E1" w:rsidRPr="00B118B0" w14:paraId="78C16DC2" w14:textId="41957DF8" w:rsidTr="00303747">
        <w:trPr>
          <w:trHeight w:val="279"/>
        </w:trPr>
        <w:tc>
          <w:tcPr>
            <w:tcW w:w="9181" w:type="dxa"/>
            <w:gridSpan w:val="8"/>
          </w:tcPr>
          <w:p w14:paraId="1F0E5BF7" w14:textId="3A533B8B" w:rsidR="006862E1" w:rsidRPr="00B118B0" w:rsidRDefault="006862E1" w:rsidP="006862E1">
            <w:pPr>
              <w:pStyle w:val="NoSpacing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caps/>
                <w:sz w:val="28"/>
              </w:rPr>
              <w:t>(</w:t>
            </w:r>
            <w:r w:rsidRPr="00B118B0">
              <w:rPr>
                <w:rFonts w:asciiTheme="majorBidi" w:hAnsiTheme="majorBidi" w:cstheme="majorBidi"/>
                <w:caps/>
                <w:sz w:val="28"/>
                <w:cs/>
              </w:rPr>
              <w:t>หน่วย</w:t>
            </w:r>
            <w:r w:rsidRPr="00B118B0">
              <w:rPr>
                <w:rFonts w:asciiTheme="majorBidi" w:hAnsiTheme="majorBidi" w:cstheme="majorBidi"/>
                <w:caps/>
                <w:sz w:val="28"/>
              </w:rPr>
              <w:t xml:space="preserve">: </w:t>
            </w:r>
            <w:r w:rsidRPr="00B118B0">
              <w:rPr>
                <w:rFonts w:asciiTheme="majorBidi" w:hAnsiTheme="majorBidi" w:cstheme="majorBidi"/>
                <w:caps/>
                <w:sz w:val="28"/>
                <w:cs/>
              </w:rPr>
              <w:t>พันบาท</w:t>
            </w:r>
            <w:r w:rsidRPr="00B118B0">
              <w:rPr>
                <w:rFonts w:asciiTheme="majorBidi" w:hAnsiTheme="majorBidi" w:cstheme="majorBidi"/>
                <w:caps/>
                <w:sz w:val="28"/>
              </w:rPr>
              <w:t>)</w:t>
            </w:r>
          </w:p>
        </w:tc>
      </w:tr>
      <w:tr w:rsidR="006862E1" w:rsidRPr="00B118B0" w14:paraId="33B99A61" w14:textId="04EACBD4" w:rsidTr="00303747">
        <w:trPr>
          <w:trHeight w:val="279"/>
        </w:trPr>
        <w:tc>
          <w:tcPr>
            <w:tcW w:w="3600" w:type="dxa"/>
          </w:tcPr>
          <w:p w14:paraId="0EA38BF6" w14:textId="77777777" w:rsidR="006862E1" w:rsidRPr="00B118B0" w:rsidRDefault="006862E1">
            <w:pPr>
              <w:snapToGrid w:val="0"/>
              <w:ind w:right="-27" w:firstLine="378"/>
              <w:jc w:val="both"/>
              <w:rPr>
                <w:rFonts w:asciiTheme="majorBidi" w:eastAsia="MS Mincho" w:hAnsiTheme="majorBidi" w:cstheme="majorBidi"/>
                <w:sz w:val="28"/>
                <w:cs/>
                <w:lang w:eastAsia="th-TH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</w:tcPr>
          <w:p w14:paraId="1EE2F4EA" w14:textId="77777777" w:rsidR="006862E1" w:rsidRPr="00B118B0" w:rsidRDefault="006862E1">
            <w:pPr>
              <w:ind w:left="-5" w:right="90"/>
              <w:jc w:val="center"/>
              <w:rPr>
                <w:rFonts w:asciiTheme="majorBidi" w:hAnsiTheme="majorBidi" w:cstheme="majorBidi"/>
                <w:spacing w:val="-2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pacing w:val="-2"/>
                <w:sz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36DB1776" w14:textId="77777777" w:rsidR="006862E1" w:rsidRPr="00B118B0" w:rsidRDefault="006862E1">
            <w:pPr>
              <w:ind w:left="-5" w:right="90"/>
              <w:jc w:val="center"/>
              <w:rPr>
                <w:rFonts w:asciiTheme="majorBidi" w:hAnsiTheme="majorBidi" w:cstheme="majorBidi"/>
                <w:spacing w:val="-2"/>
                <w:sz w:val="28"/>
                <w:cs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</w:tcPr>
          <w:p w14:paraId="3E9A473A" w14:textId="0BC0E981" w:rsidR="006862E1" w:rsidRPr="00B118B0" w:rsidRDefault="006862E1">
            <w:pPr>
              <w:ind w:left="-5" w:right="90"/>
              <w:jc w:val="center"/>
              <w:rPr>
                <w:rFonts w:asciiTheme="majorBidi" w:hAnsiTheme="majorBidi" w:cstheme="majorBidi"/>
                <w:spacing w:val="-2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6862E1" w:rsidRPr="00B118B0" w14:paraId="71B9FCDD" w14:textId="3FAB534A" w:rsidTr="00303747">
        <w:trPr>
          <w:trHeight w:val="279"/>
        </w:trPr>
        <w:tc>
          <w:tcPr>
            <w:tcW w:w="3600" w:type="dxa"/>
          </w:tcPr>
          <w:p w14:paraId="2E0017E5" w14:textId="77777777" w:rsidR="006862E1" w:rsidRPr="00B118B0" w:rsidRDefault="006862E1" w:rsidP="006862E1">
            <w:pPr>
              <w:snapToGrid w:val="0"/>
              <w:ind w:right="-27" w:firstLine="378"/>
              <w:jc w:val="both"/>
              <w:rPr>
                <w:rFonts w:asciiTheme="majorBidi" w:eastAsia="MS Mincho" w:hAnsiTheme="majorBidi" w:cstheme="majorBidi"/>
                <w:sz w:val="28"/>
                <w:cs/>
                <w:lang w:eastAsia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8312E1D" w14:textId="0BD247B3" w:rsidR="006862E1" w:rsidRPr="00B118B0" w:rsidRDefault="006862E1" w:rsidP="00BF53C8">
            <w:pPr>
              <w:ind w:left="-5" w:right="90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C10938" w:rsidRPr="00B118B0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90" w:type="dxa"/>
          </w:tcPr>
          <w:p w14:paraId="2D210449" w14:textId="77777777" w:rsidR="006862E1" w:rsidRPr="00B118B0" w:rsidRDefault="006862E1" w:rsidP="00BF53C8">
            <w:pPr>
              <w:ind w:left="-5" w:right="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8F7E7FA" w14:textId="57DB9CE7" w:rsidR="006862E1" w:rsidRPr="00B118B0" w:rsidRDefault="006862E1" w:rsidP="00BF53C8">
            <w:pPr>
              <w:ind w:left="-5" w:right="90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C10938" w:rsidRPr="00B118B0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180" w:type="dxa"/>
          </w:tcPr>
          <w:p w14:paraId="791620EC" w14:textId="77777777" w:rsidR="006862E1" w:rsidRPr="00B118B0" w:rsidRDefault="006862E1" w:rsidP="00BF53C8">
            <w:pPr>
              <w:ind w:left="-5" w:right="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6BEA627" w14:textId="09C26E9C" w:rsidR="006862E1" w:rsidRPr="00B118B0" w:rsidRDefault="006862E1" w:rsidP="00BF53C8">
            <w:pPr>
              <w:ind w:left="-5" w:right="90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C10938" w:rsidRPr="00B118B0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90" w:type="dxa"/>
          </w:tcPr>
          <w:p w14:paraId="6908AC6C" w14:textId="77777777" w:rsidR="006862E1" w:rsidRPr="00B118B0" w:rsidRDefault="006862E1" w:rsidP="00BF53C8">
            <w:pPr>
              <w:ind w:left="-5" w:right="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AA701D8" w14:textId="1688E20F" w:rsidR="006862E1" w:rsidRPr="00B118B0" w:rsidRDefault="006862E1" w:rsidP="00BF53C8">
            <w:pPr>
              <w:ind w:left="-5" w:right="90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C10938" w:rsidRPr="00B118B0">
              <w:rPr>
                <w:rFonts w:asciiTheme="majorBidi" w:hAnsiTheme="majorBidi" w:cstheme="majorBidi"/>
                <w:sz w:val="28"/>
              </w:rPr>
              <w:t>3</w:t>
            </w:r>
          </w:p>
        </w:tc>
      </w:tr>
      <w:tr w:rsidR="00303747" w:rsidRPr="00B118B0" w14:paraId="04BA49E2" w14:textId="77777777" w:rsidTr="00303747">
        <w:trPr>
          <w:trHeight w:val="279"/>
        </w:trPr>
        <w:tc>
          <w:tcPr>
            <w:tcW w:w="3600" w:type="dxa"/>
          </w:tcPr>
          <w:p w14:paraId="0C6BA4F5" w14:textId="2FEC929E" w:rsidR="00303747" w:rsidRPr="00B118B0" w:rsidRDefault="00303747" w:rsidP="00303747">
            <w:pPr>
              <w:snapToGrid w:val="0"/>
              <w:ind w:right="-27" w:hanging="7"/>
              <w:jc w:val="both"/>
              <w:rPr>
                <w:rFonts w:asciiTheme="majorBidi" w:eastAsia="MS Mincho" w:hAnsiTheme="majorBidi" w:cstheme="majorBidi"/>
                <w:sz w:val="28"/>
                <w:cs/>
                <w:lang w:eastAsia="th-TH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สำหรับงวดสามเดือนสิ้นสุดวันที่ </w:t>
            </w:r>
            <w:r w:rsidRPr="00B118B0">
              <w:rPr>
                <w:rFonts w:asciiTheme="majorBidi" w:hAnsiTheme="majorBidi" w:cstheme="majorBidi"/>
                <w:sz w:val="28"/>
              </w:rPr>
              <w:t>30</w:t>
            </w:r>
            <w:r w:rsidRPr="00B118B0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 มิถุนายน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8A3FB2F" w14:textId="76D53698" w:rsidR="00303747" w:rsidRPr="00B118B0" w:rsidRDefault="003D51C9" w:rsidP="00303747">
            <w:pPr>
              <w:ind w:left="720" w:right="-272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 w:hint="cs"/>
                <w:sz w:val="28"/>
                <w:cs/>
              </w:rPr>
              <w:t>389</w:t>
            </w:r>
          </w:p>
        </w:tc>
        <w:tc>
          <w:tcPr>
            <w:tcW w:w="90" w:type="dxa"/>
          </w:tcPr>
          <w:p w14:paraId="65E80C0B" w14:textId="77777777" w:rsidR="00303747" w:rsidRPr="00B118B0" w:rsidRDefault="00303747" w:rsidP="00303747">
            <w:pPr>
              <w:ind w:left="-5"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222F743" w14:textId="3775467B" w:rsidR="00303747" w:rsidRPr="00B118B0" w:rsidRDefault="00303747" w:rsidP="00303747">
            <w:pPr>
              <w:ind w:left="720" w:right="-272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lang w:val="en-GB"/>
              </w:rPr>
              <w:t>516</w:t>
            </w:r>
          </w:p>
        </w:tc>
        <w:tc>
          <w:tcPr>
            <w:tcW w:w="180" w:type="dxa"/>
          </w:tcPr>
          <w:p w14:paraId="62748314" w14:textId="77777777" w:rsidR="00303747" w:rsidRPr="00B118B0" w:rsidRDefault="00303747" w:rsidP="00303747">
            <w:pPr>
              <w:ind w:left="-5" w:right="-27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AD589E2" w14:textId="6538B057" w:rsidR="00303747" w:rsidRPr="00B118B0" w:rsidRDefault="003D51C9" w:rsidP="00303747">
            <w:pPr>
              <w:ind w:left="888" w:right="-272" w:hanging="168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 w:hint="cs"/>
                <w:sz w:val="28"/>
                <w:cs/>
              </w:rPr>
              <w:t>151</w:t>
            </w:r>
          </w:p>
        </w:tc>
        <w:tc>
          <w:tcPr>
            <w:tcW w:w="90" w:type="dxa"/>
          </w:tcPr>
          <w:p w14:paraId="5D1760FE" w14:textId="77777777" w:rsidR="00303747" w:rsidRPr="00B118B0" w:rsidRDefault="00303747" w:rsidP="00303747">
            <w:pPr>
              <w:ind w:left="-5" w:right="-26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4F0CB76" w14:textId="625DADBF" w:rsidR="00303747" w:rsidRPr="00B118B0" w:rsidRDefault="00303747" w:rsidP="00303747">
            <w:pPr>
              <w:ind w:left="888" w:right="-272" w:hanging="168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165</w:t>
            </w:r>
          </w:p>
        </w:tc>
      </w:tr>
      <w:tr w:rsidR="00303747" w:rsidRPr="00B118B0" w14:paraId="07E17A58" w14:textId="77777777" w:rsidTr="00303747">
        <w:trPr>
          <w:trHeight w:val="279"/>
        </w:trPr>
        <w:tc>
          <w:tcPr>
            <w:tcW w:w="3600" w:type="dxa"/>
          </w:tcPr>
          <w:p w14:paraId="3DEEE460" w14:textId="21C17AB0" w:rsidR="00303747" w:rsidRPr="00B118B0" w:rsidRDefault="00303747" w:rsidP="00303747">
            <w:pPr>
              <w:snapToGrid w:val="0"/>
              <w:ind w:right="-27" w:hanging="7"/>
              <w:jc w:val="both"/>
              <w:rPr>
                <w:rFonts w:asciiTheme="majorBidi" w:eastAsia="MS Mincho" w:hAnsiTheme="majorBidi" w:cstheme="majorBidi"/>
                <w:sz w:val="28"/>
                <w:cs/>
                <w:lang w:eastAsia="th-TH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สำหรับงวดหกเดือนสิ้นสุดวันที่ </w:t>
            </w:r>
            <w:r w:rsidRPr="00B118B0">
              <w:rPr>
                <w:rFonts w:asciiTheme="majorBidi" w:hAnsiTheme="majorBidi" w:cstheme="majorBidi"/>
                <w:sz w:val="28"/>
              </w:rPr>
              <w:t>30</w:t>
            </w:r>
            <w:r w:rsidRPr="00B118B0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 มิถุนายน</w:t>
            </w:r>
          </w:p>
        </w:tc>
        <w:tc>
          <w:tcPr>
            <w:tcW w:w="1350" w:type="dxa"/>
          </w:tcPr>
          <w:p w14:paraId="10BC11C4" w14:textId="486DC03A" w:rsidR="00303747" w:rsidRPr="00B118B0" w:rsidRDefault="003D51C9" w:rsidP="00303747">
            <w:pPr>
              <w:ind w:left="720" w:right="-272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 w:hint="cs"/>
                <w:sz w:val="28"/>
                <w:cs/>
              </w:rPr>
              <w:t>782</w:t>
            </w:r>
          </w:p>
        </w:tc>
        <w:tc>
          <w:tcPr>
            <w:tcW w:w="90" w:type="dxa"/>
          </w:tcPr>
          <w:p w14:paraId="1A024C58" w14:textId="77777777" w:rsidR="00303747" w:rsidRPr="00B118B0" w:rsidRDefault="00303747" w:rsidP="00303747">
            <w:pPr>
              <w:ind w:left="-5"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65379206" w14:textId="6E108501" w:rsidR="00303747" w:rsidRPr="00B118B0" w:rsidRDefault="00303747" w:rsidP="00303747">
            <w:pPr>
              <w:ind w:right="361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  1,018</w:t>
            </w:r>
          </w:p>
        </w:tc>
        <w:tc>
          <w:tcPr>
            <w:tcW w:w="180" w:type="dxa"/>
          </w:tcPr>
          <w:p w14:paraId="1FE9EA04" w14:textId="77777777" w:rsidR="00303747" w:rsidRPr="00B118B0" w:rsidRDefault="00303747" w:rsidP="00303747">
            <w:pPr>
              <w:ind w:left="-5" w:right="-27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6BC35C44" w14:textId="06911C29" w:rsidR="00303747" w:rsidRPr="00B118B0" w:rsidRDefault="003D51C9" w:rsidP="00303747">
            <w:pPr>
              <w:ind w:left="888" w:right="-272" w:hanging="168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 w:hint="cs"/>
                <w:sz w:val="28"/>
                <w:cs/>
              </w:rPr>
              <w:t>296</w:t>
            </w:r>
          </w:p>
        </w:tc>
        <w:tc>
          <w:tcPr>
            <w:tcW w:w="90" w:type="dxa"/>
          </w:tcPr>
          <w:p w14:paraId="40B77B1D" w14:textId="77777777" w:rsidR="00303747" w:rsidRPr="00B118B0" w:rsidRDefault="00303747" w:rsidP="00303747">
            <w:pPr>
              <w:ind w:left="-5" w:right="-26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59FADC47" w14:textId="3EDF6EC6" w:rsidR="00303747" w:rsidRPr="00B118B0" w:rsidRDefault="00303747" w:rsidP="00303747">
            <w:pPr>
              <w:ind w:left="888" w:right="-272" w:hanging="168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324</w:t>
            </w:r>
          </w:p>
        </w:tc>
      </w:tr>
    </w:tbl>
    <w:p w14:paraId="5C2BF395" w14:textId="77777777" w:rsidR="00C81DA0" w:rsidRPr="00B118B0" w:rsidRDefault="00C81DA0" w:rsidP="00C81DA0">
      <w:pPr>
        <w:pStyle w:val="ListParagraph"/>
        <w:spacing w:before="240" w:line="240" w:lineRule="atLeast"/>
        <w:ind w:left="360"/>
        <w:rPr>
          <w:rFonts w:asciiTheme="majorBidi" w:hAnsiTheme="majorBidi" w:cstheme="majorBidi"/>
          <w:b/>
          <w:bCs/>
          <w:sz w:val="28"/>
        </w:rPr>
      </w:pPr>
    </w:p>
    <w:p w14:paraId="1D2C90FE" w14:textId="77777777" w:rsidR="00C81DA0" w:rsidRPr="00B118B0" w:rsidRDefault="00C81DA0" w:rsidP="00C81DA0">
      <w:pPr>
        <w:pStyle w:val="ListParagraph"/>
        <w:spacing w:before="240" w:line="240" w:lineRule="atLeast"/>
        <w:ind w:left="360"/>
        <w:rPr>
          <w:rFonts w:asciiTheme="majorBidi" w:hAnsiTheme="majorBidi" w:cstheme="majorBidi"/>
          <w:b/>
          <w:bCs/>
          <w:sz w:val="28"/>
        </w:rPr>
      </w:pPr>
    </w:p>
    <w:p w14:paraId="279017E8" w14:textId="77777777" w:rsidR="00337348" w:rsidRPr="00B118B0" w:rsidRDefault="00337348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  <w:cs/>
        </w:rPr>
      </w:pPr>
      <w:r w:rsidRPr="00B118B0">
        <w:rPr>
          <w:rFonts w:asciiTheme="majorBidi" w:hAnsiTheme="majorBidi" w:cstheme="majorBidi"/>
          <w:b/>
          <w:bCs/>
          <w:sz w:val="28"/>
          <w:cs/>
        </w:rPr>
        <w:br w:type="page"/>
      </w:r>
    </w:p>
    <w:p w14:paraId="707DEC10" w14:textId="2DA17EF4" w:rsidR="00E35841" w:rsidRPr="00B118B0" w:rsidRDefault="00E35841" w:rsidP="00081754">
      <w:pPr>
        <w:pStyle w:val="ListParagraph"/>
        <w:numPr>
          <w:ilvl w:val="0"/>
          <w:numId w:val="1"/>
        </w:numPr>
        <w:spacing w:before="240" w:line="240" w:lineRule="atLeast"/>
        <w:ind w:left="360"/>
        <w:rPr>
          <w:rFonts w:asciiTheme="majorBidi" w:hAnsiTheme="majorBidi" w:cstheme="majorBidi"/>
          <w:b/>
          <w:bCs/>
          <w:sz w:val="28"/>
        </w:rPr>
      </w:pPr>
      <w:r w:rsidRPr="00B118B0">
        <w:rPr>
          <w:rFonts w:asciiTheme="majorBidi" w:hAnsiTheme="majorBidi" w:cstheme="majorBidi"/>
          <w:b/>
          <w:bCs/>
          <w:sz w:val="28"/>
          <w:cs/>
        </w:rPr>
        <w:t>ทุนเรือนหุ้น</w:t>
      </w:r>
      <w:r w:rsidRPr="00B118B0">
        <w:rPr>
          <w:rFonts w:asciiTheme="majorBidi" w:hAnsiTheme="majorBidi" w:cstheme="majorBidi"/>
          <w:b/>
          <w:bCs/>
          <w:sz w:val="28"/>
        </w:rPr>
        <w:t xml:space="preserve"> </w:t>
      </w:r>
      <w:r w:rsidRPr="00B118B0">
        <w:rPr>
          <w:rFonts w:asciiTheme="majorBidi" w:hAnsiTheme="majorBidi" w:cstheme="majorBidi"/>
          <w:b/>
          <w:bCs/>
          <w:sz w:val="28"/>
          <w:cs/>
        </w:rPr>
        <w:t>และใบสำคัญแสดงสิทธิ</w:t>
      </w:r>
    </w:p>
    <w:p w14:paraId="29D607CB" w14:textId="65B36CA0" w:rsidR="00E35841" w:rsidRPr="00EF5FC1" w:rsidRDefault="00E35841" w:rsidP="00E35841">
      <w:pPr>
        <w:spacing w:before="120" w:after="120" w:line="60" w:lineRule="atLeast"/>
        <w:ind w:left="360"/>
        <w:rPr>
          <w:rFonts w:asciiTheme="majorBidi" w:hAnsiTheme="majorBidi" w:cstheme="majorBidi"/>
          <w:b/>
          <w:bCs/>
          <w:sz w:val="28"/>
        </w:rPr>
      </w:pPr>
      <w:r w:rsidRPr="00EF5FC1">
        <w:rPr>
          <w:rFonts w:asciiTheme="majorBidi" w:hAnsiTheme="majorBidi" w:cstheme="majorBidi"/>
          <w:b/>
          <w:bCs/>
          <w:sz w:val="28"/>
          <w:cs/>
        </w:rPr>
        <w:t>ทุนเรือนหุ้น</w:t>
      </w:r>
    </w:p>
    <w:p w14:paraId="04460CA0" w14:textId="1E591EFA" w:rsidR="00337348" w:rsidRPr="00B118B0" w:rsidRDefault="00E35841" w:rsidP="00337348">
      <w:pPr>
        <w:spacing w:after="240"/>
        <w:ind w:left="360" w:right="-29"/>
        <w:jc w:val="thaiDistribute"/>
        <w:rPr>
          <w:rFonts w:asciiTheme="majorBidi" w:hAnsiTheme="majorBidi" w:cstheme="majorBidi"/>
          <w:sz w:val="28"/>
        </w:rPr>
      </w:pPr>
      <w:r w:rsidRPr="00B118B0">
        <w:rPr>
          <w:rFonts w:asciiTheme="majorBidi" w:hAnsiTheme="majorBidi" w:cstheme="majorBidi"/>
          <w:sz w:val="28"/>
          <w:cs/>
        </w:rPr>
        <w:t xml:space="preserve">เมื่อวันที่ </w:t>
      </w:r>
      <w:r w:rsidRPr="00B118B0">
        <w:rPr>
          <w:rFonts w:asciiTheme="majorBidi" w:hAnsiTheme="majorBidi" w:cstheme="majorBidi"/>
          <w:sz w:val="28"/>
        </w:rPr>
        <w:t xml:space="preserve">3 </w:t>
      </w:r>
      <w:r w:rsidRPr="00B118B0">
        <w:rPr>
          <w:rFonts w:asciiTheme="majorBidi" w:hAnsiTheme="majorBidi" w:cstheme="majorBidi"/>
          <w:sz w:val="28"/>
          <w:cs/>
        </w:rPr>
        <w:t xml:space="preserve">กุมภาพันธ์ </w:t>
      </w:r>
      <w:r w:rsidRPr="00B118B0">
        <w:rPr>
          <w:rFonts w:asciiTheme="majorBidi" w:hAnsiTheme="majorBidi" w:cstheme="majorBidi"/>
          <w:sz w:val="28"/>
        </w:rPr>
        <w:t xml:space="preserve">2564 </w:t>
      </w:r>
      <w:r w:rsidRPr="00B118B0">
        <w:rPr>
          <w:rFonts w:asciiTheme="majorBidi" w:hAnsiTheme="majorBidi" w:cstheme="majorBidi"/>
          <w:sz w:val="28"/>
          <w:cs/>
        </w:rPr>
        <w:t xml:space="preserve">ที่ประชุมวิสามัญผู้ถือหุ้น ครั้งที่ </w:t>
      </w:r>
      <w:r w:rsidRPr="00B118B0">
        <w:rPr>
          <w:rFonts w:asciiTheme="majorBidi" w:hAnsiTheme="majorBidi" w:cstheme="majorBidi"/>
          <w:sz w:val="28"/>
        </w:rPr>
        <w:t xml:space="preserve">1/2564 </w:t>
      </w:r>
      <w:r w:rsidRPr="00B118B0">
        <w:rPr>
          <w:rFonts w:asciiTheme="majorBidi" w:hAnsiTheme="majorBidi" w:cstheme="majorBidi"/>
          <w:sz w:val="28"/>
          <w:cs/>
        </w:rPr>
        <w:t xml:space="preserve">ของบริษัท เซเว่น ยูทิลิตี้ส์ แอนด์ พาวเวอร์ จำกัด (มหาชน) ได้มีมติอนุมัติการเพิ่มทุนจดทะเบียนบริษัท จากเดิมทุนจดทะเบียน </w:t>
      </w:r>
      <w:r w:rsidRPr="00B118B0">
        <w:rPr>
          <w:rFonts w:asciiTheme="majorBidi" w:hAnsiTheme="majorBidi" w:cstheme="majorBidi"/>
          <w:sz w:val="28"/>
        </w:rPr>
        <w:t xml:space="preserve">2,567,758,861 </w:t>
      </w:r>
      <w:r w:rsidRPr="00B118B0">
        <w:rPr>
          <w:rFonts w:asciiTheme="majorBidi" w:hAnsiTheme="majorBidi" w:cstheme="majorBidi"/>
          <w:sz w:val="28"/>
          <w:cs/>
        </w:rPr>
        <w:t xml:space="preserve">บาท เป็น </w:t>
      </w:r>
      <w:r w:rsidRPr="00B118B0">
        <w:rPr>
          <w:rFonts w:asciiTheme="majorBidi" w:hAnsiTheme="majorBidi" w:cstheme="majorBidi"/>
          <w:sz w:val="28"/>
        </w:rPr>
        <w:t xml:space="preserve">2,922,758,861 </w:t>
      </w:r>
      <w:r w:rsidRPr="00B118B0">
        <w:rPr>
          <w:rFonts w:asciiTheme="majorBidi" w:hAnsiTheme="majorBidi" w:cstheme="majorBidi"/>
          <w:sz w:val="28"/>
          <w:cs/>
        </w:rPr>
        <w:t xml:space="preserve">บาท โดยการออกหุ้นสามัญเพิ่มทุนจำนวน </w:t>
      </w:r>
      <w:r w:rsidRPr="00B118B0">
        <w:rPr>
          <w:rFonts w:asciiTheme="majorBidi" w:hAnsiTheme="majorBidi" w:cstheme="majorBidi"/>
          <w:sz w:val="28"/>
        </w:rPr>
        <w:t xml:space="preserve">710,000,000 </w:t>
      </w:r>
      <w:r w:rsidRPr="00B118B0">
        <w:rPr>
          <w:rFonts w:asciiTheme="majorBidi" w:hAnsiTheme="majorBidi" w:cstheme="majorBidi"/>
          <w:sz w:val="28"/>
          <w:cs/>
        </w:rPr>
        <w:t xml:space="preserve">หุ้น มูลค่าที่ตราไว้หุ้นละ </w:t>
      </w:r>
      <w:r w:rsidRPr="00B118B0">
        <w:rPr>
          <w:rFonts w:asciiTheme="majorBidi" w:hAnsiTheme="majorBidi" w:cstheme="majorBidi"/>
          <w:sz w:val="28"/>
        </w:rPr>
        <w:t xml:space="preserve">0.50 </w:t>
      </w:r>
      <w:r w:rsidRPr="00B118B0">
        <w:rPr>
          <w:rFonts w:asciiTheme="majorBidi" w:hAnsiTheme="majorBidi" w:cstheme="majorBidi"/>
          <w:sz w:val="28"/>
          <w:cs/>
        </w:rPr>
        <w:t xml:space="preserve">บาท ซึ่งบริษัทได้ดำเนินการจดทะเบียนเปลี่ยนแปลงทุนจดทะเบียนต่อกรมพัฒนาธุรกิจการค้า กระทรวงพาณิชย์ เมื่อวันที่ </w:t>
      </w:r>
      <w:r w:rsidRPr="00B118B0">
        <w:rPr>
          <w:rFonts w:asciiTheme="majorBidi" w:hAnsiTheme="majorBidi" w:cstheme="majorBidi"/>
          <w:sz w:val="28"/>
        </w:rPr>
        <w:t xml:space="preserve">5 </w:t>
      </w:r>
      <w:r w:rsidRPr="00B118B0">
        <w:rPr>
          <w:rFonts w:asciiTheme="majorBidi" w:hAnsiTheme="majorBidi" w:cstheme="majorBidi"/>
          <w:sz w:val="28"/>
          <w:cs/>
        </w:rPr>
        <w:t xml:space="preserve">กุมภาพันธ์ </w:t>
      </w:r>
      <w:r w:rsidRPr="00B118B0">
        <w:rPr>
          <w:rFonts w:asciiTheme="majorBidi" w:hAnsiTheme="majorBidi" w:cstheme="majorBidi"/>
          <w:sz w:val="28"/>
        </w:rPr>
        <w:t xml:space="preserve">2564 </w:t>
      </w:r>
      <w:r w:rsidRPr="00B118B0">
        <w:rPr>
          <w:rFonts w:asciiTheme="majorBidi" w:hAnsiTheme="majorBidi" w:cstheme="majorBidi"/>
          <w:sz w:val="28"/>
          <w:cs/>
        </w:rPr>
        <w:t>เป็นที่เรียบร้อยแล้ว</w:t>
      </w:r>
    </w:p>
    <w:p w14:paraId="62AB5392" w14:textId="535E747E" w:rsidR="00ED3DAE" w:rsidRPr="00B118B0" w:rsidRDefault="00ED3DAE" w:rsidP="00337348">
      <w:pPr>
        <w:spacing w:after="240"/>
        <w:ind w:left="360" w:right="-29"/>
        <w:jc w:val="thaiDistribute"/>
        <w:rPr>
          <w:rFonts w:asciiTheme="majorBidi" w:hAnsiTheme="majorBidi" w:cstheme="majorBidi"/>
          <w:sz w:val="28"/>
          <w:cs/>
        </w:rPr>
      </w:pPr>
      <w:r w:rsidRPr="00B118B0">
        <w:rPr>
          <w:rFonts w:asciiTheme="majorBidi" w:hAnsiTheme="majorBidi" w:cstheme="majorBidi"/>
          <w:sz w:val="28"/>
          <w:cs/>
        </w:rPr>
        <w:t xml:space="preserve">เมื่อวันที่ </w:t>
      </w:r>
      <w:r w:rsidRPr="00B118B0">
        <w:rPr>
          <w:rFonts w:asciiTheme="majorBidi" w:hAnsiTheme="majorBidi" w:cstheme="majorBidi"/>
          <w:sz w:val="28"/>
        </w:rPr>
        <w:t>12</w:t>
      </w:r>
      <w:r w:rsidRPr="00B118B0">
        <w:rPr>
          <w:rFonts w:asciiTheme="majorBidi" w:hAnsiTheme="majorBidi" w:cstheme="majorBidi"/>
          <w:sz w:val="28"/>
          <w:cs/>
        </w:rPr>
        <w:t xml:space="preserve"> พฤษภาคม </w:t>
      </w:r>
      <w:r w:rsidRPr="00B118B0">
        <w:rPr>
          <w:rFonts w:asciiTheme="majorBidi" w:hAnsiTheme="majorBidi" w:cstheme="majorBidi"/>
          <w:sz w:val="28"/>
        </w:rPr>
        <w:t>2564</w:t>
      </w:r>
      <w:r w:rsidRPr="00B118B0">
        <w:rPr>
          <w:rFonts w:asciiTheme="majorBidi" w:hAnsiTheme="majorBidi" w:cstheme="majorBidi"/>
          <w:sz w:val="28"/>
          <w:cs/>
        </w:rPr>
        <w:t xml:space="preserve"> ที่ประชุมสามัญผู้ถือหุ้น ครั้งที่ </w:t>
      </w:r>
      <w:r w:rsidRPr="00B118B0">
        <w:rPr>
          <w:rFonts w:asciiTheme="majorBidi" w:hAnsiTheme="majorBidi" w:cstheme="majorBidi"/>
          <w:sz w:val="28"/>
        </w:rPr>
        <w:t>1/2564</w:t>
      </w:r>
      <w:r w:rsidRPr="00B118B0">
        <w:rPr>
          <w:rFonts w:asciiTheme="majorBidi" w:hAnsiTheme="majorBidi" w:cstheme="majorBidi"/>
          <w:sz w:val="28"/>
          <w:cs/>
        </w:rPr>
        <w:t xml:space="preserve"> ได้มีมติอนุมัติให้บริษัทลดทุนจดทะเบียนของบริษัทจำนวน </w:t>
      </w:r>
      <w:r w:rsidRPr="00B118B0">
        <w:rPr>
          <w:rFonts w:asciiTheme="majorBidi" w:hAnsiTheme="majorBidi" w:cstheme="majorBidi"/>
          <w:sz w:val="28"/>
        </w:rPr>
        <w:t>148,899,175.50</w:t>
      </w:r>
      <w:r w:rsidRPr="00B118B0">
        <w:rPr>
          <w:rFonts w:asciiTheme="majorBidi" w:hAnsiTheme="majorBidi" w:cstheme="majorBidi"/>
          <w:sz w:val="28"/>
          <w:cs/>
        </w:rPr>
        <w:t xml:space="preserve"> บาท จากทุนจดทะเบียนเดิมจำนวน </w:t>
      </w:r>
      <w:r w:rsidRPr="00B118B0">
        <w:rPr>
          <w:rFonts w:asciiTheme="majorBidi" w:hAnsiTheme="majorBidi" w:cstheme="majorBidi"/>
          <w:sz w:val="28"/>
        </w:rPr>
        <w:t>2,922,758,861.00</w:t>
      </w:r>
      <w:r w:rsidRPr="00B118B0">
        <w:rPr>
          <w:rFonts w:asciiTheme="majorBidi" w:hAnsiTheme="majorBidi" w:cstheme="majorBidi"/>
          <w:sz w:val="28"/>
          <w:cs/>
        </w:rPr>
        <w:t xml:space="preserve"> บาท เป็นทุนจดทะเบียนใหม่จำนวน </w:t>
      </w:r>
      <w:r w:rsidRPr="00B118B0">
        <w:rPr>
          <w:rFonts w:asciiTheme="majorBidi" w:hAnsiTheme="majorBidi" w:cstheme="majorBidi"/>
          <w:sz w:val="28"/>
        </w:rPr>
        <w:t xml:space="preserve">2,773,869,685.50 </w:t>
      </w:r>
      <w:r w:rsidRPr="00B118B0">
        <w:rPr>
          <w:rFonts w:asciiTheme="majorBidi" w:hAnsiTheme="majorBidi" w:cstheme="majorBidi"/>
          <w:sz w:val="28"/>
          <w:cs/>
        </w:rPr>
        <w:t xml:space="preserve">บาท โดยการตัดหุ้นสามัญจดทะเบียนที่สำรองไว้เพื่อการใช้สิทธิแปลงสภาพของหุ้นกู้แปลงสภาพจำนวน </w:t>
      </w:r>
      <w:r w:rsidRPr="00B118B0">
        <w:rPr>
          <w:rFonts w:asciiTheme="majorBidi" w:hAnsiTheme="majorBidi" w:cstheme="majorBidi"/>
          <w:sz w:val="28"/>
        </w:rPr>
        <w:t>297,778,351</w:t>
      </w:r>
      <w:r w:rsidRPr="00B118B0">
        <w:rPr>
          <w:rFonts w:asciiTheme="majorBidi" w:hAnsiTheme="majorBidi" w:cstheme="majorBidi"/>
          <w:sz w:val="28"/>
          <w:cs/>
        </w:rPr>
        <w:t xml:space="preserve"> หุ้น มูลค่าที่ตราไว้ </w:t>
      </w:r>
      <w:r w:rsidRPr="00B118B0">
        <w:rPr>
          <w:rFonts w:asciiTheme="majorBidi" w:hAnsiTheme="majorBidi" w:cstheme="majorBidi"/>
          <w:sz w:val="28"/>
        </w:rPr>
        <w:t>0.50</w:t>
      </w:r>
      <w:r w:rsidRPr="00B118B0">
        <w:rPr>
          <w:rFonts w:asciiTheme="majorBidi" w:hAnsiTheme="majorBidi" w:cstheme="majorBidi"/>
          <w:sz w:val="28"/>
          <w:cs/>
        </w:rPr>
        <w:t xml:space="preserve"> บาท</w:t>
      </w:r>
      <w:r w:rsidR="0051439C" w:rsidRPr="00B118B0">
        <w:rPr>
          <w:rFonts w:asciiTheme="majorBidi" w:hAnsiTheme="majorBidi" w:cstheme="majorBidi" w:hint="cs"/>
          <w:sz w:val="28"/>
          <w:cs/>
        </w:rPr>
        <w:t>ต่อหุ้น</w:t>
      </w:r>
    </w:p>
    <w:p w14:paraId="7EDB317C" w14:textId="686A908E" w:rsidR="00CB3447" w:rsidRDefault="00CB3447" w:rsidP="00F353A5">
      <w:pPr>
        <w:spacing w:after="120"/>
        <w:ind w:left="360" w:right="-29"/>
        <w:jc w:val="thaiDistribute"/>
        <w:rPr>
          <w:rFonts w:asciiTheme="majorBidi" w:hAnsiTheme="majorBidi"/>
          <w:sz w:val="28"/>
        </w:rPr>
      </w:pPr>
      <w:r w:rsidRPr="00CB3447">
        <w:rPr>
          <w:rFonts w:asciiTheme="majorBidi" w:hAnsiTheme="majorBidi" w:hint="cs"/>
          <w:sz w:val="28"/>
          <w:cs/>
        </w:rPr>
        <w:t>เมื่อวันที่</w:t>
      </w:r>
      <w:r w:rsidRPr="00CB3447">
        <w:rPr>
          <w:rFonts w:asciiTheme="majorBidi" w:hAnsiTheme="majorBidi"/>
          <w:sz w:val="28"/>
          <w:cs/>
        </w:rPr>
        <w:t xml:space="preserve"> </w:t>
      </w:r>
      <w:r w:rsidR="00FD2147">
        <w:rPr>
          <w:rFonts w:asciiTheme="majorBidi" w:hAnsiTheme="majorBidi"/>
          <w:sz w:val="28"/>
        </w:rPr>
        <w:t>30</w:t>
      </w:r>
      <w:r w:rsidRPr="00CB3447">
        <w:rPr>
          <w:rFonts w:asciiTheme="majorBidi" w:hAnsiTheme="majorBidi"/>
          <w:sz w:val="28"/>
          <w:cs/>
        </w:rPr>
        <w:t xml:space="preserve"> </w:t>
      </w:r>
      <w:r w:rsidRPr="00CB3447">
        <w:rPr>
          <w:rFonts w:asciiTheme="majorBidi" w:hAnsiTheme="majorBidi" w:hint="cs"/>
          <w:sz w:val="28"/>
          <w:cs/>
        </w:rPr>
        <w:t>มิถุนายน</w:t>
      </w:r>
      <w:r w:rsidRPr="00CB3447">
        <w:rPr>
          <w:rFonts w:asciiTheme="majorBidi" w:hAnsiTheme="majorBidi"/>
          <w:sz w:val="28"/>
          <w:cs/>
        </w:rPr>
        <w:t xml:space="preserve"> </w:t>
      </w:r>
      <w:r w:rsidR="00FD2147">
        <w:rPr>
          <w:rFonts w:asciiTheme="majorBidi" w:hAnsiTheme="majorBidi"/>
          <w:sz w:val="28"/>
        </w:rPr>
        <w:t>2564</w:t>
      </w:r>
      <w:r w:rsidRPr="00CB3447">
        <w:rPr>
          <w:rFonts w:asciiTheme="majorBidi" w:hAnsiTheme="majorBidi"/>
          <w:sz w:val="28"/>
          <w:cs/>
        </w:rPr>
        <w:t xml:space="preserve"> </w:t>
      </w:r>
      <w:r w:rsidRPr="00CB3447">
        <w:rPr>
          <w:rFonts w:asciiTheme="majorBidi" w:hAnsiTheme="majorBidi" w:hint="cs"/>
          <w:sz w:val="28"/>
          <w:cs/>
        </w:rPr>
        <w:t>มีผู้ถือใบสำคัญแสดงสิทธิ</w:t>
      </w:r>
      <w:r w:rsidRPr="00CB3447">
        <w:rPr>
          <w:rFonts w:asciiTheme="majorBidi" w:hAnsiTheme="majorBidi"/>
          <w:sz w:val="28"/>
          <w:cs/>
        </w:rPr>
        <w:t xml:space="preserve"> </w:t>
      </w:r>
      <w:r w:rsidR="00FD2147">
        <w:rPr>
          <w:rFonts w:asciiTheme="majorBidi" w:hAnsiTheme="majorBidi"/>
          <w:sz w:val="28"/>
        </w:rPr>
        <w:t>7</w:t>
      </w:r>
      <w:r w:rsidRPr="00CB3447">
        <w:rPr>
          <w:rFonts w:asciiTheme="majorBidi" w:hAnsiTheme="majorBidi" w:cstheme="majorBidi"/>
          <w:sz w:val="28"/>
        </w:rPr>
        <w:t>UP-W</w:t>
      </w:r>
      <w:r w:rsidR="00FD2147">
        <w:rPr>
          <w:rFonts w:asciiTheme="majorBidi" w:hAnsiTheme="majorBidi"/>
          <w:sz w:val="28"/>
        </w:rPr>
        <w:t>4</w:t>
      </w:r>
      <w:r w:rsidRPr="00CB3447">
        <w:rPr>
          <w:rFonts w:asciiTheme="majorBidi" w:hAnsiTheme="majorBidi"/>
          <w:sz w:val="28"/>
          <w:cs/>
        </w:rPr>
        <w:t xml:space="preserve"> </w:t>
      </w:r>
      <w:r w:rsidRPr="00CB3447">
        <w:rPr>
          <w:rFonts w:asciiTheme="majorBidi" w:hAnsiTheme="majorBidi" w:hint="cs"/>
          <w:sz w:val="28"/>
          <w:cs/>
        </w:rPr>
        <w:t>ใช้สิทธิแปลงสภาพตามประกาศการใช้สิทธิแปลงสภาพ</w:t>
      </w:r>
      <w:r w:rsidR="00F353A5">
        <w:rPr>
          <w:rFonts w:asciiTheme="majorBidi" w:hAnsiTheme="majorBidi" w:hint="cs"/>
          <w:sz w:val="28"/>
          <w:cs/>
        </w:rPr>
        <w:t xml:space="preserve">     </w:t>
      </w:r>
      <w:r w:rsidRPr="00CB3447">
        <w:rPr>
          <w:rFonts w:asciiTheme="majorBidi" w:hAnsiTheme="majorBidi" w:hint="cs"/>
          <w:sz w:val="28"/>
          <w:cs/>
        </w:rPr>
        <w:t>ครั้งที่</w:t>
      </w:r>
      <w:r w:rsidRPr="00CB3447">
        <w:rPr>
          <w:rFonts w:asciiTheme="majorBidi" w:hAnsiTheme="majorBidi"/>
          <w:sz w:val="28"/>
          <w:cs/>
        </w:rPr>
        <w:t xml:space="preserve"> </w:t>
      </w:r>
      <w:r w:rsidR="00FD2147">
        <w:rPr>
          <w:rFonts w:asciiTheme="majorBidi" w:hAnsiTheme="majorBidi"/>
          <w:sz w:val="28"/>
        </w:rPr>
        <w:t>2</w:t>
      </w:r>
      <w:r w:rsidRPr="00CB3447">
        <w:rPr>
          <w:rFonts w:asciiTheme="majorBidi" w:hAnsiTheme="majorBidi"/>
          <w:sz w:val="28"/>
          <w:cs/>
        </w:rPr>
        <w:t xml:space="preserve"> </w:t>
      </w:r>
      <w:r w:rsidRPr="00CB3447">
        <w:rPr>
          <w:rFonts w:asciiTheme="majorBidi" w:hAnsiTheme="majorBidi" w:hint="cs"/>
          <w:sz w:val="28"/>
          <w:cs/>
        </w:rPr>
        <w:t>โดยมีหุ้นสามัญที่เกิดจากการใช้สิทธิจำนวน</w:t>
      </w:r>
      <w:r w:rsidRPr="00CB3447">
        <w:rPr>
          <w:rFonts w:asciiTheme="majorBidi" w:hAnsiTheme="majorBidi"/>
          <w:sz w:val="28"/>
          <w:cs/>
        </w:rPr>
        <w:t xml:space="preserve"> </w:t>
      </w:r>
      <w:r w:rsidR="00FD2147">
        <w:rPr>
          <w:rFonts w:asciiTheme="majorBidi" w:hAnsiTheme="majorBidi"/>
          <w:sz w:val="28"/>
        </w:rPr>
        <w:t>201</w:t>
      </w:r>
      <w:r w:rsidRPr="00CB3447">
        <w:rPr>
          <w:rFonts w:asciiTheme="majorBidi" w:hAnsiTheme="majorBidi" w:cstheme="majorBidi"/>
          <w:sz w:val="28"/>
        </w:rPr>
        <w:t>,</w:t>
      </w:r>
      <w:r w:rsidRPr="00CB3447">
        <w:rPr>
          <w:rFonts w:asciiTheme="majorBidi" w:hAnsiTheme="majorBidi"/>
          <w:sz w:val="28"/>
          <w:cs/>
        </w:rPr>
        <w:t>225</w:t>
      </w:r>
      <w:r w:rsidRPr="00CB3447">
        <w:rPr>
          <w:rFonts w:asciiTheme="majorBidi" w:hAnsiTheme="majorBidi" w:cstheme="majorBidi"/>
          <w:sz w:val="28"/>
        </w:rPr>
        <w:t>,</w:t>
      </w:r>
      <w:r w:rsidR="00A80079">
        <w:rPr>
          <w:rFonts w:asciiTheme="majorBidi" w:hAnsiTheme="majorBidi"/>
          <w:sz w:val="28"/>
        </w:rPr>
        <w:t>400</w:t>
      </w:r>
      <w:r w:rsidRPr="00CB3447">
        <w:rPr>
          <w:rFonts w:asciiTheme="majorBidi" w:hAnsiTheme="majorBidi"/>
          <w:sz w:val="28"/>
          <w:cs/>
        </w:rPr>
        <w:t xml:space="preserve"> </w:t>
      </w:r>
      <w:r w:rsidRPr="00CB3447">
        <w:rPr>
          <w:rFonts w:asciiTheme="majorBidi" w:hAnsiTheme="majorBidi" w:hint="cs"/>
          <w:sz w:val="28"/>
          <w:cs/>
        </w:rPr>
        <w:t>หุ้น</w:t>
      </w:r>
      <w:r w:rsidRPr="00CB3447">
        <w:rPr>
          <w:rFonts w:asciiTheme="majorBidi" w:hAnsiTheme="majorBidi"/>
          <w:sz w:val="28"/>
          <w:cs/>
        </w:rPr>
        <w:t xml:space="preserve"> </w:t>
      </w:r>
      <w:r w:rsidRPr="00CB3447">
        <w:rPr>
          <w:rFonts w:asciiTheme="majorBidi" w:hAnsiTheme="majorBidi" w:hint="cs"/>
          <w:sz w:val="28"/>
          <w:cs/>
        </w:rPr>
        <w:t>มูลค่าที่ตราไว้หุ้นละ</w:t>
      </w:r>
      <w:r w:rsidRPr="00CB3447">
        <w:rPr>
          <w:rFonts w:asciiTheme="majorBidi" w:hAnsiTheme="majorBidi"/>
          <w:sz w:val="28"/>
          <w:cs/>
        </w:rPr>
        <w:t xml:space="preserve"> </w:t>
      </w:r>
      <w:r w:rsidR="00A80079">
        <w:rPr>
          <w:rFonts w:asciiTheme="majorBidi" w:hAnsiTheme="majorBidi"/>
          <w:sz w:val="28"/>
        </w:rPr>
        <w:t>0.50</w:t>
      </w:r>
      <w:r w:rsidRPr="00CB3447">
        <w:rPr>
          <w:rFonts w:asciiTheme="majorBidi" w:hAnsiTheme="majorBidi"/>
          <w:sz w:val="28"/>
          <w:cs/>
        </w:rPr>
        <w:t xml:space="preserve"> </w:t>
      </w:r>
      <w:r w:rsidRPr="00CB3447">
        <w:rPr>
          <w:rFonts w:asciiTheme="majorBidi" w:hAnsiTheme="majorBidi" w:hint="cs"/>
          <w:sz w:val="28"/>
          <w:cs/>
        </w:rPr>
        <w:t>บาท</w:t>
      </w:r>
      <w:r w:rsidRPr="00CB3447">
        <w:rPr>
          <w:rFonts w:asciiTheme="majorBidi" w:hAnsiTheme="majorBidi"/>
          <w:sz w:val="28"/>
          <w:cs/>
        </w:rPr>
        <w:t xml:space="preserve"> </w:t>
      </w:r>
      <w:r w:rsidRPr="00CB3447">
        <w:rPr>
          <w:rFonts w:asciiTheme="majorBidi" w:hAnsiTheme="majorBidi" w:hint="cs"/>
          <w:sz w:val="28"/>
          <w:cs/>
        </w:rPr>
        <w:t>จำนวน</w:t>
      </w:r>
      <w:r w:rsidRPr="00CB3447">
        <w:rPr>
          <w:rFonts w:asciiTheme="majorBidi" w:hAnsiTheme="majorBidi"/>
          <w:sz w:val="28"/>
          <w:cs/>
        </w:rPr>
        <w:t xml:space="preserve"> </w:t>
      </w:r>
      <w:r w:rsidR="005B6ED0">
        <w:rPr>
          <w:rFonts w:asciiTheme="majorBidi" w:hAnsiTheme="majorBidi"/>
          <w:sz w:val="28"/>
        </w:rPr>
        <w:t>100,</w:t>
      </w:r>
      <w:r w:rsidRPr="00CB3447">
        <w:rPr>
          <w:rFonts w:asciiTheme="majorBidi" w:hAnsiTheme="majorBidi"/>
          <w:sz w:val="28"/>
          <w:cs/>
        </w:rPr>
        <w:t>612</w:t>
      </w:r>
      <w:r w:rsidRPr="00CB3447">
        <w:rPr>
          <w:rFonts w:asciiTheme="majorBidi" w:hAnsiTheme="majorBidi" w:cstheme="majorBidi"/>
          <w:sz w:val="28"/>
        </w:rPr>
        <w:t>,</w:t>
      </w:r>
      <w:r w:rsidR="005B6ED0">
        <w:rPr>
          <w:rFonts w:asciiTheme="majorBidi" w:hAnsiTheme="majorBidi"/>
          <w:sz w:val="28"/>
        </w:rPr>
        <w:t>700</w:t>
      </w:r>
      <w:r w:rsidRPr="00CB3447">
        <w:rPr>
          <w:rFonts w:asciiTheme="majorBidi" w:hAnsiTheme="majorBidi"/>
          <w:sz w:val="28"/>
          <w:cs/>
        </w:rPr>
        <w:t xml:space="preserve"> </w:t>
      </w:r>
      <w:r w:rsidRPr="00CB3447">
        <w:rPr>
          <w:rFonts w:asciiTheme="majorBidi" w:hAnsiTheme="majorBidi" w:hint="cs"/>
          <w:sz w:val="28"/>
          <w:cs/>
        </w:rPr>
        <w:t>บาท</w:t>
      </w:r>
      <w:r w:rsidRPr="00CB3447">
        <w:rPr>
          <w:rFonts w:asciiTheme="majorBidi" w:hAnsiTheme="majorBidi"/>
          <w:sz w:val="28"/>
          <w:cs/>
        </w:rPr>
        <w:t xml:space="preserve"> </w:t>
      </w:r>
      <w:r w:rsidRPr="00CB3447">
        <w:rPr>
          <w:rFonts w:asciiTheme="majorBidi" w:hAnsiTheme="majorBidi" w:hint="cs"/>
          <w:sz w:val="28"/>
          <w:cs/>
        </w:rPr>
        <w:t>และส่วนเกินมูลค่าหุ้นสามัญจำนวน</w:t>
      </w:r>
      <w:r w:rsidRPr="00CB3447">
        <w:rPr>
          <w:rFonts w:asciiTheme="majorBidi" w:hAnsiTheme="majorBidi"/>
          <w:sz w:val="28"/>
          <w:cs/>
        </w:rPr>
        <w:t xml:space="preserve"> </w:t>
      </w:r>
      <w:r w:rsidR="005B6ED0">
        <w:rPr>
          <w:rFonts w:asciiTheme="majorBidi" w:hAnsiTheme="majorBidi"/>
          <w:sz w:val="28"/>
        </w:rPr>
        <w:t>160</w:t>
      </w:r>
      <w:r w:rsidRPr="00CB3447">
        <w:rPr>
          <w:rFonts w:asciiTheme="majorBidi" w:hAnsiTheme="majorBidi" w:cstheme="majorBidi"/>
          <w:sz w:val="28"/>
        </w:rPr>
        <w:t>,</w:t>
      </w:r>
      <w:r w:rsidRPr="00CB3447">
        <w:rPr>
          <w:rFonts w:asciiTheme="majorBidi" w:hAnsiTheme="majorBidi"/>
          <w:sz w:val="28"/>
          <w:cs/>
        </w:rPr>
        <w:t>980</w:t>
      </w:r>
      <w:r w:rsidRPr="00CB3447">
        <w:rPr>
          <w:rFonts w:asciiTheme="majorBidi" w:hAnsiTheme="majorBidi" w:cstheme="majorBidi"/>
          <w:sz w:val="28"/>
        </w:rPr>
        <w:t>,</w:t>
      </w:r>
      <w:r w:rsidR="005B6ED0">
        <w:rPr>
          <w:rFonts w:asciiTheme="majorBidi" w:hAnsiTheme="majorBidi"/>
          <w:sz w:val="28"/>
        </w:rPr>
        <w:t>320</w:t>
      </w:r>
      <w:r w:rsidRPr="00CB3447">
        <w:rPr>
          <w:rFonts w:asciiTheme="majorBidi" w:hAnsiTheme="majorBidi"/>
          <w:sz w:val="28"/>
          <w:cs/>
        </w:rPr>
        <w:t xml:space="preserve"> </w:t>
      </w:r>
      <w:r w:rsidRPr="00CB3447">
        <w:rPr>
          <w:rFonts w:asciiTheme="majorBidi" w:hAnsiTheme="majorBidi" w:hint="cs"/>
          <w:sz w:val="28"/>
          <w:cs/>
        </w:rPr>
        <w:t>บาท</w:t>
      </w:r>
      <w:r w:rsidRPr="00CB3447">
        <w:rPr>
          <w:rFonts w:asciiTheme="majorBidi" w:hAnsiTheme="majorBidi"/>
          <w:sz w:val="28"/>
          <w:cs/>
        </w:rPr>
        <w:t xml:space="preserve"> </w:t>
      </w:r>
      <w:r w:rsidRPr="00CB3447">
        <w:rPr>
          <w:rFonts w:asciiTheme="majorBidi" w:hAnsiTheme="majorBidi" w:hint="cs"/>
          <w:sz w:val="28"/>
          <w:cs/>
        </w:rPr>
        <w:t>บริษัทได้ดำเนินการจดทะเบียนเปลี่ยนแปลงทุนจดทะเบียนชำระแล้วของบริษัทต่อกรมพัฒนาธุรกิจการค้า</w:t>
      </w:r>
      <w:r w:rsidRPr="00CB3447">
        <w:rPr>
          <w:rFonts w:asciiTheme="majorBidi" w:hAnsiTheme="majorBidi"/>
          <w:sz w:val="28"/>
          <w:cs/>
        </w:rPr>
        <w:t xml:space="preserve"> </w:t>
      </w:r>
      <w:r w:rsidRPr="00CB3447">
        <w:rPr>
          <w:rFonts w:asciiTheme="majorBidi" w:hAnsiTheme="majorBidi" w:hint="cs"/>
          <w:sz w:val="28"/>
          <w:cs/>
        </w:rPr>
        <w:t>กระทรวงพาณิชย์</w:t>
      </w:r>
      <w:r w:rsidRPr="00CB3447">
        <w:rPr>
          <w:rFonts w:asciiTheme="majorBidi" w:hAnsiTheme="majorBidi"/>
          <w:sz w:val="28"/>
          <w:cs/>
        </w:rPr>
        <w:t xml:space="preserve"> </w:t>
      </w:r>
      <w:r w:rsidRPr="00CB3447">
        <w:rPr>
          <w:rFonts w:asciiTheme="majorBidi" w:hAnsiTheme="majorBidi" w:hint="cs"/>
          <w:sz w:val="28"/>
          <w:cs/>
        </w:rPr>
        <w:t>จากเดิม</w:t>
      </w:r>
      <w:r w:rsidRPr="00CB3447">
        <w:rPr>
          <w:rFonts w:asciiTheme="majorBidi" w:hAnsiTheme="majorBidi"/>
          <w:sz w:val="28"/>
          <w:cs/>
        </w:rPr>
        <w:t xml:space="preserve"> </w:t>
      </w:r>
      <w:r w:rsidR="005B6ED0">
        <w:rPr>
          <w:rFonts w:asciiTheme="majorBidi" w:hAnsiTheme="majorBidi"/>
          <w:sz w:val="28"/>
        </w:rPr>
        <w:t>2</w:t>
      </w:r>
      <w:r w:rsidRPr="00CB3447">
        <w:rPr>
          <w:rFonts w:asciiTheme="majorBidi" w:hAnsiTheme="majorBidi" w:cstheme="majorBidi"/>
          <w:sz w:val="28"/>
        </w:rPr>
        <w:t>,</w:t>
      </w:r>
      <w:r w:rsidRPr="00CB3447">
        <w:rPr>
          <w:rFonts w:asciiTheme="majorBidi" w:hAnsiTheme="majorBidi"/>
          <w:sz w:val="28"/>
          <w:cs/>
        </w:rPr>
        <w:t>470</w:t>
      </w:r>
      <w:r w:rsidRPr="00CB3447">
        <w:rPr>
          <w:rFonts w:asciiTheme="majorBidi" w:hAnsiTheme="majorBidi" w:cstheme="majorBidi"/>
          <w:sz w:val="28"/>
        </w:rPr>
        <w:t>,</w:t>
      </w:r>
      <w:r w:rsidRPr="00CB3447">
        <w:rPr>
          <w:rFonts w:asciiTheme="majorBidi" w:hAnsiTheme="majorBidi"/>
          <w:sz w:val="28"/>
          <w:cs/>
        </w:rPr>
        <w:t>909</w:t>
      </w:r>
      <w:r w:rsidRPr="00CB3447">
        <w:rPr>
          <w:rFonts w:asciiTheme="majorBidi" w:hAnsiTheme="majorBidi" w:cstheme="majorBidi"/>
          <w:sz w:val="28"/>
        </w:rPr>
        <w:t>,</w:t>
      </w:r>
      <w:r w:rsidR="005B6ED0">
        <w:rPr>
          <w:rFonts w:asciiTheme="majorBidi" w:hAnsiTheme="majorBidi"/>
          <w:sz w:val="28"/>
        </w:rPr>
        <w:t>875.50</w:t>
      </w:r>
      <w:r w:rsidRPr="00CB3447">
        <w:rPr>
          <w:rFonts w:asciiTheme="majorBidi" w:hAnsiTheme="majorBidi"/>
          <w:sz w:val="28"/>
          <w:cs/>
        </w:rPr>
        <w:t xml:space="preserve"> </w:t>
      </w:r>
      <w:r w:rsidRPr="00CB3447">
        <w:rPr>
          <w:rFonts w:asciiTheme="majorBidi" w:hAnsiTheme="majorBidi" w:hint="cs"/>
          <w:sz w:val="28"/>
          <w:cs/>
        </w:rPr>
        <w:t>บาท</w:t>
      </w:r>
      <w:r w:rsidRPr="00CB3447">
        <w:rPr>
          <w:rFonts w:asciiTheme="majorBidi" w:hAnsiTheme="majorBidi"/>
          <w:sz w:val="28"/>
          <w:cs/>
        </w:rPr>
        <w:t xml:space="preserve"> </w:t>
      </w:r>
      <w:r w:rsidRPr="00CB3447">
        <w:rPr>
          <w:rFonts w:asciiTheme="majorBidi" w:hAnsiTheme="majorBidi" w:hint="cs"/>
          <w:sz w:val="28"/>
          <w:cs/>
        </w:rPr>
        <w:t>เป็น</w:t>
      </w:r>
      <w:r w:rsidRPr="00CB3447">
        <w:rPr>
          <w:rFonts w:asciiTheme="majorBidi" w:hAnsiTheme="majorBidi"/>
          <w:sz w:val="28"/>
          <w:cs/>
        </w:rPr>
        <w:t xml:space="preserve"> </w:t>
      </w:r>
      <w:r w:rsidR="005B6ED0">
        <w:rPr>
          <w:rFonts w:asciiTheme="majorBidi" w:hAnsiTheme="majorBidi"/>
          <w:sz w:val="28"/>
        </w:rPr>
        <w:t>2</w:t>
      </w:r>
      <w:r w:rsidRPr="00CB3447">
        <w:rPr>
          <w:rFonts w:asciiTheme="majorBidi" w:hAnsiTheme="majorBidi" w:cstheme="majorBidi"/>
          <w:sz w:val="28"/>
        </w:rPr>
        <w:t>,</w:t>
      </w:r>
      <w:r w:rsidRPr="00CB3447">
        <w:rPr>
          <w:rFonts w:asciiTheme="majorBidi" w:hAnsiTheme="majorBidi"/>
          <w:sz w:val="28"/>
          <w:cs/>
        </w:rPr>
        <w:t>571</w:t>
      </w:r>
      <w:r w:rsidRPr="00CB3447">
        <w:rPr>
          <w:rFonts w:asciiTheme="majorBidi" w:hAnsiTheme="majorBidi" w:cstheme="majorBidi"/>
          <w:sz w:val="28"/>
        </w:rPr>
        <w:t>,</w:t>
      </w:r>
      <w:r w:rsidRPr="00CB3447">
        <w:rPr>
          <w:rFonts w:asciiTheme="majorBidi" w:hAnsiTheme="majorBidi"/>
          <w:sz w:val="28"/>
          <w:cs/>
        </w:rPr>
        <w:t>522</w:t>
      </w:r>
      <w:r w:rsidRPr="00CB3447">
        <w:rPr>
          <w:rFonts w:asciiTheme="majorBidi" w:hAnsiTheme="majorBidi" w:cstheme="majorBidi"/>
          <w:sz w:val="28"/>
        </w:rPr>
        <w:t>,</w:t>
      </w:r>
      <w:r w:rsidR="005B6ED0">
        <w:rPr>
          <w:rFonts w:asciiTheme="majorBidi" w:hAnsiTheme="majorBidi"/>
          <w:sz w:val="28"/>
        </w:rPr>
        <w:t>575</w:t>
      </w:r>
      <w:r w:rsidRPr="00CB3447">
        <w:rPr>
          <w:rFonts w:asciiTheme="majorBidi" w:hAnsiTheme="majorBidi"/>
          <w:sz w:val="28"/>
          <w:cs/>
        </w:rPr>
        <w:t>.</w:t>
      </w:r>
      <w:r w:rsidR="005B6ED0">
        <w:rPr>
          <w:rFonts w:asciiTheme="majorBidi" w:hAnsiTheme="majorBidi"/>
          <w:sz w:val="28"/>
        </w:rPr>
        <w:t>50</w:t>
      </w:r>
      <w:r w:rsidRPr="00CB3447">
        <w:rPr>
          <w:rFonts w:asciiTheme="majorBidi" w:hAnsiTheme="majorBidi"/>
          <w:sz w:val="28"/>
          <w:cs/>
        </w:rPr>
        <w:t xml:space="preserve"> </w:t>
      </w:r>
      <w:r w:rsidRPr="00CB3447">
        <w:rPr>
          <w:rFonts w:asciiTheme="majorBidi" w:hAnsiTheme="majorBidi" w:hint="cs"/>
          <w:sz w:val="28"/>
          <w:cs/>
        </w:rPr>
        <w:t>บาท</w:t>
      </w:r>
      <w:r w:rsidRPr="00CB3447">
        <w:rPr>
          <w:rFonts w:asciiTheme="majorBidi" w:hAnsiTheme="majorBidi"/>
          <w:sz w:val="28"/>
          <w:cs/>
        </w:rPr>
        <w:t xml:space="preserve"> </w:t>
      </w:r>
      <w:r w:rsidRPr="00CB3447">
        <w:rPr>
          <w:rFonts w:asciiTheme="majorBidi" w:hAnsiTheme="majorBidi" w:hint="cs"/>
          <w:sz w:val="28"/>
          <w:cs/>
        </w:rPr>
        <w:t>เมื่อวันที่</w:t>
      </w:r>
      <w:r w:rsidRPr="00CB3447">
        <w:rPr>
          <w:rFonts w:asciiTheme="majorBidi" w:hAnsiTheme="majorBidi"/>
          <w:sz w:val="28"/>
          <w:cs/>
        </w:rPr>
        <w:t xml:space="preserve">  </w:t>
      </w:r>
      <w:r w:rsidR="005B6ED0">
        <w:rPr>
          <w:rFonts w:asciiTheme="majorBidi" w:hAnsiTheme="majorBidi"/>
          <w:sz w:val="28"/>
        </w:rPr>
        <w:t>5</w:t>
      </w:r>
      <w:r w:rsidRPr="00CB3447">
        <w:rPr>
          <w:rFonts w:asciiTheme="majorBidi" w:hAnsiTheme="majorBidi"/>
          <w:sz w:val="28"/>
          <w:cs/>
        </w:rPr>
        <w:t xml:space="preserve"> </w:t>
      </w:r>
      <w:r w:rsidRPr="00CB3447">
        <w:rPr>
          <w:rFonts w:asciiTheme="majorBidi" w:hAnsiTheme="majorBidi" w:hint="cs"/>
          <w:sz w:val="28"/>
          <w:cs/>
        </w:rPr>
        <w:t>กรกฎาคม</w:t>
      </w:r>
      <w:r w:rsidRPr="00CB3447">
        <w:rPr>
          <w:rFonts w:asciiTheme="majorBidi" w:hAnsiTheme="majorBidi"/>
          <w:sz w:val="28"/>
          <w:cs/>
        </w:rPr>
        <w:t xml:space="preserve"> </w:t>
      </w:r>
      <w:r w:rsidR="005B6ED0">
        <w:rPr>
          <w:rFonts w:asciiTheme="majorBidi" w:hAnsiTheme="majorBidi"/>
          <w:sz w:val="28"/>
        </w:rPr>
        <w:t>2564</w:t>
      </w:r>
      <w:r w:rsidRPr="00CB3447">
        <w:rPr>
          <w:rFonts w:asciiTheme="majorBidi" w:hAnsiTheme="majorBidi"/>
          <w:sz w:val="28"/>
          <w:cs/>
        </w:rPr>
        <w:t xml:space="preserve"> </w:t>
      </w:r>
      <w:r w:rsidRPr="00CB3447">
        <w:rPr>
          <w:rFonts w:asciiTheme="majorBidi" w:hAnsiTheme="majorBidi" w:hint="cs"/>
          <w:sz w:val="28"/>
          <w:cs/>
        </w:rPr>
        <w:t>เป็นที่เรียบร้อยแล้ว</w:t>
      </w:r>
    </w:p>
    <w:p w14:paraId="76CC5026" w14:textId="6FDCA60D" w:rsidR="00E35841" w:rsidRPr="00EF5FC1" w:rsidRDefault="00E35841" w:rsidP="009D0C20">
      <w:pPr>
        <w:spacing w:after="120"/>
        <w:ind w:left="360" w:right="-29"/>
        <w:jc w:val="both"/>
        <w:rPr>
          <w:rFonts w:asciiTheme="majorBidi" w:hAnsiTheme="majorBidi" w:cstheme="majorBidi"/>
          <w:b/>
          <w:bCs/>
          <w:sz w:val="28"/>
        </w:rPr>
      </w:pPr>
      <w:r w:rsidRPr="00EF5FC1">
        <w:rPr>
          <w:rFonts w:asciiTheme="majorBidi" w:hAnsiTheme="majorBidi" w:cstheme="majorBidi"/>
          <w:b/>
          <w:bCs/>
          <w:sz w:val="28"/>
          <w:cs/>
        </w:rPr>
        <w:t>ใบสำคัญแสดงสิทธิ</w:t>
      </w:r>
    </w:p>
    <w:p w14:paraId="4E2C13E1" w14:textId="77777777" w:rsidR="0051439C" w:rsidRPr="00B118B0" w:rsidRDefault="00E35841" w:rsidP="0051439C">
      <w:pPr>
        <w:spacing w:before="120" w:after="120"/>
        <w:ind w:left="360" w:right="-29"/>
        <w:jc w:val="thaiDistribute"/>
        <w:rPr>
          <w:rFonts w:asciiTheme="majorBidi" w:hAnsiTheme="majorBidi" w:cstheme="majorBidi"/>
          <w:sz w:val="28"/>
        </w:rPr>
      </w:pPr>
      <w:r w:rsidRPr="00B118B0">
        <w:rPr>
          <w:rFonts w:asciiTheme="majorBidi" w:hAnsiTheme="majorBidi" w:cstheme="majorBidi"/>
          <w:sz w:val="28"/>
          <w:cs/>
        </w:rPr>
        <w:t xml:space="preserve">ที่ประชุมคณะกรรมการบริษัทได้มีมติเห็นชอบให้นำเสนอให้ที่ประชุมวิสามัญผู้ถือหุ้น ครั้งที่ </w:t>
      </w:r>
      <w:r w:rsidRPr="00B118B0">
        <w:rPr>
          <w:rFonts w:asciiTheme="majorBidi" w:hAnsiTheme="majorBidi" w:cstheme="majorBidi"/>
          <w:sz w:val="28"/>
        </w:rPr>
        <w:t>1/2562</w:t>
      </w:r>
      <w:r w:rsidRPr="00B118B0">
        <w:rPr>
          <w:rFonts w:asciiTheme="majorBidi" w:hAnsiTheme="majorBidi" w:cstheme="majorBidi"/>
          <w:sz w:val="28"/>
          <w:cs/>
        </w:rPr>
        <w:t xml:space="preserve"> เมื่อวันที่ </w:t>
      </w:r>
      <w:r w:rsidRPr="00B118B0">
        <w:rPr>
          <w:rFonts w:asciiTheme="majorBidi" w:hAnsiTheme="majorBidi" w:cstheme="majorBidi"/>
          <w:sz w:val="28"/>
        </w:rPr>
        <w:t>31</w:t>
      </w:r>
      <w:r w:rsidRPr="00B118B0">
        <w:rPr>
          <w:rFonts w:asciiTheme="majorBidi" w:hAnsiTheme="majorBidi" w:cstheme="majorBidi"/>
          <w:sz w:val="28"/>
          <w:cs/>
        </w:rPr>
        <w:t xml:space="preserve"> พฤษภาคม </w:t>
      </w:r>
      <w:r w:rsidRPr="00B118B0">
        <w:rPr>
          <w:rFonts w:asciiTheme="majorBidi" w:hAnsiTheme="majorBidi" w:cstheme="majorBidi"/>
          <w:sz w:val="28"/>
        </w:rPr>
        <w:t>2562</w:t>
      </w:r>
      <w:r w:rsidRPr="00B118B0">
        <w:rPr>
          <w:rFonts w:asciiTheme="majorBidi" w:hAnsiTheme="majorBidi" w:cstheme="majorBidi"/>
          <w:sz w:val="28"/>
          <w:cs/>
        </w:rPr>
        <w:t xml:space="preserve"> พิจารณาอนุมัติการเพิ่มทุนจดทะเบียนของบริษัท จำนวน </w:t>
      </w:r>
      <w:r w:rsidRPr="00B118B0">
        <w:rPr>
          <w:rFonts w:asciiTheme="majorBidi" w:hAnsiTheme="majorBidi" w:cstheme="majorBidi"/>
          <w:sz w:val="28"/>
        </w:rPr>
        <w:t>605,919,620</w:t>
      </w:r>
      <w:r w:rsidRPr="00B118B0">
        <w:rPr>
          <w:rFonts w:asciiTheme="majorBidi" w:hAnsiTheme="majorBidi" w:cstheme="majorBidi"/>
          <w:sz w:val="28"/>
          <w:cs/>
        </w:rPr>
        <w:t xml:space="preserve"> บาท จากเดิมทุนจดทะเบียน </w:t>
      </w:r>
      <w:r w:rsidRPr="00B118B0">
        <w:rPr>
          <w:rFonts w:asciiTheme="majorBidi" w:hAnsiTheme="majorBidi" w:cstheme="majorBidi"/>
          <w:sz w:val="28"/>
        </w:rPr>
        <w:t>3,029,598,102</w:t>
      </w:r>
      <w:r w:rsidRPr="00B118B0">
        <w:rPr>
          <w:rFonts w:asciiTheme="majorBidi" w:hAnsiTheme="majorBidi" w:cstheme="majorBidi"/>
          <w:sz w:val="28"/>
          <w:cs/>
        </w:rPr>
        <w:t xml:space="preserve"> บาท เป็น </w:t>
      </w:r>
      <w:r w:rsidRPr="00B118B0">
        <w:rPr>
          <w:rFonts w:asciiTheme="majorBidi" w:hAnsiTheme="majorBidi" w:cstheme="majorBidi"/>
          <w:sz w:val="28"/>
        </w:rPr>
        <w:t>3,635,517,722</w:t>
      </w:r>
      <w:r w:rsidRPr="00B118B0">
        <w:rPr>
          <w:rFonts w:asciiTheme="majorBidi" w:hAnsiTheme="majorBidi" w:cstheme="majorBidi"/>
          <w:sz w:val="28"/>
          <w:cs/>
        </w:rPr>
        <w:t xml:space="preserve"> บาท โดยการออกหุ้นสามัญเพิ่มทุนใหม่จำนวน </w:t>
      </w:r>
      <w:r w:rsidRPr="00B118B0">
        <w:rPr>
          <w:rFonts w:asciiTheme="majorBidi" w:hAnsiTheme="majorBidi" w:cstheme="majorBidi"/>
          <w:sz w:val="28"/>
        </w:rPr>
        <w:t>605,919,620</w:t>
      </w:r>
      <w:r w:rsidRPr="00B118B0">
        <w:rPr>
          <w:rFonts w:asciiTheme="majorBidi" w:hAnsiTheme="majorBidi" w:cstheme="majorBidi"/>
          <w:sz w:val="28"/>
          <w:cs/>
        </w:rPr>
        <w:t xml:space="preserve"> หุ้น มูลค่าที่ตราไว้หุ้นละ </w:t>
      </w:r>
      <w:r w:rsidRPr="00B118B0">
        <w:rPr>
          <w:rFonts w:asciiTheme="majorBidi" w:hAnsiTheme="majorBidi" w:cstheme="majorBidi"/>
          <w:sz w:val="28"/>
        </w:rPr>
        <w:t>1.00</w:t>
      </w:r>
      <w:r w:rsidRPr="00B118B0">
        <w:rPr>
          <w:rFonts w:asciiTheme="majorBidi" w:hAnsiTheme="majorBidi" w:cstheme="majorBidi"/>
          <w:sz w:val="28"/>
          <w:cs/>
        </w:rPr>
        <w:t xml:space="preserve"> บาท เพื่อรองรับการใช้สิทธิตามใบสำคัญแสดงสิทธิที่จะซื้อหุ้นสามัญของบริษัท รุ่นที่ </w:t>
      </w:r>
      <w:r w:rsidRPr="00B118B0">
        <w:rPr>
          <w:rFonts w:asciiTheme="majorBidi" w:hAnsiTheme="majorBidi" w:cstheme="majorBidi"/>
          <w:sz w:val="28"/>
        </w:rPr>
        <w:t xml:space="preserve">4 (“7UP-W4”) </w:t>
      </w:r>
      <w:r w:rsidRPr="00B118B0">
        <w:rPr>
          <w:rFonts w:asciiTheme="majorBidi" w:hAnsiTheme="majorBidi" w:cstheme="majorBidi"/>
          <w:sz w:val="28"/>
          <w:cs/>
        </w:rPr>
        <w:t>เพื่อจัดสรรให้แก่ผู้ถือหุ้นเดิมตามสัดส่วนการถือหุ้น (</w:t>
      </w:r>
      <w:r w:rsidRPr="00B118B0">
        <w:rPr>
          <w:rFonts w:asciiTheme="majorBidi" w:hAnsiTheme="majorBidi" w:cstheme="majorBidi"/>
          <w:sz w:val="28"/>
        </w:rPr>
        <w:t xml:space="preserve">Rights Offering) </w:t>
      </w:r>
      <w:r w:rsidRPr="00B118B0">
        <w:rPr>
          <w:rFonts w:asciiTheme="majorBidi" w:hAnsiTheme="majorBidi" w:cstheme="majorBidi"/>
          <w:sz w:val="28"/>
          <w:cs/>
        </w:rPr>
        <w:t xml:space="preserve">ในอัตราส่วนหุ้นสามัญเดิม </w:t>
      </w:r>
      <w:r w:rsidRPr="00B118B0">
        <w:rPr>
          <w:rFonts w:asciiTheme="majorBidi" w:hAnsiTheme="majorBidi" w:cstheme="majorBidi"/>
          <w:sz w:val="28"/>
        </w:rPr>
        <w:t>5</w:t>
      </w:r>
      <w:r w:rsidRPr="00B118B0">
        <w:rPr>
          <w:rFonts w:asciiTheme="majorBidi" w:hAnsiTheme="majorBidi" w:cstheme="majorBidi"/>
          <w:sz w:val="28"/>
          <w:cs/>
        </w:rPr>
        <w:t xml:space="preserve"> หุ้น ต่อใบสำคัญแสดงสิทธิ </w:t>
      </w:r>
      <w:r w:rsidRPr="00B118B0">
        <w:rPr>
          <w:rFonts w:asciiTheme="majorBidi" w:hAnsiTheme="majorBidi" w:cstheme="majorBidi"/>
          <w:sz w:val="28"/>
        </w:rPr>
        <w:t>1</w:t>
      </w:r>
      <w:r w:rsidRPr="00B118B0">
        <w:rPr>
          <w:rFonts w:asciiTheme="majorBidi" w:hAnsiTheme="majorBidi" w:cstheme="majorBidi"/>
          <w:sz w:val="28"/>
          <w:cs/>
        </w:rPr>
        <w:t xml:space="preserve"> หน่วย ในราคา </w:t>
      </w:r>
      <w:r w:rsidRPr="00B118B0">
        <w:rPr>
          <w:rFonts w:asciiTheme="majorBidi" w:hAnsiTheme="majorBidi" w:cstheme="majorBidi"/>
          <w:sz w:val="28"/>
        </w:rPr>
        <w:t>0.05</w:t>
      </w:r>
      <w:r w:rsidRPr="00B118B0">
        <w:rPr>
          <w:rFonts w:asciiTheme="majorBidi" w:hAnsiTheme="majorBidi" w:cstheme="majorBidi"/>
          <w:sz w:val="28"/>
          <w:cs/>
        </w:rPr>
        <w:t xml:space="preserve"> บาทต่อหน่วย </w:t>
      </w:r>
    </w:p>
    <w:p w14:paraId="3395EB97" w14:textId="77777777" w:rsidR="0051439C" w:rsidRPr="00B118B0" w:rsidRDefault="00E35841" w:rsidP="0051439C">
      <w:pPr>
        <w:spacing w:before="120" w:after="120"/>
        <w:ind w:left="720" w:right="-29" w:firstLine="360"/>
        <w:jc w:val="thaiDistribute"/>
        <w:rPr>
          <w:rFonts w:asciiTheme="majorBidi" w:hAnsiTheme="majorBidi" w:cstheme="majorBidi"/>
          <w:sz w:val="28"/>
        </w:rPr>
      </w:pPr>
      <w:r w:rsidRPr="00B118B0">
        <w:rPr>
          <w:rFonts w:asciiTheme="majorBidi" w:hAnsiTheme="majorBidi" w:cstheme="majorBidi"/>
          <w:sz w:val="28"/>
          <w:cs/>
        </w:rPr>
        <w:t>โดยมีราคาการใช้สิทธิดังนี้</w:t>
      </w:r>
    </w:p>
    <w:p w14:paraId="3E03A5DA" w14:textId="68878F6B" w:rsidR="00E35841" w:rsidRPr="00B118B0" w:rsidRDefault="00E35841" w:rsidP="0051439C">
      <w:pPr>
        <w:spacing w:before="120" w:after="120"/>
        <w:ind w:left="1080" w:right="-29" w:firstLine="360"/>
        <w:jc w:val="thaiDistribute"/>
        <w:rPr>
          <w:rFonts w:asciiTheme="majorBidi" w:hAnsiTheme="majorBidi" w:cstheme="majorBidi"/>
          <w:sz w:val="28"/>
        </w:rPr>
      </w:pPr>
      <w:r w:rsidRPr="00B118B0">
        <w:rPr>
          <w:rFonts w:asciiTheme="majorBidi" w:hAnsiTheme="majorBidi" w:cstheme="majorBidi"/>
          <w:sz w:val="28"/>
          <w:cs/>
        </w:rPr>
        <w:t xml:space="preserve">การใช้สิทธิ ครั้งที่ </w:t>
      </w:r>
      <w:r w:rsidRPr="00B118B0">
        <w:rPr>
          <w:rFonts w:asciiTheme="majorBidi" w:hAnsiTheme="majorBidi" w:cstheme="majorBidi"/>
          <w:sz w:val="28"/>
        </w:rPr>
        <w:t>1</w:t>
      </w:r>
      <w:r w:rsidRPr="00B118B0">
        <w:rPr>
          <w:rFonts w:asciiTheme="majorBidi" w:hAnsiTheme="majorBidi" w:cstheme="majorBidi"/>
          <w:sz w:val="28"/>
          <w:cs/>
        </w:rPr>
        <w:t xml:space="preserve"> ราคา </w:t>
      </w:r>
      <w:r w:rsidRPr="00B118B0">
        <w:rPr>
          <w:rFonts w:asciiTheme="majorBidi" w:hAnsiTheme="majorBidi" w:cstheme="majorBidi"/>
          <w:sz w:val="28"/>
        </w:rPr>
        <w:t>0.50</w:t>
      </w:r>
      <w:r w:rsidRPr="00B118B0">
        <w:rPr>
          <w:rFonts w:asciiTheme="majorBidi" w:hAnsiTheme="majorBidi" w:cstheme="majorBidi"/>
          <w:sz w:val="28"/>
          <w:cs/>
        </w:rPr>
        <w:t xml:space="preserve"> บาทต่อหุ้น</w:t>
      </w:r>
    </w:p>
    <w:p w14:paraId="5F9BC652" w14:textId="0C2CEA07" w:rsidR="00E35841" w:rsidRPr="00B118B0" w:rsidRDefault="00E35841" w:rsidP="00E35841">
      <w:pPr>
        <w:tabs>
          <w:tab w:val="left" w:pos="630"/>
          <w:tab w:val="left" w:pos="900"/>
        </w:tabs>
        <w:spacing w:after="120"/>
        <w:ind w:left="360" w:right="-29" w:firstLine="360"/>
        <w:jc w:val="thaiDistribute"/>
        <w:rPr>
          <w:rFonts w:asciiTheme="majorBidi" w:hAnsiTheme="majorBidi" w:cstheme="majorBidi"/>
          <w:sz w:val="28"/>
        </w:rPr>
      </w:pPr>
      <w:r w:rsidRPr="00B118B0">
        <w:rPr>
          <w:rFonts w:asciiTheme="majorBidi" w:hAnsiTheme="majorBidi" w:cstheme="majorBidi"/>
          <w:sz w:val="28"/>
        </w:rPr>
        <w:tab/>
      </w:r>
      <w:r w:rsidR="0051439C" w:rsidRPr="00B118B0">
        <w:rPr>
          <w:rFonts w:asciiTheme="majorBidi" w:hAnsiTheme="majorBidi" w:cstheme="majorBidi"/>
          <w:sz w:val="28"/>
          <w:cs/>
        </w:rPr>
        <w:tab/>
      </w:r>
      <w:r w:rsidRPr="00B118B0">
        <w:rPr>
          <w:rFonts w:asciiTheme="majorBidi" w:hAnsiTheme="majorBidi" w:cstheme="majorBidi"/>
          <w:sz w:val="28"/>
          <w:cs/>
        </w:rPr>
        <w:t xml:space="preserve">การใช้สิทธิ ครั้งที่ </w:t>
      </w:r>
      <w:r w:rsidRPr="00B118B0">
        <w:rPr>
          <w:rFonts w:asciiTheme="majorBidi" w:hAnsiTheme="majorBidi" w:cstheme="majorBidi"/>
          <w:sz w:val="28"/>
        </w:rPr>
        <w:t>2</w:t>
      </w:r>
      <w:r w:rsidRPr="00B118B0">
        <w:rPr>
          <w:rFonts w:asciiTheme="majorBidi" w:hAnsiTheme="majorBidi" w:cstheme="majorBidi"/>
          <w:sz w:val="28"/>
          <w:cs/>
        </w:rPr>
        <w:t xml:space="preserve"> ราคา </w:t>
      </w:r>
      <w:r w:rsidRPr="00B118B0">
        <w:rPr>
          <w:rFonts w:asciiTheme="majorBidi" w:hAnsiTheme="majorBidi" w:cstheme="majorBidi"/>
          <w:sz w:val="28"/>
        </w:rPr>
        <w:t>1.25</w:t>
      </w:r>
      <w:r w:rsidRPr="00B118B0">
        <w:rPr>
          <w:rFonts w:asciiTheme="majorBidi" w:hAnsiTheme="majorBidi" w:cstheme="majorBidi"/>
          <w:sz w:val="28"/>
          <w:cs/>
        </w:rPr>
        <w:t xml:space="preserve"> บาทต่อหุ้น</w:t>
      </w:r>
    </w:p>
    <w:p w14:paraId="012001FE" w14:textId="321AB8BB" w:rsidR="00E35841" w:rsidRPr="00B118B0" w:rsidRDefault="00E35841" w:rsidP="00E35841">
      <w:pPr>
        <w:tabs>
          <w:tab w:val="left" w:pos="630"/>
          <w:tab w:val="left" w:pos="900"/>
        </w:tabs>
        <w:spacing w:after="120"/>
        <w:ind w:left="360" w:right="-29" w:firstLine="360"/>
        <w:jc w:val="thaiDistribute"/>
        <w:rPr>
          <w:rFonts w:asciiTheme="majorBidi" w:hAnsiTheme="majorBidi" w:cstheme="majorBidi"/>
          <w:sz w:val="28"/>
        </w:rPr>
      </w:pPr>
      <w:r w:rsidRPr="00B118B0">
        <w:rPr>
          <w:rFonts w:asciiTheme="majorBidi" w:hAnsiTheme="majorBidi" w:cstheme="majorBidi"/>
          <w:sz w:val="28"/>
        </w:rPr>
        <w:tab/>
      </w:r>
      <w:r w:rsidR="0051439C" w:rsidRPr="00B118B0">
        <w:rPr>
          <w:rFonts w:asciiTheme="majorBidi" w:hAnsiTheme="majorBidi" w:cstheme="majorBidi"/>
          <w:sz w:val="28"/>
          <w:cs/>
        </w:rPr>
        <w:tab/>
      </w:r>
      <w:r w:rsidRPr="00B118B0">
        <w:rPr>
          <w:rFonts w:asciiTheme="majorBidi" w:hAnsiTheme="majorBidi" w:cstheme="majorBidi"/>
          <w:sz w:val="28"/>
          <w:cs/>
        </w:rPr>
        <w:t xml:space="preserve">การใช้สิทธิ ครั้งที่ </w:t>
      </w:r>
      <w:r w:rsidRPr="00B118B0">
        <w:rPr>
          <w:rFonts w:asciiTheme="majorBidi" w:hAnsiTheme="majorBidi" w:cstheme="majorBidi"/>
          <w:sz w:val="28"/>
        </w:rPr>
        <w:t>3</w:t>
      </w:r>
      <w:r w:rsidRPr="00B118B0">
        <w:rPr>
          <w:rFonts w:asciiTheme="majorBidi" w:hAnsiTheme="majorBidi" w:cstheme="majorBidi"/>
          <w:sz w:val="28"/>
          <w:cs/>
        </w:rPr>
        <w:t xml:space="preserve"> ราคา </w:t>
      </w:r>
      <w:r w:rsidRPr="00B118B0">
        <w:rPr>
          <w:rFonts w:asciiTheme="majorBidi" w:hAnsiTheme="majorBidi" w:cstheme="majorBidi"/>
          <w:sz w:val="28"/>
        </w:rPr>
        <w:t>2.25</w:t>
      </w:r>
      <w:r w:rsidRPr="00B118B0">
        <w:rPr>
          <w:rFonts w:asciiTheme="majorBidi" w:hAnsiTheme="majorBidi" w:cstheme="majorBidi"/>
          <w:sz w:val="28"/>
          <w:cs/>
        </w:rPr>
        <w:t xml:space="preserve"> บาทต่อหุ้น </w:t>
      </w:r>
    </w:p>
    <w:p w14:paraId="26799895" w14:textId="77777777" w:rsidR="0051439C" w:rsidRPr="00B118B0" w:rsidRDefault="00E35841" w:rsidP="00E35841">
      <w:pPr>
        <w:tabs>
          <w:tab w:val="left" w:pos="630"/>
          <w:tab w:val="left" w:pos="900"/>
        </w:tabs>
        <w:spacing w:after="120"/>
        <w:ind w:left="360" w:right="-29" w:firstLine="360"/>
        <w:jc w:val="thaiDistribute"/>
        <w:rPr>
          <w:rFonts w:asciiTheme="majorBidi" w:hAnsiTheme="majorBidi" w:cstheme="majorBidi"/>
          <w:sz w:val="28"/>
        </w:rPr>
      </w:pPr>
      <w:r w:rsidRPr="00B118B0">
        <w:rPr>
          <w:rFonts w:asciiTheme="majorBidi" w:hAnsiTheme="majorBidi" w:cstheme="majorBidi"/>
          <w:sz w:val="28"/>
        </w:rPr>
        <w:tab/>
      </w:r>
      <w:r w:rsidR="0051439C" w:rsidRPr="00B118B0">
        <w:rPr>
          <w:rFonts w:asciiTheme="majorBidi" w:hAnsiTheme="majorBidi" w:cstheme="majorBidi"/>
          <w:sz w:val="28"/>
          <w:cs/>
        </w:rPr>
        <w:tab/>
      </w:r>
      <w:r w:rsidRPr="00B118B0">
        <w:rPr>
          <w:rFonts w:asciiTheme="majorBidi" w:hAnsiTheme="majorBidi" w:cstheme="majorBidi"/>
          <w:sz w:val="28"/>
        </w:rPr>
        <w:t>(</w:t>
      </w:r>
      <w:r w:rsidRPr="00B118B0">
        <w:rPr>
          <w:rFonts w:asciiTheme="majorBidi" w:hAnsiTheme="majorBidi" w:cstheme="majorBidi"/>
          <w:sz w:val="28"/>
          <w:cs/>
        </w:rPr>
        <w:t xml:space="preserve">อัตราการใช้สิทธิ เท่ากับใบสำคัญแสดงสิทธิ </w:t>
      </w:r>
      <w:r w:rsidRPr="00B118B0">
        <w:rPr>
          <w:rFonts w:asciiTheme="majorBidi" w:hAnsiTheme="majorBidi" w:cstheme="majorBidi"/>
          <w:sz w:val="28"/>
        </w:rPr>
        <w:t xml:space="preserve">7UP-W4 1 </w:t>
      </w:r>
      <w:r w:rsidRPr="00B118B0">
        <w:rPr>
          <w:rFonts w:asciiTheme="majorBidi" w:hAnsiTheme="majorBidi" w:cstheme="majorBidi"/>
          <w:sz w:val="28"/>
          <w:cs/>
        </w:rPr>
        <w:t xml:space="preserve">หน่วย: หุ้นสามัญ </w:t>
      </w:r>
      <w:r w:rsidRPr="00B118B0">
        <w:rPr>
          <w:rFonts w:asciiTheme="majorBidi" w:hAnsiTheme="majorBidi" w:cstheme="majorBidi"/>
          <w:sz w:val="28"/>
        </w:rPr>
        <w:t xml:space="preserve">1 </w:t>
      </w:r>
      <w:r w:rsidRPr="00B118B0">
        <w:rPr>
          <w:rFonts w:asciiTheme="majorBidi" w:hAnsiTheme="majorBidi" w:cstheme="majorBidi"/>
          <w:sz w:val="28"/>
          <w:cs/>
        </w:rPr>
        <w:t>หุ้น)</w:t>
      </w:r>
    </w:p>
    <w:p w14:paraId="517EC3C7" w14:textId="77777777" w:rsidR="00527F77" w:rsidRDefault="00527F77" w:rsidP="00A4361C">
      <w:pPr>
        <w:pStyle w:val="ListParagraph"/>
        <w:spacing w:before="240" w:line="240" w:lineRule="atLeast"/>
        <w:ind w:left="360"/>
        <w:rPr>
          <w:rFonts w:asciiTheme="majorBidi" w:hAnsiTheme="majorBidi"/>
          <w:sz w:val="28"/>
        </w:rPr>
      </w:pPr>
    </w:p>
    <w:p w14:paraId="5FBAD3F6" w14:textId="77777777" w:rsidR="00527F77" w:rsidRDefault="00527F77" w:rsidP="00A4361C">
      <w:pPr>
        <w:pStyle w:val="ListParagraph"/>
        <w:spacing w:before="240" w:line="240" w:lineRule="atLeast"/>
        <w:ind w:left="360"/>
        <w:rPr>
          <w:rFonts w:asciiTheme="majorBidi" w:hAnsiTheme="majorBidi"/>
          <w:sz w:val="28"/>
        </w:rPr>
      </w:pPr>
    </w:p>
    <w:p w14:paraId="6290E577" w14:textId="5BF1FFB1" w:rsidR="00A4361C" w:rsidRPr="00A4361C" w:rsidRDefault="00A4361C" w:rsidP="00D42926">
      <w:pPr>
        <w:pStyle w:val="ListParagraph"/>
        <w:spacing w:before="240" w:line="240" w:lineRule="atLeast"/>
        <w:ind w:left="360"/>
        <w:jc w:val="thaiDistribute"/>
        <w:rPr>
          <w:rFonts w:asciiTheme="majorBidi" w:hAnsiTheme="majorBidi" w:cstheme="majorBidi"/>
          <w:b/>
          <w:bCs/>
          <w:sz w:val="28"/>
        </w:rPr>
      </w:pPr>
      <w:r w:rsidRPr="00A4361C">
        <w:rPr>
          <w:rFonts w:asciiTheme="majorBidi" w:hAnsiTheme="majorBidi" w:hint="cs"/>
          <w:sz w:val="28"/>
          <w:cs/>
        </w:rPr>
        <w:t>เมื่อวันที่</w:t>
      </w:r>
      <w:r w:rsidRPr="00A4361C">
        <w:rPr>
          <w:rFonts w:asciiTheme="majorBidi" w:hAnsiTheme="majorBidi"/>
          <w:sz w:val="28"/>
          <w:cs/>
        </w:rPr>
        <w:t xml:space="preserve"> </w:t>
      </w:r>
      <w:r w:rsidR="00063F8D">
        <w:rPr>
          <w:rFonts w:asciiTheme="majorBidi" w:hAnsiTheme="majorBidi"/>
          <w:sz w:val="28"/>
        </w:rPr>
        <w:t>30</w:t>
      </w:r>
      <w:r w:rsidRPr="00A4361C">
        <w:rPr>
          <w:rFonts w:asciiTheme="majorBidi" w:hAnsiTheme="majorBidi"/>
          <w:sz w:val="28"/>
          <w:cs/>
        </w:rPr>
        <w:t xml:space="preserve"> </w:t>
      </w:r>
      <w:r w:rsidRPr="00A4361C">
        <w:rPr>
          <w:rFonts w:asciiTheme="majorBidi" w:hAnsiTheme="majorBidi" w:hint="cs"/>
          <w:sz w:val="28"/>
          <w:cs/>
        </w:rPr>
        <w:t>มิถุนายน</w:t>
      </w:r>
      <w:r w:rsidRPr="00A4361C">
        <w:rPr>
          <w:rFonts w:asciiTheme="majorBidi" w:hAnsiTheme="majorBidi"/>
          <w:sz w:val="28"/>
          <w:cs/>
        </w:rPr>
        <w:t xml:space="preserve"> </w:t>
      </w:r>
      <w:r w:rsidR="00063F8D">
        <w:rPr>
          <w:rFonts w:asciiTheme="majorBidi" w:hAnsiTheme="majorBidi"/>
          <w:sz w:val="28"/>
        </w:rPr>
        <w:t>2564</w:t>
      </w:r>
      <w:r w:rsidRPr="00A4361C">
        <w:rPr>
          <w:rFonts w:asciiTheme="majorBidi" w:hAnsiTheme="majorBidi"/>
          <w:sz w:val="28"/>
          <w:cs/>
        </w:rPr>
        <w:t xml:space="preserve"> </w:t>
      </w:r>
      <w:r w:rsidRPr="00A4361C">
        <w:rPr>
          <w:rFonts w:asciiTheme="majorBidi" w:hAnsiTheme="majorBidi" w:hint="cs"/>
          <w:sz w:val="28"/>
          <w:cs/>
        </w:rPr>
        <w:t>มีผู้ถือใบสำคัญแสดงสิทธิ</w:t>
      </w:r>
      <w:r w:rsidRPr="00A4361C">
        <w:rPr>
          <w:rFonts w:asciiTheme="majorBidi" w:hAnsiTheme="majorBidi"/>
          <w:sz w:val="28"/>
          <w:cs/>
        </w:rPr>
        <w:t xml:space="preserve"> </w:t>
      </w:r>
      <w:r w:rsidR="00063F8D">
        <w:rPr>
          <w:rFonts w:asciiTheme="majorBidi" w:hAnsiTheme="majorBidi"/>
          <w:sz w:val="28"/>
        </w:rPr>
        <w:t>7</w:t>
      </w:r>
      <w:r w:rsidRPr="00A4361C">
        <w:rPr>
          <w:rFonts w:asciiTheme="majorBidi" w:hAnsiTheme="majorBidi" w:cstheme="majorBidi"/>
          <w:sz w:val="28"/>
        </w:rPr>
        <w:t>UP-W</w:t>
      </w:r>
      <w:r w:rsidR="00063F8D">
        <w:rPr>
          <w:rFonts w:asciiTheme="majorBidi" w:hAnsiTheme="majorBidi"/>
          <w:sz w:val="28"/>
        </w:rPr>
        <w:t>4</w:t>
      </w:r>
      <w:r w:rsidRPr="00A4361C">
        <w:rPr>
          <w:rFonts w:asciiTheme="majorBidi" w:hAnsiTheme="majorBidi"/>
          <w:sz w:val="28"/>
          <w:cs/>
        </w:rPr>
        <w:t xml:space="preserve"> </w:t>
      </w:r>
      <w:r w:rsidRPr="00A4361C">
        <w:rPr>
          <w:rFonts w:asciiTheme="majorBidi" w:hAnsiTheme="majorBidi" w:hint="cs"/>
          <w:sz w:val="28"/>
          <w:cs/>
        </w:rPr>
        <w:t>ใช้สิทธิแปลงสภาพตามประกาศการใช้สิทธิแปลงสภาพ</w:t>
      </w:r>
      <w:r w:rsidR="00243BE6">
        <w:rPr>
          <w:rFonts w:asciiTheme="majorBidi" w:hAnsiTheme="majorBidi" w:hint="cs"/>
          <w:sz w:val="28"/>
          <w:cs/>
        </w:rPr>
        <w:t xml:space="preserve">    </w:t>
      </w:r>
      <w:r w:rsidRPr="00A4361C">
        <w:rPr>
          <w:rFonts w:asciiTheme="majorBidi" w:hAnsiTheme="majorBidi" w:hint="cs"/>
          <w:sz w:val="28"/>
          <w:cs/>
        </w:rPr>
        <w:t>ครั้งที่</w:t>
      </w:r>
      <w:r w:rsidRPr="00A4361C">
        <w:rPr>
          <w:rFonts w:asciiTheme="majorBidi" w:hAnsiTheme="majorBidi"/>
          <w:sz w:val="28"/>
          <w:cs/>
        </w:rPr>
        <w:t xml:space="preserve"> </w:t>
      </w:r>
      <w:r w:rsidR="00063F8D">
        <w:rPr>
          <w:rFonts w:asciiTheme="majorBidi" w:hAnsiTheme="majorBidi"/>
          <w:sz w:val="28"/>
        </w:rPr>
        <w:t>2</w:t>
      </w:r>
      <w:r w:rsidRPr="00A4361C">
        <w:rPr>
          <w:rFonts w:asciiTheme="majorBidi" w:hAnsiTheme="majorBidi"/>
          <w:sz w:val="28"/>
          <w:cs/>
        </w:rPr>
        <w:t xml:space="preserve"> </w:t>
      </w:r>
      <w:r w:rsidRPr="00A4361C">
        <w:rPr>
          <w:rFonts w:asciiTheme="majorBidi" w:hAnsiTheme="majorBidi" w:hint="cs"/>
          <w:sz w:val="28"/>
          <w:cs/>
        </w:rPr>
        <w:t>จำนวน</w:t>
      </w:r>
      <w:r w:rsidRPr="00A4361C">
        <w:rPr>
          <w:rFonts w:asciiTheme="majorBidi" w:hAnsiTheme="majorBidi"/>
          <w:sz w:val="28"/>
          <w:cs/>
        </w:rPr>
        <w:t xml:space="preserve"> </w:t>
      </w:r>
      <w:r w:rsidR="00063F8D">
        <w:rPr>
          <w:rFonts w:asciiTheme="majorBidi" w:hAnsiTheme="majorBidi"/>
          <w:sz w:val="28"/>
        </w:rPr>
        <w:t>201</w:t>
      </w:r>
      <w:r w:rsidRPr="00A4361C">
        <w:rPr>
          <w:rFonts w:asciiTheme="majorBidi" w:hAnsiTheme="majorBidi" w:cstheme="majorBidi"/>
          <w:sz w:val="28"/>
        </w:rPr>
        <w:t>,</w:t>
      </w:r>
      <w:r w:rsidRPr="00A4361C">
        <w:rPr>
          <w:rFonts w:asciiTheme="majorBidi" w:hAnsiTheme="majorBidi"/>
          <w:sz w:val="28"/>
          <w:cs/>
        </w:rPr>
        <w:t>225</w:t>
      </w:r>
      <w:r w:rsidRPr="00A4361C">
        <w:rPr>
          <w:rFonts w:asciiTheme="majorBidi" w:hAnsiTheme="majorBidi" w:cstheme="majorBidi"/>
          <w:sz w:val="28"/>
        </w:rPr>
        <w:t>,</w:t>
      </w:r>
      <w:r w:rsidR="00063F8D">
        <w:rPr>
          <w:rFonts w:asciiTheme="majorBidi" w:hAnsiTheme="majorBidi"/>
          <w:sz w:val="28"/>
        </w:rPr>
        <w:t>400</w:t>
      </w:r>
      <w:r w:rsidRPr="00A4361C">
        <w:rPr>
          <w:rFonts w:asciiTheme="majorBidi" w:hAnsiTheme="majorBidi"/>
          <w:sz w:val="28"/>
          <w:cs/>
        </w:rPr>
        <w:t xml:space="preserve"> </w:t>
      </w:r>
      <w:r w:rsidRPr="00A4361C">
        <w:rPr>
          <w:rFonts w:asciiTheme="majorBidi" w:hAnsiTheme="majorBidi" w:hint="cs"/>
          <w:sz w:val="28"/>
          <w:cs/>
        </w:rPr>
        <w:t>หน่วย</w:t>
      </w:r>
      <w:r w:rsidRPr="00A4361C">
        <w:rPr>
          <w:rFonts w:asciiTheme="majorBidi" w:hAnsiTheme="majorBidi"/>
          <w:sz w:val="28"/>
          <w:cs/>
        </w:rPr>
        <w:t xml:space="preserve"> </w:t>
      </w:r>
      <w:r w:rsidRPr="00A4361C">
        <w:rPr>
          <w:rFonts w:asciiTheme="majorBidi" w:hAnsiTheme="majorBidi" w:hint="cs"/>
          <w:sz w:val="28"/>
          <w:cs/>
        </w:rPr>
        <w:t>มูลค่าที่ตราไว้หน่วยละ</w:t>
      </w:r>
      <w:r w:rsidRPr="00A4361C">
        <w:rPr>
          <w:rFonts w:asciiTheme="majorBidi" w:hAnsiTheme="majorBidi"/>
          <w:sz w:val="28"/>
          <w:cs/>
        </w:rPr>
        <w:t xml:space="preserve"> </w:t>
      </w:r>
      <w:r w:rsidR="00063F8D">
        <w:rPr>
          <w:rFonts w:asciiTheme="majorBidi" w:hAnsiTheme="majorBidi"/>
          <w:sz w:val="28"/>
        </w:rPr>
        <w:t>0.05</w:t>
      </w:r>
      <w:r w:rsidRPr="00A4361C">
        <w:rPr>
          <w:rFonts w:asciiTheme="majorBidi" w:hAnsiTheme="majorBidi"/>
          <w:sz w:val="28"/>
          <w:cs/>
        </w:rPr>
        <w:t xml:space="preserve"> </w:t>
      </w:r>
      <w:r w:rsidRPr="00A4361C">
        <w:rPr>
          <w:rFonts w:asciiTheme="majorBidi" w:hAnsiTheme="majorBidi" w:hint="cs"/>
          <w:sz w:val="28"/>
          <w:cs/>
        </w:rPr>
        <w:t>บาท</w:t>
      </w:r>
      <w:r w:rsidRPr="00A4361C">
        <w:rPr>
          <w:rFonts w:asciiTheme="majorBidi" w:hAnsiTheme="majorBidi"/>
          <w:sz w:val="28"/>
          <w:cs/>
        </w:rPr>
        <w:t xml:space="preserve"> </w:t>
      </w:r>
      <w:r w:rsidRPr="00A4361C">
        <w:rPr>
          <w:rFonts w:asciiTheme="majorBidi" w:hAnsiTheme="majorBidi" w:hint="cs"/>
          <w:sz w:val="28"/>
          <w:cs/>
        </w:rPr>
        <w:t>เป็นจำนวนเงิน</w:t>
      </w:r>
      <w:r w:rsidRPr="00A4361C">
        <w:rPr>
          <w:rFonts w:asciiTheme="majorBidi" w:hAnsiTheme="majorBidi"/>
          <w:sz w:val="28"/>
          <w:cs/>
        </w:rPr>
        <w:t xml:space="preserve"> </w:t>
      </w:r>
      <w:r w:rsidR="00063F8D">
        <w:rPr>
          <w:rFonts w:asciiTheme="majorBidi" w:hAnsiTheme="majorBidi"/>
          <w:sz w:val="28"/>
        </w:rPr>
        <w:t>10</w:t>
      </w:r>
      <w:r w:rsidRPr="00A4361C">
        <w:rPr>
          <w:rFonts w:asciiTheme="majorBidi" w:hAnsiTheme="majorBidi" w:cstheme="majorBidi"/>
          <w:sz w:val="28"/>
        </w:rPr>
        <w:t>,</w:t>
      </w:r>
      <w:r w:rsidRPr="00A4361C">
        <w:rPr>
          <w:rFonts w:asciiTheme="majorBidi" w:hAnsiTheme="majorBidi"/>
          <w:sz w:val="28"/>
          <w:cs/>
        </w:rPr>
        <w:t>061</w:t>
      </w:r>
      <w:r w:rsidRPr="00A4361C">
        <w:rPr>
          <w:rFonts w:asciiTheme="majorBidi" w:hAnsiTheme="majorBidi" w:cstheme="majorBidi"/>
          <w:sz w:val="28"/>
        </w:rPr>
        <w:t>,</w:t>
      </w:r>
      <w:r w:rsidR="00063F8D">
        <w:rPr>
          <w:rFonts w:asciiTheme="majorBidi" w:hAnsiTheme="majorBidi"/>
          <w:sz w:val="28"/>
        </w:rPr>
        <w:t>270</w:t>
      </w:r>
      <w:r w:rsidRPr="00A4361C">
        <w:rPr>
          <w:rFonts w:asciiTheme="majorBidi" w:hAnsiTheme="majorBidi"/>
          <w:sz w:val="28"/>
          <w:cs/>
        </w:rPr>
        <w:t xml:space="preserve"> </w:t>
      </w:r>
      <w:r w:rsidRPr="00A4361C">
        <w:rPr>
          <w:rFonts w:asciiTheme="majorBidi" w:hAnsiTheme="majorBidi" w:hint="cs"/>
          <w:sz w:val="28"/>
          <w:cs/>
        </w:rPr>
        <w:t>บาท</w:t>
      </w:r>
      <w:r w:rsidRPr="00A4361C">
        <w:rPr>
          <w:rFonts w:asciiTheme="majorBidi" w:hAnsiTheme="majorBidi"/>
          <w:sz w:val="28"/>
          <w:cs/>
        </w:rPr>
        <w:t xml:space="preserve"> </w:t>
      </w:r>
      <w:r w:rsidRPr="00A4361C">
        <w:rPr>
          <w:rFonts w:asciiTheme="majorBidi" w:hAnsiTheme="majorBidi" w:hint="cs"/>
          <w:sz w:val="28"/>
          <w:cs/>
        </w:rPr>
        <w:t>ราคาใช้สิทธิแปลงสภาพหน่วยละ</w:t>
      </w:r>
      <w:r w:rsidRPr="00A4361C">
        <w:rPr>
          <w:rFonts w:asciiTheme="majorBidi" w:hAnsiTheme="majorBidi"/>
          <w:sz w:val="28"/>
          <w:cs/>
        </w:rPr>
        <w:t xml:space="preserve"> </w:t>
      </w:r>
      <w:r w:rsidR="00527F77">
        <w:rPr>
          <w:rFonts w:asciiTheme="majorBidi" w:hAnsiTheme="majorBidi"/>
          <w:sz w:val="28"/>
        </w:rPr>
        <w:t>1.25</w:t>
      </w:r>
      <w:r w:rsidRPr="00A4361C">
        <w:rPr>
          <w:rFonts w:asciiTheme="majorBidi" w:hAnsiTheme="majorBidi"/>
          <w:sz w:val="28"/>
          <w:cs/>
        </w:rPr>
        <w:t xml:space="preserve"> </w:t>
      </w:r>
      <w:r w:rsidRPr="00A4361C">
        <w:rPr>
          <w:rFonts w:asciiTheme="majorBidi" w:hAnsiTheme="majorBidi" w:hint="cs"/>
          <w:sz w:val="28"/>
          <w:cs/>
        </w:rPr>
        <w:t>บาท</w:t>
      </w:r>
      <w:r w:rsidRPr="00A4361C">
        <w:rPr>
          <w:rFonts w:asciiTheme="majorBidi" w:hAnsiTheme="majorBidi"/>
          <w:sz w:val="28"/>
          <w:cs/>
        </w:rPr>
        <w:t xml:space="preserve"> </w:t>
      </w:r>
      <w:r w:rsidRPr="00A4361C">
        <w:rPr>
          <w:rFonts w:asciiTheme="majorBidi" w:hAnsiTheme="majorBidi" w:hint="cs"/>
          <w:sz w:val="28"/>
          <w:cs/>
        </w:rPr>
        <w:t>เป็นจำนวนเงิน</w:t>
      </w:r>
      <w:r w:rsidRPr="00A4361C">
        <w:rPr>
          <w:rFonts w:asciiTheme="majorBidi" w:hAnsiTheme="majorBidi"/>
          <w:sz w:val="28"/>
          <w:cs/>
        </w:rPr>
        <w:t xml:space="preserve"> </w:t>
      </w:r>
      <w:r w:rsidR="00527F77">
        <w:rPr>
          <w:rFonts w:asciiTheme="majorBidi" w:hAnsiTheme="majorBidi"/>
          <w:sz w:val="28"/>
        </w:rPr>
        <w:t>251</w:t>
      </w:r>
      <w:r w:rsidRPr="00A4361C">
        <w:rPr>
          <w:rFonts w:asciiTheme="majorBidi" w:hAnsiTheme="majorBidi" w:cstheme="majorBidi"/>
          <w:sz w:val="28"/>
        </w:rPr>
        <w:t>,</w:t>
      </w:r>
      <w:r w:rsidRPr="00A4361C">
        <w:rPr>
          <w:rFonts w:asciiTheme="majorBidi" w:hAnsiTheme="majorBidi"/>
          <w:sz w:val="28"/>
          <w:cs/>
        </w:rPr>
        <w:t>531</w:t>
      </w:r>
      <w:r w:rsidRPr="00A4361C">
        <w:rPr>
          <w:rFonts w:asciiTheme="majorBidi" w:hAnsiTheme="majorBidi" w:cstheme="majorBidi"/>
          <w:sz w:val="28"/>
        </w:rPr>
        <w:t>,</w:t>
      </w:r>
      <w:r w:rsidR="00527F77">
        <w:rPr>
          <w:rFonts w:asciiTheme="majorBidi" w:hAnsiTheme="majorBidi"/>
          <w:sz w:val="28"/>
        </w:rPr>
        <w:t>750</w:t>
      </w:r>
      <w:r w:rsidRPr="00A4361C">
        <w:rPr>
          <w:rFonts w:asciiTheme="majorBidi" w:hAnsiTheme="majorBidi"/>
          <w:sz w:val="28"/>
          <w:cs/>
        </w:rPr>
        <w:t xml:space="preserve"> </w:t>
      </w:r>
      <w:r w:rsidRPr="00A4361C">
        <w:rPr>
          <w:rFonts w:asciiTheme="majorBidi" w:hAnsiTheme="majorBidi" w:hint="cs"/>
          <w:sz w:val="28"/>
          <w:cs/>
        </w:rPr>
        <w:t>บาท</w:t>
      </w:r>
      <w:r w:rsidRPr="00A4361C">
        <w:rPr>
          <w:rFonts w:asciiTheme="majorBidi" w:hAnsiTheme="majorBidi"/>
          <w:sz w:val="28"/>
          <w:cs/>
        </w:rPr>
        <w:t xml:space="preserve"> </w:t>
      </w:r>
      <w:r w:rsidRPr="00A4361C">
        <w:rPr>
          <w:rFonts w:asciiTheme="majorBidi" w:hAnsiTheme="majorBidi" w:hint="cs"/>
          <w:sz w:val="28"/>
          <w:cs/>
        </w:rPr>
        <w:t>คงเหลือใบสำคัญแสดงสิทธิ</w:t>
      </w:r>
      <w:r w:rsidRPr="00A4361C">
        <w:rPr>
          <w:rFonts w:asciiTheme="majorBidi" w:hAnsiTheme="majorBidi"/>
          <w:sz w:val="28"/>
          <w:cs/>
        </w:rPr>
        <w:t xml:space="preserve"> </w:t>
      </w:r>
      <w:r w:rsidR="00527F77">
        <w:rPr>
          <w:rFonts w:asciiTheme="majorBidi" w:hAnsiTheme="majorBidi"/>
          <w:sz w:val="28"/>
        </w:rPr>
        <w:t>7</w:t>
      </w:r>
      <w:r w:rsidRPr="00A4361C">
        <w:rPr>
          <w:rFonts w:asciiTheme="majorBidi" w:hAnsiTheme="majorBidi" w:cstheme="majorBidi"/>
          <w:sz w:val="28"/>
        </w:rPr>
        <w:t>UP-W</w:t>
      </w:r>
      <w:r w:rsidR="00063F8D">
        <w:rPr>
          <w:rFonts w:asciiTheme="majorBidi" w:hAnsiTheme="majorBidi"/>
          <w:sz w:val="28"/>
        </w:rPr>
        <w:t>4</w:t>
      </w:r>
      <w:r w:rsidRPr="00A4361C">
        <w:rPr>
          <w:rFonts w:asciiTheme="majorBidi" w:hAnsiTheme="majorBidi"/>
          <w:sz w:val="28"/>
          <w:cs/>
        </w:rPr>
        <w:t xml:space="preserve"> </w:t>
      </w:r>
      <w:r w:rsidRPr="00A4361C">
        <w:rPr>
          <w:rFonts w:asciiTheme="majorBidi" w:hAnsiTheme="majorBidi" w:hint="cs"/>
          <w:sz w:val="28"/>
          <w:cs/>
        </w:rPr>
        <w:t>ที่ยังไม่ใช้สิทธิจำนวน</w:t>
      </w:r>
      <w:r w:rsidRPr="00A4361C">
        <w:rPr>
          <w:rFonts w:asciiTheme="majorBidi" w:hAnsiTheme="majorBidi"/>
          <w:sz w:val="28"/>
          <w:cs/>
        </w:rPr>
        <w:t>404</w:t>
      </w:r>
      <w:r w:rsidRPr="00A4361C">
        <w:rPr>
          <w:rFonts w:asciiTheme="majorBidi" w:hAnsiTheme="majorBidi" w:cstheme="majorBidi"/>
          <w:sz w:val="28"/>
        </w:rPr>
        <w:t>,</w:t>
      </w:r>
      <w:r w:rsidRPr="00A4361C">
        <w:rPr>
          <w:rFonts w:asciiTheme="majorBidi" w:hAnsiTheme="majorBidi"/>
          <w:sz w:val="28"/>
          <w:cs/>
        </w:rPr>
        <w:t>694</w:t>
      </w:r>
      <w:r w:rsidRPr="00A4361C">
        <w:rPr>
          <w:rFonts w:asciiTheme="majorBidi" w:hAnsiTheme="majorBidi" w:cstheme="majorBidi"/>
          <w:sz w:val="28"/>
        </w:rPr>
        <w:t>,</w:t>
      </w:r>
      <w:r w:rsidR="00527F77">
        <w:rPr>
          <w:rFonts w:asciiTheme="majorBidi" w:hAnsiTheme="majorBidi"/>
          <w:sz w:val="28"/>
        </w:rPr>
        <w:t>220</w:t>
      </w:r>
      <w:r w:rsidRPr="00A4361C">
        <w:rPr>
          <w:rFonts w:asciiTheme="majorBidi" w:hAnsiTheme="majorBidi"/>
          <w:sz w:val="28"/>
          <w:cs/>
        </w:rPr>
        <w:t xml:space="preserve"> </w:t>
      </w:r>
      <w:r w:rsidRPr="00A4361C">
        <w:rPr>
          <w:rFonts w:asciiTheme="majorBidi" w:hAnsiTheme="majorBidi" w:hint="cs"/>
          <w:sz w:val="28"/>
          <w:cs/>
        </w:rPr>
        <w:t>หน่วย</w:t>
      </w:r>
      <w:r w:rsidRPr="00A4361C">
        <w:rPr>
          <w:rFonts w:asciiTheme="majorBidi" w:hAnsiTheme="majorBidi"/>
          <w:sz w:val="28"/>
          <w:cs/>
        </w:rPr>
        <w:t xml:space="preserve"> </w:t>
      </w:r>
      <w:r w:rsidRPr="00A4361C">
        <w:rPr>
          <w:rFonts w:asciiTheme="majorBidi" w:hAnsiTheme="majorBidi" w:hint="cs"/>
          <w:sz w:val="28"/>
          <w:cs/>
        </w:rPr>
        <w:t>มูลค่าที่ตราไว้หน่วยละ</w:t>
      </w:r>
      <w:r w:rsidRPr="00A4361C">
        <w:rPr>
          <w:rFonts w:asciiTheme="majorBidi" w:hAnsiTheme="majorBidi"/>
          <w:sz w:val="28"/>
          <w:cs/>
        </w:rPr>
        <w:t xml:space="preserve"> </w:t>
      </w:r>
      <w:r w:rsidR="00527F77">
        <w:rPr>
          <w:rFonts w:asciiTheme="majorBidi" w:hAnsiTheme="majorBidi"/>
          <w:sz w:val="28"/>
        </w:rPr>
        <w:t>0.05</w:t>
      </w:r>
      <w:r w:rsidRPr="00A4361C">
        <w:rPr>
          <w:rFonts w:asciiTheme="majorBidi" w:hAnsiTheme="majorBidi"/>
          <w:sz w:val="28"/>
          <w:cs/>
        </w:rPr>
        <w:t xml:space="preserve"> </w:t>
      </w:r>
      <w:r w:rsidRPr="00A4361C">
        <w:rPr>
          <w:rFonts w:asciiTheme="majorBidi" w:hAnsiTheme="majorBidi" w:hint="cs"/>
          <w:sz w:val="28"/>
          <w:cs/>
        </w:rPr>
        <w:t>บาท</w:t>
      </w:r>
      <w:r w:rsidRPr="00A4361C">
        <w:rPr>
          <w:rFonts w:asciiTheme="majorBidi" w:hAnsiTheme="majorBidi"/>
          <w:sz w:val="28"/>
          <w:cs/>
        </w:rPr>
        <w:t xml:space="preserve"> </w:t>
      </w:r>
      <w:r w:rsidRPr="00A4361C">
        <w:rPr>
          <w:rFonts w:asciiTheme="majorBidi" w:hAnsiTheme="majorBidi" w:hint="cs"/>
          <w:sz w:val="28"/>
          <w:cs/>
        </w:rPr>
        <w:t>เป็นจำนวนเงิน</w:t>
      </w:r>
      <w:r w:rsidRPr="00A4361C">
        <w:rPr>
          <w:rFonts w:asciiTheme="majorBidi" w:hAnsiTheme="majorBidi"/>
          <w:sz w:val="28"/>
          <w:cs/>
        </w:rPr>
        <w:t xml:space="preserve"> </w:t>
      </w:r>
      <w:r w:rsidR="00527F77">
        <w:rPr>
          <w:rFonts w:asciiTheme="majorBidi" w:hAnsiTheme="majorBidi"/>
          <w:sz w:val="28"/>
        </w:rPr>
        <w:t>20</w:t>
      </w:r>
      <w:r w:rsidRPr="00A4361C">
        <w:rPr>
          <w:rFonts w:asciiTheme="majorBidi" w:hAnsiTheme="majorBidi" w:cstheme="majorBidi"/>
          <w:sz w:val="28"/>
        </w:rPr>
        <w:t>,</w:t>
      </w:r>
      <w:r w:rsidRPr="00A4361C">
        <w:rPr>
          <w:rFonts w:asciiTheme="majorBidi" w:hAnsiTheme="majorBidi"/>
          <w:sz w:val="28"/>
          <w:cs/>
        </w:rPr>
        <w:t>234</w:t>
      </w:r>
      <w:r w:rsidRPr="00A4361C">
        <w:rPr>
          <w:rFonts w:asciiTheme="majorBidi" w:hAnsiTheme="majorBidi" w:cstheme="majorBidi"/>
          <w:sz w:val="28"/>
        </w:rPr>
        <w:t>,</w:t>
      </w:r>
      <w:r w:rsidR="00527F77">
        <w:rPr>
          <w:rFonts w:asciiTheme="majorBidi" w:hAnsiTheme="majorBidi"/>
          <w:sz w:val="28"/>
        </w:rPr>
        <w:t>711</w:t>
      </w:r>
      <w:r w:rsidRPr="00A4361C">
        <w:rPr>
          <w:rFonts w:asciiTheme="majorBidi" w:hAnsiTheme="majorBidi"/>
          <w:sz w:val="28"/>
          <w:cs/>
        </w:rPr>
        <w:t xml:space="preserve"> </w:t>
      </w:r>
      <w:r w:rsidRPr="00A4361C">
        <w:rPr>
          <w:rFonts w:asciiTheme="majorBidi" w:hAnsiTheme="majorBidi" w:hint="cs"/>
          <w:sz w:val="28"/>
          <w:cs/>
        </w:rPr>
        <w:t>บาท</w:t>
      </w:r>
      <w:r w:rsidRPr="00A4361C">
        <w:rPr>
          <w:rFonts w:asciiTheme="majorBidi" w:hAnsiTheme="majorBidi"/>
          <w:sz w:val="28"/>
          <w:cs/>
        </w:rPr>
        <w:t xml:space="preserve"> </w:t>
      </w:r>
      <w:r w:rsidRPr="00A4361C">
        <w:rPr>
          <w:rFonts w:asciiTheme="majorBidi" w:hAnsiTheme="majorBidi" w:hint="cs"/>
          <w:sz w:val="28"/>
          <w:cs/>
        </w:rPr>
        <w:t>โดยมีหุ้นสามัญที่เกิดจากการใช้สิทธิจำนวน</w:t>
      </w:r>
      <w:r w:rsidRPr="00A4361C">
        <w:rPr>
          <w:rFonts w:asciiTheme="majorBidi" w:hAnsiTheme="majorBidi"/>
          <w:sz w:val="28"/>
          <w:cs/>
        </w:rPr>
        <w:t xml:space="preserve"> </w:t>
      </w:r>
      <w:r w:rsidR="00527F77">
        <w:rPr>
          <w:rFonts w:asciiTheme="majorBidi" w:hAnsiTheme="majorBidi"/>
          <w:sz w:val="28"/>
        </w:rPr>
        <w:t>201</w:t>
      </w:r>
      <w:r w:rsidRPr="00A4361C">
        <w:rPr>
          <w:rFonts w:asciiTheme="majorBidi" w:hAnsiTheme="majorBidi" w:cstheme="majorBidi"/>
          <w:sz w:val="28"/>
        </w:rPr>
        <w:t>,</w:t>
      </w:r>
      <w:r w:rsidRPr="00A4361C">
        <w:rPr>
          <w:rFonts w:asciiTheme="majorBidi" w:hAnsiTheme="majorBidi"/>
          <w:sz w:val="28"/>
          <w:cs/>
        </w:rPr>
        <w:t>225</w:t>
      </w:r>
      <w:r w:rsidRPr="00A4361C">
        <w:rPr>
          <w:rFonts w:asciiTheme="majorBidi" w:hAnsiTheme="majorBidi" w:cstheme="majorBidi"/>
          <w:sz w:val="28"/>
        </w:rPr>
        <w:t>,</w:t>
      </w:r>
      <w:r w:rsidR="00527F77">
        <w:rPr>
          <w:rFonts w:asciiTheme="majorBidi" w:hAnsiTheme="majorBidi"/>
          <w:sz w:val="28"/>
        </w:rPr>
        <w:t>400</w:t>
      </w:r>
      <w:r w:rsidRPr="00A4361C">
        <w:rPr>
          <w:rFonts w:asciiTheme="majorBidi" w:hAnsiTheme="majorBidi"/>
          <w:sz w:val="28"/>
          <w:cs/>
        </w:rPr>
        <w:t xml:space="preserve"> </w:t>
      </w:r>
      <w:r w:rsidRPr="00A4361C">
        <w:rPr>
          <w:rFonts w:asciiTheme="majorBidi" w:hAnsiTheme="majorBidi" w:hint="cs"/>
          <w:sz w:val="28"/>
          <w:cs/>
        </w:rPr>
        <w:t>หุ้น</w:t>
      </w:r>
    </w:p>
    <w:p w14:paraId="74B9FD28" w14:textId="667CF35B" w:rsidR="00F53166" w:rsidRPr="00B118B0" w:rsidRDefault="0E075460" w:rsidP="00081754">
      <w:pPr>
        <w:pStyle w:val="ListParagraph"/>
        <w:numPr>
          <w:ilvl w:val="0"/>
          <w:numId w:val="1"/>
        </w:numPr>
        <w:spacing w:before="240" w:line="240" w:lineRule="atLeast"/>
        <w:ind w:left="360"/>
        <w:rPr>
          <w:rFonts w:asciiTheme="majorBidi" w:hAnsiTheme="majorBidi" w:cstheme="majorBidi"/>
          <w:b/>
          <w:bCs/>
          <w:sz w:val="28"/>
        </w:rPr>
      </w:pPr>
      <w:r w:rsidRPr="00B118B0">
        <w:rPr>
          <w:rFonts w:asciiTheme="majorBidi" w:hAnsiTheme="majorBidi" w:cstheme="majorBidi"/>
          <w:b/>
          <w:bCs/>
          <w:sz w:val="28"/>
          <w:cs/>
        </w:rPr>
        <w:t>ภาษีเงินได้</w:t>
      </w:r>
      <w:r w:rsidRPr="00B118B0">
        <w:rPr>
          <w:rFonts w:asciiTheme="majorBidi" w:hAnsiTheme="majorBidi" w:cstheme="majorBidi"/>
          <w:b/>
          <w:bCs/>
          <w:sz w:val="28"/>
        </w:rPr>
        <w:t xml:space="preserve"> </w:t>
      </w:r>
    </w:p>
    <w:p w14:paraId="3F47C426" w14:textId="36BA5F13" w:rsidR="00F53166" w:rsidRPr="00B118B0" w:rsidRDefault="009E4C64" w:rsidP="007017DD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ภาษีเงินได้นิติบุคคลระหว่างกาลคำนวณขึ้นจากกำไร (ขาดทุน) ก่อนภาษีเงินได้สำหรับงวดคูณด้วยอัตราภาษีเฉลี่ยทั้งปีที่ประมาณไว้ (รายได้) ค่าใช้จ่ายภาษีเงินได้สำหรับ</w:t>
      </w:r>
      <w:r w:rsidR="002C0848" w:rsidRPr="00B118B0">
        <w:rPr>
          <w:rFonts w:asciiTheme="majorBidi" w:hAnsiTheme="majorBidi" w:cstheme="majorBidi"/>
          <w:sz w:val="28"/>
          <w:cs/>
          <w:lang w:val="en-GB"/>
        </w:rPr>
        <w:t>งวดสามเดือนและหกเดือนสิ้นสุด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วันที่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022C79" w:rsidRPr="00B118B0">
        <w:rPr>
          <w:rFonts w:asciiTheme="majorBidi" w:hAnsiTheme="majorBidi" w:cstheme="majorBidi"/>
          <w:color w:val="000000"/>
          <w:spacing w:val="-2"/>
          <w:sz w:val="28"/>
        </w:rPr>
        <w:t>30</w:t>
      </w:r>
      <w:r w:rsidR="00022C79"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มิถุนายน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0325E8" w:rsidRPr="00B118B0">
        <w:rPr>
          <w:rFonts w:asciiTheme="majorBidi" w:hAnsiTheme="majorBidi" w:cstheme="majorBidi"/>
          <w:color w:val="000000"/>
          <w:spacing w:val="-2"/>
          <w:sz w:val="28"/>
        </w:rPr>
        <w:t>4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และ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0325E8" w:rsidRPr="00B118B0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สรุปได้ดังนี้</w:t>
      </w:r>
      <w:r w:rsidR="00780AF5"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                                 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80"/>
        <w:gridCol w:w="1080"/>
        <w:gridCol w:w="90"/>
        <w:gridCol w:w="1080"/>
        <w:gridCol w:w="90"/>
        <w:gridCol w:w="990"/>
        <w:gridCol w:w="90"/>
        <w:gridCol w:w="990"/>
      </w:tblGrid>
      <w:tr w:rsidR="00780AF5" w:rsidRPr="00B118B0" w14:paraId="6F6695E2" w14:textId="77777777" w:rsidTr="00B14EAF">
        <w:tc>
          <w:tcPr>
            <w:tcW w:w="4680" w:type="dxa"/>
          </w:tcPr>
          <w:p w14:paraId="408DA74D" w14:textId="77777777" w:rsidR="00780AF5" w:rsidRPr="00B118B0" w:rsidRDefault="00780AF5">
            <w:pPr>
              <w:ind w:right="-14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4410" w:type="dxa"/>
            <w:gridSpan w:val="7"/>
            <w:vAlign w:val="bottom"/>
          </w:tcPr>
          <w:p w14:paraId="15581692" w14:textId="02571824" w:rsidR="00780AF5" w:rsidRPr="00B118B0" w:rsidRDefault="00780AF5" w:rsidP="00324A24">
            <w:pPr>
              <w:ind w:left="180" w:right="5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(หน่วย: พันบาท)</w:t>
            </w:r>
          </w:p>
        </w:tc>
      </w:tr>
      <w:tr w:rsidR="00F53166" w:rsidRPr="00B118B0" w14:paraId="7EDDEF60" w14:textId="77777777" w:rsidTr="00B14EAF">
        <w:tc>
          <w:tcPr>
            <w:tcW w:w="4680" w:type="dxa"/>
          </w:tcPr>
          <w:p w14:paraId="1948A7A5" w14:textId="77777777" w:rsidR="00F53166" w:rsidRPr="00B118B0" w:rsidRDefault="00F53166">
            <w:pPr>
              <w:ind w:right="-14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4410" w:type="dxa"/>
            <w:gridSpan w:val="7"/>
            <w:tcBorders>
              <w:bottom w:val="single" w:sz="4" w:space="0" w:color="auto"/>
            </w:tcBorders>
            <w:vAlign w:val="bottom"/>
          </w:tcPr>
          <w:p w14:paraId="75700DB3" w14:textId="0014CF6C" w:rsidR="00F53166" w:rsidRPr="00B118B0" w:rsidRDefault="009E4C64" w:rsidP="005B4801">
            <w:pPr>
              <w:ind w:left="18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สำหรับงวดสามเดือนสิ้นสุดวันที่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 </w:t>
            </w:r>
            <w:r w:rsidR="002C0848" w:rsidRPr="00B118B0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30</w:t>
            </w:r>
            <w:r w:rsidR="002C0848" w:rsidRPr="00B118B0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  <w:t xml:space="preserve"> มิถุนายน</w:t>
            </w:r>
          </w:p>
        </w:tc>
      </w:tr>
      <w:tr w:rsidR="00F53166" w:rsidRPr="00B118B0" w14:paraId="7BEBF11F" w14:textId="77777777" w:rsidTr="00B14EAF">
        <w:tc>
          <w:tcPr>
            <w:tcW w:w="4680" w:type="dxa"/>
          </w:tcPr>
          <w:p w14:paraId="601084FC" w14:textId="77777777" w:rsidR="00F53166" w:rsidRPr="00B118B0" w:rsidRDefault="00F53166">
            <w:pPr>
              <w:ind w:right="-14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225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2E4863" w14:textId="77777777" w:rsidR="00F53166" w:rsidRPr="00B118B0" w:rsidRDefault="009E4C64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62FF6CD" w14:textId="77777777" w:rsidR="00F53166" w:rsidRPr="00B118B0" w:rsidRDefault="00F53166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7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ED95AB" w14:textId="77777777" w:rsidR="00F53166" w:rsidRPr="00B118B0" w:rsidRDefault="009E4C64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F53166" w:rsidRPr="00B118B0" w14:paraId="1A26FF28" w14:textId="77777777" w:rsidTr="00B14EAF">
        <w:tc>
          <w:tcPr>
            <w:tcW w:w="4680" w:type="dxa"/>
          </w:tcPr>
          <w:p w14:paraId="44E79668" w14:textId="77777777" w:rsidR="00F53166" w:rsidRPr="00B118B0" w:rsidRDefault="00F53166">
            <w:pPr>
              <w:ind w:right="-14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84F8E3" w14:textId="794EF1FD" w:rsidR="00F53166" w:rsidRPr="00B118B0" w:rsidRDefault="009E4C64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0325E8" w:rsidRPr="00B118B0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0ABBC71" w14:textId="77777777" w:rsidR="00F53166" w:rsidRPr="00B118B0" w:rsidRDefault="00F53166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C435B4" w14:textId="611A8685" w:rsidR="00F53166" w:rsidRPr="00B118B0" w:rsidRDefault="009E4C64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0325E8" w:rsidRPr="00B118B0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90" w:type="dxa"/>
          </w:tcPr>
          <w:p w14:paraId="75575082" w14:textId="77777777" w:rsidR="00F53166" w:rsidRPr="00B118B0" w:rsidRDefault="00F53166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3884473" w14:textId="5A9FE25C" w:rsidR="00F53166" w:rsidRPr="00B118B0" w:rsidRDefault="009E4C64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0325E8" w:rsidRPr="00B118B0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90" w:type="dxa"/>
          </w:tcPr>
          <w:p w14:paraId="0748AAD2" w14:textId="77777777" w:rsidR="00F53166" w:rsidRPr="00B118B0" w:rsidRDefault="00F53166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A500B4F" w14:textId="38D6D3D0" w:rsidR="00F53166" w:rsidRPr="00B118B0" w:rsidRDefault="009E4C64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0325E8" w:rsidRPr="00B118B0">
              <w:rPr>
                <w:rFonts w:asciiTheme="majorBidi" w:hAnsiTheme="majorBidi" w:cstheme="majorBidi"/>
                <w:sz w:val="28"/>
              </w:rPr>
              <w:t>3</w:t>
            </w:r>
          </w:p>
        </w:tc>
      </w:tr>
      <w:tr w:rsidR="00F53166" w:rsidRPr="00B118B0" w14:paraId="41251AFB" w14:textId="77777777" w:rsidTr="00B14EAF">
        <w:tc>
          <w:tcPr>
            <w:tcW w:w="4680" w:type="dxa"/>
            <w:vAlign w:val="bottom"/>
          </w:tcPr>
          <w:p w14:paraId="5DE0E676" w14:textId="77777777" w:rsidR="00F53166" w:rsidRPr="00B118B0" w:rsidRDefault="009E4C64" w:rsidP="00154FA2">
            <w:pPr>
              <w:ind w:right="-43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  <w:cs/>
              </w:rPr>
              <w:t>ภาษีเงินได้ปัจจุบัน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044EFB0" w14:textId="77777777" w:rsidR="00F53166" w:rsidRPr="00B118B0" w:rsidRDefault="00F53166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2357E6F5" w14:textId="77777777" w:rsidR="00F53166" w:rsidRPr="00B118B0" w:rsidRDefault="00F53166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F3A6B58" w14:textId="77777777" w:rsidR="00F53166" w:rsidRPr="00B118B0" w:rsidRDefault="00F53166" w:rsidP="00154FA2">
            <w:pPr>
              <w:tabs>
                <w:tab w:val="decimal" w:pos="972"/>
              </w:tabs>
              <w:ind w:right="-1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0C843F27" w14:textId="77777777" w:rsidR="00F53166" w:rsidRPr="00B118B0" w:rsidRDefault="00F53166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AA4EAE6" w14:textId="77777777" w:rsidR="00F53166" w:rsidRPr="00B118B0" w:rsidRDefault="00F53166" w:rsidP="00154FA2">
            <w:pPr>
              <w:tabs>
                <w:tab w:val="decimal" w:pos="972"/>
              </w:tabs>
              <w:ind w:right="-1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61AED58E" w14:textId="77777777" w:rsidR="00F53166" w:rsidRPr="00B118B0" w:rsidRDefault="00F53166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vAlign w:val="bottom"/>
          </w:tcPr>
          <w:p w14:paraId="79FC68D5" w14:textId="77777777" w:rsidR="00F53166" w:rsidRPr="00B118B0" w:rsidRDefault="00F53166" w:rsidP="00B14EAF">
            <w:pPr>
              <w:tabs>
                <w:tab w:val="decimal" w:pos="724"/>
              </w:tabs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2C0848" w:rsidRPr="00B118B0" w14:paraId="1A0CA6F1" w14:textId="77777777" w:rsidTr="00B14EAF">
        <w:tc>
          <w:tcPr>
            <w:tcW w:w="4680" w:type="dxa"/>
            <w:vAlign w:val="bottom"/>
          </w:tcPr>
          <w:p w14:paraId="45EC1537" w14:textId="77777777" w:rsidR="002C0848" w:rsidRPr="00B118B0" w:rsidRDefault="002C0848" w:rsidP="002C0848">
            <w:pPr>
              <w:ind w:right="-43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045DB85" w14:textId="0F8C50B2" w:rsidR="002C0848" w:rsidRPr="00B118B0" w:rsidRDefault="000247B7" w:rsidP="002C0848">
            <w:pPr>
              <w:tabs>
                <w:tab w:val="decimal" w:pos="972"/>
              </w:tabs>
              <w:ind w:right="87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(1,833)</w:t>
            </w:r>
          </w:p>
        </w:tc>
        <w:tc>
          <w:tcPr>
            <w:tcW w:w="90" w:type="dxa"/>
            <w:shd w:val="clear" w:color="auto" w:fill="auto"/>
          </w:tcPr>
          <w:p w14:paraId="4DE66DDB" w14:textId="77777777" w:rsidR="002C0848" w:rsidRPr="00B118B0" w:rsidRDefault="002C0848" w:rsidP="002C0848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1BA9A60" w14:textId="2F1C3E1F" w:rsidR="002C0848" w:rsidRPr="00B118B0" w:rsidRDefault="002C0848" w:rsidP="002C0848">
            <w:pPr>
              <w:tabs>
                <w:tab w:val="decimal" w:pos="900"/>
              </w:tabs>
              <w:ind w:right="92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(10,550)</w:t>
            </w:r>
          </w:p>
        </w:tc>
        <w:tc>
          <w:tcPr>
            <w:tcW w:w="90" w:type="dxa"/>
            <w:shd w:val="clear" w:color="auto" w:fill="auto"/>
          </w:tcPr>
          <w:p w14:paraId="00107EE0" w14:textId="77777777" w:rsidR="002C0848" w:rsidRPr="00B118B0" w:rsidRDefault="002C0848" w:rsidP="002C0848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F879067" w14:textId="4AD1DCF6" w:rsidR="002C0848" w:rsidRPr="00B118B0" w:rsidRDefault="003D51C9" w:rsidP="002C0848">
            <w:pPr>
              <w:ind w:right="95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3D319DC" w14:textId="77777777" w:rsidR="002C0848" w:rsidRPr="00B118B0" w:rsidRDefault="002C0848" w:rsidP="002C0848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15D4761" w14:textId="6BE59A00" w:rsidR="002C0848" w:rsidRPr="00B118B0" w:rsidRDefault="002C0848" w:rsidP="002C0848">
            <w:pPr>
              <w:tabs>
                <w:tab w:val="decimal" w:pos="724"/>
              </w:tabs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2C0848" w:rsidRPr="00B118B0" w14:paraId="312ECD7C" w14:textId="77777777" w:rsidTr="00B14EAF">
        <w:tc>
          <w:tcPr>
            <w:tcW w:w="4680" w:type="dxa"/>
            <w:vAlign w:val="bottom"/>
          </w:tcPr>
          <w:p w14:paraId="1EFB1B38" w14:textId="77777777" w:rsidR="002C0848" w:rsidRPr="00B118B0" w:rsidRDefault="002C0848" w:rsidP="002C0848">
            <w:pPr>
              <w:ind w:right="-43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  <w:cs/>
              </w:rPr>
              <w:t>ภาษีเงินได้รอการตัดบัญชี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49FBB9A" w14:textId="66F9F49B" w:rsidR="002C0848" w:rsidRPr="00B118B0" w:rsidRDefault="002C0848" w:rsidP="002C0848">
            <w:pPr>
              <w:tabs>
                <w:tab w:val="decimal" w:pos="972"/>
              </w:tabs>
              <w:ind w:right="8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32CBF179" w14:textId="77777777" w:rsidR="002C0848" w:rsidRPr="00B118B0" w:rsidRDefault="002C0848" w:rsidP="002C0848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8A93532" w14:textId="77777777" w:rsidR="002C0848" w:rsidRPr="00B118B0" w:rsidRDefault="002C0848" w:rsidP="002C0848">
            <w:pPr>
              <w:ind w:right="9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5B5F2A3D" w14:textId="77777777" w:rsidR="002C0848" w:rsidRPr="00B118B0" w:rsidRDefault="002C0848" w:rsidP="002C0848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010C9D9" w14:textId="77777777" w:rsidR="002C0848" w:rsidRPr="00B118B0" w:rsidRDefault="002C0848" w:rsidP="002C0848">
            <w:pPr>
              <w:tabs>
                <w:tab w:val="decimal" w:pos="810"/>
              </w:tabs>
              <w:ind w:right="95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5BBC048D" w14:textId="77777777" w:rsidR="002C0848" w:rsidRPr="00B118B0" w:rsidRDefault="002C0848" w:rsidP="002C0848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38C898C" w14:textId="77777777" w:rsidR="002C0848" w:rsidRPr="00B118B0" w:rsidRDefault="002C0848" w:rsidP="002C0848">
            <w:pPr>
              <w:tabs>
                <w:tab w:val="decimal" w:pos="724"/>
              </w:tabs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2C0848" w:rsidRPr="00B118B0" w14:paraId="4D4E41FD" w14:textId="77777777" w:rsidTr="00B14EAF">
        <w:tc>
          <w:tcPr>
            <w:tcW w:w="4680" w:type="dxa"/>
            <w:vAlign w:val="bottom"/>
          </w:tcPr>
          <w:p w14:paraId="7CF01DA1" w14:textId="77777777" w:rsidR="002C0848" w:rsidRPr="00B118B0" w:rsidRDefault="002C0848" w:rsidP="002C0848">
            <w:pPr>
              <w:tabs>
                <w:tab w:val="left" w:pos="4362"/>
              </w:tabs>
              <w:ind w:right="-90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ภาษีเงินได้รอการตัดบัญชีจากการเกิดผลแตกต่างชั่วคราว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4FBE8B" w14:textId="736C40AF" w:rsidR="002C0848" w:rsidRPr="00B118B0" w:rsidRDefault="000247B7" w:rsidP="002C0848">
            <w:pPr>
              <w:tabs>
                <w:tab w:val="decimal" w:pos="972"/>
              </w:tabs>
              <w:ind w:right="87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(1,047)</w:t>
            </w:r>
          </w:p>
        </w:tc>
        <w:tc>
          <w:tcPr>
            <w:tcW w:w="90" w:type="dxa"/>
            <w:shd w:val="clear" w:color="auto" w:fill="auto"/>
          </w:tcPr>
          <w:p w14:paraId="7B9A550C" w14:textId="77777777" w:rsidR="002C0848" w:rsidRPr="00B118B0" w:rsidRDefault="002C0848" w:rsidP="002C0848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8A19B8" w14:textId="23049EF0" w:rsidR="002C0848" w:rsidRPr="00B118B0" w:rsidRDefault="002C0848" w:rsidP="002C0848">
            <w:pPr>
              <w:tabs>
                <w:tab w:val="decimal" w:pos="900"/>
              </w:tabs>
              <w:ind w:right="92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809</w:t>
            </w:r>
          </w:p>
        </w:tc>
        <w:tc>
          <w:tcPr>
            <w:tcW w:w="90" w:type="dxa"/>
            <w:shd w:val="clear" w:color="auto" w:fill="auto"/>
          </w:tcPr>
          <w:p w14:paraId="64AAED8C" w14:textId="77777777" w:rsidR="002C0848" w:rsidRPr="00B118B0" w:rsidRDefault="002C0848" w:rsidP="002C0848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AE151B" w14:textId="21A6958B" w:rsidR="002C0848" w:rsidRPr="00B118B0" w:rsidRDefault="003D51C9" w:rsidP="002C0848">
            <w:pPr>
              <w:tabs>
                <w:tab w:val="decimal" w:pos="810"/>
              </w:tabs>
              <w:ind w:right="95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 w:hint="cs"/>
                <w:sz w:val="28"/>
                <w:cs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688FF77E" w14:textId="77777777" w:rsidR="002C0848" w:rsidRPr="00B118B0" w:rsidRDefault="002C0848" w:rsidP="002C0848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CE34D4" w14:textId="4205A4EB" w:rsidR="002C0848" w:rsidRPr="00B118B0" w:rsidRDefault="002C0848" w:rsidP="002C0848">
            <w:pPr>
              <w:tabs>
                <w:tab w:val="decimal" w:pos="724"/>
                <w:tab w:val="decimal" w:pos="900"/>
              </w:tabs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</w:t>
            </w:r>
          </w:p>
        </w:tc>
      </w:tr>
      <w:tr w:rsidR="002C0848" w:rsidRPr="00B118B0" w14:paraId="339259EB" w14:textId="77777777" w:rsidTr="00973017">
        <w:trPr>
          <w:trHeight w:val="116"/>
        </w:trPr>
        <w:tc>
          <w:tcPr>
            <w:tcW w:w="4680" w:type="dxa"/>
            <w:vAlign w:val="bottom"/>
          </w:tcPr>
          <w:p w14:paraId="21D6D778" w14:textId="0B37150E" w:rsidR="002C0848" w:rsidRPr="00B118B0" w:rsidRDefault="002C0848" w:rsidP="002C0848">
            <w:pPr>
              <w:ind w:left="180" w:right="612" w:hanging="18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  <w:cs/>
              </w:rPr>
              <w:t>รายได้ (ค่าใช้จ่าย) ภาษีเงินได้ที่แสดงอยู่ในงบกำไรขาดทุนและกำไรขาดทุนเบ็ดเสร็จอื่น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D59FBB5" w14:textId="7B7B7889" w:rsidR="002C0848" w:rsidRPr="00B118B0" w:rsidRDefault="000247B7" w:rsidP="002C0848">
            <w:pPr>
              <w:tabs>
                <w:tab w:val="decimal" w:pos="972"/>
              </w:tabs>
              <w:ind w:right="87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</w:rPr>
              <w:t>(2,880)</w:t>
            </w:r>
          </w:p>
        </w:tc>
        <w:tc>
          <w:tcPr>
            <w:tcW w:w="90" w:type="dxa"/>
            <w:shd w:val="clear" w:color="auto" w:fill="auto"/>
          </w:tcPr>
          <w:p w14:paraId="49767298" w14:textId="77777777" w:rsidR="002C0848" w:rsidRPr="00B118B0" w:rsidRDefault="002C0848" w:rsidP="002C0848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188628B" w14:textId="0069E382" w:rsidR="002C0848" w:rsidRPr="00B118B0" w:rsidRDefault="002C0848" w:rsidP="002C0848">
            <w:pPr>
              <w:tabs>
                <w:tab w:val="decimal" w:pos="900"/>
              </w:tabs>
              <w:ind w:right="92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</w:rPr>
              <w:t>(9,741)</w:t>
            </w:r>
          </w:p>
        </w:tc>
        <w:tc>
          <w:tcPr>
            <w:tcW w:w="90" w:type="dxa"/>
            <w:shd w:val="clear" w:color="auto" w:fill="auto"/>
          </w:tcPr>
          <w:p w14:paraId="3DEAC7CE" w14:textId="77777777" w:rsidR="002C0848" w:rsidRPr="00B118B0" w:rsidRDefault="002C0848" w:rsidP="002C0848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D378ED3" w14:textId="087D2D59" w:rsidR="002C0848" w:rsidRPr="00B118B0" w:rsidRDefault="003D51C9" w:rsidP="002C0848">
            <w:pPr>
              <w:tabs>
                <w:tab w:val="decimal" w:pos="810"/>
              </w:tabs>
              <w:ind w:right="95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4C22D91B" w14:textId="77777777" w:rsidR="002C0848" w:rsidRPr="00B118B0" w:rsidRDefault="002C0848" w:rsidP="002C0848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34A019" w14:textId="78B43FDB" w:rsidR="002C0848" w:rsidRPr="00B118B0" w:rsidRDefault="002C0848" w:rsidP="002C0848">
            <w:pPr>
              <w:tabs>
                <w:tab w:val="decimal" w:pos="724"/>
                <w:tab w:val="decimal" w:pos="900"/>
              </w:tabs>
              <w:ind w:right="86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</w:rPr>
              <w:t>2</w:t>
            </w:r>
          </w:p>
        </w:tc>
      </w:tr>
      <w:tr w:rsidR="002C0848" w:rsidRPr="00B118B0" w14:paraId="145E6388" w14:textId="77777777" w:rsidTr="00E34F92">
        <w:trPr>
          <w:trHeight w:hRule="exact" w:val="288"/>
        </w:trPr>
        <w:tc>
          <w:tcPr>
            <w:tcW w:w="4680" w:type="dxa"/>
            <w:vAlign w:val="bottom"/>
          </w:tcPr>
          <w:p w14:paraId="6BD61252" w14:textId="77777777" w:rsidR="002C0848" w:rsidRPr="00B118B0" w:rsidRDefault="002C0848" w:rsidP="002C0848">
            <w:pPr>
              <w:ind w:right="612"/>
              <w:rPr>
                <w:rFonts w:asciiTheme="majorBidi" w:hAnsiTheme="majorBidi" w:cstheme="majorBidi"/>
                <w:b/>
                <w:bCs/>
                <w:sz w:val="28"/>
              </w:rPr>
            </w:pPr>
          </w:p>
          <w:p w14:paraId="0B274F9E" w14:textId="39DC4393" w:rsidR="002C0848" w:rsidRPr="00B118B0" w:rsidRDefault="002C0848" w:rsidP="002C0848">
            <w:pPr>
              <w:ind w:right="612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E26075C" w14:textId="77777777" w:rsidR="002C0848" w:rsidRPr="00B118B0" w:rsidRDefault="002C0848" w:rsidP="002C0848">
            <w:pPr>
              <w:tabs>
                <w:tab w:val="decimal" w:pos="972"/>
              </w:tabs>
              <w:ind w:right="8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13F53FA6" w14:textId="77777777" w:rsidR="002C0848" w:rsidRPr="00B118B0" w:rsidRDefault="002C0848" w:rsidP="002C0848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2977415" w14:textId="77777777" w:rsidR="002C0848" w:rsidRPr="00B118B0" w:rsidRDefault="002C0848" w:rsidP="002C0848">
            <w:pPr>
              <w:tabs>
                <w:tab w:val="decimal" w:pos="900"/>
              </w:tabs>
              <w:ind w:right="92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474D2CFC" w14:textId="77777777" w:rsidR="002C0848" w:rsidRPr="00B118B0" w:rsidRDefault="002C0848" w:rsidP="002C0848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6C393D7" w14:textId="77777777" w:rsidR="002C0848" w:rsidRPr="00B118B0" w:rsidRDefault="002C0848" w:rsidP="002C0848">
            <w:pPr>
              <w:tabs>
                <w:tab w:val="decimal" w:pos="810"/>
              </w:tabs>
              <w:ind w:right="95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480B8635" w14:textId="77777777" w:rsidR="002C0848" w:rsidRPr="00B118B0" w:rsidRDefault="002C0848" w:rsidP="002C0848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D2876B1" w14:textId="77777777" w:rsidR="002C0848" w:rsidRPr="00B118B0" w:rsidRDefault="002C0848" w:rsidP="002C0848">
            <w:pPr>
              <w:tabs>
                <w:tab w:val="decimal" w:pos="724"/>
                <w:tab w:val="decimal" w:pos="900"/>
              </w:tabs>
              <w:ind w:right="8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2C0848" w:rsidRPr="00B118B0" w14:paraId="1CCCE92B" w14:textId="77777777" w:rsidTr="000A24D5">
        <w:tc>
          <w:tcPr>
            <w:tcW w:w="4680" w:type="dxa"/>
          </w:tcPr>
          <w:p w14:paraId="6BD03DC2" w14:textId="77777777" w:rsidR="002C0848" w:rsidRPr="00B118B0" w:rsidRDefault="002C0848" w:rsidP="002C0848">
            <w:pPr>
              <w:ind w:right="-14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4410" w:type="dxa"/>
            <w:gridSpan w:val="7"/>
            <w:vAlign w:val="bottom"/>
          </w:tcPr>
          <w:p w14:paraId="2EDE2F64" w14:textId="77777777" w:rsidR="002C0848" w:rsidRPr="00B118B0" w:rsidRDefault="002C0848" w:rsidP="002C0848">
            <w:pPr>
              <w:ind w:left="180" w:right="5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(หน่วย: พันบาท)</w:t>
            </w:r>
          </w:p>
        </w:tc>
      </w:tr>
      <w:tr w:rsidR="002C0848" w:rsidRPr="00B118B0" w14:paraId="2EC86184" w14:textId="77777777" w:rsidTr="000A24D5">
        <w:tc>
          <w:tcPr>
            <w:tcW w:w="4680" w:type="dxa"/>
          </w:tcPr>
          <w:p w14:paraId="7C19E84A" w14:textId="77777777" w:rsidR="002C0848" w:rsidRPr="00B118B0" w:rsidRDefault="002C0848" w:rsidP="002C0848">
            <w:pPr>
              <w:ind w:right="-14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4410" w:type="dxa"/>
            <w:gridSpan w:val="7"/>
            <w:tcBorders>
              <w:bottom w:val="single" w:sz="4" w:space="0" w:color="auto"/>
            </w:tcBorders>
            <w:vAlign w:val="bottom"/>
          </w:tcPr>
          <w:p w14:paraId="08F15EA4" w14:textId="39551FC5" w:rsidR="002C0848" w:rsidRPr="00B118B0" w:rsidRDefault="002C0848" w:rsidP="002C0848">
            <w:pPr>
              <w:ind w:left="18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สำหรับงวดหกเดือนสิ้นสุดวันที่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B118B0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30</w:t>
            </w:r>
            <w:r w:rsidRPr="00B118B0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  <w:t xml:space="preserve"> มิถุนายน</w:t>
            </w:r>
          </w:p>
        </w:tc>
      </w:tr>
      <w:tr w:rsidR="002C0848" w:rsidRPr="00B118B0" w14:paraId="7CFEF35F" w14:textId="77777777" w:rsidTr="000A24D5">
        <w:tc>
          <w:tcPr>
            <w:tcW w:w="4680" w:type="dxa"/>
          </w:tcPr>
          <w:p w14:paraId="5851D7AC" w14:textId="77777777" w:rsidR="002C0848" w:rsidRPr="00B118B0" w:rsidRDefault="002C0848" w:rsidP="002C0848">
            <w:pPr>
              <w:ind w:right="-14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225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CBCFB4" w14:textId="77777777" w:rsidR="002C0848" w:rsidRPr="00B118B0" w:rsidRDefault="002C0848" w:rsidP="002C0848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3EC0DA5" w14:textId="77777777" w:rsidR="002C0848" w:rsidRPr="00B118B0" w:rsidRDefault="002C0848" w:rsidP="002C0848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7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D46A4D" w14:textId="77777777" w:rsidR="002C0848" w:rsidRPr="00B118B0" w:rsidRDefault="002C0848" w:rsidP="002C0848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2C0848" w:rsidRPr="00B118B0" w14:paraId="2EB5B41A" w14:textId="77777777" w:rsidTr="000A24D5">
        <w:tc>
          <w:tcPr>
            <w:tcW w:w="4680" w:type="dxa"/>
          </w:tcPr>
          <w:p w14:paraId="5BCB76D3" w14:textId="77777777" w:rsidR="002C0848" w:rsidRPr="00B118B0" w:rsidRDefault="002C0848" w:rsidP="002C0848">
            <w:pPr>
              <w:ind w:right="-14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9A6B79" w14:textId="77777777" w:rsidR="002C0848" w:rsidRPr="00B118B0" w:rsidRDefault="002C0848" w:rsidP="002C0848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A19CD3B" w14:textId="77777777" w:rsidR="002C0848" w:rsidRPr="00B118B0" w:rsidRDefault="002C0848" w:rsidP="002C0848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E34D30" w14:textId="77777777" w:rsidR="002C0848" w:rsidRPr="00B118B0" w:rsidRDefault="002C0848" w:rsidP="002C0848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90" w:type="dxa"/>
          </w:tcPr>
          <w:p w14:paraId="7D1514D5" w14:textId="77777777" w:rsidR="002C0848" w:rsidRPr="00B118B0" w:rsidRDefault="002C0848" w:rsidP="002C0848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CCD2CE3" w14:textId="77777777" w:rsidR="002C0848" w:rsidRPr="00B118B0" w:rsidRDefault="002C0848" w:rsidP="002C0848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90" w:type="dxa"/>
          </w:tcPr>
          <w:p w14:paraId="563FBD88" w14:textId="77777777" w:rsidR="002C0848" w:rsidRPr="00B118B0" w:rsidRDefault="002C0848" w:rsidP="002C0848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656E5AB" w14:textId="77777777" w:rsidR="002C0848" w:rsidRPr="00B118B0" w:rsidRDefault="002C0848" w:rsidP="002C0848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2563</w:t>
            </w:r>
          </w:p>
        </w:tc>
      </w:tr>
      <w:tr w:rsidR="002C0848" w:rsidRPr="00B118B0" w14:paraId="482650CB" w14:textId="77777777" w:rsidTr="000A24D5">
        <w:tc>
          <w:tcPr>
            <w:tcW w:w="4680" w:type="dxa"/>
            <w:vAlign w:val="bottom"/>
          </w:tcPr>
          <w:p w14:paraId="0BCB2144" w14:textId="77777777" w:rsidR="002C0848" w:rsidRPr="00B118B0" w:rsidRDefault="002C0848" w:rsidP="002C0848">
            <w:pPr>
              <w:ind w:right="-43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  <w:cs/>
              </w:rPr>
              <w:t>ภาษีเงินได้ปัจจุบัน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AC7DCB0" w14:textId="77777777" w:rsidR="002C0848" w:rsidRPr="00B118B0" w:rsidRDefault="002C0848" w:rsidP="002C0848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3069FB25" w14:textId="77777777" w:rsidR="002C0848" w:rsidRPr="00B118B0" w:rsidRDefault="002C0848" w:rsidP="002C0848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CD47E8C" w14:textId="77777777" w:rsidR="002C0848" w:rsidRPr="00B118B0" w:rsidRDefault="002C0848" w:rsidP="002C0848">
            <w:pPr>
              <w:tabs>
                <w:tab w:val="decimal" w:pos="972"/>
              </w:tabs>
              <w:ind w:right="-1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2F07C555" w14:textId="77777777" w:rsidR="002C0848" w:rsidRPr="00B118B0" w:rsidRDefault="002C0848" w:rsidP="002C0848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82A2D1D" w14:textId="77777777" w:rsidR="002C0848" w:rsidRPr="00B118B0" w:rsidRDefault="002C0848" w:rsidP="002C0848">
            <w:pPr>
              <w:tabs>
                <w:tab w:val="decimal" w:pos="972"/>
              </w:tabs>
              <w:ind w:right="-1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65118634" w14:textId="77777777" w:rsidR="002C0848" w:rsidRPr="00B118B0" w:rsidRDefault="002C0848" w:rsidP="002C0848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vAlign w:val="bottom"/>
          </w:tcPr>
          <w:p w14:paraId="6C565C78" w14:textId="77777777" w:rsidR="002C0848" w:rsidRPr="00B118B0" w:rsidRDefault="002C0848" w:rsidP="002C0848">
            <w:pPr>
              <w:tabs>
                <w:tab w:val="decimal" w:pos="724"/>
              </w:tabs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2C0848" w:rsidRPr="00B118B0" w14:paraId="778AEA97" w14:textId="77777777" w:rsidTr="000A24D5">
        <w:tc>
          <w:tcPr>
            <w:tcW w:w="4680" w:type="dxa"/>
            <w:vAlign w:val="bottom"/>
          </w:tcPr>
          <w:p w14:paraId="00F6567D" w14:textId="77777777" w:rsidR="002C0848" w:rsidRPr="00B118B0" w:rsidRDefault="002C0848" w:rsidP="002C0848">
            <w:pPr>
              <w:ind w:right="-43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560AB9E" w14:textId="76869CCE" w:rsidR="002C0848" w:rsidRPr="00B118B0" w:rsidRDefault="000247B7" w:rsidP="002C0848">
            <w:pPr>
              <w:tabs>
                <w:tab w:val="decimal" w:pos="972"/>
              </w:tabs>
              <w:ind w:right="87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(</w:t>
            </w:r>
            <w:r w:rsidR="003D51C9" w:rsidRPr="00B118B0">
              <w:rPr>
                <w:rFonts w:asciiTheme="majorBidi" w:hAnsiTheme="majorBidi" w:cstheme="majorBidi"/>
                <w:sz w:val="28"/>
              </w:rPr>
              <w:t>2,593</w:t>
            </w:r>
            <w:r w:rsidRPr="00B118B0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8A47456" w14:textId="77777777" w:rsidR="002C0848" w:rsidRPr="00B118B0" w:rsidRDefault="002C0848" w:rsidP="002C0848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80FE577" w14:textId="29172673" w:rsidR="002C0848" w:rsidRPr="00B118B0" w:rsidRDefault="002C0848" w:rsidP="002C0848">
            <w:pPr>
              <w:tabs>
                <w:tab w:val="decimal" w:pos="900"/>
              </w:tabs>
              <w:ind w:right="92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(12,566)</w:t>
            </w:r>
          </w:p>
        </w:tc>
        <w:tc>
          <w:tcPr>
            <w:tcW w:w="90" w:type="dxa"/>
            <w:shd w:val="clear" w:color="auto" w:fill="auto"/>
          </w:tcPr>
          <w:p w14:paraId="64E2AEC4" w14:textId="77777777" w:rsidR="002C0848" w:rsidRPr="00B118B0" w:rsidRDefault="002C0848" w:rsidP="002C0848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757794E" w14:textId="42BFA4A1" w:rsidR="002C0848" w:rsidRPr="00B118B0" w:rsidRDefault="003D51C9" w:rsidP="002C0848">
            <w:pPr>
              <w:ind w:right="95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1D598F4" w14:textId="77777777" w:rsidR="002C0848" w:rsidRPr="00B118B0" w:rsidRDefault="002C0848" w:rsidP="002C0848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A598689" w14:textId="77777777" w:rsidR="002C0848" w:rsidRPr="00B118B0" w:rsidRDefault="002C0848" w:rsidP="002C0848">
            <w:pPr>
              <w:tabs>
                <w:tab w:val="decimal" w:pos="724"/>
              </w:tabs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2C0848" w:rsidRPr="00B118B0" w14:paraId="08D90100" w14:textId="77777777" w:rsidTr="000A24D5">
        <w:tc>
          <w:tcPr>
            <w:tcW w:w="4680" w:type="dxa"/>
            <w:vAlign w:val="bottom"/>
          </w:tcPr>
          <w:p w14:paraId="2756A53C" w14:textId="77777777" w:rsidR="002C0848" w:rsidRPr="00B118B0" w:rsidRDefault="002C0848" w:rsidP="002C0848">
            <w:pPr>
              <w:ind w:right="-43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  <w:cs/>
              </w:rPr>
              <w:t>ภาษีเงินได้รอการตัดบัญชี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20DA45F" w14:textId="77777777" w:rsidR="002C0848" w:rsidRPr="00B118B0" w:rsidRDefault="002C0848" w:rsidP="002C0848">
            <w:pPr>
              <w:tabs>
                <w:tab w:val="decimal" w:pos="972"/>
              </w:tabs>
              <w:ind w:right="8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2067A57C" w14:textId="77777777" w:rsidR="002C0848" w:rsidRPr="00B118B0" w:rsidRDefault="002C0848" w:rsidP="002C0848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34438C6" w14:textId="77777777" w:rsidR="002C0848" w:rsidRPr="00B118B0" w:rsidRDefault="002C0848" w:rsidP="002C0848">
            <w:pPr>
              <w:ind w:right="9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2B42DCA5" w14:textId="77777777" w:rsidR="002C0848" w:rsidRPr="00B118B0" w:rsidRDefault="002C0848" w:rsidP="002C0848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F17822E" w14:textId="77777777" w:rsidR="002C0848" w:rsidRPr="00B118B0" w:rsidRDefault="002C0848" w:rsidP="002C0848">
            <w:pPr>
              <w:tabs>
                <w:tab w:val="decimal" w:pos="810"/>
              </w:tabs>
              <w:ind w:right="95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03E9E932" w14:textId="77777777" w:rsidR="002C0848" w:rsidRPr="00B118B0" w:rsidRDefault="002C0848" w:rsidP="002C0848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FA3C568" w14:textId="77777777" w:rsidR="002C0848" w:rsidRPr="00B118B0" w:rsidRDefault="002C0848" w:rsidP="002C0848">
            <w:pPr>
              <w:tabs>
                <w:tab w:val="decimal" w:pos="724"/>
              </w:tabs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2C0848" w:rsidRPr="00B118B0" w14:paraId="70D208B0" w14:textId="77777777" w:rsidTr="000A24D5">
        <w:tc>
          <w:tcPr>
            <w:tcW w:w="4680" w:type="dxa"/>
            <w:vAlign w:val="bottom"/>
          </w:tcPr>
          <w:p w14:paraId="080804CA" w14:textId="77777777" w:rsidR="002C0848" w:rsidRPr="00B118B0" w:rsidRDefault="002C0848" w:rsidP="002C0848">
            <w:pPr>
              <w:tabs>
                <w:tab w:val="left" w:pos="4362"/>
              </w:tabs>
              <w:ind w:right="-90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ภาษีเงินได้รอการตัดบัญชีจากการเกิดผลแตกต่างชั่วคราว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AC7E2B" w14:textId="63B460A4" w:rsidR="002C0848" w:rsidRPr="00B118B0" w:rsidRDefault="000247B7" w:rsidP="002C0848">
            <w:pPr>
              <w:tabs>
                <w:tab w:val="decimal" w:pos="972"/>
              </w:tabs>
              <w:ind w:right="87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(</w:t>
            </w:r>
            <w:r w:rsidR="003D51C9" w:rsidRPr="00B118B0">
              <w:rPr>
                <w:rFonts w:asciiTheme="majorBidi" w:hAnsiTheme="majorBidi" w:cstheme="majorBidi"/>
                <w:sz w:val="28"/>
              </w:rPr>
              <w:t>1,00</w:t>
            </w:r>
            <w:r w:rsidR="008C7D4A">
              <w:rPr>
                <w:rFonts w:asciiTheme="majorBidi" w:hAnsiTheme="majorBidi" w:cstheme="majorBidi"/>
                <w:sz w:val="28"/>
              </w:rPr>
              <w:t>0</w:t>
            </w:r>
            <w:r w:rsidRPr="00B118B0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27107B9" w14:textId="77777777" w:rsidR="002C0848" w:rsidRPr="00B118B0" w:rsidRDefault="002C0848" w:rsidP="002C0848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41FE5B" w14:textId="2053F71B" w:rsidR="002C0848" w:rsidRPr="00B118B0" w:rsidRDefault="002C0848" w:rsidP="002C0848">
            <w:pPr>
              <w:tabs>
                <w:tab w:val="decimal" w:pos="900"/>
              </w:tabs>
              <w:ind w:right="92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3,444</w:t>
            </w:r>
          </w:p>
        </w:tc>
        <w:tc>
          <w:tcPr>
            <w:tcW w:w="90" w:type="dxa"/>
            <w:shd w:val="clear" w:color="auto" w:fill="auto"/>
          </w:tcPr>
          <w:p w14:paraId="1FC79ABD" w14:textId="77777777" w:rsidR="002C0848" w:rsidRPr="00B118B0" w:rsidRDefault="002C0848" w:rsidP="002C0848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88088C" w14:textId="7916C70E" w:rsidR="002C0848" w:rsidRPr="00B118B0" w:rsidRDefault="000247B7" w:rsidP="002C0848">
            <w:pPr>
              <w:tabs>
                <w:tab w:val="decimal" w:pos="810"/>
              </w:tabs>
              <w:ind w:right="95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(</w:t>
            </w:r>
            <w:r w:rsidR="003D51C9" w:rsidRPr="00B118B0">
              <w:rPr>
                <w:rFonts w:asciiTheme="majorBidi" w:hAnsiTheme="majorBidi" w:cstheme="majorBidi" w:hint="cs"/>
                <w:sz w:val="28"/>
                <w:cs/>
              </w:rPr>
              <w:t>176</w:t>
            </w:r>
            <w:r w:rsidRPr="00B118B0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8BCAC10" w14:textId="77777777" w:rsidR="002C0848" w:rsidRPr="00B118B0" w:rsidRDefault="002C0848" w:rsidP="002C0848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21CD6A" w14:textId="20AF70A8" w:rsidR="002C0848" w:rsidRPr="00B118B0" w:rsidRDefault="002C0848" w:rsidP="002C0848">
            <w:pPr>
              <w:tabs>
                <w:tab w:val="decimal" w:pos="724"/>
                <w:tab w:val="decimal" w:pos="900"/>
              </w:tabs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3,335</w:t>
            </w:r>
          </w:p>
        </w:tc>
      </w:tr>
      <w:tr w:rsidR="002C0848" w:rsidRPr="00B118B0" w14:paraId="50DBFFEE" w14:textId="77777777" w:rsidTr="000A24D5">
        <w:trPr>
          <w:trHeight w:val="116"/>
        </w:trPr>
        <w:tc>
          <w:tcPr>
            <w:tcW w:w="4680" w:type="dxa"/>
            <w:vAlign w:val="bottom"/>
          </w:tcPr>
          <w:p w14:paraId="44A43615" w14:textId="77777777" w:rsidR="002C0848" w:rsidRPr="00B118B0" w:rsidRDefault="002C0848" w:rsidP="002C0848">
            <w:pPr>
              <w:ind w:left="180" w:right="612" w:hanging="18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  <w:cs/>
              </w:rPr>
              <w:t>รายได้ (ค่าใช้จ่าย) ภาษีเงินได้ที่แสดงอยู่ในงบกำไรขาดทุนและกำไรขาดทุนเบ็ดเสร็จอื่น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BB9E11" w14:textId="1B797B7E" w:rsidR="002C0848" w:rsidRPr="00B118B0" w:rsidRDefault="000247B7" w:rsidP="002C0848">
            <w:pPr>
              <w:tabs>
                <w:tab w:val="decimal" w:pos="972"/>
              </w:tabs>
              <w:ind w:right="87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</w:rPr>
              <w:t>(</w:t>
            </w:r>
            <w:r w:rsidR="003D51C9" w:rsidRPr="00B118B0">
              <w:rPr>
                <w:rFonts w:asciiTheme="majorBidi" w:hAnsiTheme="majorBidi" w:cstheme="majorBidi"/>
                <w:b/>
                <w:bCs/>
                <w:sz w:val="28"/>
              </w:rPr>
              <w:t>3,59</w:t>
            </w:r>
            <w:r w:rsidR="008C7D4A">
              <w:rPr>
                <w:rFonts w:asciiTheme="majorBidi" w:hAnsiTheme="majorBidi" w:cstheme="majorBidi"/>
                <w:b/>
                <w:bCs/>
                <w:sz w:val="28"/>
              </w:rPr>
              <w:t>3</w:t>
            </w:r>
            <w:r w:rsidRPr="00B118B0">
              <w:rPr>
                <w:rFonts w:asciiTheme="majorBidi" w:hAnsiTheme="majorBidi" w:cstheme="majorBidi"/>
                <w:b/>
                <w:bCs/>
                <w:sz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AABD53B" w14:textId="77777777" w:rsidR="002C0848" w:rsidRPr="00B118B0" w:rsidRDefault="002C0848" w:rsidP="002C0848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D201737" w14:textId="19B45BCF" w:rsidR="002C0848" w:rsidRPr="00B118B0" w:rsidRDefault="002C0848" w:rsidP="002C0848">
            <w:pPr>
              <w:tabs>
                <w:tab w:val="decimal" w:pos="900"/>
              </w:tabs>
              <w:ind w:right="92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</w:rPr>
              <w:t>(9,122)</w:t>
            </w:r>
          </w:p>
        </w:tc>
        <w:tc>
          <w:tcPr>
            <w:tcW w:w="90" w:type="dxa"/>
            <w:shd w:val="clear" w:color="auto" w:fill="auto"/>
          </w:tcPr>
          <w:p w14:paraId="03279092" w14:textId="77777777" w:rsidR="002C0848" w:rsidRPr="00B118B0" w:rsidRDefault="002C0848" w:rsidP="002C0848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FE1E09F" w14:textId="08932E04" w:rsidR="002C0848" w:rsidRPr="00B118B0" w:rsidRDefault="000247B7" w:rsidP="002C0848">
            <w:pPr>
              <w:tabs>
                <w:tab w:val="decimal" w:pos="810"/>
              </w:tabs>
              <w:ind w:right="95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</w:rPr>
              <w:t>(</w:t>
            </w:r>
            <w:r w:rsidR="003D51C9" w:rsidRPr="00B118B0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176</w:t>
            </w:r>
            <w:r w:rsidRPr="00B118B0">
              <w:rPr>
                <w:rFonts w:asciiTheme="majorBidi" w:hAnsiTheme="majorBidi" w:cstheme="majorBidi"/>
                <w:b/>
                <w:bCs/>
                <w:sz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772F45A" w14:textId="77777777" w:rsidR="002C0848" w:rsidRPr="00B118B0" w:rsidRDefault="002C0848" w:rsidP="002C0848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0150134" w14:textId="5BAD820E" w:rsidR="002C0848" w:rsidRPr="00B118B0" w:rsidRDefault="002C0848" w:rsidP="002C0848">
            <w:pPr>
              <w:tabs>
                <w:tab w:val="decimal" w:pos="724"/>
                <w:tab w:val="decimal" w:pos="900"/>
              </w:tabs>
              <w:ind w:right="8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</w:rPr>
              <w:t>3,335</w:t>
            </w:r>
          </w:p>
        </w:tc>
      </w:tr>
      <w:tr w:rsidR="002C0848" w:rsidRPr="00B118B0" w14:paraId="63BC2963" w14:textId="77777777" w:rsidTr="000A24D5">
        <w:trPr>
          <w:trHeight w:hRule="exact" w:val="288"/>
        </w:trPr>
        <w:tc>
          <w:tcPr>
            <w:tcW w:w="4680" w:type="dxa"/>
            <w:vAlign w:val="bottom"/>
          </w:tcPr>
          <w:p w14:paraId="22F637B6" w14:textId="77777777" w:rsidR="002C0848" w:rsidRPr="00B118B0" w:rsidRDefault="002C0848" w:rsidP="002C0848">
            <w:pPr>
              <w:ind w:right="612"/>
              <w:rPr>
                <w:rFonts w:asciiTheme="majorBidi" w:hAnsiTheme="majorBidi" w:cstheme="majorBidi"/>
                <w:b/>
                <w:bCs/>
                <w:sz w:val="28"/>
              </w:rPr>
            </w:pPr>
          </w:p>
          <w:p w14:paraId="5AC40A52" w14:textId="77777777" w:rsidR="002C0848" w:rsidRPr="00B118B0" w:rsidRDefault="002C0848" w:rsidP="002C0848">
            <w:pPr>
              <w:ind w:right="612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DCCD763" w14:textId="77777777" w:rsidR="002C0848" w:rsidRPr="00B118B0" w:rsidRDefault="002C0848" w:rsidP="002C0848">
            <w:pPr>
              <w:tabs>
                <w:tab w:val="decimal" w:pos="972"/>
              </w:tabs>
              <w:ind w:right="8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266FC483" w14:textId="77777777" w:rsidR="002C0848" w:rsidRPr="00B118B0" w:rsidRDefault="002C0848" w:rsidP="002C0848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8D29D5F" w14:textId="77777777" w:rsidR="002C0848" w:rsidRPr="00B118B0" w:rsidRDefault="002C0848" w:rsidP="002C0848">
            <w:pPr>
              <w:tabs>
                <w:tab w:val="decimal" w:pos="900"/>
              </w:tabs>
              <w:ind w:right="92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32EC1FCD" w14:textId="77777777" w:rsidR="002C0848" w:rsidRPr="00B118B0" w:rsidRDefault="002C0848" w:rsidP="002C0848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78CD098" w14:textId="77777777" w:rsidR="002C0848" w:rsidRPr="00B118B0" w:rsidRDefault="002C0848" w:rsidP="002C0848">
            <w:pPr>
              <w:tabs>
                <w:tab w:val="decimal" w:pos="810"/>
              </w:tabs>
              <w:ind w:right="95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602B17E1" w14:textId="77777777" w:rsidR="002C0848" w:rsidRPr="00B118B0" w:rsidRDefault="002C0848" w:rsidP="002C0848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0400992" w14:textId="77777777" w:rsidR="002C0848" w:rsidRPr="00B118B0" w:rsidRDefault="002C0848" w:rsidP="002C0848">
            <w:pPr>
              <w:tabs>
                <w:tab w:val="decimal" w:pos="724"/>
                <w:tab w:val="decimal" w:pos="900"/>
              </w:tabs>
              <w:ind w:right="8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</w:tbl>
    <w:p w14:paraId="7A56B7A5" w14:textId="593447AB" w:rsidR="002C0848" w:rsidRDefault="002C0848" w:rsidP="00022C79">
      <w:pPr>
        <w:pStyle w:val="ListParagraph"/>
        <w:spacing w:before="240" w:line="240" w:lineRule="atLeast"/>
        <w:ind w:left="360"/>
        <w:rPr>
          <w:rFonts w:asciiTheme="majorBidi" w:hAnsiTheme="majorBidi" w:cstheme="majorBidi"/>
          <w:b/>
          <w:bCs/>
          <w:sz w:val="28"/>
        </w:rPr>
      </w:pPr>
    </w:p>
    <w:p w14:paraId="45AE5093" w14:textId="4B55EEFE" w:rsidR="009D0C20" w:rsidRDefault="009D0C20" w:rsidP="00022C79">
      <w:pPr>
        <w:pStyle w:val="ListParagraph"/>
        <w:spacing w:before="240" w:line="240" w:lineRule="atLeast"/>
        <w:ind w:left="360"/>
        <w:rPr>
          <w:rFonts w:asciiTheme="majorBidi" w:hAnsiTheme="majorBidi" w:cstheme="majorBidi"/>
          <w:b/>
          <w:bCs/>
          <w:sz w:val="28"/>
        </w:rPr>
      </w:pPr>
    </w:p>
    <w:p w14:paraId="621385B6" w14:textId="4ACECB36" w:rsidR="00F53166" w:rsidRPr="00B118B0" w:rsidRDefault="0E075460" w:rsidP="00081754">
      <w:pPr>
        <w:pStyle w:val="ListParagraph"/>
        <w:numPr>
          <w:ilvl w:val="0"/>
          <w:numId w:val="1"/>
        </w:numPr>
        <w:spacing w:before="240" w:line="240" w:lineRule="atLeast"/>
        <w:ind w:left="360"/>
        <w:rPr>
          <w:rFonts w:asciiTheme="majorBidi" w:hAnsiTheme="majorBidi" w:cstheme="majorBidi"/>
          <w:b/>
          <w:bCs/>
          <w:sz w:val="28"/>
        </w:rPr>
      </w:pPr>
      <w:r w:rsidRPr="00B118B0">
        <w:rPr>
          <w:rFonts w:asciiTheme="majorBidi" w:hAnsiTheme="majorBidi" w:cstheme="majorBidi"/>
          <w:b/>
          <w:bCs/>
          <w:sz w:val="28"/>
          <w:cs/>
        </w:rPr>
        <w:t>กำไร</w:t>
      </w:r>
      <w:r w:rsidRPr="00B118B0">
        <w:rPr>
          <w:rFonts w:asciiTheme="majorBidi" w:hAnsiTheme="majorBidi" w:cstheme="majorBidi"/>
          <w:b/>
          <w:bCs/>
          <w:sz w:val="28"/>
        </w:rPr>
        <w:t xml:space="preserve"> </w:t>
      </w:r>
      <w:r w:rsidRPr="00B118B0">
        <w:rPr>
          <w:rFonts w:asciiTheme="majorBidi" w:hAnsiTheme="majorBidi" w:cstheme="majorBidi"/>
          <w:b/>
          <w:bCs/>
          <w:sz w:val="28"/>
          <w:cs/>
        </w:rPr>
        <w:t>(ขาดทุน)</w:t>
      </w:r>
      <w:r w:rsidRPr="00B118B0">
        <w:rPr>
          <w:rFonts w:asciiTheme="majorBidi" w:hAnsiTheme="majorBidi" w:cstheme="majorBidi"/>
          <w:b/>
          <w:bCs/>
          <w:sz w:val="28"/>
        </w:rPr>
        <w:t xml:space="preserve"> </w:t>
      </w:r>
      <w:r w:rsidRPr="00B118B0">
        <w:rPr>
          <w:rFonts w:asciiTheme="majorBidi" w:hAnsiTheme="majorBidi" w:cstheme="majorBidi"/>
          <w:b/>
          <w:bCs/>
          <w:sz w:val="28"/>
          <w:cs/>
        </w:rPr>
        <w:t>ต่อหุ้น</w:t>
      </w:r>
      <w:r w:rsidR="00154FA2" w:rsidRPr="00B118B0">
        <w:rPr>
          <w:rFonts w:asciiTheme="majorBidi" w:hAnsiTheme="majorBidi" w:cstheme="majorBidi"/>
          <w:b/>
          <w:bCs/>
          <w:sz w:val="28"/>
        </w:rPr>
        <w:t xml:space="preserve"> </w:t>
      </w:r>
    </w:p>
    <w:p w14:paraId="23629903" w14:textId="2843791B" w:rsidR="00F53166" w:rsidRPr="00B118B0" w:rsidRDefault="009E4C64" w:rsidP="00B14EAF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กำไร (ขาดทุน) ต่อหุ้นขั้นพื้นฐานคำนวณโดยหารกำไร (ขาดทุน) สำหรับงวดที่เป็นของผู้ถือหุ้นของบริษัท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p w14:paraId="230C6CB7" w14:textId="77777777" w:rsidR="00DF4C11" w:rsidRPr="00B118B0" w:rsidRDefault="00DF4C11" w:rsidP="00DF4C11">
      <w:pPr>
        <w:pStyle w:val="ListParagraph"/>
        <w:spacing w:before="120"/>
        <w:ind w:left="360"/>
        <w:jc w:val="thaiDistribute"/>
        <w:rPr>
          <w:rFonts w:asciiTheme="majorBidi" w:hAnsiTheme="majorBidi" w:cstheme="majorBidi"/>
          <w:color w:val="000000"/>
          <w:sz w:val="28"/>
        </w:rPr>
      </w:pPr>
      <w:r w:rsidRPr="00B118B0">
        <w:rPr>
          <w:rFonts w:asciiTheme="majorBidi" w:hAnsiTheme="majorBidi" w:cstheme="majorBidi"/>
          <w:color w:val="000000"/>
          <w:sz w:val="28"/>
          <w:cs/>
          <w:lang w:val="en-GB"/>
        </w:rPr>
        <w:t xml:space="preserve">สำหรับกำไร </w:t>
      </w:r>
      <w:r w:rsidRPr="00B118B0">
        <w:rPr>
          <w:rFonts w:asciiTheme="majorBidi" w:eastAsia="Times New Roman" w:hAnsiTheme="majorBidi" w:cstheme="majorBidi"/>
          <w:color w:val="000000"/>
          <w:sz w:val="28"/>
        </w:rPr>
        <w:t>(</w:t>
      </w:r>
      <w:r w:rsidRPr="00B118B0">
        <w:rPr>
          <w:rFonts w:asciiTheme="majorBidi" w:eastAsia="Times New Roman" w:hAnsiTheme="majorBidi" w:cstheme="majorBidi"/>
          <w:color w:val="000000"/>
          <w:sz w:val="28"/>
          <w:cs/>
          <w:lang w:val="en-GB"/>
        </w:rPr>
        <w:t>ขาดทุน</w:t>
      </w:r>
      <w:r w:rsidRPr="00B118B0">
        <w:rPr>
          <w:rFonts w:asciiTheme="majorBidi" w:eastAsia="Times New Roman" w:hAnsiTheme="majorBidi" w:cstheme="majorBidi"/>
          <w:color w:val="000000"/>
          <w:sz w:val="28"/>
        </w:rPr>
        <w:t>)</w:t>
      </w:r>
      <w:r w:rsidRPr="00B118B0">
        <w:rPr>
          <w:rFonts w:asciiTheme="majorBidi" w:eastAsia="Times New Roman" w:hAnsiTheme="majorBidi" w:cstheme="majorBidi"/>
          <w:color w:val="000000"/>
          <w:sz w:val="28"/>
          <w:cs/>
          <w:lang w:val="en-GB"/>
        </w:rPr>
        <w:t xml:space="preserve"> </w:t>
      </w:r>
      <w:r w:rsidRPr="00B118B0">
        <w:rPr>
          <w:rFonts w:asciiTheme="majorBidi" w:hAnsiTheme="majorBidi" w:cstheme="majorBidi"/>
          <w:color w:val="000000"/>
          <w:sz w:val="28"/>
          <w:cs/>
          <w:lang w:val="en-GB"/>
        </w:rPr>
        <w:t>ต่อหุ้นปรับลดคำนวณจากจำนวนหุ้นสามัญถัวเฉลี่ยถ่วงน้ำหนักที่รวมสมมติฐานว่าหุ้นสามัญเทียบเท่าปรับลดได้ถูกแปลงเป็นหุ้นสามัญทั้งหมด ซึ่งได้แก่ใบสำคัญแสดงสิทธิซื้อหุ้นสามัญตามรายละเอียดดังนี้</w:t>
      </w:r>
    </w:p>
    <w:p w14:paraId="2EB37BA7" w14:textId="001E6C10" w:rsidR="00DF4C11" w:rsidRPr="00BE2D6F" w:rsidRDefault="00DF4C11" w:rsidP="00BE2D6F">
      <w:pPr>
        <w:pStyle w:val="ListParagraph"/>
        <w:spacing w:before="120"/>
        <w:ind w:left="360"/>
        <w:jc w:val="thaiDistribute"/>
        <w:rPr>
          <w:rFonts w:asciiTheme="majorBidi" w:eastAsia="Times New Roman" w:hAnsiTheme="majorBidi" w:cstheme="majorBidi"/>
          <w:color w:val="000000"/>
          <w:spacing w:val="-4"/>
          <w:sz w:val="28"/>
          <w:cs/>
        </w:rPr>
      </w:pPr>
      <w:r w:rsidRPr="00BE2D6F">
        <w:rPr>
          <w:rFonts w:asciiTheme="majorBidi" w:eastAsia="Times New Roman" w:hAnsiTheme="majorBidi" w:cstheme="majorBidi"/>
          <w:color w:val="000000"/>
          <w:spacing w:val="-4"/>
          <w:sz w:val="28"/>
          <w:cs/>
          <w:lang w:val="en-GB"/>
        </w:rPr>
        <w:t xml:space="preserve">บริษัทได้ออกใบสำคัญแสดงสิทธิซื้อหุ้นสามัญ รุ่นที่ </w:t>
      </w:r>
      <w:r w:rsidRPr="00BE2D6F">
        <w:rPr>
          <w:rFonts w:asciiTheme="majorBidi" w:eastAsia="Times New Roman" w:hAnsiTheme="majorBidi" w:cstheme="majorBidi"/>
          <w:color w:val="000000"/>
          <w:spacing w:val="-4"/>
          <w:sz w:val="28"/>
        </w:rPr>
        <w:t xml:space="preserve">4 (“7UP-W4”) </w:t>
      </w:r>
      <w:r w:rsidRPr="00BE2D6F">
        <w:rPr>
          <w:rFonts w:asciiTheme="majorBidi" w:eastAsia="Times New Roman" w:hAnsiTheme="majorBidi" w:cstheme="majorBidi"/>
          <w:color w:val="000000"/>
          <w:spacing w:val="-4"/>
          <w:sz w:val="28"/>
          <w:cs/>
          <w:lang w:val="en-GB"/>
        </w:rPr>
        <w:t xml:space="preserve">ที่จัดสรรให้แก่ผู้ถือหุ้นที่มีรายชื่อในสมุดทะเบียน </w:t>
      </w:r>
      <w:r w:rsidRPr="00BE2D6F">
        <w:rPr>
          <w:rFonts w:asciiTheme="majorBidi" w:eastAsia="Times New Roman" w:hAnsiTheme="majorBidi" w:cstheme="majorBidi"/>
          <w:color w:val="000000"/>
          <w:spacing w:val="-4"/>
          <w:sz w:val="28"/>
        </w:rPr>
        <w:t xml:space="preserve">                </w:t>
      </w:r>
      <w:r w:rsidRPr="00BE2D6F">
        <w:rPr>
          <w:rFonts w:asciiTheme="majorBidi" w:eastAsia="Times New Roman" w:hAnsiTheme="majorBidi" w:cstheme="majorBidi"/>
          <w:color w:val="000000"/>
          <w:spacing w:val="-4"/>
          <w:sz w:val="28"/>
          <w:cs/>
          <w:lang w:val="en-GB"/>
        </w:rPr>
        <w:t xml:space="preserve">ณ วันที่ </w:t>
      </w:r>
      <w:r w:rsidRPr="00BE2D6F">
        <w:rPr>
          <w:rFonts w:asciiTheme="majorBidi" w:eastAsia="Times New Roman" w:hAnsiTheme="majorBidi" w:cstheme="majorBidi"/>
          <w:color w:val="000000"/>
          <w:spacing w:val="-4"/>
          <w:sz w:val="28"/>
        </w:rPr>
        <w:t xml:space="preserve">10 </w:t>
      </w:r>
      <w:r w:rsidRPr="00BE2D6F">
        <w:rPr>
          <w:rFonts w:asciiTheme="majorBidi" w:eastAsia="Times New Roman" w:hAnsiTheme="majorBidi" w:cstheme="majorBidi"/>
          <w:color w:val="000000"/>
          <w:spacing w:val="-4"/>
          <w:sz w:val="28"/>
          <w:cs/>
          <w:lang w:val="en-GB"/>
        </w:rPr>
        <w:t xml:space="preserve">มิถุนายน </w:t>
      </w:r>
      <w:r w:rsidRPr="00BE2D6F">
        <w:rPr>
          <w:rFonts w:asciiTheme="majorBidi" w:eastAsia="Times New Roman" w:hAnsiTheme="majorBidi" w:cstheme="majorBidi"/>
          <w:color w:val="000000"/>
          <w:spacing w:val="-4"/>
          <w:sz w:val="28"/>
        </w:rPr>
        <w:t xml:space="preserve">2562 </w:t>
      </w:r>
      <w:r w:rsidRPr="00BE2D6F">
        <w:rPr>
          <w:rFonts w:asciiTheme="majorBidi" w:eastAsia="Times New Roman" w:hAnsiTheme="majorBidi" w:cstheme="majorBidi"/>
          <w:color w:val="000000"/>
          <w:spacing w:val="-4"/>
          <w:sz w:val="28"/>
          <w:cs/>
          <w:lang w:val="en-GB"/>
        </w:rPr>
        <w:t xml:space="preserve">โดยเป็นใบสำคัญแสดงสิทธิจดทะเบียนไม่มีราคาเสนอขายและมีอายุไม่เกิน </w:t>
      </w:r>
      <w:r w:rsidRPr="00BE2D6F">
        <w:rPr>
          <w:rFonts w:asciiTheme="majorBidi" w:eastAsia="Times New Roman" w:hAnsiTheme="majorBidi" w:cstheme="majorBidi"/>
          <w:color w:val="000000"/>
          <w:spacing w:val="-4"/>
          <w:sz w:val="28"/>
        </w:rPr>
        <w:t>3</w:t>
      </w:r>
      <w:r w:rsidRPr="00BE2D6F">
        <w:rPr>
          <w:rFonts w:asciiTheme="majorBidi" w:eastAsia="Times New Roman" w:hAnsiTheme="majorBidi" w:cstheme="majorBidi"/>
          <w:color w:val="000000"/>
          <w:spacing w:val="-4"/>
          <w:sz w:val="28"/>
          <w:cs/>
          <w:lang w:val="en-GB"/>
        </w:rPr>
        <w:t xml:space="preserve"> ปี นับตั้งแต่วันที่ออก (วันที่ออกใบสำคัญแสดงสิทธิซื้อหุ้นสามัญ วันที่ </w:t>
      </w:r>
      <w:r w:rsidRPr="00BE2D6F">
        <w:rPr>
          <w:rFonts w:asciiTheme="majorBidi" w:eastAsia="Times New Roman" w:hAnsiTheme="majorBidi" w:cstheme="majorBidi"/>
          <w:color w:val="000000"/>
          <w:spacing w:val="-4"/>
          <w:sz w:val="28"/>
        </w:rPr>
        <w:t>9</w:t>
      </w:r>
      <w:r w:rsidRPr="00BE2D6F">
        <w:rPr>
          <w:rFonts w:asciiTheme="majorBidi" w:eastAsia="Times New Roman" w:hAnsiTheme="majorBidi" w:cstheme="majorBidi"/>
          <w:color w:val="000000"/>
          <w:spacing w:val="-4"/>
          <w:sz w:val="28"/>
          <w:cs/>
          <w:lang w:val="en-GB"/>
        </w:rPr>
        <w:t xml:space="preserve"> สิงหาคม </w:t>
      </w:r>
      <w:r w:rsidRPr="00BE2D6F">
        <w:rPr>
          <w:rFonts w:asciiTheme="majorBidi" w:eastAsia="Times New Roman" w:hAnsiTheme="majorBidi" w:cstheme="majorBidi"/>
          <w:color w:val="000000"/>
          <w:spacing w:val="-4"/>
          <w:sz w:val="28"/>
        </w:rPr>
        <w:t>2562</w:t>
      </w:r>
      <w:r w:rsidRPr="00BE2D6F">
        <w:rPr>
          <w:rFonts w:asciiTheme="majorBidi" w:eastAsia="Times New Roman" w:hAnsiTheme="majorBidi" w:cstheme="majorBidi"/>
          <w:color w:val="000000"/>
          <w:spacing w:val="-4"/>
          <w:sz w:val="28"/>
          <w:lang w:val="en-GB"/>
        </w:rPr>
        <w:t xml:space="preserve">) </w:t>
      </w:r>
      <w:r w:rsidRPr="00BE2D6F">
        <w:rPr>
          <w:rFonts w:asciiTheme="majorBidi" w:eastAsia="Times New Roman" w:hAnsiTheme="majorBidi" w:cstheme="majorBidi"/>
          <w:color w:val="000000"/>
          <w:spacing w:val="-4"/>
          <w:sz w:val="28"/>
          <w:cs/>
          <w:lang w:val="en-GB"/>
        </w:rPr>
        <w:t xml:space="preserve">ในจำนวนไม่เกิน </w:t>
      </w:r>
      <w:r w:rsidRPr="00BE2D6F">
        <w:rPr>
          <w:rFonts w:asciiTheme="majorBidi" w:eastAsia="Times New Roman" w:hAnsiTheme="majorBidi" w:cstheme="majorBidi"/>
          <w:color w:val="000000"/>
          <w:spacing w:val="-4"/>
          <w:sz w:val="28"/>
        </w:rPr>
        <w:t xml:space="preserve">605,919,620 </w:t>
      </w:r>
      <w:r w:rsidRPr="00BE2D6F">
        <w:rPr>
          <w:rFonts w:asciiTheme="majorBidi" w:eastAsia="Times New Roman" w:hAnsiTheme="majorBidi" w:cstheme="majorBidi"/>
          <w:color w:val="000000"/>
          <w:spacing w:val="-4"/>
          <w:sz w:val="28"/>
          <w:cs/>
          <w:lang w:val="en-GB"/>
        </w:rPr>
        <w:t xml:space="preserve">หน่วย ราคาการใช้สิทธิต่อหุ้นจำนวน </w:t>
      </w:r>
      <w:r w:rsidRPr="00BE2D6F">
        <w:rPr>
          <w:rFonts w:asciiTheme="majorBidi" w:eastAsia="Times New Roman" w:hAnsiTheme="majorBidi" w:cstheme="majorBidi"/>
          <w:color w:val="000000"/>
          <w:spacing w:val="-4"/>
          <w:sz w:val="28"/>
        </w:rPr>
        <w:t xml:space="preserve">0.05 </w:t>
      </w:r>
      <w:r w:rsidRPr="00BE2D6F">
        <w:rPr>
          <w:rFonts w:asciiTheme="majorBidi" w:eastAsia="Times New Roman" w:hAnsiTheme="majorBidi" w:cstheme="majorBidi"/>
          <w:color w:val="000000"/>
          <w:spacing w:val="-4"/>
          <w:sz w:val="28"/>
          <w:cs/>
          <w:lang w:val="en-GB"/>
        </w:rPr>
        <w:t xml:space="preserve">บาทโดยอัตราการใช้สิทธิ </w:t>
      </w:r>
      <w:r w:rsidRPr="00BE2D6F">
        <w:rPr>
          <w:rFonts w:asciiTheme="majorBidi" w:eastAsia="Times New Roman" w:hAnsiTheme="majorBidi" w:cstheme="majorBidi"/>
          <w:color w:val="000000"/>
          <w:spacing w:val="-4"/>
          <w:sz w:val="28"/>
        </w:rPr>
        <w:t xml:space="preserve">1 </w:t>
      </w:r>
      <w:r w:rsidRPr="00BE2D6F">
        <w:rPr>
          <w:rFonts w:asciiTheme="majorBidi" w:eastAsia="Times New Roman" w:hAnsiTheme="majorBidi" w:cstheme="majorBidi"/>
          <w:color w:val="000000"/>
          <w:spacing w:val="-4"/>
          <w:sz w:val="28"/>
          <w:cs/>
          <w:lang w:val="en-GB"/>
        </w:rPr>
        <w:t xml:space="preserve">ใบสำคัญแสดงสิทธิ ต่อ </w:t>
      </w:r>
      <w:r w:rsidRPr="00BE2D6F">
        <w:rPr>
          <w:rFonts w:asciiTheme="majorBidi" w:eastAsia="Times New Roman" w:hAnsiTheme="majorBidi" w:cstheme="majorBidi"/>
          <w:color w:val="000000"/>
          <w:spacing w:val="-4"/>
          <w:sz w:val="28"/>
        </w:rPr>
        <w:t xml:space="preserve">1 </w:t>
      </w:r>
      <w:r w:rsidRPr="00BE2D6F">
        <w:rPr>
          <w:rFonts w:asciiTheme="majorBidi" w:eastAsia="Times New Roman" w:hAnsiTheme="majorBidi" w:cstheme="majorBidi"/>
          <w:color w:val="000000"/>
          <w:spacing w:val="-4"/>
          <w:sz w:val="28"/>
          <w:cs/>
          <w:lang w:val="en-GB"/>
        </w:rPr>
        <w:t xml:space="preserve">หุ้นสามัญ ซึ่งสามารถใช้สิทธิตามใบสำคัญแสดงสิทธิได้ </w:t>
      </w:r>
      <w:r w:rsidR="00BE2D6F">
        <w:rPr>
          <w:rFonts w:asciiTheme="majorBidi" w:eastAsia="Times New Roman" w:hAnsiTheme="majorBidi" w:cstheme="majorBidi" w:hint="cs"/>
          <w:color w:val="000000"/>
          <w:spacing w:val="-4"/>
          <w:sz w:val="28"/>
          <w:cs/>
          <w:lang w:val="en-GB"/>
        </w:rPr>
        <w:t xml:space="preserve">        </w:t>
      </w:r>
      <w:r w:rsidRPr="00BE2D6F">
        <w:rPr>
          <w:rFonts w:asciiTheme="majorBidi" w:eastAsia="Times New Roman" w:hAnsiTheme="majorBidi" w:cstheme="majorBidi"/>
          <w:color w:val="000000"/>
          <w:spacing w:val="-4"/>
          <w:sz w:val="28"/>
        </w:rPr>
        <w:t xml:space="preserve">3 </w:t>
      </w:r>
      <w:r w:rsidRPr="00BE2D6F">
        <w:rPr>
          <w:rFonts w:asciiTheme="majorBidi" w:eastAsia="Times New Roman" w:hAnsiTheme="majorBidi" w:cstheme="majorBidi"/>
          <w:color w:val="000000"/>
          <w:spacing w:val="-4"/>
          <w:sz w:val="28"/>
          <w:cs/>
          <w:lang w:val="en-GB"/>
        </w:rPr>
        <w:t xml:space="preserve">ครั้ง โดยมีราคาการใช้สิทธิดังนี้ การใช้สิทธิครั้งที่ </w:t>
      </w:r>
      <w:r w:rsidRPr="00BE2D6F">
        <w:rPr>
          <w:rFonts w:asciiTheme="majorBidi" w:eastAsia="Times New Roman" w:hAnsiTheme="majorBidi" w:cstheme="majorBidi"/>
          <w:color w:val="000000"/>
          <w:spacing w:val="-4"/>
          <w:sz w:val="28"/>
        </w:rPr>
        <w:t>1</w:t>
      </w:r>
      <w:r w:rsidRPr="00BE2D6F">
        <w:rPr>
          <w:rFonts w:asciiTheme="majorBidi" w:eastAsia="Times New Roman" w:hAnsiTheme="majorBidi" w:cstheme="majorBidi"/>
          <w:color w:val="000000"/>
          <w:spacing w:val="-4"/>
          <w:sz w:val="28"/>
          <w:cs/>
          <w:lang w:val="en-GB"/>
        </w:rPr>
        <w:t xml:space="preserve"> ราคา </w:t>
      </w:r>
      <w:r w:rsidRPr="00BE2D6F">
        <w:rPr>
          <w:rFonts w:asciiTheme="majorBidi" w:eastAsia="Times New Roman" w:hAnsiTheme="majorBidi" w:cstheme="majorBidi"/>
          <w:color w:val="000000"/>
          <w:spacing w:val="-4"/>
          <w:sz w:val="28"/>
        </w:rPr>
        <w:t xml:space="preserve">0.50 </w:t>
      </w:r>
      <w:r w:rsidRPr="00BE2D6F">
        <w:rPr>
          <w:rFonts w:asciiTheme="majorBidi" w:eastAsia="Times New Roman" w:hAnsiTheme="majorBidi" w:cstheme="majorBidi"/>
          <w:color w:val="000000"/>
          <w:spacing w:val="-4"/>
          <w:sz w:val="28"/>
          <w:cs/>
          <w:lang w:val="en-GB"/>
        </w:rPr>
        <w:t xml:space="preserve">บาทต่อหุ้น การใช้สิทธิครั้งที่ </w:t>
      </w:r>
      <w:r w:rsidRPr="00BE2D6F">
        <w:rPr>
          <w:rFonts w:asciiTheme="majorBidi" w:eastAsia="Times New Roman" w:hAnsiTheme="majorBidi" w:cstheme="majorBidi"/>
          <w:color w:val="000000"/>
          <w:spacing w:val="-4"/>
          <w:sz w:val="28"/>
        </w:rPr>
        <w:t>2</w:t>
      </w:r>
      <w:r w:rsidRPr="00BE2D6F">
        <w:rPr>
          <w:rFonts w:asciiTheme="majorBidi" w:eastAsia="Times New Roman" w:hAnsiTheme="majorBidi" w:cstheme="majorBidi"/>
          <w:color w:val="000000"/>
          <w:spacing w:val="-4"/>
          <w:sz w:val="28"/>
          <w:cs/>
          <w:lang w:val="en-GB"/>
        </w:rPr>
        <w:t xml:space="preserve"> ราคา </w:t>
      </w:r>
      <w:r w:rsidRPr="00BE2D6F">
        <w:rPr>
          <w:rFonts w:asciiTheme="majorBidi" w:eastAsia="Times New Roman" w:hAnsiTheme="majorBidi" w:cstheme="majorBidi"/>
          <w:color w:val="000000"/>
          <w:spacing w:val="-4"/>
          <w:sz w:val="28"/>
        </w:rPr>
        <w:t xml:space="preserve">1.25 </w:t>
      </w:r>
      <w:r w:rsidRPr="00BE2D6F">
        <w:rPr>
          <w:rFonts w:asciiTheme="majorBidi" w:eastAsia="Times New Roman" w:hAnsiTheme="majorBidi" w:cstheme="majorBidi"/>
          <w:color w:val="000000"/>
          <w:spacing w:val="-4"/>
          <w:sz w:val="28"/>
          <w:cs/>
          <w:lang w:val="en-GB"/>
        </w:rPr>
        <w:t xml:space="preserve">บาทต่อหุ้นและการใช้สิทธิครั้งที่ </w:t>
      </w:r>
      <w:r w:rsidRPr="00BE2D6F">
        <w:rPr>
          <w:rFonts w:asciiTheme="majorBidi" w:eastAsia="Times New Roman" w:hAnsiTheme="majorBidi" w:cstheme="majorBidi"/>
          <w:color w:val="000000"/>
          <w:spacing w:val="-4"/>
          <w:sz w:val="28"/>
        </w:rPr>
        <w:t>3</w:t>
      </w:r>
      <w:r w:rsidRPr="00BE2D6F">
        <w:rPr>
          <w:rFonts w:asciiTheme="majorBidi" w:eastAsia="Times New Roman" w:hAnsiTheme="majorBidi" w:cstheme="majorBidi"/>
          <w:color w:val="000000"/>
          <w:spacing w:val="-4"/>
          <w:sz w:val="28"/>
          <w:cs/>
          <w:lang w:val="en-GB"/>
        </w:rPr>
        <w:t xml:space="preserve"> ราคา </w:t>
      </w:r>
      <w:r w:rsidRPr="00BE2D6F">
        <w:rPr>
          <w:rFonts w:asciiTheme="majorBidi" w:eastAsia="Times New Roman" w:hAnsiTheme="majorBidi" w:cstheme="majorBidi"/>
          <w:color w:val="000000"/>
          <w:spacing w:val="-4"/>
          <w:sz w:val="28"/>
        </w:rPr>
        <w:t xml:space="preserve">2.25 </w:t>
      </w:r>
      <w:r w:rsidRPr="00BE2D6F">
        <w:rPr>
          <w:rFonts w:asciiTheme="majorBidi" w:eastAsia="Times New Roman" w:hAnsiTheme="majorBidi" w:cstheme="majorBidi"/>
          <w:color w:val="000000"/>
          <w:spacing w:val="-4"/>
          <w:sz w:val="28"/>
          <w:cs/>
          <w:lang w:val="en-GB"/>
        </w:rPr>
        <w:t>บาทต่อหุ้น เริ่มใช้สิทธิครั้</w:t>
      </w:r>
      <w:r w:rsidR="008B0125" w:rsidRPr="00BE2D6F">
        <w:rPr>
          <w:rFonts w:asciiTheme="majorBidi" w:eastAsia="Times New Roman" w:hAnsiTheme="majorBidi" w:cstheme="majorBidi" w:hint="cs"/>
          <w:color w:val="000000"/>
          <w:spacing w:val="-4"/>
          <w:sz w:val="28"/>
          <w:cs/>
          <w:lang w:val="en-GB"/>
        </w:rPr>
        <w:t>งที่</w:t>
      </w:r>
      <w:r w:rsidR="008B0125" w:rsidRPr="00BE2D6F">
        <w:rPr>
          <w:rFonts w:asciiTheme="majorBidi" w:eastAsia="Times New Roman" w:hAnsiTheme="majorBidi" w:cstheme="majorBidi"/>
          <w:color w:val="000000"/>
          <w:spacing w:val="-4"/>
          <w:sz w:val="28"/>
          <w:lang w:val="en-GB"/>
        </w:rPr>
        <w:t xml:space="preserve"> </w:t>
      </w:r>
      <w:r w:rsidR="008B0125" w:rsidRPr="00BE2D6F">
        <w:rPr>
          <w:rFonts w:asciiTheme="majorBidi" w:eastAsia="Times New Roman" w:hAnsiTheme="majorBidi" w:cstheme="majorBidi"/>
          <w:color w:val="000000"/>
          <w:spacing w:val="-4"/>
          <w:sz w:val="28"/>
        </w:rPr>
        <w:t xml:space="preserve">1 </w:t>
      </w:r>
      <w:r w:rsidRPr="00BE2D6F">
        <w:rPr>
          <w:rFonts w:asciiTheme="majorBidi" w:eastAsia="Times New Roman" w:hAnsiTheme="majorBidi" w:cstheme="majorBidi"/>
          <w:color w:val="000000"/>
          <w:spacing w:val="-4"/>
          <w:sz w:val="28"/>
          <w:cs/>
          <w:lang w:val="en-GB"/>
        </w:rPr>
        <w:t xml:space="preserve">วันที่ </w:t>
      </w:r>
      <w:r w:rsidRPr="00BE2D6F">
        <w:rPr>
          <w:rFonts w:asciiTheme="majorBidi" w:eastAsia="Times New Roman" w:hAnsiTheme="majorBidi" w:cstheme="majorBidi"/>
          <w:color w:val="000000"/>
          <w:spacing w:val="-4"/>
          <w:sz w:val="28"/>
        </w:rPr>
        <w:t xml:space="preserve">30 </w:t>
      </w:r>
      <w:r w:rsidRPr="00BE2D6F">
        <w:rPr>
          <w:rFonts w:asciiTheme="majorBidi" w:eastAsia="Times New Roman" w:hAnsiTheme="majorBidi" w:cstheme="majorBidi"/>
          <w:color w:val="000000"/>
          <w:spacing w:val="-4"/>
          <w:sz w:val="28"/>
          <w:cs/>
          <w:lang w:val="en-GB"/>
        </w:rPr>
        <w:t xml:space="preserve">มิถุนายน </w:t>
      </w:r>
      <w:r w:rsidRPr="00BE2D6F">
        <w:rPr>
          <w:rFonts w:asciiTheme="majorBidi" w:eastAsia="Times New Roman" w:hAnsiTheme="majorBidi" w:cstheme="majorBidi"/>
          <w:color w:val="000000"/>
          <w:spacing w:val="-4"/>
          <w:sz w:val="28"/>
        </w:rPr>
        <w:t>2563</w:t>
      </w:r>
      <w:r w:rsidR="008B0125" w:rsidRPr="00BE2D6F">
        <w:rPr>
          <w:rFonts w:asciiTheme="majorBidi" w:eastAsia="Times New Roman" w:hAnsiTheme="majorBidi" w:cstheme="majorBidi"/>
          <w:color w:val="000000"/>
          <w:spacing w:val="-4"/>
          <w:sz w:val="28"/>
        </w:rPr>
        <w:t xml:space="preserve"> </w:t>
      </w:r>
      <w:r w:rsidR="008B0125" w:rsidRPr="00BE2D6F">
        <w:rPr>
          <w:rFonts w:asciiTheme="majorBidi" w:eastAsia="Times New Roman" w:hAnsiTheme="majorBidi" w:cstheme="majorBidi" w:hint="cs"/>
          <w:color w:val="000000"/>
          <w:spacing w:val="-4"/>
          <w:sz w:val="28"/>
          <w:cs/>
        </w:rPr>
        <w:t>และใช้สิทธิครั้งที่</w:t>
      </w:r>
      <w:r w:rsidR="008B0125" w:rsidRPr="00BE2D6F">
        <w:rPr>
          <w:rFonts w:asciiTheme="majorBidi" w:eastAsia="Times New Roman" w:hAnsiTheme="majorBidi" w:cstheme="majorBidi"/>
          <w:color w:val="000000"/>
          <w:spacing w:val="-4"/>
          <w:sz w:val="28"/>
        </w:rPr>
        <w:t xml:space="preserve"> 2</w:t>
      </w:r>
      <w:r w:rsidR="008B0125" w:rsidRPr="00BE2D6F">
        <w:rPr>
          <w:rFonts w:asciiTheme="majorBidi" w:eastAsia="Times New Roman" w:hAnsiTheme="majorBidi" w:cstheme="majorBidi" w:hint="cs"/>
          <w:color w:val="000000"/>
          <w:spacing w:val="-4"/>
          <w:sz w:val="28"/>
          <w:cs/>
        </w:rPr>
        <w:t xml:space="preserve"> วันที่ </w:t>
      </w:r>
      <w:r w:rsidR="008B0125" w:rsidRPr="00BE2D6F">
        <w:rPr>
          <w:rFonts w:asciiTheme="majorBidi" w:eastAsia="Times New Roman" w:hAnsiTheme="majorBidi" w:cstheme="majorBidi"/>
          <w:color w:val="000000"/>
          <w:spacing w:val="-4"/>
          <w:sz w:val="28"/>
        </w:rPr>
        <w:t>30</w:t>
      </w:r>
      <w:r w:rsidR="008B0125" w:rsidRPr="00BE2D6F">
        <w:rPr>
          <w:rFonts w:asciiTheme="majorBidi" w:eastAsia="Times New Roman" w:hAnsiTheme="majorBidi" w:cstheme="majorBidi" w:hint="cs"/>
          <w:color w:val="000000"/>
          <w:spacing w:val="-4"/>
          <w:sz w:val="28"/>
          <w:cs/>
        </w:rPr>
        <w:t xml:space="preserve"> มิถุนายน </w:t>
      </w:r>
      <w:r w:rsidR="008B0125" w:rsidRPr="00BE2D6F">
        <w:rPr>
          <w:rFonts w:asciiTheme="majorBidi" w:eastAsia="Times New Roman" w:hAnsiTheme="majorBidi" w:cstheme="majorBidi"/>
          <w:color w:val="000000"/>
          <w:spacing w:val="-4"/>
          <w:sz w:val="28"/>
        </w:rPr>
        <w:t>2564</w:t>
      </w:r>
    </w:p>
    <w:p w14:paraId="369B80F9" w14:textId="4B173487" w:rsidR="00DF4C11" w:rsidRPr="00B118B0" w:rsidRDefault="00DF4C11" w:rsidP="00CF052B">
      <w:pPr>
        <w:pStyle w:val="ListParagraph"/>
        <w:spacing w:before="120"/>
        <w:ind w:left="360"/>
        <w:jc w:val="both"/>
        <w:rPr>
          <w:rFonts w:asciiTheme="majorBidi" w:hAnsiTheme="majorBidi" w:cstheme="majorBidi"/>
          <w:color w:val="000000"/>
          <w:sz w:val="28"/>
          <w:cs/>
        </w:rPr>
      </w:pPr>
      <w:r w:rsidRPr="00B118B0">
        <w:rPr>
          <w:rFonts w:asciiTheme="majorBidi" w:hAnsiTheme="majorBidi" w:cstheme="majorBidi"/>
          <w:color w:val="000000"/>
          <w:sz w:val="28"/>
          <w:cs/>
          <w:lang w:val="en-GB"/>
        </w:rPr>
        <w:t xml:space="preserve">ใบสำคัญแสดงสิทธิซื้อหุ้นสามัญคงเหลือ ณ วันที่ </w:t>
      </w:r>
      <w:r w:rsidR="007F15B1" w:rsidRPr="00B118B0">
        <w:rPr>
          <w:rFonts w:asciiTheme="majorBidi" w:hAnsiTheme="majorBidi" w:cstheme="majorBidi"/>
          <w:color w:val="000000"/>
          <w:sz w:val="28"/>
        </w:rPr>
        <w:t xml:space="preserve">30 </w:t>
      </w:r>
      <w:r w:rsidR="007F15B1" w:rsidRPr="00B118B0">
        <w:rPr>
          <w:rFonts w:asciiTheme="majorBidi" w:hAnsiTheme="majorBidi" w:cstheme="majorBidi"/>
          <w:color w:val="000000"/>
          <w:sz w:val="28"/>
          <w:cs/>
        </w:rPr>
        <w:t>มิถุนายน</w:t>
      </w:r>
      <w:r w:rsidRPr="00B118B0">
        <w:rPr>
          <w:rFonts w:asciiTheme="majorBidi" w:hAnsiTheme="majorBidi" w:cstheme="majorBidi"/>
          <w:color w:val="000000"/>
          <w:sz w:val="28"/>
          <w:cs/>
          <w:lang w:val="en-GB"/>
        </w:rPr>
        <w:t xml:space="preserve"> </w:t>
      </w:r>
      <w:r w:rsidR="00023847" w:rsidRPr="00B118B0">
        <w:rPr>
          <w:rFonts w:asciiTheme="majorBidi" w:hAnsiTheme="majorBidi" w:cstheme="majorBidi"/>
          <w:color w:val="000000"/>
          <w:sz w:val="28"/>
        </w:rPr>
        <w:t>2564</w:t>
      </w:r>
      <w:r w:rsidRPr="00B118B0">
        <w:rPr>
          <w:rFonts w:asciiTheme="majorBidi" w:hAnsiTheme="majorBidi" w:cstheme="majorBidi"/>
          <w:color w:val="000000"/>
          <w:sz w:val="28"/>
          <w:cs/>
          <w:lang w:val="en-GB"/>
        </w:rPr>
        <w:t xml:space="preserve"> เป็นใบสำคัญแสดงสิทธิซื้อหุ้นสามัญที่จัดสรรให้</w:t>
      </w:r>
      <w:r w:rsidR="00A143A1">
        <w:rPr>
          <w:rFonts w:asciiTheme="majorBidi" w:hAnsiTheme="majorBidi" w:cstheme="majorBidi"/>
          <w:color w:val="000000"/>
          <w:sz w:val="28"/>
          <w:cs/>
          <w:lang w:val="en-GB"/>
        </w:rPr>
        <w:t>แก่ผู้ถือหุ้นของบริษัทส่ง</w:t>
      </w:r>
      <w:r w:rsidRPr="00B118B0">
        <w:rPr>
          <w:rFonts w:asciiTheme="majorBidi" w:hAnsiTheme="majorBidi" w:cstheme="majorBidi"/>
          <w:color w:val="000000"/>
          <w:sz w:val="28"/>
          <w:cs/>
          <w:lang w:val="en-GB"/>
        </w:rPr>
        <w:t xml:space="preserve">ผลต่อการคำนวณกำไร </w:t>
      </w:r>
      <w:r w:rsidRPr="00B118B0">
        <w:rPr>
          <w:rFonts w:asciiTheme="majorBidi" w:eastAsia="Times New Roman" w:hAnsiTheme="majorBidi" w:cstheme="majorBidi"/>
          <w:color w:val="000000"/>
          <w:sz w:val="28"/>
        </w:rPr>
        <w:t>(</w:t>
      </w:r>
      <w:r w:rsidRPr="00B118B0">
        <w:rPr>
          <w:rFonts w:asciiTheme="majorBidi" w:eastAsia="Times New Roman" w:hAnsiTheme="majorBidi" w:cstheme="majorBidi"/>
          <w:color w:val="000000"/>
          <w:sz w:val="28"/>
          <w:cs/>
          <w:lang w:val="en-GB"/>
        </w:rPr>
        <w:t>ขาดทุน</w:t>
      </w:r>
      <w:r w:rsidRPr="00B118B0">
        <w:rPr>
          <w:rFonts w:asciiTheme="majorBidi" w:eastAsia="Times New Roman" w:hAnsiTheme="majorBidi" w:cstheme="majorBidi"/>
          <w:color w:val="000000"/>
          <w:sz w:val="28"/>
        </w:rPr>
        <w:t>)</w:t>
      </w:r>
      <w:r w:rsidRPr="00B118B0">
        <w:rPr>
          <w:rFonts w:asciiTheme="majorBidi" w:eastAsia="Times New Roman" w:hAnsiTheme="majorBidi" w:cstheme="majorBidi"/>
          <w:color w:val="000000"/>
          <w:sz w:val="28"/>
          <w:cs/>
          <w:lang w:val="en-GB"/>
        </w:rPr>
        <w:t xml:space="preserve"> </w:t>
      </w:r>
      <w:r w:rsidRPr="00B118B0">
        <w:rPr>
          <w:rFonts w:asciiTheme="majorBidi" w:hAnsiTheme="majorBidi" w:cstheme="majorBidi"/>
          <w:color w:val="000000"/>
          <w:sz w:val="28"/>
          <w:cs/>
          <w:lang w:val="en-GB"/>
        </w:rPr>
        <w:t>ต่อหุ้นปรับลดเนื่องจากราคาตามสิทธิขอ</w:t>
      </w:r>
      <w:r w:rsidR="00A143A1">
        <w:rPr>
          <w:rFonts w:asciiTheme="majorBidi" w:hAnsiTheme="majorBidi" w:cstheme="majorBidi"/>
          <w:color w:val="000000"/>
          <w:sz w:val="28"/>
          <w:cs/>
          <w:lang w:val="en-GB"/>
        </w:rPr>
        <w:t>งใบสำคัญแสดงสิทธิที่เหลืออยู่ต่ำ</w:t>
      </w:r>
      <w:r w:rsidRPr="00B118B0">
        <w:rPr>
          <w:rFonts w:asciiTheme="majorBidi" w:hAnsiTheme="majorBidi" w:cstheme="majorBidi"/>
          <w:color w:val="000000"/>
          <w:sz w:val="28"/>
          <w:cs/>
          <w:lang w:val="en-GB"/>
        </w:rPr>
        <w:t>กว่าราคาตลาดเฉลี่ยของหุ้นสามัญของบริษัทในระหว่าง</w:t>
      </w:r>
      <w:r w:rsidR="002C0848" w:rsidRPr="00B118B0">
        <w:rPr>
          <w:rFonts w:asciiTheme="majorBidi" w:hAnsiTheme="majorBidi" w:cstheme="majorBidi"/>
          <w:color w:val="000000"/>
          <w:sz w:val="28"/>
          <w:cs/>
          <w:lang w:val="en-GB"/>
        </w:rPr>
        <w:t>งวดสามเดือนและหกเดือนสิ้นสุดวันที่</w:t>
      </w:r>
      <w:r w:rsidR="002C0848" w:rsidRPr="00B118B0">
        <w:rPr>
          <w:rFonts w:asciiTheme="majorBidi" w:hAnsiTheme="majorBidi" w:cstheme="majorBidi"/>
          <w:color w:val="000000"/>
          <w:sz w:val="28"/>
        </w:rPr>
        <w:t xml:space="preserve"> 3</w:t>
      </w:r>
      <w:r w:rsidR="002C0848" w:rsidRPr="00B118B0">
        <w:rPr>
          <w:rFonts w:asciiTheme="majorBidi" w:hAnsiTheme="majorBidi" w:cstheme="majorBidi"/>
          <w:color w:val="000000"/>
          <w:sz w:val="28"/>
          <w:lang w:val="en-GB"/>
        </w:rPr>
        <w:t>0</w:t>
      </w:r>
      <w:r w:rsidR="002C0848" w:rsidRPr="00B118B0">
        <w:rPr>
          <w:rFonts w:asciiTheme="majorBidi" w:hAnsiTheme="majorBidi" w:cstheme="majorBidi"/>
          <w:color w:val="000000"/>
          <w:sz w:val="28"/>
        </w:rPr>
        <w:t xml:space="preserve"> </w:t>
      </w:r>
      <w:r w:rsidR="002C0848" w:rsidRPr="00B118B0">
        <w:rPr>
          <w:rFonts w:asciiTheme="majorBidi" w:hAnsiTheme="majorBidi" w:cstheme="majorBidi"/>
          <w:color w:val="000000"/>
          <w:sz w:val="28"/>
          <w:cs/>
          <w:lang w:val="en-GB"/>
        </w:rPr>
        <w:t xml:space="preserve">มิถุนายน </w:t>
      </w:r>
      <w:r w:rsidRPr="00B118B0">
        <w:rPr>
          <w:rFonts w:asciiTheme="majorBidi" w:hAnsiTheme="majorBidi" w:cstheme="majorBidi"/>
          <w:color w:val="000000"/>
          <w:sz w:val="28"/>
        </w:rPr>
        <w:t>256</w:t>
      </w:r>
      <w:r w:rsidR="00214089" w:rsidRPr="00B118B0">
        <w:rPr>
          <w:rFonts w:asciiTheme="majorBidi" w:hAnsiTheme="majorBidi" w:cstheme="majorBidi"/>
          <w:color w:val="000000"/>
          <w:sz w:val="28"/>
        </w:rPr>
        <w:t>4</w:t>
      </w:r>
      <w:r w:rsidR="00055201" w:rsidRPr="00B118B0">
        <w:rPr>
          <w:rFonts w:asciiTheme="majorBidi" w:hAnsiTheme="majorBidi" w:cstheme="majorBidi"/>
          <w:color w:val="000000"/>
          <w:sz w:val="28"/>
          <w:cs/>
          <w:lang w:val="en-GB"/>
        </w:rPr>
        <w:t xml:space="preserve"> </w:t>
      </w:r>
    </w:p>
    <w:p w14:paraId="3B5C88E7" w14:textId="5275C72C" w:rsidR="00F53166" w:rsidRPr="00B118B0" w:rsidRDefault="0042638F" w:rsidP="00435DC4">
      <w:pPr>
        <w:spacing w:before="120" w:after="12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>
        <w:rPr>
          <w:rFonts w:asciiTheme="majorBidi" w:hAnsiTheme="majorBidi" w:cstheme="majorBidi"/>
          <w:color w:val="000000"/>
          <w:spacing w:val="-2"/>
          <w:sz w:val="28"/>
        </w:rPr>
        <w:t xml:space="preserve">28.1 </w:t>
      </w:r>
      <w:r w:rsidR="009E4C64"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บริษัทคำนวณกำไรต่อหุ้น</w:t>
      </w:r>
      <w:r w:rsidR="00DD2E80"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ขั้นพื้นฐาน</w:t>
      </w:r>
      <w:r w:rsidR="009E4C64"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สำหรับ</w:t>
      </w:r>
      <w:r w:rsidR="002C0848" w:rsidRPr="00B118B0">
        <w:rPr>
          <w:rFonts w:asciiTheme="majorBidi" w:hAnsiTheme="majorBidi" w:cstheme="majorBidi"/>
          <w:color w:val="000000"/>
          <w:spacing w:val="2"/>
          <w:sz w:val="28"/>
          <w:cs/>
          <w:lang w:val="en-GB"/>
        </w:rPr>
        <w:t>งวดสามเดือนและหกเดือนสิ้นสุด</w:t>
      </w:r>
      <w:r w:rsidR="002C0848" w:rsidRPr="00B118B0">
        <w:rPr>
          <w:rFonts w:asciiTheme="majorBidi" w:hAnsiTheme="majorBidi" w:cstheme="majorBidi"/>
          <w:color w:val="000000"/>
          <w:sz w:val="28"/>
          <w:cs/>
          <w:lang w:val="en-GB"/>
        </w:rPr>
        <w:t xml:space="preserve">วันที่ </w:t>
      </w:r>
      <w:r w:rsidR="002C0848" w:rsidRPr="00B118B0">
        <w:rPr>
          <w:rFonts w:asciiTheme="majorBidi" w:hAnsiTheme="majorBidi" w:cstheme="majorBidi"/>
          <w:color w:val="000000"/>
          <w:sz w:val="28"/>
        </w:rPr>
        <w:t>3</w:t>
      </w:r>
      <w:r w:rsidR="002C0848" w:rsidRPr="00B118B0">
        <w:rPr>
          <w:rFonts w:asciiTheme="majorBidi" w:hAnsiTheme="majorBidi" w:cstheme="majorBidi"/>
          <w:color w:val="000000"/>
          <w:sz w:val="28"/>
          <w:lang w:val="en-GB"/>
        </w:rPr>
        <w:t>0</w:t>
      </w:r>
      <w:r w:rsidR="002C0848" w:rsidRPr="00B118B0">
        <w:rPr>
          <w:rFonts w:asciiTheme="majorBidi" w:hAnsiTheme="majorBidi" w:cstheme="majorBidi"/>
          <w:color w:val="000000"/>
          <w:sz w:val="28"/>
        </w:rPr>
        <w:t xml:space="preserve"> </w:t>
      </w:r>
      <w:r w:rsidR="002C0848" w:rsidRPr="00B118B0">
        <w:rPr>
          <w:rFonts w:asciiTheme="majorBidi" w:hAnsiTheme="majorBidi" w:cstheme="majorBidi"/>
          <w:color w:val="000000"/>
          <w:sz w:val="28"/>
          <w:cs/>
          <w:lang w:val="en-GB"/>
        </w:rPr>
        <w:t xml:space="preserve">มิถุนายน </w:t>
      </w:r>
      <w:r w:rsidR="009E4C64"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ดังนี้</w:t>
      </w:r>
    </w:p>
    <w:tbl>
      <w:tblPr>
        <w:tblW w:w="4764" w:type="pct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99"/>
        <w:gridCol w:w="1082"/>
        <w:gridCol w:w="89"/>
        <w:gridCol w:w="1082"/>
        <w:gridCol w:w="91"/>
        <w:gridCol w:w="1082"/>
        <w:gridCol w:w="89"/>
        <w:gridCol w:w="1076"/>
      </w:tblGrid>
      <w:tr w:rsidR="00B14EAF" w:rsidRPr="00B118B0" w14:paraId="6972679B" w14:textId="77777777" w:rsidTr="001C02F8">
        <w:trPr>
          <w:trHeight w:val="249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95EB58" w14:textId="24B57A15" w:rsidR="00B14EAF" w:rsidRPr="00B118B0" w:rsidRDefault="00B14EAF" w:rsidP="00B14EAF">
            <w:pPr>
              <w:tabs>
                <w:tab w:val="left" w:pos="2160"/>
              </w:tabs>
              <w:ind w:left="-126" w:right="-4" w:firstLine="12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(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หน่วย: พันบาท)</w:t>
            </w:r>
          </w:p>
        </w:tc>
      </w:tr>
      <w:tr w:rsidR="00F53166" w:rsidRPr="00B118B0" w14:paraId="5C497E25" w14:textId="77777777" w:rsidTr="001C02F8">
        <w:trPr>
          <w:trHeight w:val="249"/>
        </w:trPr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A9B71D" w14:textId="77777777" w:rsidR="00F53166" w:rsidRPr="00B118B0" w:rsidRDefault="00F53166">
            <w:pPr>
              <w:snapToGrid w:val="0"/>
              <w:ind w:right="-9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39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295368" w14:textId="77777777" w:rsidR="00F53166" w:rsidRPr="00B118B0" w:rsidRDefault="009E4C64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</w:tcPr>
          <w:p w14:paraId="2A388814" w14:textId="77777777" w:rsidR="00F53166" w:rsidRPr="00B118B0" w:rsidRDefault="00F53166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36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BBA603" w14:textId="77777777" w:rsidR="00F53166" w:rsidRPr="00B118B0" w:rsidRDefault="009E4C64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1C02F8" w:rsidRPr="00B118B0" w14:paraId="1D756D98" w14:textId="77777777" w:rsidTr="00381904">
        <w:trPr>
          <w:trHeight w:val="51"/>
        </w:trPr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DD69B9" w14:textId="77777777" w:rsidR="00F53166" w:rsidRPr="00B118B0" w:rsidRDefault="00F53166">
            <w:pPr>
              <w:snapToGrid w:val="0"/>
              <w:ind w:right="-9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D1A3C8" w14:textId="1A08015E" w:rsidR="00F53166" w:rsidRPr="00B118B0" w:rsidRDefault="009E4C64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  <w:r w:rsidRPr="00B118B0">
              <w:rPr>
                <w:rFonts w:asciiTheme="majorBidi" w:hAnsiTheme="majorBidi" w:cstheme="majorBidi"/>
                <w:spacing w:val="-8"/>
                <w:sz w:val="28"/>
              </w:rPr>
              <w:t>256</w:t>
            </w:r>
            <w:r w:rsidR="002A1CA9" w:rsidRPr="00B118B0">
              <w:rPr>
                <w:rFonts w:asciiTheme="majorBidi" w:hAnsiTheme="majorBidi" w:cstheme="majorBidi"/>
                <w:spacing w:val="-8"/>
                <w:sz w:val="28"/>
              </w:rPr>
              <w:t>4</w:t>
            </w:r>
          </w:p>
        </w:tc>
        <w:tc>
          <w:tcPr>
            <w:tcW w:w="4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F97FD8F" w14:textId="77777777" w:rsidR="00F53166" w:rsidRPr="00B118B0" w:rsidRDefault="00F53166">
            <w:pPr>
              <w:tabs>
                <w:tab w:val="decimal" w:pos="1044"/>
                <w:tab w:val="left" w:pos="2160"/>
              </w:tabs>
              <w:ind w:right="-9" w:firstLine="126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5AFC38" w14:textId="08145EC5" w:rsidR="00F53166" w:rsidRPr="00B118B0" w:rsidRDefault="009E4C64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  <w:r w:rsidRPr="00B118B0">
              <w:rPr>
                <w:rFonts w:asciiTheme="majorBidi" w:hAnsiTheme="majorBidi" w:cstheme="majorBidi"/>
                <w:spacing w:val="-8"/>
                <w:sz w:val="28"/>
              </w:rPr>
              <w:t>256</w:t>
            </w:r>
            <w:r w:rsidR="002A1CA9" w:rsidRPr="00B118B0">
              <w:rPr>
                <w:rFonts w:asciiTheme="majorBidi" w:hAnsiTheme="majorBidi" w:cstheme="majorBidi"/>
                <w:spacing w:val="-8"/>
                <w:sz w:val="28"/>
              </w:rPr>
              <w:t>3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</w:tcPr>
          <w:p w14:paraId="33E16E82" w14:textId="77777777" w:rsidR="00F53166" w:rsidRPr="00B118B0" w:rsidRDefault="00F53166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3B2452" w14:textId="4455771A" w:rsidR="00F53166" w:rsidRPr="00B118B0" w:rsidRDefault="009E4C64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  <w:r w:rsidRPr="00B118B0">
              <w:rPr>
                <w:rFonts w:asciiTheme="majorBidi" w:hAnsiTheme="majorBidi" w:cstheme="majorBidi"/>
                <w:spacing w:val="-8"/>
                <w:sz w:val="28"/>
              </w:rPr>
              <w:t>256</w:t>
            </w:r>
            <w:r w:rsidR="002A1CA9" w:rsidRPr="00B118B0">
              <w:rPr>
                <w:rFonts w:asciiTheme="majorBidi" w:hAnsiTheme="majorBidi" w:cstheme="majorBidi"/>
                <w:spacing w:val="-8"/>
                <w:sz w:val="28"/>
              </w:rPr>
              <w:t>4</w:t>
            </w:r>
          </w:p>
        </w:tc>
        <w:tc>
          <w:tcPr>
            <w:tcW w:w="4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DD2FDD" w14:textId="77777777" w:rsidR="00F53166" w:rsidRPr="00B118B0" w:rsidRDefault="00F53166">
            <w:pPr>
              <w:tabs>
                <w:tab w:val="decimal" w:pos="1044"/>
                <w:tab w:val="left" w:pos="2160"/>
              </w:tabs>
              <w:ind w:right="-9" w:firstLine="126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C11946" w14:textId="780ED693" w:rsidR="00F53166" w:rsidRPr="00B118B0" w:rsidRDefault="009E4C64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  <w:r w:rsidRPr="00B118B0">
              <w:rPr>
                <w:rFonts w:asciiTheme="majorBidi" w:hAnsiTheme="majorBidi" w:cstheme="majorBidi"/>
                <w:spacing w:val="-8"/>
                <w:sz w:val="28"/>
              </w:rPr>
              <w:t>256</w:t>
            </w:r>
            <w:r w:rsidR="002A1CA9" w:rsidRPr="00B118B0">
              <w:rPr>
                <w:rFonts w:asciiTheme="majorBidi" w:hAnsiTheme="majorBidi" w:cstheme="majorBidi"/>
                <w:spacing w:val="-8"/>
                <w:sz w:val="28"/>
              </w:rPr>
              <w:t>3</w:t>
            </w:r>
          </w:p>
        </w:tc>
      </w:tr>
      <w:tr w:rsidR="001C02F8" w:rsidRPr="00B118B0" w14:paraId="30CD489C" w14:textId="77777777" w:rsidTr="006B1CD2">
        <w:trPr>
          <w:trHeight w:val="264"/>
        </w:trPr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6C8DB6" w14:textId="1C1B298A" w:rsidR="002A1CA9" w:rsidRPr="00B118B0" w:rsidRDefault="002C0848" w:rsidP="00FC2E73">
            <w:pPr>
              <w:tabs>
                <w:tab w:val="left" w:pos="0"/>
              </w:tabs>
              <w:ind w:right="-72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  <w:lang w:val="en-GB"/>
              </w:rPr>
              <w:t>ส่วนแบ่งกำไรสำหรับงวดสามเดือนที่เป็นของผู้ถือหุ้น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80CADD7" w14:textId="77777777" w:rsidR="002A1CA9" w:rsidRPr="00B118B0" w:rsidRDefault="002A1CA9" w:rsidP="002A1CA9">
            <w:pPr>
              <w:snapToGrid w:val="0"/>
              <w:ind w:right="89"/>
              <w:jc w:val="right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B3324A" w14:textId="77777777" w:rsidR="002A1CA9" w:rsidRPr="00B118B0" w:rsidRDefault="002A1CA9" w:rsidP="002A1CA9">
            <w:pPr>
              <w:tabs>
                <w:tab w:val="decimal" w:pos="1170"/>
              </w:tabs>
              <w:snapToGrid w:val="0"/>
              <w:ind w:right="-9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72171F" w14:textId="77777777" w:rsidR="002A1CA9" w:rsidRPr="00B118B0" w:rsidRDefault="002A1CA9" w:rsidP="002A1CA9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</w:tcPr>
          <w:p w14:paraId="616BB71F" w14:textId="77777777" w:rsidR="002A1CA9" w:rsidRPr="00B118B0" w:rsidRDefault="002A1CA9" w:rsidP="002A1CA9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CFC886" w14:textId="77777777" w:rsidR="002A1CA9" w:rsidRPr="00B118B0" w:rsidRDefault="002A1CA9" w:rsidP="002A1CA9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</w:tcPr>
          <w:p w14:paraId="37A31539" w14:textId="77777777" w:rsidR="002A1CA9" w:rsidRPr="00B118B0" w:rsidRDefault="002A1CA9" w:rsidP="002A1CA9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210C829" w14:textId="77777777" w:rsidR="002A1CA9" w:rsidRPr="00B118B0" w:rsidRDefault="002A1CA9" w:rsidP="002A1CA9">
            <w:pPr>
              <w:snapToGrid w:val="0"/>
              <w:ind w:right="27"/>
              <w:jc w:val="right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</w:tr>
      <w:tr w:rsidR="002C0848" w:rsidRPr="00B118B0" w14:paraId="17AA8472" w14:textId="77777777" w:rsidTr="000A24D5">
        <w:trPr>
          <w:trHeight w:val="264"/>
        </w:trPr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DEDE73" w14:textId="59154569" w:rsidR="002C0848" w:rsidRPr="00B118B0" w:rsidRDefault="002C0848" w:rsidP="00D42926">
            <w:pPr>
              <w:tabs>
                <w:tab w:val="left" w:pos="180"/>
              </w:tabs>
              <w:ind w:left="270" w:right="-72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ของบริษัทใหญ่ (พันบาท)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22962A" w14:textId="36348EC5" w:rsidR="002C0848" w:rsidRPr="00B118B0" w:rsidRDefault="0042638F" w:rsidP="002C0848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50,411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E61F9A" w14:textId="77777777" w:rsidR="002C0848" w:rsidRPr="00B118B0" w:rsidRDefault="002C0848" w:rsidP="002C0848">
            <w:pPr>
              <w:tabs>
                <w:tab w:val="decimal" w:pos="1170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18D61D" w14:textId="58F5F4E8" w:rsidR="002C0848" w:rsidRPr="00B118B0" w:rsidRDefault="002C0848" w:rsidP="002C0848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25,529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5BF4E8" w14:textId="77777777" w:rsidR="002C0848" w:rsidRPr="00B118B0" w:rsidRDefault="002C0848" w:rsidP="002C0848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B78534" w14:textId="597A6C9F" w:rsidR="002C0848" w:rsidRPr="00B118B0" w:rsidRDefault="0042638F" w:rsidP="002C0848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57,608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99F525" w14:textId="77777777" w:rsidR="002C0848" w:rsidRPr="00B118B0" w:rsidRDefault="002C0848" w:rsidP="002C0848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3E5B99" w14:textId="30CF3DDD" w:rsidR="002C0848" w:rsidRPr="00B118B0" w:rsidRDefault="002C0848" w:rsidP="002C0848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28,759</w:t>
            </w:r>
          </w:p>
        </w:tc>
      </w:tr>
      <w:tr w:rsidR="002C0848" w:rsidRPr="00B118B0" w14:paraId="47F42698" w14:textId="77777777" w:rsidTr="000A24D5">
        <w:trPr>
          <w:trHeight w:val="264"/>
        </w:trPr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C6240F" w14:textId="2014A26A" w:rsidR="002C0848" w:rsidRPr="00B118B0" w:rsidRDefault="002C0848" w:rsidP="00FC2E73">
            <w:pPr>
              <w:tabs>
                <w:tab w:val="left" w:pos="0"/>
              </w:tabs>
              <w:ind w:right="-72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จำนวนหุ้นสามัญถัวเฉลี่ยถ่วงน้ำหนักที่ถือโดย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6224AB" w14:textId="77777777" w:rsidR="002C0848" w:rsidRPr="00B118B0" w:rsidRDefault="002C0848" w:rsidP="002C0848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25B06D" w14:textId="77777777" w:rsidR="002C0848" w:rsidRPr="00B118B0" w:rsidRDefault="002C0848" w:rsidP="002C0848">
            <w:pPr>
              <w:tabs>
                <w:tab w:val="decimal" w:pos="1170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EE2C9F" w14:textId="77777777" w:rsidR="002C0848" w:rsidRPr="00B118B0" w:rsidRDefault="002C0848" w:rsidP="002C0848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32C6AD" w14:textId="77777777" w:rsidR="002C0848" w:rsidRPr="00B118B0" w:rsidRDefault="002C0848" w:rsidP="002C0848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FC9870" w14:textId="77777777" w:rsidR="002C0848" w:rsidRPr="00B118B0" w:rsidRDefault="002C0848" w:rsidP="002C0848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70E65E" w14:textId="77777777" w:rsidR="002C0848" w:rsidRPr="00B118B0" w:rsidRDefault="002C0848" w:rsidP="002C0848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426A49" w14:textId="77777777" w:rsidR="002C0848" w:rsidRPr="00B118B0" w:rsidRDefault="002C0848" w:rsidP="002C0848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4337A9" w:rsidRPr="00B118B0" w14:paraId="1530EA9D" w14:textId="77777777" w:rsidTr="001C02F8">
        <w:trPr>
          <w:trHeight w:val="264"/>
        </w:trPr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5D52AD" w14:textId="52A78B1B" w:rsidR="004337A9" w:rsidRPr="00B118B0" w:rsidRDefault="004337A9" w:rsidP="00D42926">
            <w:pPr>
              <w:ind w:left="270" w:right="-72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ผู้ถือหุ้น (พันหุ้น)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0FC3FE" w14:textId="4153C3AA" w:rsidR="004337A9" w:rsidRPr="00B118B0" w:rsidRDefault="004C4DEB" w:rsidP="004337A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4,212,123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A2FCB4" w14:textId="77777777" w:rsidR="004337A9" w:rsidRPr="00B118B0" w:rsidRDefault="004337A9" w:rsidP="004337A9">
            <w:pPr>
              <w:tabs>
                <w:tab w:val="decimal" w:pos="1170"/>
              </w:tabs>
              <w:snapToGrid w:val="0"/>
              <w:ind w:right="-9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B6A7EF" w14:textId="17498B63" w:rsidR="004337A9" w:rsidRPr="00B118B0" w:rsidRDefault="004337A9" w:rsidP="004337A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</w:t>
            </w:r>
            <w:r w:rsidRPr="00B118B0">
              <w:rPr>
                <w:rFonts w:asciiTheme="majorBidi" w:hAnsiTheme="majorBidi" w:cstheme="majorBidi"/>
                <w:sz w:val="28"/>
              </w:rPr>
              <w:t>,029,598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C8B5C6" w14:textId="77777777" w:rsidR="004337A9" w:rsidRPr="00B118B0" w:rsidRDefault="004337A9" w:rsidP="004337A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7ABEC8" w14:textId="6B0F492C" w:rsidR="004337A9" w:rsidRPr="00B118B0" w:rsidRDefault="004C4DEB" w:rsidP="004337A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4,212,123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71C21B" w14:textId="77777777" w:rsidR="004337A9" w:rsidRPr="00B118B0" w:rsidRDefault="004337A9" w:rsidP="004337A9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877874" w14:textId="2365D986" w:rsidR="004337A9" w:rsidRPr="00B118B0" w:rsidRDefault="004337A9" w:rsidP="004337A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3,029,598</w:t>
            </w:r>
          </w:p>
        </w:tc>
      </w:tr>
      <w:tr w:rsidR="002C0848" w:rsidRPr="00B118B0" w14:paraId="07B84DFB" w14:textId="77777777" w:rsidTr="000A24D5">
        <w:trPr>
          <w:trHeight w:val="251"/>
        </w:trPr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DACA6E" w14:textId="418E4227" w:rsidR="002C0848" w:rsidRPr="00B118B0" w:rsidRDefault="002C0848" w:rsidP="00FC2E73">
            <w:pPr>
              <w:tabs>
                <w:tab w:val="left" w:pos="0"/>
              </w:tabs>
              <w:ind w:right="-72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  <w:cs/>
              </w:rPr>
              <w:t>กำไรต่อหุ้นขั้นพื้นฐาน</w:t>
            </w:r>
            <w:r w:rsidRPr="00B118B0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Pr="00B118B0">
              <w:rPr>
                <w:rFonts w:asciiTheme="majorBidi" w:hAnsiTheme="majorBidi" w:cstheme="majorBidi"/>
                <w:b/>
                <w:bCs/>
                <w:sz w:val="28"/>
                <w:cs/>
              </w:rPr>
              <w:t>(บาทต่อหุ้น)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9F73C53" w14:textId="1C59AE92" w:rsidR="002C0848" w:rsidRPr="00B118B0" w:rsidRDefault="0051439C" w:rsidP="00BB7A78">
            <w:pPr>
              <w:snapToGrid w:val="0"/>
              <w:ind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</w:rPr>
              <w:t>0.01</w:t>
            </w:r>
            <w:r w:rsidR="0042638F">
              <w:rPr>
                <w:rFonts w:asciiTheme="majorBidi" w:hAnsiTheme="majorBidi" w:cstheme="majorBidi"/>
                <w:b/>
                <w:bCs/>
                <w:sz w:val="28"/>
              </w:rPr>
              <w:t>2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A83361" w14:textId="77777777" w:rsidR="002C0848" w:rsidRPr="00B118B0" w:rsidRDefault="002C0848" w:rsidP="002C0848">
            <w:pPr>
              <w:tabs>
                <w:tab w:val="decimal" w:pos="1170"/>
              </w:tabs>
              <w:snapToGrid w:val="0"/>
              <w:ind w:right="-9"/>
              <w:rPr>
                <w:rFonts w:asciiTheme="majorBidi" w:hAnsiTheme="majorBidi" w:cstheme="majorBidi"/>
                <w:b/>
                <w:bCs/>
                <w:spacing w:val="-8"/>
                <w:sz w:val="28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8810CE3" w14:textId="61D3CB63" w:rsidR="002C0848" w:rsidRPr="00B118B0" w:rsidRDefault="0042638F" w:rsidP="002C0848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0.008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6E3EF7" w14:textId="77777777" w:rsidR="002C0848" w:rsidRPr="00B118B0" w:rsidRDefault="002C0848" w:rsidP="002C0848">
            <w:pPr>
              <w:tabs>
                <w:tab w:val="decimal" w:pos="545"/>
              </w:tabs>
              <w:ind w:right="27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7C842C3" w14:textId="34FD357D" w:rsidR="002C0848" w:rsidRPr="00B118B0" w:rsidRDefault="0051439C" w:rsidP="002C0848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</w:rPr>
              <w:t>0.01</w:t>
            </w:r>
            <w:r w:rsidR="00382D7D">
              <w:rPr>
                <w:rFonts w:asciiTheme="majorBidi" w:hAnsiTheme="majorBidi" w:cstheme="majorBidi"/>
                <w:b/>
                <w:bCs/>
                <w:sz w:val="28"/>
              </w:rPr>
              <w:t>4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2371D0" w14:textId="77777777" w:rsidR="002C0848" w:rsidRPr="00B118B0" w:rsidRDefault="002C0848" w:rsidP="002C0848">
            <w:pPr>
              <w:snapToGrid w:val="0"/>
              <w:ind w:right="89"/>
              <w:jc w:val="right"/>
              <w:rPr>
                <w:rFonts w:asciiTheme="majorBidi" w:hAnsiTheme="majorBidi" w:cstheme="majorBidi"/>
                <w:b/>
                <w:bCs/>
                <w:spacing w:val="-8"/>
                <w:sz w:val="28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DF902DB" w14:textId="38D1C271" w:rsidR="002C0848" w:rsidRPr="00B118B0" w:rsidRDefault="002C0848" w:rsidP="002C0848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</w:rPr>
              <w:t>0.009</w:t>
            </w:r>
          </w:p>
        </w:tc>
      </w:tr>
      <w:tr w:rsidR="002C0848" w:rsidRPr="00B118B0" w14:paraId="4B1F13DA" w14:textId="77777777" w:rsidTr="000A24D5">
        <w:trPr>
          <w:trHeight w:val="264"/>
        </w:trPr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D5305B" w14:textId="35981168" w:rsidR="002C0848" w:rsidRPr="00B118B0" w:rsidRDefault="002C0848" w:rsidP="00FC2E73">
            <w:pPr>
              <w:tabs>
                <w:tab w:val="left" w:pos="0"/>
              </w:tabs>
              <w:ind w:right="-72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AD1642" w14:textId="77777777" w:rsidR="002C0848" w:rsidRPr="00B118B0" w:rsidRDefault="002C0848" w:rsidP="002C0848">
            <w:pPr>
              <w:snapToGrid w:val="0"/>
              <w:ind w:right="89"/>
              <w:jc w:val="right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3BBDEA" w14:textId="77777777" w:rsidR="002C0848" w:rsidRPr="00B118B0" w:rsidRDefault="002C0848" w:rsidP="002C0848">
            <w:pPr>
              <w:tabs>
                <w:tab w:val="decimal" w:pos="1170"/>
              </w:tabs>
              <w:snapToGrid w:val="0"/>
              <w:ind w:right="-9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F18EFB" w14:textId="77777777" w:rsidR="002C0848" w:rsidRPr="00B118B0" w:rsidRDefault="002C0848" w:rsidP="002C0848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</w:tcPr>
          <w:p w14:paraId="6F06E5E8" w14:textId="77777777" w:rsidR="002C0848" w:rsidRPr="00B118B0" w:rsidRDefault="002C0848" w:rsidP="002C0848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</w:tcPr>
          <w:p w14:paraId="76AEF45B" w14:textId="77777777" w:rsidR="002C0848" w:rsidRPr="00B118B0" w:rsidRDefault="002C0848" w:rsidP="002C0848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</w:tcPr>
          <w:p w14:paraId="30E149A9" w14:textId="77777777" w:rsidR="002C0848" w:rsidRPr="00B118B0" w:rsidRDefault="002C0848" w:rsidP="002C0848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D3A2F3" w14:textId="77777777" w:rsidR="002C0848" w:rsidRPr="00B118B0" w:rsidRDefault="002C0848" w:rsidP="002C0848">
            <w:pPr>
              <w:snapToGrid w:val="0"/>
              <w:ind w:right="27"/>
              <w:jc w:val="right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</w:tr>
      <w:tr w:rsidR="002C0848" w:rsidRPr="00B118B0" w14:paraId="4CF12EE8" w14:textId="77777777" w:rsidTr="000A24D5">
        <w:trPr>
          <w:trHeight w:val="264"/>
        </w:trPr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1E2F46" w14:textId="098CB4EE" w:rsidR="002C0848" w:rsidRPr="00B118B0" w:rsidRDefault="002C0848" w:rsidP="00FC2E73">
            <w:pPr>
              <w:tabs>
                <w:tab w:val="left" w:pos="0"/>
              </w:tabs>
              <w:ind w:right="-72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  <w:lang w:val="en-GB"/>
              </w:rPr>
              <w:t>ส่วนแบ่งกำไรสำหรับงวดหกเดือนที่เป็นของผู้ถือหุ้น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0861B9" w14:textId="77777777" w:rsidR="002C0848" w:rsidRPr="00B118B0" w:rsidRDefault="002C0848" w:rsidP="002C0848">
            <w:pPr>
              <w:snapToGrid w:val="0"/>
              <w:ind w:right="89"/>
              <w:jc w:val="right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99F97C" w14:textId="77777777" w:rsidR="002C0848" w:rsidRPr="00B118B0" w:rsidRDefault="002C0848" w:rsidP="002C0848">
            <w:pPr>
              <w:tabs>
                <w:tab w:val="decimal" w:pos="1170"/>
              </w:tabs>
              <w:snapToGrid w:val="0"/>
              <w:ind w:right="-9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04C684" w14:textId="77777777" w:rsidR="002C0848" w:rsidRPr="00B118B0" w:rsidRDefault="002C0848" w:rsidP="002C0848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</w:tcPr>
          <w:p w14:paraId="2B407FD6" w14:textId="77777777" w:rsidR="002C0848" w:rsidRPr="00B118B0" w:rsidRDefault="002C0848" w:rsidP="002C0848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</w:tcPr>
          <w:p w14:paraId="6474EBF6" w14:textId="77777777" w:rsidR="002C0848" w:rsidRPr="00B118B0" w:rsidRDefault="002C0848" w:rsidP="002C0848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</w:tcPr>
          <w:p w14:paraId="748D378C" w14:textId="77777777" w:rsidR="002C0848" w:rsidRPr="00B118B0" w:rsidRDefault="002C0848" w:rsidP="002C0848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98E760" w14:textId="77777777" w:rsidR="002C0848" w:rsidRPr="00B118B0" w:rsidRDefault="002C0848" w:rsidP="002C0848">
            <w:pPr>
              <w:snapToGrid w:val="0"/>
              <w:ind w:right="27"/>
              <w:jc w:val="right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</w:tr>
      <w:tr w:rsidR="002C0848" w:rsidRPr="00B118B0" w14:paraId="07FDA879" w14:textId="77777777" w:rsidTr="000A24D5">
        <w:trPr>
          <w:trHeight w:val="264"/>
        </w:trPr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49684B" w14:textId="7605B678" w:rsidR="002C0848" w:rsidRPr="00B118B0" w:rsidRDefault="002C0848" w:rsidP="00D42926">
            <w:pPr>
              <w:ind w:left="270" w:right="-72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ของบริษัทใหญ่ (พันบาท)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32AD68" w14:textId="14E67665" w:rsidR="002C0848" w:rsidRPr="00B118B0" w:rsidRDefault="0042638F" w:rsidP="002C0848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153,715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33566A" w14:textId="77777777" w:rsidR="002C0848" w:rsidRPr="00B118B0" w:rsidRDefault="002C0848" w:rsidP="002C0848">
            <w:pPr>
              <w:tabs>
                <w:tab w:val="decimal" w:pos="1170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86CCA5" w14:textId="69C126D7" w:rsidR="002C0848" w:rsidRPr="00B118B0" w:rsidRDefault="0042638F" w:rsidP="002C0848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63,357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6588E5" w14:textId="77777777" w:rsidR="002C0848" w:rsidRPr="00B118B0" w:rsidRDefault="002C0848" w:rsidP="002C0848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418073" w14:textId="0DB26285" w:rsidR="002C0848" w:rsidRPr="00B118B0" w:rsidRDefault="0042638F" w:rsidP="002C0848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60,454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E98BA7" w14:textId="77777777" w:rsidR="002C0848" w:rsidRPr="00B118B0" w:rsidRDefault="002C0848" w:rsidP="002C0848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9F5145" w14:textId="1814B112" w:rsidR="002C0848" w:rsidRPr="00B118B0" w:rsidRDefault="002C0848" w:rsidP="002C0848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33,016</w:t>
            </w:r>
          </w:p>
        </w:tc>
      </w:tr>
      <w:tr w:rsidR="002C0848" w:rsidRPr="00B118B0" w14:paraId="18C4E845" w14:textId="77777777" w:rsidTr="000A24D5">
        <w:trPr>
          <w:trHeight w:val="264"/>
        </w:trPr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34ECB8" w14:textId="543619A5" w:rsidR="002C0848" w:rsidRPr="00B118B0" w:rsidRDefault="002C0848" w:rsidP="00FC2E73">
            <w:pPr>
              <w:tabs>
                <w:tab w:val="left" w:pos="0"/>
              </w:tabs>
              <w:ind w:right="-72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จำนวนหุ้นสามัญถัวเฉลี่ยถ่วงน้ำหนักที่ถือโดย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6A229C" w14:textId="77777777" w:rsidR="002C0848" w:rsidRPr="00B118B0" w:rsidRDefault="002C0848" w:rsidP="002C0848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BEBDB8" w14:textId="77777777" w:rsidR="002C0848" w:rsidRPr="00B118B0" w:rsidRDefault="002C0848" w:rsidP="002C0848">
            <w:pPr>
              <w:tabs>
                <w:tab w:val="decimal" w:pos="1170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813035" w14:textId="77777777" w:rsidR="002C0848" w:rsidRPr="00B118B0" w:rsidRDefault="002C0848" w:rsidP="002C0848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233E8B" w14:textId="77777777" w:rsidR="002C0848" w:rsidRPr="00B118B0" w:rsidRDefault="002C0848" w:rsidP="002C0848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231372" w14:textId="77777777" w:rsidR="002C0848" w:rsidRPr="00B118B0" w:rsidRDefault="002C0848" w:rsidP="002C0848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ADB1B1" w14:textId="77777777" w:rsidR="002C0848" w:rsidRPr="00B118B0" w:rsidRDefault="002C0848" w:rsidP="002C0848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868C65" w14:textId="77777777" w:rsidR="002C0848" w:rsidRPr="00B118B0" w:rsidRDefault="002C0848" w:rsidP="002C0848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FA6CD6" w:rsidRPr="00B118B0" w14:paraId="7B38F4CE" w14:textId="77777777" w:rsidTr="000A24D5">
        <w:trPr>
          <w:trHeight w:val="264"/>
        </w:trPr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0F4FEB" w14:textId="3A82B91E" w:rsidR="00FA6CD6" w:rsidRPr="00B118B0" w:rsidRDefault="00FA6CD6" w:rsidP="00D42926">
            <w:pPr>
              <w:ind w:left="270" w:right="-72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ผู้ถือหุ้น (พันหุ้น)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79D4B2" w14:textId="73866847" w:rsidR="00FA6CD6" w:rsidRPr="00B118B0" w:rsidRDefault="004C4DEB" w:rsidP="00FA6CD6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4,212,123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E180D7" w14:textId="77777777" w:rsidR="00FA6CD6" w:rsidRPr="00B118B0" w:rsidRDefault="00FA6CD6" w:rsidP="00FA6CD6">
            <w:pPr>
              <w:tabs>
                <w:tab w:val="decimal" w:pos="1170"/>
              </w:tabs>
              <w:snapToGrid w:val="0"/>
              <w:ind w:right="-9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187939" w14:textId="49A54FC6" w:rsidR="00FA6CD6" w:rsidRPr="00B118B0" w:rsidRDefault="00FA6CD6" w:rsidP="00FA6CD6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3,029,598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EF2D43" w14:textId="77777777" w:rsidR="00FA6CD6" w:rsidRPr="00B118B0" w:rsidRDefault="00FA6CD6" w:rsidP="00FA6CD6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A84DF6" w14:textId="28C44AE5" w:rsidR="00FA6CD6" w:rsidRPr="00B118B0" w:rsidRDefault="004C4DEB" w:rsidP="00FA6CD6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4,212,123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C3C27D" w14:textId="77777777" w:rsidR="00FA6CD6" w:rsidRPr="00B118B0" w:rsidRDefault="00FA6CD6" w:rsidP="00FA6CD6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09135F" w14:textId="7972D291" w:rsidR="00FA6CD6" w:rsidRPr="00B118B0" w:rsidRDefault="00FA6CD6" w:rsidP="00FA6CD6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3,029,598</w:t>
            </w:r>
          </w:p>
        </w:tc>
      </w:tr>
      <w:tr w:rsidR="002C0848" w:rsidRPr="00B118B0" w14:paraId="27DC6B6D" w14:textId="77777777" w:rsidTr="000A24D5">
        <w:trPr>
          <w:trHeight w:val="251"/>
        </w:trPr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14861C" w14:textId="5A6B13B5" w:rsidR="002C0848" w:rsidRPr="00B118B0" w:rsidRDefault="002C0848" w:rsidP="00FC2E73">
            <w:pPr>
              <w:tabs>
                <w:tab w:val="left" w:pos="0"/>
              </w:tabs>
              <w:ind w:right="-72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  <w:cs/>
              </w:rPr>
              <w:t>กำไรต่อหุ้นขั้นพื้นฐาน</w:t>
            </w:r>
            <w:r w:rsidRPr="00B118B0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Pr="00B118B0">
              <w:rPr>
                <w:rFonts w:asciiTheme="majorBidi" w:hAnsiTheme="majorBidi" w:cstheme="majorBidi"/>
                <w:b/>
                <w:bCs/>
                <w:sz w:val="28"/>
                <w:cs/>
              </w:rPr>
              <w:t>(บาทต่อหุ้น)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569C300" w14:textId="48E60CB1" w:rsidR="002C0848" w:rsidRPr="00B118B0" w:rsidRDefault="0042638F" w:rsidP="00BB7A78">
            <w:pPr>
              <w:snapToGrid w:val="0"/>
              <w:ind w:right="93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0.03</w:t>
            </w:r>
            <w:r w:rsidR="004C4DEB">
              <w:rPr>
                <w:rFonts w:asciiTheme="majorBidi" w:hAnsiTheme="majorBidi" w:cstheme="majorBidi"/>
                <w:b/>
                <w:bCs/>
                <w:sz w:val="28"/>
              </w:rPr>
              <w:t>6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6AC73E" w14:textId="77777777" w:rsidR="002C0848" w:rsidRPr="00B118B0" w:rsidRDefault="002C0848" w:rsidP="002C0848">
            <w:pPr>
              <w:tabs>
                <w:tab w:val="decimal" w:pos="1170"/>
              </w:tabs>
              <w:snapToGrid w:val="0"/>
              <w:ind w:right="-9"/>
              <w:rPr>
                <w:rFonts w:asciiTheme="majorBidi" w:hAnsiTheme="majorBidi" w:cstheme="majorBidi"/>
                <w:b/>
                <w:bCs/>
                <w:spacing w:val="-8"/>
                <w:sz w:val="28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C6A731B" w14:textId="193F0651" w:rsidR="002C0848" w:rsidRPr="00B118B0" w:rsidRDefault="002C0848" w:rsidP="002C0848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</w:rPr>
              <w:t>0.021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CECDFE" w14:textId="77777777" w:rsidR="002C0848" w:rsidRPr="00B118B0" w:rsidRDefault="002C0848" w:rsidP="002C0848">
            <w:pPr>
              <w:tabs>
                <w:tab w:val="decimal" w:pos="545"/>
              </w:tabs>
              <w:ind w:right="27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AC1546E" w14:textId="7792C8AF" w:rsidR="002C0848" w:rsidRPr="00B118B0" w:rsidRDefault="0051439C" w:rsidP="002C0848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</w:rPr>
              <w:t>0.01</w:t>
            </w:r>
            <w:r w:rsidR="0042638F">
              <w:rPr>
                <w:rFonts w:asciiTheme="majorBidi" w:hAnsiTheme="majorBidi" w:cstheme="majorBidi"/>
                <w:b/>
                <w:bCs/>
                <w:sz w:val="28"/>
              </w:rPr>
              <w:t>4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D0BA8E" w14:textId="77777777" w:rsidR="002C0848" w:rsidRPr="00B118B0" w:rsidRDefault="002C0848" w:rsidP="002C0848">
            <w:pPr>
              <w:snapToGrid w:val="0"/>
              <w:ind w:right="89"/>
              <w:jc w:val="right"/>
              <w:rPr>
                <w:rFonts w:asciiTheme="majorBidi" w:hAnsiTheme="majorBidi" w:cstheme="majorBidi"/>
                <w:b/>
                <w:bCs/>
                <w:spacing w:val="-8"/>
                <w:sz w:val="28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391B513" w14:textId="6B570BF8" w:rsidR="002C0848" w:rsidRPr="00B118B0" w:rsidRDefault="002C0848" w:rsidP="002C0848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</w:rPr>
              <w:t>0.011</w:t>
            </w:r>
          </w:p>
        </w:tc>
      </w:tr>
    </w:tbl>
    <w:p w14:paraId="7111A76E" w14:textId="4CC9E146" w:rsidR="0042638F" w:rsidRDefault="0042638F" w:rsidP="00411D44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77D41670" w14:textId="77777777" w:rsidR="00AC437D" w:rsidRDefault="00AC437D" w:rsidP="00411D44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4D510F69" w14:textId="77777777" w:rsidR="0042638F" w:rsidRDefault="0042638F" w:rsidP="00411D44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62ADD6B6" w14:textId="5515F325" w:rsidR="00DB32E3" w:rsidRDefault="0042638F" w:rsidP="00960E94">
      <w:pPr>
        <w:spacing w:before="120" w:after="120"/>
        <w:jc w:val="thaiDistribute"/>
        <w:rPr>
          <w:rFonts w:asciiTheme="majorBidi" w:hAnsiTheme="majorBidi"/>
          <w:color w:val="000000"/>
          <w:spacing w:val="-2"/>
          <w:sz w:val="28"/>
          <w:cs/>
        </w:rPr>
      </w:pPr>
      <w:r>
        <w:rPr>
          <w:rFonts w:asciiTheme="majorBidi" w:hAnsiTheme="majorBidi"/>
          <w:color w:val="000000"/>
          <w:spacing w:val="-2"/>
          <w:sz w:val="28"/>
        </w:rPr>
        <w:t xml:space="preserve">28.2 </w:t>
      </w:r>
      <w:r w:rsidRPr="0042638F">
        <w:rPr>
          <w:rFonts w:asciiTheme="majorBidi" w:hAnsiTheme="majorBidi" w:hint="cs"/>
          <w:color w:val="000000"/>
          <w:spacing w:val="-2"/>
          <w:sz w:val="28"/>
          <w:cs/>
        </w:rPr>
        <w:t>บริษัทคำนวณกำไรต่อหุ้นปรับลด</w:t>
      </w:r>
      <w:r w:rsidRPr="0042638F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="00B5495A" w:rsidRPr="00B5495A">
        <w:rPr>
          <w:rFonts w:asciiTheme="majorBidi" w:hAnsiTheme="majorBidi" w:hint="cs"/>
          <w:color w:val="000000"/>
          <w:spacing w:val="-2"/>
          <w:sz w:val="28"/>
          <w:cs/>
        </w:rPr>
        <w:t>สำหรับงวดสามเดือนและหกเดือนสิ้นสุดวันที่</w:t>
      </w:r>
      <w:r w:rsidR="00B5495A" w:rsidRPr="00B5495A">
        <w:rPr>
          <w:rFonts w:asciiTheme="majorBidi" w:hAnsiTheme="majorBidi"/>
          <w:color w:val="000000"/>
          <w:spacing w:val="-2"/>
          <w:sz w:val="28"/>
          <w:cs/>
        </w:rPr>
        <w:t xml:space="preserve"> 30 </w:t>
      </w:r>
      <w:r w:rsidR="00B5495A" w:rsidRPr="00B5495A">
        <w:rPr>
          <w:rFonts w:asciiTheme="majorBidi" w:hAnsiTheme="majorBidi" w:hint="cs"/>
          <w:color w:val="000000"/>
          <w:spacing w:val="-2"/>
          <w:sz w:val="28"/>
          <w:cs/>
        </w:rPr>
        <w:t>มิถุนายน</w:t>
      </w:r>
      <w:r w:rsidR="00B5495A" w:rsidRPr="00B5495A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="00B5495A" w:rsidRPr="00B5495A">
        <w:rPr>
          <w:rFonts w:asciiTheme="majorBidi" w:hAnsiTheme="majorBidi" w:hint="cs"/>
          <w:color w:val="000000"/>
          <w:spacing w:val="-2"/>
          <w:sz w:val="28"/>
          <w:cs/>
        </w:rPr>
        <w:t>ดังนี้</w:t>
      </w:r>
    </w:p>
    <w:tbl>
      <w:tblPr>
        <w:tblW w:w="4764" w:type="pct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99"/>
        <w:gridCol w:w="1082"/>
        <w:gridCol w:w="89"/>
        <w:gridCol w:w="1082"/>
        <w:gridCol w:w="91"/>
        <w:gridCol w:w="1082"/>
        <w:gridCol w:w="89"/>
        <w:gridCol w:w="1076"/>
      </w:tblGrid>
      <w:tr w:rsidR="0042638F" w:rsidRPr="00B118B0" w14:paraId="3907770D" w14:textId="77777777" w:rsidTr="0042638F">
        <w:trPr>
          <w:trHeight w:val="249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20F298" w14:textId="77777777" w:rsidR="0042638F" w:rsidRPr="00B118B0" w:rsidRDefault="0042638F" w:rsidP="0042638F">
            <w:pPr>
              <w:tabs>
                <w:tab w:val="left" w:pos="2160"/>
              </w:tabs>
              <w:ind w:left="-126" w:right="-4" w:firstLine="12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(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หน่วย: พันบาท)</w:t>
            </w:r>
          </w:p>
        </w:tc>
      </w:tr>
      <w:tr w:rsidR="0042638F" w:rsidRPr="00B118B0" w14:paraId="608DC1A7" w14:textId="77777777" w:rsidTr="00B2434A">
        <w:trPr>
          <w:trHeight w:val="249"/>
        </w:trPr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6F12A6" w14:textId="77777777" w:rsidR="0042638F" w:rsidRPr="00B118B0" w:rsidRDefault="0042638F" w:rsidP="0042638F">
            <w:pPr>
              <w:snapToGrid w:val="0"/>
              <w:ind w:right="-9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39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2B5DD8" w14:textId="77777777" w:rsidR="0042638F" w:rsidRPr="00B118B0" w:rsidRDefault="0042638F" w:rsidP="0042638F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</w:tcPr>
          <w:p w14:paraId="38BC04E8" w14:textId="77777777" w:rsidR="0042638F" w:rsidRPr="00B118B0" w:rsidRDefault="0042638F" w:rsidP="0042638F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36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14FF2A" w14:textId="77777777" w:rsidR="0042638F" w:rsidRPr="00B118B0" w:rsidRDefault="0042638F" w:rsidP="0042638F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42638F" w:rsidRPr="00B118B0" w14:paraId="39C5075E" w14:textId="77777777" w:rsidTr="00381904">
        <w:trPr>
          <w:trHeight w:val="51"/>
        </w:trPr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4B03E0" w14:textId="77777777" w:rsidR="0042638F" w:rsidRPr="00B118B0" w:rsidRDefault="0042638F" w:rsidP="0042638F">
            <w:pPr>
              <w:snapToGrid w:val="0"/>
              <w:ind w:right="-9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E08AE9" w14:textId="77777777" w:rsidR="0042638F" w:rsidRPr="00B118B0" w:rsidRDefault="0042638F" w:rsidP="0042638F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  <w:r w:rsidRPr="00B118B0">
              <w:rPr>
                <w:rFonts w:asciiTheme="majorBidi" w:hAnsiTheme="majorBidi" w:cstheme="majorBidi"/>
                <w:spacing w:val="-8"/>
                <w:sz w:val="28"/>
              </w:rPr>
              <w:t>2564</w:t>
            </w:r>
          </w:p>
        </w:tc>
        <w:tc>
          <w:tcPr>
            <w:tcW w:w="4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A3DBAA6" w14:textId="77777777" w:rsidR="0042638F" w:rsidRPr="00B118B0" w:rsidRDefault="0042638F" w:rsidP="0042638F">
            <w:pPr>
              <w:tabs>
                <w:tab w:val="decimal" w:pos="1044"/>
                <w:tab w:val="left" w:pos="2160"/>
              </w:tabs>
              <w:ind w:right="-9" w:firstLine="126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2E6060" w14:textId="77777777" w:rsidR="0042638F" w:rsidRPr="00B118B0" w:rsidRDefault="0042638F" w:rsidP="0042638F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  <w:r w:rsidRPr="00B118B0">
              <w:rPr>
                <w:rFonts w:asciiTheme="majorBidi" w:hAnsiTheme="majorBidi" w:cstheme="majorBidi"/>
                <w:spacing w:val="-8"/>
                <w:sz w:val="28"/>
              </w:rPr>
              <w:t>2563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</w:tcPr>
          <w:p w14:paraId="67341645" w14:textId="77777777" w:rsidR="0042638F" w:rsidRPr="00B118B0" w:rsidRDefault="0042638F" w:rsidP="0042638F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473546" w14:textId="77777777" w:rsidR="0042638F" w:rsidRPr="00B118B0" w:rsidRDefault="0042638F" w:rsidP="0042638F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  <w:r w:rsidRPr="00B118B0">
              <w:rPr>
                <w:rFonts w:asciiTheme="majorBidi" w:hAnsiTheme="majorBidi" w:cstheme="majorBidi"/>
                <w:spacing w:val="-8"/>
                <w:sz w:val="28"/>
              </w:rPr>
              <w:t>2564</w:t>
            </w:r>
          </w:p>
        </w:tc>
        <w:tc>
          <w:tcPr>
            <w:tcW w:w="4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D3A0F6" w14:textId="77777777" w:rsidR="0042638F" w:rsidRPr="00B118B0" w:rsidRDefault="0042638F" w:rsidP="0042638F">
            <w:pPr>
              <w:tabs>
                <w:tab w:val="decimal" w:pos="1044"/>
                <w:tab w:val="left" w:pos="2160"/>
              </w:tabs>
              <w:ind w:right="-9" w:firstLine="126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D2D1BD" w14:textId="77777777" w:rsidR="0042638F" w:rsidRPr="00B118B0" w:rsidRDefault="0042638F" w:rsidP="0042638F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  <w:r w:rsidRPr="00B118B0">
              <w:rPr>
                <w:rFonts w:asciiTheme="majorBidi" w:hAnsiTheme="majorBidi" w:cstheme="majorBidi"/>
                <w:spacing w:val="-8"/>
                <w:sz w:val="28"/>
              </w:rPr>
              <w:t>2563</w:t>
            </w:r>
          </w:p>
        </w:tc>
      </w:tr>
      <w:tr w:rsidR="0042638F" w:rsidRPr="00B118B0" w14:paraId="3C4B6CD5" w14:textId="77777777" w:rsidTr="00E350BF">
        <w:trPr>
          <w:trHeight w:val="264"/>
        </w:trPr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B87478" w14:textId="461DB6D8" w:rsidR="0042638F" w:rsidRPr="00B118B0" w:rsidRDefault="0042638F" w:rsidP="0042638F">
            <w:pPr>
              <w:tabs>
                <w:tab w:val="left" w:pos="540"/>
              </w:tabs>
              <w:ind w:right="-72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  <w:lang w:val="en-GB"/>
              </w:rPr>
              <w:t>ส่วนแบ่งกำไรสำหรับงวดสามเดือนที่เป็นของผู้ถือหุ้น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D58F8D4" w14:textId="77777777" w:rsidR="0042638F" w:rsidRPr="00B118B0" w:rsidRDefault="0042638F" w:rsidP="0042638F">
            <w:pPr>
              <w:snapToGrid w:val="0"/>
              <w:ind w:right="89"/>
              <w:jc w:val="right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4EEA08" w14:textId="77777777" w:rsidR="0042638F" w:rsidRPr="00B118B0" w:rsidRDefault="0042638F" w:rsidP="0042638F">
            <w:pPr>
              <w:tabs>
                <w:tab w:val="decimal" w:pos="1170"/>
              </w:tabs>
              <w:snapToGrid w:val="0"/>
              <w:ind w:right="-9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75090D" w14:textId="77777777" w:rsidR="0042638F" w:rsidRPr="00B118B0" w:rsidRDefault="0042638F" w:rsidP="0042638F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</w:tcPr>
          <w:p w14:paraId="7BE910E2" w14:textId="77777777" w:rsidR="0042638F" w:rsidRPr="00B118B0" w:rsidRDefault="0042638F" w:rsidP="0042638F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39B426" w14:textId="77777777" w:rsidR="0042638F" w:rsidRPr="00B118B0" w:rsidRDefault="0042638F" w:rsidP="0042638F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</w:tcPr>
          <w:p w14:paraId="3BC0EDFF" w14:textId="77777777" w:rsidR="0042638F" w:rsidRPr="00B118B0" w:rsidRDefault="0042638F" w:rsidP="0042638F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3772175" w14:textId="77777777" w:rsidR="0042638F" w:rsidRPr="00B118B0" w:rsidRDefault="0042638F" w:rsidP="0042638F">
            <w:pPr>
              <w:snapToGrid w:val="0"/>
              <w:ind w:right="27"/>
              <w:jc w:val="right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</w:tr>
      <w:tr w:rsidR="00FB69C1" w:rsidRPr="00B118B0" w14:paraId="6138CE04" w14:textId="77777777" w:rsidTr="0042638F">
        <w:trPr>
          <w:trHeight w:val="264"/>
        </w:trPr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9AED70" w14:textId="79D24BFC" w:rsidR="00FB69C1" w:rsidRPr="00B118B0" w:rsidRDefault="00FB69C1" w:rsidP="00FB69C1">
            <w:pPr>
              <w:tabs>
                <w:tab w:val="left" w:pos="540"/>
              </w:tabs>
              <w:ind w:left="183" w:right="-72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ของบริษัทใหญ่ (พันบาท)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93B529" w14:textId="3A3766E9" w:rsidR="00FB69C1" w:rsidRPr="00B118B0" w:rsidRDefault="00FB69C1" w:rsidP="00FB69C1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50,411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99A6B5" w14:textId="77777777" w:rsidR="00FB69C1" w:rsidRPr="00B118B0" w:rsidRDefault="00FB69C1" w:rsidP="00FB69C1">
            <w:pPr>
              <w:tabs>
                <w:tab w:val="decimal" w:pos="1170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9D4C2A" w14:textId="0885AA40" w:rsidR="00FB69C1" w:rsidRPr="00B118B0" w:rsidRDefault="00FB69C1" w:rsidP="00FB69C1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25,529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7FBC01" w14:textId="77777777" w:rsidR="00FB69C1" w:rsidRPr="00B118B0" w:rsidRDefault="00FB69C1" w:rsidP="00FB69C1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5C368C" w14:textId="72954FE6" w:rsidR="00FB69C1" w:rsidRPr="00B118B0" w:rsidRDefault="00FB69C1" w:rsidP="00FB69C1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57,608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A57DF1" w14:textId="77777777" w:rsidR="00FB69C1" w:rsidRPr="00B118B0" w:rsidRDefault="00FB69C1" w:rsidP="00FB69C1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DD3B4D" w14:textId="41C4E053" w:rsidR="00FB69C1" w:rsidRPr="00B118B0" w:rsidRDefault="00FB69C1" w:rsidP="00FB69C1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28,759</w:t>
            </w:r>
          </w:p>
        </w:tc>
      </w:tr>
      <w:tr w:rsidR="00FB69C1" w:rsidRPr="00B118B0" w14:paraId="6E9E4637" w14:textId="77777777" w:rsidTr="0042638F">
        <w:trPr>
          <w:trHeight w:val="264"/>
        </w:trPr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444F83" w14:textId="7CFC6597" w:rsidR="00FB69C1" w:rsidRPr="00B118B0" w:rsidRDefault="00FB69C1" w:rsidP="00FB69C1">
            <w:pPr>
              <w:tabs>
                <w:tab w:val="left" w:pos="540"/>
              </w:tabs>
              <w:ind w:right="-72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จำนวนหุ้นสามัญถัวเฉลี่ยถ่วงน้ำหนักที่ถือโดย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AB292F" w14:textId="77777777" w:rsidR="00FB69C1" w:rsidRPr="00B118B0" w:rsidRDefault="00FB69C1" w:rsidP="00FB69C1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57CCAF" w14:textId="77777777" w:rsidR="00FB69C1" w:rsidRPr="00B118B0" w:rsidRDefault="00FB69C1" w:rsidP="00FB69C1">
            <w:pPr>
              <w:tabs>
                <w:tab w:val="decimal" w:pos="1170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5442E4" w14:textId="77777777" w:rsidR="00FB69C1" w:rsidRPr="00B118B0" w:rsidRDefault="00FB69C1" w:rsidP="00FB69C1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97258F" w14:textId="77777777" w:rsidR="00FB69C1" w:rsidRPr="00B118B0" w:rsidRDefault="00FB69C1" w:rsidP="00FB69C1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8894D2" w14:textId="77777777" w:rsidR="00FB69C1" w:rsidRPr="00B118B0" w:rsidRDefault="00FB69C1" w:rsidP="00FB69C1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C22D21" w14:textId="77777777" w:rsidR="00FB69C1" w:rsidRPr="00B118B0" w:rsidRDefault="00FB69C1" w:rsidP="00FB69C1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4A39F5" w14:textId="77777777" w:rsidR="00FB69C1" w:rsidRPr="00B118B0" w:rsidRDefault="00FB69C1" w:rsidP="00FB69C1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FB69C1" w:rsidRPr="00B118B0" w14:paraId="23815A72" w14:textId="77777777" w:rsidTr="0042638F">
        <w:trPr>
          <w:trHeight w:val="264"/>
        </w:trPr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F8A07E" w14:textId="13BA05C0" w:rsidR="00FB69C1" w:rsidRPr="00B118B0" w:rsidRDefault="00FB69C1" w:rsidP="00FB69C1">
            <w:pPr>
              <w:tabs>
                <w:tab w:val="left" w:pos="540"/>
              </w:tabs>
              <w:ind w:left="183" w:right="-72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ผู้ถือหุ้น (พันหุ้น)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31ED00" w14:textId="75E62CC6" w:rsidR="00FB69C1" w:rsidRPr="00B118B0" w:rsidRDefault="004C4DEB" w:rsidP="00FB69C1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4,627,592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5DC9B4" w14:textId="77777777" w:rsidR="00FB69C1" w:rsidRPr="00B118B0" w:rsidRDefault="00FB69C1" w:rsidP="00FB69C1">
            <w:pPr>
              <w:tabs>
                <w:tab w:val="decimal" w:pos="1170"/>
              </w:tabs>
              <w:snapToGrid w:val="0"/>
              <w:ind w:right="-9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0FDAC8" w14:textId="77786451" w:rsidR="00FB69C1" w:rsidRPr="00B118B0" w:rsidRDefault="00FB69C1" w:rsidP="00FB69C1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</w:t>
            </w:r>
            <w:r w:rsidRPr="00B118B0">
              <w:rPr>
                <w:rFonts w:asciiTheme="majorBidi" w:hAnsiTheme="majorBidi" w:cstheme="majorBidi"/>
                <w:sz w:val="28"/>
              </w:rPr>
              <w:t>,029,598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48DCB5" w14:textId="77777777" w:rsidR="00FB69C1" w:rsidRPr="00B118B0" w:rsidRDefault="00FB69C1" w:rsidP="00FB69C1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47F27A" w14:textId="2451A676" w:rsidR="00FB69C1" w:rsidRPr="00B118B0" w:rsidRDefault="004C4DEB" w:rsidP="00FB69C1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4,627,592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2E33A6" w14:textId="77777777" w:rsidR="00FB69C1" w:rsidRPr="00B118B0" w:rsidRDefault="00FB69C1" w:rsidP="00FB69C1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802E69" w14:textId="539C0AE1" w:rsidR="00FB69C1" w:rsidRPr="00B118B0" w:rsidRDefault="00FB69C1" w:rsidP="00FB69C1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3,029,598</w:t>
            </w:r>
          </w:p>
        </w:tc>
      </w:tr>
      <w:tr w:rsidR="00FB69C1" w:rsidRPr="00B118B0" w14:paraId="7DEE50C0" w14:textId="77777777" w:rsidTr="0042638F">
        <w:trPr>
          <w:trHeight w:val="251"/>
        </w:trPr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779B43" w14:textId="627B4C52" w:rsidR="00FB69C1" w:rsidRPr="00B118B0" w:rsidRDefault="00FB69C1" w:rsidP="00FB69C1">
            <w:pPr>
              <w:tabs>
                <w:tab w:val="left" w:pos="540"/>
              </w:tabs>
              <w:ind w:right="-72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  <w:cs/>
              </w:rPr>
              <w:t>กำไรต่อหุ้น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ปรับลด</w:t>
            </w:r>
            <w:r w:rsidRPr="00B118B0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Pr="00B118B0">
              <w:rPr>
                <w:rFonts w:asciiTheme="majorBidi" w:hAnsiTheme="majorBidi" w:cstheme="majorBidi"/>
                <w:b/>
                <w:bCs/>
                <w:sz w:val="28"/>
                <w:cs/>
              </w:rPr>
              <w:t>(บาทต่อหุ้น)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B8C16A1" w14:textId="269FFE79" w:rsidR="00FB69C1" w:rsidRPr="00B118B0" w:rsidRDefault="00FB69C1" w:rsidP="00FB69C1">
            <w:pPr>
              <w:snapToGrid w:val="0"/>
              <w:ind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</w:rPr>
              <w:t>0.01</w:t>
            </w:r>
            <w:r w:rsidR="006A203B">
              <w:rPr>
                <w:rFonts w:asciiTheme="majorBidi" w:hAnsiTheme="majorBidi" w:cstheme="majorBidi"/>
                <w:b/>
                <w:bCs/>
                <w:sz w:val="28"/>
              </w:rPr>
              <w:t>1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4D0EA7" w14:textId="77777777" w:rsidR="00FB69C1" w:rsidRPr="00B118B0" w:rsidRDefault="00FB69C1" w:rsidP="00FB69C1">
            <w:pPr>
              <w:tabs>
                <w:tab w:val="decimal" w:pos="1170"/>
              </w:tabs>
              <w:snapToGrid w:val="0"/>
              <w:ind w:right="-9"/>
              <w:rPr>
                <w:rFonts w:asciiTheme="majorBidi" w:hAnsiTheme="majorBidi" w:cstheme="majorBidi"/>
                <w:b/>
                <w:bCs/>
                <w:spacing w:val="-8"/>
                <w:sz w:val="28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F3819B9" w14:textId="7763695F" w:rsidR="00FB69C1" w:rsidRPr="00B118B0" w:rsidRDefault="00FB69C1" w:rsidP="00FB69C1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0.008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3FAE30" w14:textId="77777777" w:rsidR="00FB69C1" w:rsidRPr="00B118B0" w:rsidRDefault="00FB69C1" w:rsidP="00FB69C1">
            <w:pPr>
              <w:tabs>
                <w:tab w:val="decimal" w:pos="545"/>
              </w:tabs>
              <w:ind w:right="27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40A5B6D" w14:textId="0579A7E4" w:rsidR="00FB69C1" w:rsidRPr="00B118B0" w:rsidRDefault="00FB69C1" w:rsidP="00FB69C1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</w:rPr>
              <w:t>0.01</w:t>
            </w:r>
            <w:r w:rsidR="006A203B">
              <w:rPr>
                <w:rFonts w:asciiTheme="majorBidi" w:hAnsiTheme="majorBidi" w:cstheme="majorBidi"/>
                <w:b/>
                <w:bCs/>
                <w:sz w:val="28"/>
              </w:rPr>
              <w:t>2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624555" w14:textId="77777777" w:rsidR="00FB69C1" w:rsidRPr="00B118B0" w:rsidRDefault="00FB69C1" w:rsidP="00FB69C1">
            <w:pPr>
              <w:snapToGrid w:val="0"/>
              <w:ind w:right="89"/>
              <w:jc w:val="right"/>
              <w:rPr>
                <w:rFonts w:asciiTheme="majorBidi" w:hAnsiTheme="majorBidi" w:cstheme="majorBidi"/>
                <w:b/>
                <w:bCs/>
                <w:spacing w:val="-8"/>
                <w:sz w:val="28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10A9476" w14:textId="375EF990" w:rsidR="00FB69C1" w:rsidRPr="00B118B0" w:rsidRDefault="00FB69C1" w:rsidP="00FB69C1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</w:rPr>
              <w:t>0.009</w:t>
            </w:r>
          </w:p>
        </w:tc>
      </w:tr>
      <w:tr w:rsidR="00FB69C1" w:rsidRPr="00B118B0" w14:paraId="59E962BA" w14:textId="77777777" w:rsidTr="0042638F">
        <w:trPr>
          <w:trHeight w:val="264"/>
        </w:trPr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9CC671" w14:textId="77777777" w:rsidR="00FB69C1" w:rsidRPr="00B118B0" w:rsidRDefault="00FB69C1" w:rsidP="00FB69C1">
            <w:pPr>
              <w:tabs>
                <w:tab w:val="left" w:pos="540"/>
              </w:tabs>
              <w:ind w:right="-72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75BE16" w14:textId="77777777" w:rsidR="00FB69C1" w:rsidRPr="00B118B0" w:rsidRDefault="00FB69C1" w:rsidP="00FB69C1">
            <w:pPr>
              <w:snapToGrid w:val="0"/>
              <w:ind w:right="89"/>
              <w:jc w:val="right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0A0E15" w14:textId="77777777" w:rsidR="00FB69C1" w:rsidRPr="00B118B0" w:rsidRDefault="00FB69C1" w:rsidP="00FB69C1">
            <w:pPr>
              <w:tabs>
                <w:tab w:val="decimal" w:pos="1170"/>
              </w:tabs>
              <w:snapToGrid w:val="0"/>
              <w:ind w:right="-9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CB2F65" w14:textId="77777777" w:rsidR="00FB69C1" w:rsidRPr="00B118B0" w:rsidRDefault="00FB69C1" w:rsidP="00FB69C1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</w:tcPr>
          <w:p w14:paraId="50E60185" w14:textId="77777777" w:rsidR="00FB69C1" w:rsidRPr="00B118B0" w:rsidRDefault="00FB69C1" w:rsidP="00FB69C1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</w:tcPr>
          <w:p w14:paraId="22D51E44" w14:textId="77777777" w:rsidR="00FB69C1" w:rsidRPr="00B118B0" w:rsidRDefault="00FB69C1" w:rsidP="00FB69C1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</w:tcPr>
          <w:p w14:paraId="64F6CD19" w14:textId="77777777" w:rsidR="00FB69C1" w:rsidRPr="00B118B0" w:rsidRDefault="00FB69C1" w:rsidP="00FB69C1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273356" w14:textId="77777777" w:rsidR="00FB69C1" w:rsidRPr="00B118B0" w:rsidRDefault="00FB69C1" w:rsidP="00FB69C1">
            <w:pPr>
              <w:snapToGrid w:val="0"/>
              <w:ind w:right="27"/>
              <w:jc w:val="right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</w:tr>
      <w:tr w:rsidR="00FB69C1" w:rsidRPr="00B118B0" w14:paraId="527F85F3" w14:textId="77777777" w:rsidTr="0042638F">
        <w:trPr>
          <w:trHeight w:val="264"/>
        </w:trPr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06F7E8" w14:textId="2F2BE11F" w:rsidR="00FB69C1" w:rsidRPr="00B118B0" w:rsidRDefault="00FB69C1" w:rsidP="00FB69C1">
            <w:pPr>
              <w:tabs>
                <w:tab w:val="left" w:pos="540"/>
              </w:tabs>
              <w:ind w:right="-72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  <w:lang w:val="en-GB"/>
              </w:rPr>
              <w:t>ส่วนแบ่งกำไรสำหรับงวดหกเดือนที่เป็นของผู้ถือหุ้น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615FF1" w14:textId="77777777" w:rsidR="00FB69C1" w:rsidRPr="00B118B0" w:rsidRDefault="00FB69C1" w:rsidP="00FB69C1">
            <w:pPr>
              <w:snapToGrid w:val="0"/>
              <w:ind w:right="89"/>
              <w:jc w:val="right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AA602B" w14:textId="77777777" w:rsidR="00FB69C1" w:rsidRPr="00B118B0" w:rsidRDefault="00FB69C1" w:rsidP="00FB69C1">
            <w:pPr>
              <w:tabs>
                <w:tab w:val="decimal" w:pos="1170"/>
              </w:tabs>
              <w:snapToGrid w:val="0"/>
              <w:ind w:right="-9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380D44" w14:textId="77777777" w:rsidR="00FB69C1" w:rsidRPr="00B118B0" w:rsidRDefault="00FB69C1" w:rsidP="00FB69C1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</w:tcPr>
          <w:p w14:paraId="5B61B3A8" w14:textId="77777777" w:rsidR="00FB69C1" w:rsidRPr="00B118B0" w:rsidRDefault="00FB69C1" w:rsidP="00FB69C1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</w:tcPr>
          <w:p w14:paraId="4E361896" w14:textId="77777777" w:rsidR="00FB69C1" w:rsidRPr="00B118B0" w:rsidRDefault="00FB69C1" w:rsidP="00FB69C1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</w:tcPr>
          <w:p w14:paraId="0C5A0332" w14:textId="77777777" w:rsidR="00FB69C1" w:rsidRPr="00B118B0" w:rsidRDefault="00FB69C1" w:rsidP="00FB69C1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393A53" w14:textId="77777777" w:rsidR="00FB69C1" w:rsidRPr="00B118B0" w:rsidRDefault="00FB69C1" w:rsidP="00FB69C1">
            <w:pPr>
              <w:snapToGrid w:val="0"/>
              <w:ind w:right="27"/>
              <w:jc w:val="right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</w:tr>
      <w:tr w:rsidR="00FB69C1" w:rsidRPr="00B118B0" w14:paraId="008F5736" w14:textId="77777777" w:rsidTr="004C4DEB">
        <w:trPr>
          <w:trHeight w:val="264"/>
        </w:trPr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0100FC" w14:textId="56B9C469" w:rsidR="00FB69C1" w:rsidRPr="00B118B0" w:rsidRDefault="00FB69C1" w:rsidP="00FB69C1">
            <w:pPr>
              <w:tabs>
                <w:tab w:val="left" w:pos="540"/>
              </w:tabs>
              <w:ind w:left="180" w:right="-72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ของบริษัทใหญ่ (พันบาท)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8F7E83" w14:textId="1E029FEC" w:rsidR="00FB69C1" w:rsidRPr="0088709F" w:rsidRDefault="00FB69C1" w:rsidP="00FB69C1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153,715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F565EB" w14:textId="77777777" w:rsidR="00FB69C1" w:rsidRPr="00B118B0" w:rsidRDefault="00FB69C1" w:rsidP="00FB69C1">
            <w:pPr>
              <w:tabs>
                <w:tab w:val="decimal" w:pos="1170"/>
              </w:tabs>
              <w:snapToGrid w:val="0"/>
              <w:ind w:right="-9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53CBA7" w14:textId="759631AC" w:rsidR="00FB69C1" w:rsidRPr="0088709F" w:rsidRDefault="00FB69C1" w:rsidP="00FB69C1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63,357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B892FF" w14:textId="77777777" w:rsidR="00FB69C1" w:rsidRPr="00B118B0" w:rsidRDefault="00FB69C1" w:rsidP="00FB69C1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EC057F" w14:textId="3F604355" w:rsidR="00FB69C1" w:rsidRPr="0088709F" w:rsidRDefault="00FB69C1" w:rsidP="00FB69C1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60,454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9BB034" w14:textId="77777777" w:rsidR="00FB69C1" w:rsidRPr="00B118B0" w:rsidRDefault="00FB69C1" w:rsidP="00FB69C1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C39748" w14:textId="6FA893D9" w:rsidR="00FB69C1" w:rsidRPr="0088709F" w:rsidRDefault="00FB69C1" w:rsidP="00FB69C1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33,016</w:t>
            </w:r>
          </w:p>
        </w:tc>
      </w:tr>
      <w:tr w:rsidR="00FB69C1" w:rsidRPr="00B118B0" w14:paraId="04413C46" w14:textId="77777777" w:rsidTr="004C4DEB">
        <w:trPr>
          <w:trHeight w:val="264"/>
        </w:trPr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183134" w14:textId="2FB0CC62" w:rsidR="00FB69C1" w:rsidRPr="00B118B0" w:rsidRDefault="00FB69C1" w:rsidP="00FB69C1">
            <w:pPr>
              <w:tabs>
                <w:tab w:val="left" w:pos="540"/>
              </w:tabs>
              <w:ind w:right="-72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จำนวนหุ้นสามัญถัวเฉลี่ยถ่วงน้ำหนักที่ถือโดย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244A3E" w14:textId="77777777" w:rsidR="00FB69C1" w:rsidRPr="0088709F" w:rsidRDefault="00FB69C1" w:rsidP="00FB69C1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4108C3" w14:textId="77777777" w:rsidR="00FB69C1" w:rsidRPr="00B118B0" w:rsidRDefault="00FB69C1" w:rsidP="00FB69C1">
            <w:pPr>
              <w:tabs>
                <w:tab w:val="decimal" w:pos="1170"/>
              </w:tabs>
              <w:snapToGrid w:val="0"/>
              <w:ind w:right="-9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F9EB51" w14:textId="77777777" w:rsidR="00FB69C1" w:rsidRPr="0088709F" w:rsidRDefault="00FB69C1" w:rsidP="00FB69C1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C57166" w14:textId="77777777" w:rsidR="00FB69C1" w:rsidRPr="00B118B0" w:rsidRDefault="00FB69C1" w:rsidP="00FB69C1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9C09E8" w14:textId="77777777" w:rsidR="00FB69C1" w:rsidRPr="0088709F" w:rsidRDefault="00FB69C1" w:rsidP="00FB69C1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34D76F" w14:textId="77777777" w:rsidR="00FB69C1" w:rsidRPr="00B118B0" w:rsidRDefault="00FB69C1" w:rsidP="00FB69C1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39821C" w14:textId="77777777" w:rsidR="00FB69C1" w:rsidRPr="0088709F" w:rsidRDefault="00FB69C1" w:rsidP="00FB69C1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FB69C1" w:rsidRPr="00B118B0" w14:paraId="03769D3B" w14:textId="77777777" w:rsidTr="004C4DEB">
        <w:trPr>
          <w:trHeight w:val="264"/>
        </w:trPr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2BBBCA" w14:textId="2C9D9615" w:rsidR="00FB69C1" w:rsidRPr="00B118B0" w:rsidRDefault="00FB69C1" w:rsidP="00FB69C1">
            <w:pPr>
              <w:tabs>
                <w:tab w:val="left" w:pos="540"/>
              </w:tabs>
              <w:ind w:left="180" w:right="-72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ผู้ถือหุ้น (พันหุ้น)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CFF7AB" w14:textId="149666F1" w:rsidR="00FB69C1" w:rsidRPr="0088709F" w:rsidRDefault="002B7448" w:rsidP="00FB69C1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4,430,051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5D394E" w14:textId="77777777" w:rsidR="00FB69C1" w:rsidRPr="00B118B0" w:rsidRDefault="00FB69C1" w:rsidP="00FB69C1">
            <w:pPr>
              <w:tabs>
                <w:tab w:val="decimal" w:pos="1170"/>
              </w:tabs>
              <w:snapToGrid w:val="0"/>
              <w:ind w:right="-9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6C4B8A" w14:textId="7D5BBD06" w:rsidR="00FB69C1" w:rsidRPr="0088709F" w:rsidRDefault="00FB69C1" w:rsidP="00FB69C1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3,029,598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9ABDAE" w14:textId="77777777" w:rsidR="00FB69C1" w:rsidRPr="00B118B0" w:rsidRDefault="00FB69C1" w:rsidP="00FB69C1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6BA02B" w14:textId="62DA6A7D" w:rsidR="00FB69C1" w:rsidRPr="0088709F" w:rsidRDefault="002B7448" w:rsidP="00FB69C1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4,430,051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EC50F0" w14:textId="77777777" w:rsidR="00FB69C1" w:rsidRPr="00B118B0" w:rsidRDefault="00FB69C1" w:rsidP="00FB69C1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E9CD51" w14:textId="07F315B5" w:rsidR="00FB69C1" w:rsidRPr="0088709F" w:rsidRDefault="00FB69C1" w:rsidP="00FB69C1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3,029,598</w:t>
            </w:r>
          </w:p>
        </w:tc>
      </w:tr>
      <w:tr w:rsidR="00FB69C1" w:rsidRPr="00B118B0" w14:paraId="3A19D2D8" w14:textId="77777777" w:rsidTr="004C4DEB">
        <w:trPr>
          <w:trHeight w:val="264"/>
        </w:trPr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3255C4" w14:textId="34936C3C" w:rsidR="00FB69C1" w:rsidRPr="00B118B0" w:rsidRDefault="004C4DEB" w:rsidP="00FB69C1">
            <w:pPr>
              <w:tabs>
                <w:tab w:val="left" w:pos="540"/>
              </w:tabs>
              <w:ind w:right="-72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cs/>
              </w:rPr>
              <w:t>กำไรต่อหุ้น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ปรับลด</w:t>
            </w:r>
            <w:r w:rsidR="00FB69C1" w:rsidRPr="00B118B0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="00FB69C1" w:rsidRPr="00B118B0">
              <w:rPr>
                <w:rFonts w:asciiTheme="majorBidi" w:hAnsiTheme="majorBidi" w:cstheme="majorBidi"/>
                <w:b/>
                <w:bCs/>
                <w:sz w:val="28"/>
                <w:cs/>
              </w:rPr>
              <w:t>(บาทต่อหุ้น)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2110CDB" w14:textId="6CAD0F00" w:rsidR="00FB69C1" w:rsidRPr="0088709F" w:rsidRDefault="00FB69C1" w:rsidP="00FB69C1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8709F">
              <w:rPr>
                <w:rFonts w:asciiTheme="majorBidi" w:hAnsiTheme="majorBidi" w:cstheme="majorBidi"/>
                <w:b/>
                <w:bCs/>
                <w:sz w:val="28"/>
              </w:rPr>
              <w:t>0.03</w:t>
            </w:r>
            <w:r w:rsidR="002B7448">
              <w:rPr>
                <w:rFonts w:asciiTheme="majorBidi" w:hAnsiTheme="majorBidi" w:cstheme="majorBidi"/>
                <w:b/>
                <w:bCs/>
                <w:sz w:val="28"/>
              </w:rPr>
              <w:t>5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27006E" w14:textId="77777777" w:rsidR="00FB69C1" w:rsidRPr="0088709F" w:rsidRDefault="00FB69C1" w:rsidP="00FB69C1">
            <w:pPr>
              <w:tabs>
                <w:tab w:val="decimal" w:pos="1170"/>
              </w:tabs>
              <w:snapToGrid w:val="0"/>
              <w:ind w:right="-9"/>
              <w:rPr>
                <w:rFonts w:asciiTheme="majorBidi" w:hAnsiTheme="majorBidi" w:cstheme="majorBidi"/>
                <w:b/>
                <w:bCs/>
                <w:spacing w:val="-8"/>
                <w:sz w:val="28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A4851C1" w14:textId="29441B47" w:rsidR="00FB69C1" w:rsidRPr="0088709F" w:rsidRDefault="00FB69C1" w:rsidP="00FB69C1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</w:rPr>
              <w:t>0.021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753221" w14:textId="77777777" w:rsidR="00FB69C1" w:rsidRPr="0088709F" w:rsidRDefault="00FB69C1" w:rsidP="00FB69C1">
            <w:pPr>
              <w:snapToGrid w:val="0"/>
              <w:ind w:right="-9"/>
              <w:jc w:val="center"/>
              <w:rPr>
                <w:rFonts w:asciiTheme="majorBidi" w:hAnsiTheme="majorBidi" w:cstheme="majorBidi"/>
                <w:b/>
                <w:bCs/>
                <w:spacing w:val="-8"/>
                <w:sz w:val="28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210EDBC" w14:textId="08813D62" w:rsidR="00FB69C1" w:rsidRPr="0088709F" w:rsidRDefault="002B7448" w:rsidP="006B59D6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0.0</w:t>
            </w:r>
            <w:r w:rsidR="006B59D6">
              <w:rPr>
                <w:rFonts w:asciiTheme="majorBidi" w:hAnsiTheme="majorBidi" w:cstheme="majorBidi"/>
                <w:b/>
                <w:bCs/>
                <w:sz w:val="28"/>
              </w:rPr>
              <w:t>14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7D25A7" w14:textId="77777777" w:rsidR="00FB69C1" w:rsidRPr="0088709F" w:rsidRDefault="00FB69C1" w:rsidP="00FB69C1">
            <w:pPr>
              <w:snapToGrid w:val="0"/>
              <w:ind w:right="-9"/>
              <w:jc w:val="center"/>
              <w:rPr>
                <w:rFonts w:asciiTheme="majorBidi" w:hAnsiTheme="majorBidi" w:cstheme="majorBidi"/>
                <w:b/>
                <w:bCs/>
                <w:spacing w:val="-8"/>
                <w:sz w:val="28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21A6823" w14:textId="440D4CA5" w:rsidR="00FB69C1" w:rsidRPr="0088709F" w:rsidRDefault="00FB69C1" w:rsidP="00FB69C1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</w:rPr>
              <w:t>0.011</w:t>
            </w:r>
          </w:p>
        </w:tc>
      </w:tr>
    </w:tbl>
    <w:p w14:paraId="4C6285DC" w14:textId="54FF1B74" w:rsidR="000860DC" w:rsidRPr="00B118B0" w:rsidRDefault="000860DC" w:rsidP="00EE5634">
      <w:pPr>
        <w:pStyle w:val="ListParagraph"/>
        <w:numPr>
          <w:ilvl w:val="0"/>
          <w:numId w:val="1"/>
        </w:numPr>
        <w:spacing w:before="240" w:after="240" w:line="240" w:lineRule="atLeast"/>
        <w:ind w:left="360"/>
        <w:rPr>
          <w:rFonts w:asciiTheme="majorBidi" w:hAnsiTheme="majorBidi" w:cstheme="majorBidi"/>
          <w:b/>
          <w:bCs/>
          <w:sz w:val="28"/>
        </w:rPr>
      </w:pPr>
      <w:r w:rsidRPr="00B118B0">
        <w:rPr>
          <w:rFonts w:asciiTheme="majorBidi" w:hAnsiTheme="majorBidi" w:cstheme="majorBidi"/>
          <w:b/>
          <w:bCs/>
          <w:sz w:val="28"/>
          <w:cs/>
        </w:rPr>
        <w:t>ข้อมูลทางการเงินจำแนกตามส่วนงานและการจำแนกรายได้</w:t>
      </w:r>
      <w:r w:rsidRPr="00B118B0">
        <w:rPr>
          <w:rFonts w:asciiTheme="majorBidi" w:hAnsiTheme="majorBidi" w:cstheme="majorBidi"/>
          <w:b/>
          <w:bCs/>
          <w:sz w:val="28"/>
        </w:rPr>
        <w:t xml:space="preserve"> </w:t>
      </w:r>
    </w:p>
    <w:p w14:paraId="66097DEF" w14:textId="17F86690" w:rsidR="00B30266" w:rsidRPr="00B118B0" w:rsidRDefault="000860DC" w:rsidP="00284382">
      <w:pPr>
        <w:ind w:left="360"/>
        <w:jc w:val="both"/>
        <w:rPr>
          <w:rFonts w:asciiTheme="majorBidi" w:eastAsia="Times New Roman" w:hAnsiTheme="majorBidi" w:cstheme="majorBidi"/>
          <w:sz w:val="28"/>
        </w:rPr>
      </w:pPr>
      <w:r w:rsidRPr="00B118B0">
        <w:rPr>
          <w:rFonts w:asciiTheme="majorBidi" w:eastAsia="Times New Roman" w:hAnsiTheme="majorBidi" w:cstheme="majorBidi"/>
          <w:spacing w:val="-8"/>
          <w:sz w:val="28"/>
          <w:cs/>
        </w:rPr>
        <w:t>สำหรับ</w:t>
      </w:r>
      <w:r w:rsidR="002C0848" w:rsidRPr="00B118B0">
        <w:rPr>
          <w:rFonts w:asciiTheme="majorBidi" w:hAnsiTheme="majorBidi" w:cstheme="majorBidi"/>
          <w:sz w:val="28"/>
          <w:cs/>
          <w:lang w:val="en-GB"/>
        </w:rPr>
        <w:t>งวดสามเดือนและหกเดือนสิ้นสุด</w:t>
      </w:r>
      <w:r w:rsidRPr="00B118B0">
        <w:rPr>
          <w:rFonts w:asciiTheme="majorBidi" w:eastAsia="Times New Roman" w:hAnsiTheme="majorBidi" w:cstheme="majorBidi"/>
          <w:spacing w:val="-8"/>
          <w:sz w:val="28"/>
          <w:cs/>
        </w:rPr>
        <w:t xml:space="preserve">วันที่ </w:t>
      </w:r>
      <w:r w:rsidR="002C0848" w:rsidRPr="00B118B0">
        <w:rPr>
          <w:rFonts w:asciiTheme="majorBidi" w:eastAsia="Times New Roman" w:hAnsiTheme="majorBidi" w:cstheme="majorBidi"/>
          <w:spacing w:val="-8"/>
          <w:sz w:val="28"/>
        </w:rPr>
        <w:t>30</w:t>
      </w:r>
      <w:r w:rsidR="002C0848" w:rsidRPr="00B118B0">
        <w:rPr>
          <w:rFonts w:asciiTheme="majorBidi" w:eastAsia="Times New Roman" w:hAnsiTheme="majorBidi" w:cstheme="majorBidi"/>
          <w:spacing w:val="-8"/>
          <w:sz w:val="28"/>
          <w:cs/>
        </w:rPr>
        <w:t xml:space="preserve"> มิถุนายน</w:t>
      </w:r>
      <w:r w:rsidRPr="00B118B0">
        <w:rPr>
          <w:rFonts w:asciiTheme="majorBidi" w:eastAsia="Times New Roman" w:hAnsiTheme="majorBidi" w:cstheme="majorBidi"/>
          <w:spacing w:val="-8"/>
          <w:sz w:val="28"/>
          <w:cs/>
        </w:rPr>
        <w:t xml:space="preserve"> </w:t>
      </w:r>
      <w:r w:rsidRPr="00B118B0">
        <w:rPr>
          <w:rFonts w:asciiTheme="majorBidi" w:eastAsia="Times New Roman" w:hAnsiTheme="majorBidi" w:cstheme="majorBidi"/>
          <w:spacing w:val="-8"/>
          <w:sz w:val="28"/>
        </w:rPr>
        <w:t>256</w:t>
      </w:r>
      <w:r w:rsidR="00073DD6" w:rsidRPr="00B118B0">
        <w:rPr>
          <w:rFonts w:asciiTheme="majorBidi" w:eastAsia="Times New Roman" w:hAnsiTheme="majorBidi" w:cstheme="majorBidi"/>
          <w:spacing w:val="-8"/>
          <w:sz w:val="28"/>
        </w:rPr>
        <w:t>4</w:t>
      </w:r>
      <w:r w:rsidRPr="00B118B0">
        <w:rPr>
          <w:rFonts w:asciiTheme="majorBidi" w:eastAsia="Times New Roman" w:hAnsiTheme="majorBidi" w:cstheme="majorBidi"/>
          <w:sz w:val="28"/>
          <w:cs/>
        </w:rPr>
        <w:t xml:space="preserve"> และ </w:t>
      </w:r>
      <w:r w:rsidRPr="00B118B0">
        <w:rPr>
          <w:rFonts w:asciiTheme="majorBidi" w:eastAsia="Times New Roman" w:hAnsiTheme="majorBidi" w:cstheme="majorBidi"/>
          <w:sz w:val="28"/>
        </w:rPr>
        <w:t>256</w:t>
      </w:r>
      <w:r w:rsidR="00073DD6" w:rsidRPr="00B118B0">
        <w:rPr>
          <w:rFonts w:asciiTheme="majorBidi" w:eastAsia="Times New Roman" w:hAnsiTheme="majorBidi" w:cstheme="majorBidi"/>
          <w:sz w:val="28"/>
        </w:rPr>
        <w:t>3</w:t>
      </w:r>
      <w:r w:rsidRPr="00B118B0">
        <w:rPr>
          <w:rFonts w:asciiTheme="majorBidi" w:eastAsia="Times New Roman" w:hAnsiTheme="majorBidi" w:cstheme="majorBidi"/>
          <w:sz w:val="28"/>
        </w:rPr>
        <w:t xml:space="preserve"> </w:t>
      </w:r>
      <w:r w:rsidRPr="00B118B0">
        <w:rPr>
          <w:rFonts w:asciiTheme="majorBidi" w:eastAsia="Times New Roman" w:hAnsiTheme="majorBidi" w:cstheme="majorBidi"/>
          <w:sz w:val="28"/>
          <w:cs/>
        </w:rPr>
        <w:t xml:space="preserve">กลุ่มบริษัทมี </w:t>
      </w:r>
      <w:r w:rsidR="00B30266" w:rsidRPr="00B118B0">
        <w:rPr>
          <w:rFonts w:asciiTheme="majorBidi" w:eastAsia="Times New Roman" w:hAnsiTheme="majorBidi" w:cstheme="majorBidi"/>
          <w:sz w:val="28"/>
        </w:rPr>
        <w:t>4</w:t>
      </w:r>
      <w:r w:rsidRPr="00B118B0">
        <w:rPr>
          <w:rFonts w:asciiTheme="majorBidi" w:eastAsia="Times New Roman" w:hAnsiTheme="majorBidi" w:cstheme="majorBidi"/>
          <w:sz w:val="28"/>
          <w:cs/>
        </w:rPr>
        <w:t xml:space="preserve"> ส่วนงานที่รายงาน ได้แก่ </w:t>
      </w:r>
    </w:p>
    <w:p w14:paraId="2BA16E59" w14:textId="300EABED" w:rsidR="00B30266" w:rsidRPr="00B118B0" w:rsidRDefault="000860DC" w:rsidP="00081754">
      <w:pPr>
        <w:pStyle w:val="ListParagraph"/>
        <w:numPr>
          <w:ilvl w:val="0"/>
          <w:numId w:val="3"/>
        </w:numPr>
        <w:jc w:val="both"/>
        <w:rPr>
          <w:rFonts w:asciiTheme="majorBidi" w:eastAsia="Times New Roman" w:hAnsiTheme="majorBidi" w:cstheme="majorBidi"/>
          <w:spacing w:val="-6"/>
          <w:sz w:val="28"/>
        </w:rPr>
      </w:pPr>
      <w:r w:rsidRPr="00B118B0">
        <w:rPr>
          <w:rFonts w:asciiTheme="majorBidi" w:eastAsia="Times New Roman" w:hAnsiTheme="majorBidi" w:cstheme="majorBidi"/>
          <w:spacing w:val="-10"/>
          <w:sz w:val="28"/>
          <w:cs/>
        </w:rPr>
        <w:t>ธุรกิจ</w:t>
      </w:r>
      <w:r w:rsidR="00EA68D3" w:rsidRPr="00B118B0">
        <w:rPr>
          <w:rFonts w:asciiTheme="majorBidi" w:eastAsia="Times New Roman" w:hAnsiTheme="majorBidi" w:cstheme="majorBidi" w:hint="cs"/>
          <w:spacing w:val="-10"/>
          <w:sz w:val="28"/>
          <w:cs/>
        </w:rPr>
        <w:t>สถานี</w:t>
      </w:r>
      <w:r w:rsidR="00015E36" w:rsidRPr="00B118B0">
        <w:rPr>
          <w:rFonts w:asciiTheme="majorBidi" w:eastAsia="Times New Roman" w:hAnsiTheme="majorBidi" w:cstheme="majorBidi" w:hint="cs"/>
          <w:spacing w:val="-10"/>
          <w:sz w:val="28"/>
          <w:cs/>
        </w:rPr>
        <w:t>จำหน่ายแก็สและน้ำมัน</w:t>
      </w:r>
    </w:p>
    <w:p w14:paraId="32536FD7" w14:textId="7401B77C" w:rsidR="00B30266" w:rsidRPr="00B118B0" w:rsidRDefault="000860DC" w:rsidP="00081754">
      <w:pPr>
        <w:pStyle w:val="ListParagraph"/>
        <w:numPr>
          <w:ilvl w:val="0"/>
          <w:numId w:val="3"/>
        </w:numPr>
        <w:jc w:val="both"/>
        <w:rPr>
          <w:rFonts w:asciiTheme="majorBidi" w:eastAsia="Times New Roman" w:hAnsiTheme="majorBidi" w:cstheme="majorBidi"/>
          <w:spacing w:val="-6"/>
          <w:sz w:val="28"/>
        </w:rPr>
      </w:pPr>
      <w:r w:rsidRPr="00B118B0">
        <w:rPr>
          <w:rFonts w:asciiTheme="majorBidi" w:eastAsia="Times New Roman" w:hAnsiTheme="majorBidi" w:cstheme="majorBidi"/>
          <w:spacing w:val="-10"/>
          <w:sz w:val="28"/>
          <w:cs/>
        </w:rPr>
        <w:t>ธุรกิจพลังงาน</w:t>
      </w:r>
      <w:r w:rsidR="00015E36" w:rsidRPr="00B118B0">
        <w:rPr>
          <w:rFonts w:asciiTheme="majorBidi" w:eastAsia="Times New Roman" w:hAnsiTheme="majorBidi" w:cstheme="majorBidi" w:hint="cs"/>
          <w:spacing w:val="-10"/>
          <w:sz w:val="28"/>
          <w:cs/>
        </w:rPr>
        <w:t>ทดแทน</w:t>
      </w:r>
    </w:p>
    <w:p w14:paraId="17D93D1C" w14:textId="344F688B" w:rsidR="00B30266" w:rsidRPr="00B118B0" w:rsidRDefault="000860DC" w:rsidP="00081754">
      <w:pPr>
        <w:pStyle w:val="ListParagraph"/>
        <w:numPr>
          <w:ilvl w:val="0"/>
          <w:numId w:val="3"/>
        </w:numPr>
        <w:jc w:val="both"/>
        <w:rPr>
          <w:rFonts w:asciiTheme="majorBidi" w:eastAsia="Times New Roman" w:hAnsiTheme="majorBidi" w:cstheme="majorBidi"/>
          <w:spacing w:val="-6"/>
          <w:sz w:val="28"/>
        </w:rPr>
      </w:pPr>
      <w:r w:rsidRPr="00B118B0">
        <w:rPr>
          <w:rFonts w:asciiTheme="majorBidi" w:eastAsia="Times New Roman" w:hAnsiTheme="majorBidi" w:cstheme="majorBidi"/>
          <w:spacing w:val="-10"/>
          <w:sz w:val="28"/>
          <w:cs/>
        </w:rPr>
        <w:t>ธุรกิจ</w:t>
      </w:r>
      <w:r w:rsidR="00015E36" w:rsidRPr="00B118B0">
        <w:rPr>
          <w:rFonts w:asciiTheme="majorBidi" w:eastAsia="Times New Roman" w:hAnsiTheme="majorBidi" w:cstheme="majorBidi" w:hint="cs"/>
          <w:spacing w:val="-10"/>
          <w:sz w:val="28"/>
          <w:cs/>
        </w:rPr>
        <w:t>การสื่อสารโทรคมนาคม</w:t>
      </w:r>
      <w:r w:rsidRPr="00B118B0">
        <w:rPr>
          <w:rFonts w:asciiTheme="majorBidi" w:eastAsia="Times New Roman" w:hAnsiTheme="majorBidi" w:cstheme="majorBidi"/>
          <w:spacing w:val="-10"/>
          <w:sz w:val="28"/>
          <w:cs/>
        </w:rPr>
        <w:t xml:space="preserve"> </w:t>
      </w:r>
      <w:r w:rsidRPr="00B118B0">
        <w:rPr>
          <w:rFonts w:asciiTheme="majorBidi" w:eastAsia="Times New Roman" w:hAnsiTheme="majorBidi" w:cstheme="majorBidi"/>
          <w:spacing w:val="-10"/>
          <w:sz w:val="28"/>
        </w:rPr>
        <w:t xml:space="preserve">Internet of Things </w:t>
      </w:r>
    </w:p>
    <w:p w14:paraId="110BE60A" w14:textId="6D1D39B8" w:rsidR="00B30266" w:rsidRPr="00B118B0" w:rsidRDefault="00B30266" w:rsidP="00081754">
      <w:pPr>
        <w:pStyle w:val="ListParagraph"/>
        <w:numPr>
          <w:ilvl w:val="0"/>
          <w:numId w:val="3"/>
        </w:numPr>
        <w:jc w:val="both"/>
        <w:rPr>
          <w:rFonts w:asciiTheme="majorBidi" w:eastAsia="Times New Roman" w:hAnsiTheme="majorBidi" w:cstheme="majorBidi"/>
          <w:spacing w:val="-6"/>
          <w:sz w:val="28"/>
        </w:rPr>
      </w:pPr>
      <w:r w:rsidRPr="00B118B0">
        <w:rPr>
          <w:rFonts w:asciiTheme="majorBidi" w:eastAsia="Times New Roman" w:hAnsiTheme="majorBidi" w:cstheme="majorBidi"/>
          <w:spacing w:val="-6"/>
          <w:sz w:val="28"/>
          <w:cs/>
        </w:rPr>
        <w:t>ธุรกิจ</w:t>
      </w:r>
      <w:r w:rsidR="00CE5C24" w:rsidRPr="00B118B0">
        <w:rPr>
          <w:rFonts w:asciiTheme="majorBidi" w:eastAsia="Times New Roman" w:hAnsiTheme="majorBidi" w:cstheme="majorBidi" w:hint="cs"/>
          <w:spacing w:val="-6"/>
          <w:sz w:val="28"/>
          <w:cs/>
        </w:rPr>
        <w:t>สาธารณูปโภค</w:t>
      </w:r>
    </w:p>
    <w:p w14:paraId="4786E0F5" w14:textId="77777777" w:rsidR="002C66CB" w:rsidRPr="003E0BD8" w:rsidRDefault="002C66CB" w:rsidP="002C66CB">
      <w:pPr>
        <w:pStyle w:val="ListParagraph"/>
        <w:jc w:val="both"/>
        <w:rPr>
          <w:rFonts w:asciiTheme="majorBidi" w:eastAsia="Times New Roman" w:hAnsiTheme="majorBidi" w:cstheme="majorBidi"/>
          <w:spacing w:val="-6"/>
          <w:sz w:val="20"/>
          <w:szCs w:val="20"/>
        </w:rPr>
      </w:pPr>
    </w:p>
    <w:p w14:paraId="3DFA14FF" w14:textId="77777777" w:rsidR="000860DC" w:rsidRPr="00B118B0" w:rsidRDefault="000860DC" w:rsidP="001C1F50">
      <w:pPr>
        <w:tabs>
          <w:tab w:val="right" w:pos="7200"/>
          <w:tab w:val="right" w:pos="9000"/>
        </w:tabs>
        <w:ind w:left="360"/>
        <w:jc w:val="thaiDistribute"/>
        <w:rPr>
          <w:rFonts w:asciiTheme="majorBidi" w:hAnsiTheme="majorBidi" w:cstheme="majorBidi"/>
          <w:b/>
          <w:bCs/>
          <w:i/>
          <w:iCs/>
          <w:sz w:val="28"/>
          <w:lang w:val="en-GB"/>
        </w:rPr>
      </w:pPr>
      <w:r w:rsidRPr="00B118B0">
        <w:rPr>
          <w:rFonts w:asciiTheme="majorBidi" w:hAnsiTheme="majorBidi" w:cstheme="majorBidi"/>
          <w:b/>
          <w:bCs/>
          <w:i/>
          <w:iCs/>
          <w:sz w:val="28"/>
          <w:cs/>
          <w:lang w:val="en-GB"/>
        </w:rPr>
        <w:t>ส่วนงานภูมิศาสตร์</w:t>
      </w:r>
    </w:p>
    <w:p w14:paraId="3E045899" w14:textId="67B0F1E4" w:rsidR="000860DC" w:rsidRPr="00B118B0" w:rsidRDefault="000860DC" w:rsidP="001C1F50">
      <w:pPr>
        <w:tabs>
          <w:tab w:val="right" w:pos="7200"/>
          <w:tab w:val="right" w:pos="9000"/>
        </w:tabs>
        <w:ind w:left="360"/>
        <w:jc w:val="thaiDistribute"/>
        <w:rPr>
          <w:rFonts w:asciiTheme="majorBidi" w:hAnsiTheme="majorBidi" w:cstheme="majorBidi"/>
          <w:spacing w:val="-6"/>
          <w:sz w:val="28"/>
          <w:lang w:val="en-GB"/>
        </w:rPr>
      </w:pPr>
      <w:r w:rsidRPr="00B118B0">
        <w:rPr>
          <w:rFonts w:asciiTheme="majorBidi" w:hAnsiTheme="majorBidi" w:cstheme="majorBidi"/>
          <w:spacing w:val="-4"/>
          <w:sz w:val="28"/>
          <w:cs/>
          <w:lang w:val="en-GB"/>
        </w:rPr>
        <w:t>กลุ่มบริษัทดำเนินธุรกิจเฉพาะในประเทศเท่านั้น ไม่มีรายได้จากต่างประเทศ หรือสินทรัพย์ในต่างประเทศ</w:t>
      </w:r>
      <w:r w:rsidRPr="00B118B0">
        <w:rPr>
          <w:rFonts w:asciiTheme="majorBidi" w:hAnsiTheme="majorBidi" w:cstheme="majorBidi"/>
          <w:sz w:val="28"/>
          <w:cs/>
          <w:lang w:val="en-GB"/>
        </w:rPr>
        <w:t>ที่</w:t>
      </w:r>
      <w:r w:rsidRPr="00B118B0">
        <w:rPr>
          <w:rFonts w:asciiTheme="majorBidi" w:hAnsiTheme="majorBidi" w:cstheme="majorBidi"/>
          <w:spacing w:val="-6"/>
          <w:sz w:val="28"/>
          <w:cs/>
          <w:lang w:val="en-GB"/>
        </w:rPr>
        <w:t>มีสาระสำคัญ</w:t>
      </w:r>
      <w:r w:rsidRPr="00B118B0">
        <w:rPr>
          <w:rFonts w:asciiTheme="majorBidi" w:hAnsiTheme="majorBidi" w:cstheme="majorBidi"/>
          <w:spacing w:val="-6"/>
          <w:sz w:val="28"/>
          <w:lang w:val="en-GB"/>
        </w:rPr>
        <w:t xml:space="preserve"> </w:t>
      </w:r>
    </w:p>
    <w:p w14:paraId="0A3C975E" w14:textId="77777777" w:rsidR="002C66CB" w:rsidRPr="003E0BD8" w:rsidRDefault="002C66CB" w:rsidP="001C1F50">
      <w:pPr>
        <w:tabs>
          <w:tab w:val="right" w:pos="7200"/>
          <w:tab w:val="right" w:pos="9000"/>
        </w:tabs>
        <w:ind w:left="360"/>
        <w:jc w:val="thaiDistribute"/>
        <w:rPr>
          <w:rFonts w:asciiTheme="majorBidi" w:hAnsiTheme="majorBidi" w:cstheme="majorBidi"/>
          <w:spacing w:val="-6"/>
          <w:sz w:val="20"/>
          <w:szCs w:val="20"/>
          <w:lang w:val="en-GB"/>
        </w:rPr>
      </w:pPr>
    </w:p>
    <w:p w14:paraId="47C7B6E1" w14:textId="77777777" w:rsidR="000860DC" w:rsidRPr="00B118B0" w:rsidRDefault="000860DC" w:rsidP="002C66CB">
      <w:pPr>
        <w:tabs>
          <w:tab w:val="right" w:pos="7200"/>
          <w:tab w:val="right" w:pos="9000"/>
        </w:tabs>
        <w:ind w:left="360"/>
        <w:rPr>
          <w:rFonts w:asciiTheme="majorBidi" w:hAnsiTheme="majorBidi" w:cstheme="majorBidi"/>
          <w:b/>
          <w:bCs/>
          <w:i/>
          <w:iCs/>
          <w:sz w:val="28"/>
          <w:lang w:val="en-GB"/>
        </w:rPr>
      </w:pPr>
      <w:r w:rsidRPr="00B118B0">
        <w:rPr>
          <w:rFonts w:asciiTheme="majorBidi" w:hAnsiTheme="majorBidi" w:cstheme="majorBidi"/>
          <w:b/>
          <w:bCs/>
          <w:i/>
          <w:iCs/>
          <w:sz w:val="28"/>
          <w:cs/>
          <w:lang w:val="en-GB"/>
        </w:rPr>
        <w:t>ลูกค้ารายใหญ่</w:t>
      </w:r>
    </w:p>
    <w:p w14:paraId="53BFB2A6" w14:textId="3AE31AA1" w:rsidR="000860DC" w:rsidRPr="00B118B0" w:rsidRDefault="000860DC" w:rsidP="000860DC">
      <w:pPr>
        <w:spacing w:after="240"/>
        <w:ind w:left="360"/>
        <w:jc w:val="thaiDistribute"/>
        <w:rPr>
          <w:rFonts w:asciiTheme="majorBidi" w:eastAsia="SimSun" w:hAnsiTheme="majorBidi" w:cstheme="majorBidi"/>
          <w:sz w:val="28"/>
        </w:rPr>
      </w:pPr>
      <w:r w:rsidRPr="00B118B0">
        <w:rPr>
          <w:rFonts w:asciiTheme="majorBidi" w:eastAsia="SimSun" w:hAnsiTheme="majorBidi" w:cstheme="majorBidi"/>
          <w:sz w:val="28"/>
          <w:cs/>
        </w:rPr>
        <w:t>สำหรับ</w:t>
      </w:r>
      <w:r w:rsidR="002C0848" w:rsidRPr="00B118B0">
        <w:rPr>
          <w:rFonts w:asciiTheme="majorBidi" w:hAnsiTheme="majorBidi" w:cstheme="majorBidi"/>
          <w:sz w:val="28"/>
          <w:cs/>
          <w:lang w:val="en-GB"/>
        </w:rPr>
        <w:t>งวดสามเดือนและหกเดือนสิ้นสุด</w:t>
      </w:r>
      <w:r w:rsidRPr="00B118B0">
        <w:rPr>
          <w:rFonts w:asciiTheme="majorBidi" w:eastAsia="SimSun" w:hAnsiTheme="majorBidi" w:cstheme="majorBidi"/>
          <w:sz w:val="28"/>
          <w:cs/>
        </w:rPr>
        <w:t xml:space="preserve">วันที่ </w:t>
      </w:r>
      <w:r w:rsidR="002C0848" w:rsidRPr="00B118B0">
        <w:rPr>
          <w:rFonts w:asciiTheme="majorBidi" w:eastAsia="Times New Roman" w:hAnsiTheme="majorBidi" w:cstheme="majorBidi"/>
          <w:spacing w:val="-8"/>
          <w:sz w:val="28"/>
        </w:rPr>
        <w:t>30</w:t>
      </w:r>
      <w:r w:rsidR="002C0848" w:rsidRPr="00B118B0">
        <w:rPr>
          <w:rFonts w:asciiTheme="majorBidi" w:eastAsia="Times New Roman" w:hAnsiTheme="majorBidi" w:cstheme="majorBidi"/>
          <w:spacing w:val="-8"/>
          <w:sz w:val="28"/>
          <w:cs/>
        </w:rPr>
        <w:t xml:space="preserve"> มิถุนายน </w:t>
      </w:r>
      <w:r w:rsidRPr="00B118B0">
        <w:rPr>
          <w:rFonts w:asciiTheme="majorBidi" w:eastAsia="Times New Roman" w:hAnsiTheme="majorBidi" w:cstheme="majorBidi"/>
          <w:spacing w:val="-8"/>
          <w:sz w:val="28"/>
        </w:rPr>
        <w:t>256</w:t>
      </w:r>
      <w:r w:rsidR="001C1F50" w:rsidRPr="00B118B0">
        <w:rPr>
          <w:rFonts w:asciiTheme="majorBidi" w:eastAsia="Times New Roman" w:hAnsiTheme="majorBidi" w:cstheme="majorBidi"/>
          <w:spacing w:val="-8"/>
          <w:sz w:val="28"/>
        </w:rPr>
        <w:t>4</w:t>
      </w:r>
      <w:r w:rsidRPr="00B118B0">
        <w:rPr>
          <w:rFonts w:asciiTheme="majorBidi" w:eastAsia="Times New Roman" w:hAnsiTheme="majorBidi" w:cstheme="majorBidi"/>
          <w:sz w:val="28"/>
          <w:cs/>
        </w:rPr>
        <w:t xml:space="preserve"> และ </w:t>
      </w:r>
      <w:r w:rsidRPr="00B118B0">
        <w:rPr>
          <w:rFonts w:asciiTheme="majorBidi" w:eastAsia="Times New Roman" w:hAnsiTheme="majorBidi" w:cstheme="majorBidi"/>
          <w:sz w:val="28"/>
        </w:rPr>
        <w:t>256</w:t>
      </w:r>
      <w:r w:rsidR="001C1F50" w:rsidRPr="00B118B0">
        <w:rPr>
          <w:rFonts w:asciiTheme="majorBidi" w:eastAsia="Times New Roman" w:hAnsiTheme="majorBidi" w:cstheme="majorBidi"/>
          <w:sz w:val="28"/>
        </w:rPr>
        <w:t>3</w:t>
      </w:r>
      <w:r w:rsidRPr="00B118B0">
        <w:rPr>
          <w:rFonts w:asciiTheme="majorBidi" w:eastAsia="SimSun" w:hAnsiTheme="majorBidi" w:cstheme="majorBidi"/>
          <w:sz w:val="28"/>
          <w:cs/>
        </w:rPr>
        <w:t xml:space="preserve"> กลุ่มบริษัทไม่มีลูกค้ารายใหญ่ที่มีสาระสำคัญ</w:t>
      </w:r>
    </w:p>
    <w:p w14:paraId="4B217F67" w14:textId="7D02D46F" w:rsidR="000860DC" w:rsidRPr="00B118B0" w:rsidRDefault="000860DC" w:rsidP="000860DC">
      <w:pPr>
        <w:tabs>
          <w:tab w:val="left" w:pos="2190"/>
        </w:tabs>
        <w:rPr>
          <w:rFonts w:asciiTheme="majorBidi" w:hAnsiTheme="majorBidi" w:cstheme="majorBidi"/>
          <w:sz w:val="28"/>
        </w:rPr>
        <w:sectPr w:rsidR="000860DC" w:rsidRPr="00B118B0" w:rsidSect="00381974">
          <w:footnotePr>
            <w:pos w:val="sectEnd"/>
          </w:footnotePr>
          <w:endnotePr>
            <w:numFmt w:val="decimal"/>
            <w:numStart w:val="0"/>
          </w:endnotePr>
          <w:pgSz w:w="11909" w:h="16834" w:code="9"/>
          <w:pgMar w:top="1440" w:right="929" w:bottom="720" w:left="1440" w:header="864" w:footer="432" w:gutter="0"/>
          <w:pgNumType w:start="34"/>
          <w:cols w:space="720"/>
          <w:docGrid w:linePitch="326"/>
        </w:sectPr>
      </w:pPr>
    </w:p>
    <w:p w14:paraId="52539F71" w14:textId="156FAE18" w:rsidR="00F53166" w:rsidRPr="00B118B0" w:rsidRDefault="009E4C64" w:rsidP="00985E24">
      <w:pPr>
        <w:overflowPunct/>
        <w:autoSpaceDE/>
        <w:autoSpaceDN/>
        <w:adjustRightInd/>
        <w:ind w:left="360"/>
        <w:textAlignment w:val="auto"/>
        <w:rPr>
          <w:rFonts w:asciiTheme="majorBidi" w:eastAsia="SimSun" w:hAnsiTheme="majorBidi" w:cstheme="majorBidi"/>
          <w:sz w:val="28"/>
        </w:rPr>
      </w:pPr>
      <w:r w:rsidRPr="00B118B0">
        <w:rPr>
          <w:rFonts w:asciiTheme="majorBidi" w:eastAsia="SimSun" w:hAnsiTheme="majorBidi" w:cstheme="majorBidi"/>
          <w:sz w:val="28"/>
          <w:cs/>
        </w:rPr>
        <w:t xml:space="preserve">ข้อมูลตามส่วนงานที่รายงานและการจำแนกรายได้สำหรับงวดสามเดือนสิ้นสุดวันที่ </w:t>
      </w:r>
      <w:r w:rsidR="00825D0B" w:rsidRPr="00B118B0">
        <w:rPr>
          <w:rFonts w:asciiTheme="majorBidi" w:eastAsia="SimSun" w:hAnsiTheme="majorBidi" w:cstheme="majorBidi"/>
          <w:sz w:val="28"/>
        </w:rPr>
        <w:t>30</w:t>
      </w:r>
      <w:r w:rsidR="00825D0B" w:rsidRPr="00B118B0">
        <w:rPr>
          <w:rFonts w:asciiTheme="majorBidi" w:eastAsia="SimSun" w:hAnsiTheme="majorBidi" w:cstheme="majorBidi"/>
          <w:sz w:val="28"/>
          <w:cs/>
        </w:rPr>
        <w:t xml:space="preserve"> มิถุนายน</w:t>
      </w:r>
      <w:r w:rsidRPr="00B118B0">
        <w:rPr>
          <w:rFonts w:asciiTheme="majorBidi" w:eastAsia="SimSun" w:hAnsiTheme="majorBidi" w:cstheme="majorBidi"/>
          <w:sz w:val="28"/>
          <w:cs/>
        </w:rPr>
        <w:t xml:space="preserve"> </w:t>
      </w:r>
      <w:r w:rsidRPr="00B118B0">
        <w:rPr>
          <w:rFonts w:asciiTheme="majorBidi" w:eastAsia="SimSun" w:hAnsiTheme="majorBidi" w:cstheme="majorBidi"/>
          <w:sz w:val="28"/>
        </w:rPr>
        <w:t>256</w:t>
      </w:r>
      <w:r w:rsidR="00BE05FC" w:rsidRPr="00B118B0">
        <w:rPr>
          <w:rFonts w:asciiTheme="majorBidi" w:eastAsia="SimSun" w:hAnsiTheme="majorBidi" w:cstheme="majorBidi"/>
          <w:sz w:val="28"/>
        </w:rPr>
        <w:t>4</w:t>
      </w:r>
      <w:r w:rsidRPr="00B118B0">
        <w:rPr>
          <w:rFonts w:asciiTheme="majorBidi" w:eastAsia="SimSun" w:hAnsiTheme="majorBidi" w:cstheme="majorBidi"/>
          <w:sz w:val="28"/>
          <w:cs/>
        </w:rPr>
        <w:t xml:space="preserve"> และ </w:t>
      </w:r>
      <w:r w:rsidRPr="00B118B0">
        <w:rPr>
          <w:rFonts w:asciiTheme="majorBidi" w:eastAsia="SimSun" w:hAnsiTheme="majorBidi" w:cstheme="majorBidi"/>
          <w:sz w:val="28"/>
        </w:rPr>
        <w:t>256</w:t>
      </w:r>
      <w:r w:rsidR="00BE05FC" w:rsidRPr="00B118B0">
        <w:rPr>
          <w:rFonts w:asciiTheme="majorBidi" w:eastAsia="SimSun" w:hAnsiTheme="majorBidi" w:cstheme="majorBidi"/>
          <w:sz w:val="28"/>
        </w:rPr>
        <w:t>3</w:t>
      </w:r>
      <w:r w:rsidRPr="00B118B0">
        <w:rPr>
          <w:rFonts w:asciiTheme="majorBidi" w:eastAsia="SimSun" w:hAnsiTheme="majorBidi" w:cstheme="majorBidi"/>
          <w:sz w:val="28"/>
          <w:cs/>
        </w:rPr>
        <w:t xml:space="preserve"> มีดังนี้</w:t>
      </w:r>
    </w:p>
    <w:tbl>
      <w:tblPr>
        <w:tblW w:w="14040" w:type="dxa"/>
        <w:tblInd w:w="360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4590"/>
        <w:gridCol w:w="810"/>
        <w:gridCol w:w="90"/>
        <w:gridCol w:w="720"/>
        <w:gridCol w:w="90"/>
        <w:gridCol w:w="810"/>
        <w:gridCol w:w="90"/>
        <w:gridCol w:w="810"/>
        <w:gridCol w:w="90"/>
        <w:gridCol w:w="810"/>
        <w:gridCol w:w="90"/>
        <w:gridCol w:w="720"/>
        <w:gridCol w:w="90"/>
        <w:gridCol w:w="720"/>
        <w:gridCol w:w="90"/>
        <w:gridCol w:w="720"/>
        <w:gridCol w:w="90"/>
        <w:gridCol w:w="1260"/>
        <w:gridCol w:w="180"/>
        <w:gridCol w:w="1170"/>
      </w:tblGrid>
      <w:tr w:rsidR="00ED3F7B" w:rsidRPr="00B118B0" w14:paraId="0F499F53" w14:textId="77777777" w:rsidTr="002D19DE">
        <w:trPr>
          <w:trHeight w:val="132"/>
        </w:trPr>
        <w:tc>
          <w:tcPr>
            <w:tcW w:w="4590" w:type="dxa"/>
            <w:vAlign w:val="bottom"/>
          </w:tcPr>
          <w:p w14:paraId="45B12B32" w14:textId="77777777" w:rsidR="00ED3F7B" w:rsidRPr="00B118B0" w:rsidRDefault="00ED3F7B" w:rsidP="00E54490">
            <w:pPr>
              <w:ind w:left="717" w:right="-17"/>
              <w:rPr>
                <w:rFonts w:asciiTheme="majorBidi" w:eastAsia="SimSun" w:hAnsiTheme="majorBidi" w:cstheme="majorBidi"/>
                <w:sz w:val="28"/>
                <w:cs/>
                <w:lang w:val="en-GB" w:eastAsia="zh-CN"/>
              </w:rPr>
            </w:pPr>
          </w:p>
        </w:tc>
        <w:tc>
          <w:tcPr>
            <w:tcW w:w="9450" w:type="dxa"/>
            <w:gridSpan w:val="19"/>
          </w:tcPr>
          <w:p w14:paraId="38D2EFE3" w14:textId="77777777" w:rsidR="00ED3F7B" w:rsidRPr="00B118B0" w:rsidRDefault="00ED3F7B" w:rsidP="003D2FA2">
            <w:pPr>
              <w:pStyle w:val="EnvelopeReturn"/>
              <w:ind w:right="-15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118B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(หน่วย</w:t>
            </w:r>
            <w:r w:rsidRPr="00B118B0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B118B0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  <w:r w:rsidRPr="00B118B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)</w:t>
            </w:r>
          </w:p>
        </w:tc>
      </w:tr>
      <w:tr w:rsidR="00ED3F7B" w:rsidRPr="00B118B0" w14:paraId="68E17175" w14:textId="77777777" w:rsidTr="002D19DE">
        <w:trPr>
          <w:trHeight w:val="132"/>
        </w:trPr>
        <w:tc>
          <w:tcPr>
            <w:tcW w:w="4590" w:type="dxa"/>
            <w:vAlign w:val="bottom"/>
          </w:tcPr>
          <w:p w14:paraId="1671EE0D" w14:textId="77777777" w:rsidR="00ED3F7B" w:rsidRPr="00B118B0" w:rsidRDefault="00ED3F7B" w:rsidP="00E54490">
            <w:pPr>
              <w:ind w:left="717" w:right="-17"/>
              <w:rPr>
                <w:rFonts w:asciiTheme="majorBidi" w:eastAsia="SimSun" w:hAnsiTheme="majorBidi" w:cstheme="majorBidi"/>
                <w:sz w:val="28"/>
                <w:cs/>
                <w:lang w:val="en-GB" w:eastAsia="zh-CN"/>
              </w:rPr>
            </w:pPr>
          </w:p>
        </w:tc>
        <w:tc>
          <w:tcPr>
            <w:tcW w:w="9450" w:type="dxa"/>
            <w:gridSpan w:val="19"/>
          </w:tcPr>
          <w:p w14:paraId="2BC6135C" w14:textId="43C29085" w:rsidR="00ED3F7B" w:rsidRPr="00B118B0" w:rsidRDefault="00ED3F7B" w:rsidP="00E54490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szCs w:val="28"/>
                <w:cs/>
              </w:rPr>
              <w:t>งบกำไรขาดทุนและกำไรขาดทุนเบ็ดเสร็จอื่นรวม</w:t>
            </w:r>
            <w:r w:rsidR="000A18D6" w:rsidRPr="00B118B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825D0B" w:rsidRPr="00B118B0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825D0B" w:rsidRPr="00B118B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927FDD" w:rsidRPr="00B118B0" w14:paraId="4614EDF8" w14:textId="77777777" w:rsidTr="002D19DE">
        <w:trPr>
          <w:trHeight w:val="132"/>
        </w:trPr>
        <w:tc>
          <w:tcPr>
            <w:tcW w:w="4590" w:type="dxa"/>
            <w:vAlign w:val="bottom"/>
          </w:tcPr>
          <w:p w14:paraId="1F00AD43" w14:textId="77777777" w:rsidR="00927FDD" w:rsidRPr="00B118B0" w:rsidRDefault="00927FDD" w:rsidP="00E54490">
            <w:pPr>
              <w:ind w:left="717" w:right="-17"/>
              <w:rPr>
                <w:rFonts w:asciiTheme="majorBidi" w:eastAsia="SimSun" w:hAnsiTheme="majorBidi" w:cstheme="majorBidi"/>
                <w:sz w:val="28"/>
                <w:cs/>
                <w:lang w:val="en-GB" w:eastAsia="zh-CN"/>
              </w:rPr>
            </w:pPr>
          </w:p>
        </w:tc>
        <w:tc>
          <w:tcPr>
            <w:tcW w:w="162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2A85AA" w14:textId="5F0D0E72" w:rsidR="00927FDD" w:rsidRPr="00B118B0" w:rsidRDefault="00927FDD" w:rsidP="0053241E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18B0">
              <w:rPr>
                <w:rFonts w:asciiTheme="majorBidi" w:hAnsiTheme="majorBidi" w:hint="cs"/>
                <w:sz w:val="28"/>
                <w:szCs w:val="28"/>
                <w:cs/>
              </w:rPr>
              <w:t>ธุรกิจสถานีจำหน่ายแก็สและน้ำมัน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5D569C81" w14:textId="77777777" w:rsidR="00927FDD" w:rsidRPr="00B118B0" w:rsidRDefault="00927FDD" w:rsidP="008F4142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BEE138" w14:textId="1C78EBE8" w:rsidR="00927FDD" w:rsidRPr="00617ACE" w:rsidRDefault="00927FDD" w:rsidP="00617ACE">
            <w:pPr>
              <w:jc w:val="center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  <w:r w:rsidRPr="00B118B0">
              <w:rPr>
                <w:rFonts w:asciiTheme="majorBidi" w:eastAsia="Times New Roman" w:hAnsiTheme="majorBidi" w:cstheme="majorBidi"/>
                <w:spacing w:val="-10"/>
                <w:sz w:val="28"/>
                <w:cs/>
              </w:rPr>
              <w:t>ธุรกิจพลังงาน</w:t>
            </w:r>
            <w:r w:rsidRPr="00B118B0">
              <w:rPr>
                <w:rFonts w:asciiTheme="majorBidi" w:eastAsia="Times New Roman" w:hAnsiTheme="majorBidi" w:cstheme="majorBidi" w:hint="cs"/>
                <w:spacing w:val="-10"/>
                <w:sz w:val="28"/>
                <w:cs/>
              </w:rPr>
              <w:t>ทดแทน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5BD311CF" w14:textId="77777777" w:rsidR="00927FDD" w:rsidRPr="00B118B0" w:rsidRDefault="00927FDD" w:rsidP="008F4142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0F62C2" w14:textId="55970231" w:rsidR="00927FDD" w:rsidRPr="00B118B0" w:rsidRDefault="00927FDD" w:rsidP="00081754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eastAsia="Times New Roman" w:hAnsiTheme="majorBidi" w:cstheme="majorBidi"/>
                <w:spacing w:val="-10"/>
                <w:sz w:val="28"/>
                <w:cs/>
              </w:rPr>
              <w:t>ธุรกิจ</w:t>
            </w:r>
            <w:r w:rsidRPr="00B118B0">
              <w:rPr>
                <w:rFonts w:asciiTheme="majorBidi" w:eastAsia="Times New Roman" w:hAnsiTheme="majorBidi" w:cstheme="majorBidi" w:hint="cs"/>
                <w:spacing w:val="-10"/>
                <w:sz w:val="28"/>
                <w:cs/>
              </w:rPr>
              <w:t>การสื่อสารโทรคมนาคม</w:t>
            </w:r>
            <w:r w:rsidRPr="00B118B0">
              <w:rPr>
                <w:rFonts w:asciiTheme="majorBidi" w:eastAsia="Times New Roman" w:hAnsiTheme="majorBidi" w:cstheme="majorBidi"/>
                <w:spacing w:val="-10"/>
                <w:sz w:val="28"/>
                <w:cs/>
              </w:rPr>
              <w:t xml:space="preserve"> </w:t>
            </w:r>
            <w:r w:rsidRPr="00B118B0">
              <w:rPr>
                <w:rFonts w:asciiTheme="majorBidi" w:eastAsia="Times New Roman" w:hAnsiTheme="majorBidi" w:cstheme="majorBidi"/>
                <w:spacing w:val="-10"/>
                <w:sz w:val="28"/>
              </w:rPr>
              <w:t>Internet of Things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154C78C2" w14:textId="77777777" w:rsidR="00927FDD" w:rsidRPr="00B118B0" w:rsidRDefault="00927FDD" w:rsidP="008F4142">
            <w:pPr>
              <w:pStyle w:val="BodyTextIndent"/>
              <w:spacing w:before="0" w:after="0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B9F142" w14:textId="139ABCC3" w:rsidR="00927FDD" w:rsidRPr="002A402C" w:rsidRDefault="00927FDD" w:rsidP="002A402C">
            <w:pPr>
              <w:jc w:val="center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  <w:r w:rsidRPr="00B118B0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>ธุรกิจ</w:t>
            </w:r>
            <w:r w:rsidRPr="00B118B0">
              <w:rPr>
                <w:rFonts w:asciiTheme="majorBidi" w:eastAsia="Times New Roman" w:hAnsiTheme="majorBidi" w:cstheme="majorBidi" w:hint="cs"/>
                <w:spacing w:val="-6"/>
                <w:sz w:val="28"/>
                <w:cs/>
              </w:rPr>
              <w:t>สาธารณูปโภค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35696E7B" w14:textId="77777777" w:rsidR="00927FDD" w:rsidRPr="00B118B0" w:rsidRDefault="00927FDD" w:rsidP="008F4142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D71A33" w14:textId="77777777" w:rsidR="00927FDD" w:rsidRPr="00B118B0" w:rsidRDefault="00927FDD" w:rsidP="009A6C46">
            <w:pPr>
              <w:pStyle w:val="EnvelopeReturn"/>
              <w:ind w:right="-72" w:hanging="6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118B0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2D19DE" w:rsidRPr="00B118B0" w14:paraId="07803F56" w14:textId="77777777" w:rsidTr="002D19DE">
        <w:trPr>
          <w:trHeight w:val="132"/>
        </w:trPr>
        <w:tc>
          <w:tcPr>
            <w:tcW w:w="4590" w:type="dxa"/>
            <w:vAlign w:val="bottom"/>
          </w:tcPr>
          <w:p w14:paraId="2BFA1BF6" w14:textId="77777777" w:rsidR="00927FDD" w:rsidRPr="00B118B0" w:rsidRDefault="00927FDD" w:rsidP="00BE05FC">
            <w:pPr>
              <w:ind w:left="717" w:right="-17"/>
              <w:rPr>
                <w:rFonts w:asciiTheme="majorBidi" w:eastAsia="SimSun" w:hAnsiTheme="majorBidi" w:cstheme="majorBidi"/>
                <w:sz w:val="28"/>
                <w:cs/>
                <w:lang w:val="en-GB"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350F702E" w14:textId="21015827" w:rsidR="00927FDD" w:rsidRPr="00B118B0" w:rsidRDefault="00927FDD" w:rsidP="00BE05F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118B0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C4F56F3" w14:textId="77777777" w:rsidR="00927FDD" w:rsidRPr="00B118B0" w:rsidRDefault="00927FDD" w:rsidP="00BE05F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C771A1" w14:textId="39FFC03A" w:rsidR="00927FDD" w:rsidRPr="00B118B0" w:rsidRDefault="00927FDD" w:rsidP="00BE05F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118B0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90" w:type="dxa"/>
          </w:tcPr>
          <w:p w14:paraId="505F2705" w14:textId="77777777" w:rsidR="00927FDD" w:rsidRPr="00B118B0" w:rsidRDefault="00927FDD" w:rsidP="00BE05F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6D68DCA1" w14:textId="132FD79B" w:rsidR="00927FDD" w:rsidRPr="00B118B0" w:rsidRDefault="00927FDD" w:rsidP="00BE05F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118B0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90" w:type="dxa"/>
          </w:tcPr>
          <w:p w14:paraId="6AE50951" w14:textId="77777777" w:rsidR="00927FDD" w:rsidRPr="00B118B0" w:rsidRDefault="00927FDD" w:rsidP="00BE05F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14:paraId="6FA359F1" w14:textId="1AC19563" w:rsidR="00927FDD" w:rsidRPr="00B118B0" w:rsidRDefault="00927FDD" w:rsidP="00BE05F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118B0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90" w:type="dxa"/>
          </w:tcPr>
          <w:p w14:paraId="68BE5395" w14:textId="77777777" w:rsidR="00927FDD" w:rsidRPr="00B118B0" w:rsidRDefault="00927FDD" w:rsidP="00BE05F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68995DA8" w14:textId="0B8AAC78" w:rsidR="00927FDD" w:rsidRPr="00B118B0" w:rsidRDefault="00927FDD" w:rsidP="00BE05FC">
            <w:pPr>
              <w:pStyle w:val="EnvelopeReturn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118B0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5EAAF0C3" w14:textId="77777777" w:rsidR="00927FDD" w:rsidRPr="00B118B0" w:rsidRDefault="00927FDD" w:rsidP="00BE05F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E356E8" w14:textId="4984B245" w:rsidR="00927FDD" w:rsidRPr="00B118B0" w:rsidRDefault="00927FDD" w:rsidP="00BE05F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118B0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90" w:type="dxa"/>
          </w:tcPr>
          <w:p w14:paraId="5289FBF7" w14:textId="77777777" w:rsidR="00927FDD" w:rsidRPr="00B118B0" w:rsidRDefault="00927FDD" w:rsidP="00BE05F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12940BF9" w14:textId="28BBA520" w:rsidR="00927FDD" w:rsidRPr="00B118B0" w:rsidRDefault="00927FDD" w:rsidP="00BE05FC">
            <w:pPr>
              <w:pStyle w:val="EnvelopeReturn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118B0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90" w:type="dxa"/>
          </w:tcPr>
          <w:p w14:paraId="549C0FBF" w14:textId="77777777" w:rsidR="00927FDD" w:rsidRPr="00B118B0" w:rsidRDefault="00927FDD" w:rsidP="00BE05F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0214E663" w14:textId="2BA8B1CF" w:rsidR="00927FDD" w:rsidRPr="00B118B0" w:rsidRDefault="00927FDD" w:rsidP="00BE05FC">
            <w:pPr>
              <w:pStyle w:val="EnvelopeReturn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118B0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90" w:type="dxa"/>
          </w:tcPr>
          <w:p w14:paraId="76D708D4" w14:textId="77777777" w:rsidR="00927FDD" w:rsidRPr="00B118B0" w:rsidRDefault="00927FDD" w:rsidP="00BE05F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620DC1C" w14:textId="6FA21ABD" w:rsidR="00927FDD" w:rsidRPr="00B118B0" w:rsidRDefault="00927FDD" w:rsidP="00BE05FC">
            <w:pPr>
              <w:pStyle w:val="EnvelopeReturn"/>
              <w:ind w:right="50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118B0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80" w:type="dxa"/>
          </w:tcPr>
          <w:p w14:paraId="75A90A71" w14:textId="77777777" w:rsidR="00927FDD" w:rsidRPr="00B118B0" w:rsidRDefault="00927FDD" w:rsidP="00BE05F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71027CF2" w14:textId="5533FFB0" w:rsidR="00927FDD" w:rsidRPr="00B118B0" w:rsidRDefault="00927FDD" w:rsidP="00BE05FC">
            <w:pPr>
              <w:pStyle w:val="EnvelopeReturn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118B0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2D19DE" w:rsidRPr="00B118B0" w14:paraId="265A50B6" w14:textId="77777777" w:rsidTr="002D19DE">
        <w:trPr>
          <w:trHeight w:val="132"/>
        </w:trPr>
        <w:tc>
          <w:tcPr>
            <w:tcW w:w="4590" w:type="dxa"/>
            <w:vAlign w:val="bottom"/>
          </w:tcPr>
          <w:p w14:paraId="5E0A7D9D" w14:textId="77777777" w:rsidR="00927FDD" w:rsidRPr="00B118B0" w:rsidRDefault="00927FDD" w:rsidP="00D94530">
            <w:pPr>
              <w:ind w:left="-9" w:right="-17"/>
              <w:rPr>
                <w:rFonts w:asciiTheme="majorBidi" w:eastAsia="SimSun" w:hAnsiTheme="majorBidi" w:cstheme="majorBidi"/>
                <w:sz w:val="28"/>
                <w:cs/>
                <w:lang w:val="en-GB" w:eastAsia="zh-CN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  <w:lang w:val="en-GB"/>
              </w:rPr>
              <w:t>รายได้จากการขาย - ณ เวลาใดเวลาหนึ่ง</w:t>
            </w: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5381D2CA" w14:textId="150C1693" w:rsidR="00927FDD" w:rsidRPr="00B118B0" w:rsidRDefault="00927FDD" w:rsidP="00D9453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162</w:t>
            </w:r>
          </w:p>
        </w:tc>
        <w:tc>
          <w:tcPr>
            <w:tcW w:w="90" w:type="dxa"/>
          </w:tcPr>
          <w:p w14:paraId="368078A8" w14:textId="77777777" w:rsidR="00927FDD" w:rsidRPr="00B118B0" w:rsidRDefault="00927FDD" w:rsidP="00D94530">
            <w:pPr>
              <w:pStyle w:val="BodyTextIndent"/>
              <w:tabs>
                <w:tab w:val="decimal" w:pos="786"/>
              </w:tabs>
              <w:spacing w:before="0" w:after="0"/>
              <w:ind w:left="-282" w:right="-19" w:firstLine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79A1A6BC" w14:textId="6EF228BA" w:rsidR="00927FDD" w:rsidRPr="00B118B0" w:rsidRDefault="00927FDD" w:rsidP="00D9453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129</w:t>
            </w:r>
          </w:p>
        </w:tc>
        <w:tc>
          <w:tcPr>
            <w:tcW w:w="90" w:type="dxa"/>
          </w:tcPr>
          <w:p w14:paraId="4986751B" w14:textId="77777777" w:rsidR="00927FDD" w:rsidRPr="00B118B0" w:rsidRDefault="00927FDD" w:rsidP="00D9453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46475B8F" w14:textId="2D46F718" w:rsidR="00927FDD" w:rsidRPr="00B118B0" w:rsidRDefault="00927FDD" w:rsidP="00D9453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90" w:type="dxa"/>
          </w:tcPr>
          <w:p w14:paraId="3A90531E" w14:textId="77777777" w:rsidR="00927FDD" w:rsidRPr="00B118B0" w:rsidRDefault="00927FDD" w:rsidP="00D9453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0" w:type="dxa"/>
          </w:tcPr>
          <w:p w14:paraId="4DD17B64" w14:textId="5291AB4D" w:rsidR="00927FDD" w:rsidRPr="00B118B0" w:rsidRDefault="00927FDD" w:rsidP="00D9453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90" w:type="dxa"/>
          </w:tcPr>
          <w:p w14:paraId="78778ED4" w14:textId="77777777" w:rsidR="00927FDD" w:rsidRPr="00B118B0" w:rsidRDefault="00927FDD" w:rsidP="00D9453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center"/>
          </w:tcPr>
          <w:p w14:paraId="1DAF639D" w14:textId="7FBF50AC" w:rsidR="00927FDD" w:rsidRPr="00B118B0" w:rsidRDefault="00927FDD" w:rsidP="00D9453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90" w:type="dxa"/>
            <w:vAlign w:val="center"/>
          </w:tcPr>
          <w:p w14:paraId="6C8D369B" w14:textId="77777777" w:rsidR="00927FDD" w:rsidRPr="00B118B0" w:rsidRDefault="00927FDD" w:rsidP="00D9453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14:paraId="0074B779" w14:textId="440F3573" w:rsidR="00927FDD" w:rsidRPr="00B118B0" w:rsidRDefault="00927FDD" w:rsidP="00D9453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74</w:t>
            </w:r>
          </w:p>
        </w:tc>
        <w:tc>
          <w:tcPr>
            <w:tcW w:w="90" w:type="dxa"/>
            <w:vAlign w:val="center"/>
          </w:tcPr>
          <w:p w14:paraId="18AF4472" w14:textId="77777777" w:rsidR="00927FDD" w:rsidRPr="00B118B0" w:rsidRDefault="00927FDD" w:rsidP="00D9453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14:paraId="16E198B1" w14:textId="323F1B3E" w:rsidR="00927FDD" w:rsidRPr="00B118B0" w:rsidRDefault="00927FDD" w:rsidP="00D9453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vAlign w:val="center"/>
          </w:tcPr>
          <w:p w14:paraId="67AB8405" w14:textId="77777777" w:rsidR="00927FDD" w:rsidRPr="00B118B0" w:rsidRDefault="00927FDD" w:rsidP="00D9453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14:paraId="39F4A17A" w14:textId="7B3A89D2" w:rsidR="00927FDD" w:rsidRPr="00B118B0" w:rsidRDefault="00927FDD" w:rsidP="00D9453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vAlign w:val="center"/>
          </w:tcPr>
          <w:p w14:paraId="78E38575" w14:textId="77777777" w:rsidR="00927FDD" w:rsidRPr="00B118B0" w:rsidRDefault="00927FDD" w:rsidP="00D9453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1F1542" w14:textId="18BB520D" w:rsidR="00927FDD" w:rsidRPr="00B118B0" w:rsidRDefault="00927FDD" w:rsidP="00D9453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1</w:t>
            </w:r>
            <w:r>
              <w:rPr>
                <w:rFonts w:asciiTheme="majorBidi" w:hAnsiTheme="majorBidi" w:cstheme="majorBidi"/>
                <w:sz w:val="28"/>
              </w:rPr>
              <w:t>76</w:t>
            </w:r>
          </w:p>
        </w:tc>
        <w:tc>
          <w:tcPr>
            <w:tcW w:w="180" w:type="dxa"/>
            <w:vAlign w:val="center"/>
          </w:tcPr>
          <w:p w14:paraId="657F45A3" w14:textId="77777777" w:rsidR="00927FDD" w:rsidRPr="00B118B0" w:rsidRDefault="00927FDD" w:rsidP="00D9453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center"/>
          </w:tcPr>
          <w:p w14:paraId="5E9F750D" w14:textId="5ACA72D6" w:rsidR="00927FDD" w:rsidRPr="00B118B0" w:rsidRDefault="00927FDD" w:rsidP="00D9453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209</w:t>
            </w:r>
          </w:p>
        </w:tc>
      </w:tr>
      <w:tr w:rsidR="002D19DE" w:rsidRPr="00B118B0" w14:paraId="27059716" w14:textId="77777777" w:rsidTr="002D19DE">
        <w:trPr>
          <w:trHeight w:val="132"/>
        </w:trPr>
        <w:tc>
          <w:tcPr>
            <w:tcW w:w="4590" w:type="dxa"/>
            <w:vAlign w:val="bottom"/>
          </w:tcPr>
          <w:p w14:paraId="71D7198D" w14:textId="77777777" w:rsidR="00927FDD" w:rsidRPr="00B118B0" w:rsidRDefault="00927FDD" w:rsidP="00D94530">
            <w:pPr>
              <w:ind w:left="-9" w:right="-465" w:firstLine="17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  <w:lang w:val="en-GB"/>
              </w:rPr>
              <w:t>รายได้จากการให้บริการ - รับรู้ตลอดช่วงเวลา</w:t>
            </w:r>
          </w:p>
        </w:tc>
        <w:tc>
          <w:tcPr>
            <w:tcW w:w="810" w:type="dxa"/>
          </w:tcPr>
          <w:p w14:paraId="63FC2258" w14:textId="0BCAC146" w:rsidR="00927FDD" w:rsidRPr="00B118B0" w:rsidRDefault="00927FDD" w:rsidP="00D9453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90" w:type="dxa"/>
          </w:tcPr>
          <w:p w14:paraId="5ABE6801" w14:textId="77777777" w:rsidR="00927FDD" w:rsidRPr="00B118B0" w:rsidRDefault="00927FDD" w:rsidP="00D94530">
            <w:pPr>
              <w:pStyle w:val="BodyTextIndent"/>
              <w:tabs>
                <w:tab w:val="decimal" w:pos="786"/>
              </w:tabs>
              <w:spacing w:before="0" w:after="0"/>
              <w:ind w:left="-282" w:right="-19" w:firstLine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55A8C6A1" w14:textId="4317E783" w:rsidR="00927FDD" w:rsidRPr="00B118B0" w:rsidRDefault="00927FDD" w:rsidP="00D9453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10</w:t>
            </w:r>
          </w:p>
        </w:tc>
        <w:tc>
          <w:tcPr>
            <w:tcW w:w="90" w:type="dxa"/>
          </w:tcPr>
          <w:p w14:paraId="46D8E747" w14:textId="77777777" w:rsidR="00927FDD" w:rsidRPr="00B118B0" w:rsidRDefault="00927FDD" w:rsidP="00D9453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0" w:type="dxa"/>
          </w:tcPr>
          <w:p w14:paraId="0A2D7200" w14:textId="37BE6376" w:rsidR="00927FDD" w:rsidRPr="00B118B0" w:rsidRDefault="00927FDD" w:rsidP="00D9453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</w:tcPr>
          <w:p w14:paraId="0C7B305C" w14:textId="77777777" w:rsidR="00927FDD" w:rsidRPr="00B118B0" w:rsidRDefault="00927FDD" w:rsidP="00D9453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0" w:type="dxa"/>
          </w:tcPr>
          <w:p w14:paraId="6CFB0266" w14:textId="0604DAFD" w:rsidR="00927FDD" w:rsidRPr="00B118B0" w:rsidRDefault="00927FDD" w:rsidP="00D9453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</w:tcPr>
          <w:p w14:paraId="7498001B" w14:textId="77777777" w:rsidR="00927FDD" w:rsidRPr="00B118B0" w:rsidRDefault="00927FDD" w:rsidP="00D9453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0" w:type="dxa"/>
            <w:vAlign w:val="center"/>
          </w:tcPr>
          <w:p w14:paraId="06491229" w14:textId="731DE42B" w:rsidR="00927FDD" w:rsidRPr="00B118B0" w:rsidRDefault="00927FDD" w:rsidP="00D9453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vAlign w:val="center"/>
          </w:tcPr>
          <w:p w14:paraId="3C4A563C" w14:textId="77777777" w:rsidR="00927FDD" w:rsidRPr="00B118B0" w:rsidRDefault="00927FDD" w:rsidP="00D9453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20" w:type="dxa"/>
            <w:vAlign w:val="center"/>
          </w:tcPr>
          <w:p w14:paraId="0ADAFD23" w14:textId="2224D2DB" w:rsidR="00927FDD" w:rsidRPr="00B118B0" w:rsidRDefault="00927FDD" w:rsidP="00D9453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90" w:type="dxa"/>
            <w:vAlign w:val="center"/>
          </w:tcPr>
          <w:p w14:paraId="0E2DEA2E" w14:textId="77777777" w:rsidR="00927FDD" w:rsidRPr="00B118B0" w:rsidRDefault="00927FDD" w:rsidP="00D9453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20" w:type="dxa"/>
            <w:vAlign w:val="center"/>
          </w:tcPr>
          <w:p w14:paraId="127D9E9C" w14:textId="6BB1002E" w:rsidR="00927FDD" w:rsidRPr="00B118B0" w:rsidRDefault="00927FDD" w:rsidP="00D9453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11</w:t>
            </w:r>
          </w:p>
        </w:tc>
        <w:tc>
          <w:tcPr>
            <w:tcW w:w="90" w:type="dxa"/>
            <w:vAlign w:val="center"/>
          </w:tcPr>
          <w:p w14:paraId="783A8D7A" w14:textId="77777777" w:rsidR="00927FDD" w:rsidRPr="00B118B0" w:rsidRDefault="00927FDD" w:rsidP="00D9453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20" w:type="dxa"/>
            <w:vAlign w:val="center"/>
          </w:tcPr>
          <w:p w14:paraId="7952741B" w14:textId="4376D96B" w:rsidR="00927FDD" w:rsidRPr="00B118B0" w:rsidRDefault="00927FDD" w:rsidP="00D9453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20</w:t>
            </w:r>
          </w:p>
        </w:tc>
        <w:tc>
          <w:tcPr>
            <w:tcW w:w="90" w:type="dxa"/>
            <w:vAlign w:val="center"/>
          </w:tcPr>
          <w:p w14:paraId="6B3D3A80" w14:textId="77777777" w:rsidR="00927FDD" w:rsidRPr="00B118B0" w:rsidRDefault="00927FDD" w:rsidP="00D9453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1B275A42" w14:textId="60CD442A" w:rsidR="00927FDD" w:rsidRPr="00B118B0" w:rsidRDefault="00927FDD" w:rsidP="00D9453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18</w:t>
            </w:r>
          </w:p>
        </w:tc>
        <w:tc>
          <w:tcPr>
            <w:tcW w:w="180" w:type="dxa"/>
            <w:vAlign w:val="center"/>
          </w:tcPr>
          <w:p w14:paraId="4FBE5870" w14:textId="77777777" w:rsidR="00927FDD" w:rsidRPr="00B118B0" w:rsidRDefault="00927FDD" w:rsidP="00D9453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center"/>
          </w:tcPr>
          <w:p w14:paraId="54539EF2" w14:textId="743472A0" w:rsidR="00927FDD" w:rsidRPr="00B118B0" w:rsidRDefault="00927FDD" w:rsidP="00D9453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38</w:t>
            </w:r>
          </w:p>
        </w:tc>
      </w:tr>
      <w:tr w:rsidR="002D19DE" w:rsidRPr="00B118B0" w14:paraId="5190D23A" w14:textId="77777777" w:rsidTr="002D19DE">
        <w:trPr>
          <w:trHeight w:val="132"/>
        </w:trPr>
        <w:tc>
          <w:tcPr>
            <w:tcW w:w="4590" w:type="dxa"/>
            <w:vAlign w:val="bottom"/>
          </w:tcPr>
          <w:p w14:paraId="6E4963C0" w14:textId="77777777" w:rsidR="00927FDD" w:rsidRPr="00B118B0" w:rsidRDefault="00927FDD" w:rsidP="00D94530">
            <w:pPr>
              <w:ind w:left="-9" w:right="-17" w:firstLine="17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  <w:lang w:val="en-GB"/>
              </w:rPr>
              <w:t>ต้นทุนการขาย</w:t>
            </w:r>
          </w:p>
        </w:tc>
        <w:tc>
          <w:tcPr>
            <w:tcW w:w="810" w:type="dxa"/>
          </w:tcPr>
          <w:p w14:paraId="1084AD72" w14:textId="0CC008B9" w:rsidR="00927FDD" w:rsidRPr="00B118B0" w:rsidRDefault="00927FDD" w:rsidP="00D9453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(145)</w:t>
            </w:r>
          </w:p>
        </w:tc>
        <w:tc>
          <w:tcPr>
            <w:tcW w:w="90" w:type="dxa"/>
          </w:tcPr>
          <w:p w14:paraId="4CFEA915" w14:textId="77777777" w:rsidR="00927FDD" w:rsidRPr="00B118B0" w:rsidRDefault="00927FDD" w:rsidP="00D94530">
            <w:pPr>
              <w:pStyle w:val="BodyTextIndent"/>
              <w:tabs>
                <w:tab w:val="decimal" w:pos="786"/>
              </w:tabs>
              <w:spacing w:before="0" w:after="0"/>
              <w:ind w:left="-282" w:right="-19" w:firstLine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60A96D15" w14:textId="293930E9" w:rsidR="00927FDD" w:rsidRPr="00B118B0" w:rsidRDefault="00927FDD" w:rsidP="00D9453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(112)</w:t>
            </w:r>
          </w:p>
        </w:tc>
        <w:tc>
          <w:tcPr>
            <w:tcW w:w="90" w:type="dxa"/>
          </w:tcPr>
          <w:p w14:paraId="5ECAB264" w14:textId="77777777" w:rsidR="00927FDD" w:rsidRPr="00B118B0" w:rsidRDefault="00927FDD" w:rsidP="00D9453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0" w:type="dxa"/>
          </w:tcPr>
          <w:p w14:paraId="212A9885" w14:textId="255EE9C2" w:rsidR="00927FDD" w:rsidRPr="00B118B0" w:rsidRDefault="00927FDD" w:rsidP="00D9453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(4)</w:t>
            </w:r>
          </w:p>
        </w:tc>
        <w:tc>
          <w:tcPr>
            <w:tcW w:w="90" w:type="dxa"/>
          </w:tcPr>
          <w:p w14:paraId="7A29F942" w14:textId="77777777" w:rsidR="00927FDD" w:rsidRPr="00B118B0" w:rsidRDefault="00927FDD" w:rsidP="00D9453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0" w:type="dxa"/>
          </w:tcPr>
          <w:p w14:paraId="374C5C1A" w14:textId="74B1CD09" w:rsidR="00927FDD" w:rsidRPr="00B118B0" w:rsidRDefault="00927FDD" w:rsidP="00D9453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(4)</w:t>
            </w:r>
          </w:p>
        </w:tc>
        <w:tc>
          <w:tcPr>
            <w:tcW w:w="90" w:type="dxa"/>
          </w:tcPr>
          <w:p w14:paraId="0776267E" w14:textId="77777777" w:rsidR="00927FDD" w:rsidRPr="00B118B0" w:rsidRDefault="00927FDD" w:rsidP="00D9453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0" w:type="dxa"/>
            <w:vAlign w:val="center"/>
          </w:tcPr>
          <w:p w14:paraId="5AAF6978" w14:textId="15833B9A" w:rsidR="00927FDD" w:rsidRPr="00B118B0" w:rsidRDefault="00927FDD" w:rsidP="00D9453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</w:rPr>
              <w:t>7</w:t>
            </w:r>
            <w:r>
              <w:rPr>
                <w:rFonts w:asciiTheme="majorBidi" w:hAnsiTheme="majorBidi" w:cstheme="majorBidi" w:hint="cs"/>
                <w:sz w:val="28"/>
                <w:cs/>
              </w:rPr>
              <w:t>)</w:t>
            </w:r>
          </w:p>
        </w:tc>
        <w:tc>
          <w:tcPr>
            <w:tcW w:w="90" w:type="dxa"/>
            <w:vAlign w:val="center"/>
          </w:tcPr>
          <w:p w14:paraId="166DF531" w14:textId="77777777" w:rsidR="00927FDD" w:rsidRPr="00B118B0" w:rsidRDefault="00927FDD" w:rsidP="00D9453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720" w:type="dxa"/>
            <w:vAlign w:val="center"/>
          </w:tcPr>
          <w:p w14:paraId="13640F0D" w14:textId="5CF72B76" w:rsidR="00927FDD" w:rsidRPr="00B118B0" w:rsidRDefault="00927FDD" w:rsidP="00D9453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(64)</w:t>
            </w:r>
          </w:p>
        </w:tc>
        <w:tc>
          <w:tcPr>
            <w:tcW w:w="90" w:type="dxa"/>
            <w:vAlign w:val="center"/>
          </w:tcPr>
          <w:p w14:paraId="00A22CAF" w14:textId="77777777" w:rsidR="00927FDD" w:rsidRPr="00B118B0" w:rsidRDefault="00927FDD" w:rsidP="00D9453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720" w:type="dxa"/>
            <w:vAlign w:val="center"/>
          </w:tcPr>
          <w:p w14:paraId="6898E993" w14:textId="0060C2E6" w:rsidR="00927FDD" w:rsidRPr="00B118B0" w:rsidRDefault="00927FDD" w:rsidP="00D9453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vAlign w:val="center"/>
          </w:tcPr>
          <w:p w14:paraId="4D45887D" w14:textId="77777777" w:rsidR="00927FDD" w:rsidRPr="00B118B0" w:rsidRDefault="00927FDD" w:rsidP="00D9453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720" w:type="dxa"/>
            <w:vAlign w:val="center"/>
          </w:tcPr>
          <w:p w14:paraId="7F9211C7" w14:textId="4D56EC51" w:rsidR="00927FDD" w:rsidRPr="00B118B0" w:rsidRDefault="00927FDD" w:rsidP="00D9453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vAlign w:val="center"/>
          </w:tcPr>
          <w:p w14:paraId="21C0EE7D" w14:textId="77777777" w:rsidR="00927FDD" w:rsidRPr="00B118B0" w:rsidRDefault="00927FDD" w:rsidP="00D9453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0F07A9EE" w14:textId="58BCFAAC" w:rsidR="00927FDD" w:rsidRPr="00B118B0" w:rsidRDefault="00927FDD" w:rsidP="00D9453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(1</w:t>
            </w:r>
            <w:r>
              <w:rPr>
                <w:rFonts w:asciiTheme="majorBidi" w:hAnsiTheme="majorBidi" w:cstheme="majorBidi"/>
                <w:sz w:val="28"/>
              </w:rPr>
              <w:t>56</w:t>
            </w:r>
            <w:r w:rsidRPr="00B118B0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80" w:type="dxa"/>
            <w:vAlign w:val="center"/>
          </w:tcPr>
          <w:p w14:paraId="340ED6DE" w14:textId="77777777" w:rsidR="00927FDD" w:rsidRPr="00B118B0" w:rsidRDefault="00927FDD" w:rsidP="00D9453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3855E076" w14:textId="6AD64D47" w:rsidR="00927FDD" w:rsidRPr="00B118B0" w:rsidRDefault="00927FDD" w:rsidP="00D9453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(180)</w:t>
            </w:r>
          </w:p>
        </w:tc>
      </w:tr>
      <w:tr w:rsidR="002D19DE" w:rsidRPr="00B118B0" w14:paraId="1068C6A0" w14:textId="77777777" w:rsidTr="002D19DE">
        <w:trPr>
          <w:trHeight w:val="132"/>
        </w:trPr>
        <w:tc>
          <w:tcPr>
            <w:tcW w:w="4590" w:type="dxa"/>
            <w:vAlign w:val="bottom"/>
          </w:tcPr>
          <w:p w14:paraId="3BDDE039" w14:textId="77777777" w:rsidR="00927FDD" w:rsidRPr="00B118B0" w:rsidRDefault="00927FDD" w:rsidP="00D94530">
            <w:pPr>
              <w:ind w:left="-9" w:right="-17" w:firstLine="17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  <w:lang w:val="en-GB"/>
              </w:rPr>
              <w:t>ต้นทุนการให้บริการ</w:t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49EFCCCA" w14:textId="2E654FBC" w:rsidR="00927FDD" w:rsidRPr="00B118B0" w:rsidRDefault="00927FDD" w:rsidP="00D9453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(5)</w:t>
            </w:r>
          </w:p>
        </w:tc>
        <w:tc>
          <w:tcPr>
            <w:tcW w:w="90" w:type="dxa"/>
          </w:tcPr>
          <w:p w14:paraId="0F90324F" w14:textId="77777777" w:rsidR="00927FDD" w:rsidRPr="00B118B0" w:rsidRDefault="00927FDD" w:rsidP="00D94530">
            <w:pPr>
              <w:pStyle w:val="BodyTextIndent"/>
              <w:tabs>
                <w:tab w:val="decimal" w:pos="786"/>
              </w:tabs>
              <w:spacing w:before="0" w:after="0"/>
              <w:ind w:left="-282" w:right="-19" w:firstLine="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29E6BAC5" w14:textId="787DEF80" w:rsidR="00927FDD" w:rsidRPr="00B118B0" w:rsidRDefault="00927FDD" w:rsidP="00D9453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(5)</w:t>
            </w:r>
          </w:p>
        </w:tc>
        <w:tc>
          <w:tcPr>
            <w:tcW w:w="90" w:type="dxa"/>
          </w:tcPr>
          <w:p w14:paraId="1397E8A4" w14:textId="77777777" w:rsidR="00927FDD" w:rsidRPr="00B118B0" w:rsidRDefault="00927FDD" w:rsidP="00D9453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45C4A396" w14:textId="453A81A8" w:rsidR="00927FDD" w:rsidRPr="00B118B0" w:rsidRDefault="00927FDD" w:rsidP="00D9453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</w:tcPr>
          <w:p w14:paraId="23C47A53" w14:textId="77777777" w:rsidR="00927FDD" w:rsidRPr="00B118B0" w:rsidRDefault="00927FDD" w:rsidP="00D9453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43958AE8" w14:textId="63C9A861" w:rsidR="00927FDD" w:rsidRPr="00B118B0" w:rsidRDefault="00927FDD" w:rsidP="00D9453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</w:tcPr>
          <w:p w14:paraId="5AFECE6E" w14:textId="77777777" w:rsidR="00927FDD" w:rsidRPr="00B118B0" w:rsidRDefault="00927FDD" w:rsidP="00D9453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14:paraId="7C423E3B" w14:textId="62A32955" w:rsidR="00927FDD" w:rsidRPr="00B118B0" w:rsidRDefault="00927FDD" w:rsidP="00D9453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vAlign w:val="center"/>
          </w:tcPr>
          <w:p w14:paraId="145A4955" w14:textId="77777777" w:rsidR="00927FDD" w:rsidRPr="00B118B0" w:rsidRDefault="00927FDD" w:rsidP="00D9453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66BC0AEF" w14:textId="0C786E55" w:rsidR="00927FDD" w:rsidRPr="00B118B0" w:rsidRDefault="00927FDD" w:rsidP="00D9453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(14)</w:t>
            </w:r>
          </w:p>
        </w:tc>
        <w:tc>
          <w:tcPr>
            <w:tcW w:w="90" w:type="dxa"/>
            <w:vAlign w:val="center"/>
          </w:tcPr>
          <w:p w14:paraId="56FC507C" w14:textId="77777777" w:rsidR="00927FDD" w:rsidRPr="00B118B0" w:rsidRDefault="00927FDD" w:rsidP="00D9453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28A880D6" w14:textId="44B6C064" w:rsidR="00927FDD" w:rsidRPr="00B118B0" w:rsidRDefault="00927FDD" w:rsidP="00D9453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(7)</w:t>
            </w:r>
          </w:p>
        </w:tc>
        <w:tc>
          <w:tcPr>
            <w:tcW w:w="90" w:type="dxa"/>
            <w:vAlign w:val="center"/>
          </w:tcPr>
          <w:p w14:paraId="636358C6" w14:textId="77777777" w:rsidR="00927FDD" w:rsidRPr="00B118B0" w:rsidRDefault="00927FDD" w:rsidP="00D9453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75518542" w14:textId="2339CB9C" w:rsidR="00927FDD" w:rsidRPr="00B118B0" w:rsidRDefault="00927FDD" w:rsidP="00D9453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(8)</w:t>
            </w:r>
          </w:p>
        </w:tc>
        <w:tc>
          <w:tcPr>
            <w:tcW w:w="90" w:type="dxa"/>
            <w:vAlign w:val="center"/>
          </w:tcPr>
          <w:p w14:paraId="5372334E" w14:textId="77777777" w:rsidR="00927FDD" w:rsidRPr="00B118B0" w:rsidRDefault="00927FDD" w:rsidP="00D9453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B0FE8A" w14:textId="6E0F8693" w:rsidR="00927FDD" w:rsidRPr="00B118B0" w:rsidRDefault="00927FDD" w:rsidP="00D9453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(1</w:t>
            </w:r>
            <w:r>
              <w:rPr>
                <w:rFonts w:asciiTheme="majorBidi" w:hAnsiTheme="majorBidi" w:cstheme="majorBidi"/>
                <w:sz w:val="28"/>
              </w:rPr>
              <w:t>2</w:t>
            </w:r>
            <w:r w:rsidRPr="00B118B0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80" w:type="dxa"/>
            <w:vAlign w:val="center"/>
          </w:tcPr>
          <w:p w14:paraId="6021C594" w14:textId="77777777" w:rsidR="00927FDD" w:rsidRPr="00B118B0" w:rsidRDefault="00927FDD" w:rsidP="00D9453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A5A99E" w14:textId="7E39B548" w:rsidR="00927FDD" w:rsidRPr="00B118B0" w:rsidRDefault="00927FDD" w:rsidP="00D9453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(27)</w:t>
            </w:r>
          </w:p>
        </w:tc>
      </w:tr>
      <w:tr w:rsidR="002D19DE" w:rsidRPr="00B118B0" w14:paraId="12594C3E" w14:textId="77777777" w:rsidTr="002D19DE">
        <w:trPr>
          <w:trHeight w:val="132"/>
        </w:trPr>
        <w:tc>
          <w:tcPr>
            <w:tcW w:w="4590" w:type="dxa"/>
            <w:vAlign w:val="bottom"/>
          </w:tcPr>
          <w:p w14:paraId="1E98B2C2" w14:textId="77777777" w:rsidR="00927FDD" w:rsidRPr="00B118B0" w:rsidRDefault="00927FDD" w:rsidP="00D94530">
            <w:pPr>
              <w:ind w:left="-9" w:right="-17" w:firstLine="17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  <w:lang w:val="en-GB"/>
              </w:rPr>
              <w:t>กำไรขั้นต้น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630E6CA7" w14:textId="3731A29D" w:rsidR="00927FDD" w:rsidRPr="00B118B0" w:rsidRDefault="00927FDD" w:rsidP="00D9453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19</w:t>
            </w:r>
          </w:p>
        </w:tc>
        <w:tc>
          <w:tcPr>
            <w:tcW w:w="90" w:type="dxa"/>
          </w:tcPr>
          <w:p w14:paraId="3B6B3B01" w14:textId="77777777" w:rsidR="00927FDD" w:rsidRPr="00B118B0" w:rsidRDefault="00927FDD" w:rsidP="00D9453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1BC36444" w14:textId="21C98A86" w:rsidR="00927FDD" w:rsidRPr="00B118B0" w:rsidRDefault="00927FDD" w:rsidP="00D9453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22</w:t>
            </w:r>
          </w:p>
        </w:tc>
        <w:tc>
          <w:tcPr>
            <w:tcW w:w="90" w:type="dxa"/>
          </w:tcPr>
          <w:p w14:paraId="31EA4272" w14:textId="77777777" w:rsidR="00927FDD" w:rsidRPr="00B118B0" w:rsidRDefault="00927FDD" w:rsidP="00D9453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0303DCAB" w14:textId="1B067987" w:rsidR="00927FDD" w:rsidRPr="00B118B0" w:rsidRDefault="00927FDD" w:rsidP="00D9453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90" w:type="dxa"/>
          </w:tcPr>
          <w:p w14:paraId="46354A03" w14:textId="77777777" w:rsidR="00927FDD" w:rsidRPr="00B118B0" w:rsidRDefault="00927FDD" w:rsidP="00D9453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05653049" w14:textId="1AA0E6F2" w:rsidR="00927FDD" w:rsidRPr="00B118B0" w:rsidRDefault="00927FDD" w:rsidP="00D9453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90" w:type="dxa"/>
          </w:tcPr>
          <w:p w14:paraId="15FA06D0" w14:textId="77777777" w:rsidR="00927FDD" w:rsidRPr="00B118B0" w:rsidRDefault="00927FDD" w:rsidP="00D9453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3E40612" w14:textId="109301BD" w:rsidR="00927FDD" w:rsidRPr="00B118B0" w:rsidRDefault="00927FDD" w:rsidP="00D9453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90" w:type="dxa"/>
            <w:vAlign w:val="center"/>
          </w:tcPr>
          <w:p w14:paraId="4DC9B655" w14:textId="77777777" w:rsidR="00927FDD" w:rsidRPr="00B118B0" w:rsidRDefault="00927FDD" w:rsidP="00D9453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E64B3E5" w14:textId="0157903E" w:rsidR="00927FDD" w:rsidRPr="00B118B0" w:rsidRDefault="00927FDD" w:rsidP="00D9453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90" w:type="dxa"/>
            <w:vAlign w:val="center"/>
          </w:tcPr>
          <w:p w14:paraId="085629F1" w14:textId="77777777" w:rsidR="00927FDD" w:rsidRPr="00B118B0" w:rsidRDefault="00927FDD" w:rsidP="00D9453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C93BC8B" w14:textId="41D0C8BC" w:rsidR="00927FDD" w:rsidRPr="00B118B0" w:rsidRDefault="00927FDD" w:rsidP="00D9453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90" w:type="dxa"/>
            <w:vAlign w:val="center"/>
          </w:tcPr>
          <w:p w14:paraId="7AB510F6" w14:textId="77777777" w:rsidR="00927FDD" w:rsidRPr="00B118B0" w:rsidRDefault="00927FDD" w:rsidP="00D9453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F589FF0" w14:textId="1B9E7C62" w:rsidR="00927FDD" w:rsidRPr="00B118B0" w:rsidRDefault="00927FDD" w:rsidP="00D9453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12</w:t>
            </w:r>
          </w:p>
        </w:tc>
        <w:tc>
          <w:tcPr>
            <w:tcW w:w="90" w:type="dxa"/>
            <w:vAlign w:val="center"/>
          </w:tcPr>
          <w:p w14:paraId="55FC6352" w14:textId="77777777" w:rsidR="00927FDD" w:rsidRPr="00B118B0" w:rsidRDefault="00927FDD" w:rsidP="00D9453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02424D" w14:textId="045089B2" w:rsidR="00927FDD" w:rsidRPr="00B118B0" w:rsidRDefault="00927FDD" w:rsidP="00D9453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</w:t>
            </w:r>
            <w:r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180" w:type="dxa"/>
            <w:vAlign w:val="center"/>
          </w:tcPr>
          <w:p w14:paraId="42B64888" w14:textId="77777777" w:rsidR="00927FDD" w:rsidRPr="00B118B0" w:rsidRDefault="00927FDD" w:rsidP="00D9453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096AF6" w14:textId="3DDBA107" w:rsidR="00927FDD" w:rsidRPr="00B118B0" w:rsidRDefault="00927FDD" w:rsidP="00D9453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40</w:t>
            </w:r>
          </w:p>
        </w:tc>
      </w:tr>
      <w:tr w:rsidR="002D19DE" w:rsidRPr="00B118B0" w14:paraId="2F30D701" w14:textId="77777777" w:rsidTr="002D19DE">
        <w:trPr>
          <w:trHeight w:hRule="exact" w:val="100"/>
        </w:trPr>
        <w:tc>
          <w:tcPr>
            <w:tcW w:w="4590" w:type="dxa"/>
            <w:vAlign w:val="bottom"/>
          </w:tcPr>
          <w:p w14:paraId="06CE9715" w14:textId="77777777" w:rsidR="00927FDD" w:rsidRPr="00B118B0" w:rsidRDefault="00927FDD" w:rsidP="00D94530">
            <w:pPr>
              <w:ind w:left="-9" w:right="-17" w:firstLine="17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3E86A8B7" w14:textId="77777777" w:rsidR="00927FDD" w:rsidRPr="00B118B0" w:rsidRDefault="00927FDD" w:rsidP="00D94530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4F035523" w14:textId="77777777" w:rsidR="00927FDD" w:rsidRPr="00B118B0" w:rsidRDefault="00927FDD" w:rsidP="00D94530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4DE605B1" w14:textId="7FF97FF2" w:rsidR="00927FDD" w:rsidRPr="00B118B0" w:rsidRDefault="00927FDD" w:rsidP="00975826">
            <w:pPr>
              <w:pStyle w:val="EnvelopeReturn"/>
              <w:ind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0C75394F" w14:textId="77777777" w:rsidR="00927FDD" w:rsidRPr="00B118B0" w:rsidRDefault="00927FDD" w:rsidP="00D94530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082455A8" w14:textId="77777777" w:rsidR="00927FDD" w:rsidRPr="00B118B0" w:rsidRDefault="00927FDD" w:rsidP="00977363">
            <w:pPr>
              <w:pStyle w:val="EnvelopeReturn"/>
              <w:ind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74F6CC38" w14:textId="77777777" w:rsidR="00927FDD" w:rsidRPr="00B118B0" w:rsidRDefault="00927FDD" w:rsidP="00D94530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3B057768" w14:textId="774A7F10" w:rsidR="00927FDD" w:rsidRPr="00B118B0" w:rsidRDefault="00927FDD" w:rsidP="00D94530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5BC29C62" w14:textId="77777777" w:rsidR="00927FDD" w:rsidRPr="00B118B0" w:rsidRDefault="00927FDD" w:rsidP="00D94530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center"/>
          </w:tcPr>
          <w:p w14:paraId="53F64001" w14:textId="77777777" w:rsidR="00927FDD" w:rsidRPr="00B118B0" w:rsidRDefault="00927FDD" w:rsidP="00D94530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  <w:vAlign w:val="center"/>
          </w:tcPr>
          <w:p w14:paraId="29024F7D" w14:textId="77777777" w:rsidR="00927FDD" w:rsidRPr="00B118B0" w:rsidRDefault="00927FDD" w:rsidP="00D94530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center"/>
          </w:tcPr>
          <w:p w14:paraId="58B0422E" w14:textId="5EA4E74E" w:rsidR="00927FDD" w:rsidRPr="00B118B0" w:rsidRDefault="00927FDD" w:rsidP="00D94530">
            <w:pPr>
              <w:pStyle w:val="EnvelopeReturn"/>
              <w:tabs>
                <w:tab w:val="decimal" w:pos="1120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  <w:vAlign w:val="center"/>
          </w:tcPr>
          <w:p w14:paraId="7CE7BB65" w14:textId="77777777" w:rsidR="00927FDD" w:rsidRPr="00B118B0" w:rsidRDefault="00927FDD" w:rsidP="00D94530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center"/>
          </w:tcPr>
          <w:p w14:paraId="610D05FA" w14:textId="77777777" w:rsidR="00927FDD" w:rsidRPr="00B118B0" w:rsidRDefault="00927FDD" w:rsidP="00D94530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4BAB446D" w14:textId="77777777" w:rsidR="00927FDD" w:rsidRPr="00B118B0" w:rsidRDefault="00927FDD" w:rsidP="00D94530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center"/>
          </w:tcPr>
          <w:p w14:paraId="046CE610" w14:textId="1FC957DD" w:rsidR="00927FDD" w:rsidRPr="00B118B0" w:rsidRDefault="00927FDD" w:rsidP="00977363">
            <w:pPr>
              <w:pStyle w:val="BodyTextIndent"/>
              <w:spacing w:before="0" w:after="0"/>
              <w:ind w:right="165" w:firstLine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60C2ACD5" w14:textId="77777777" w:rsidR="00927FDD" w:rsidRPr="00B118B0" w:rsidRDefault="00927FDD" w:rsidP="00D94530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50468397" w14:textId="77777777" w:rsidR="00927FDD" w:rsidRPr="00B118B0" w:rsidRDefault="00927FDD" w:rsidP="00D9453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vAlign w:val="center"/>
          </w:tcPr>
          <w:p w14:paraId="3C3309E7" w14:textId="77777777" w:rsidR="00927FDD" w:rsidRPr="00B118B0" w:rsidRDefault="00927FDD" w:rsidP="00D9453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center"/>
          </w:tcPr>
          <w:p w14:paraId="0D0FB8CA" w14:textId="21AE5FED" w:rsidR="00927FDD" w:rsidRPr="00B118B0" w:rsidRDefault="00927FDD" w:rsidP="00D9453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2D19DE" w:rsidRPr="00B118B0" w14:paraId="01F10797" w14:textId="77777777" w:rsidTr="002D19DE">
        <w:trPr>
          <w:trHeight w:val="153"/>
        </w:trPr>
        <w:tc>
          <w:tcPr>
            <w:tcW w:w="4590" w:type="dxa"/>
            <w:vAlign w:val="bottom"/>
          </w:tcPr>
          <w:p w14:paraId="7FB50EFC" w14:textId="77777777" w:rsidR="00927FDD" w:rsidRPr="00B118B0" w:rsidRDefault="00927FDD" w:rsidP="00D94530">
            <w:pPr>
              <w:ind w:left="-9" w:right="-17" w:firstLine="17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  <w:lang w:val="en-GB"/>
              </w:rPr>
              <w:t>รายได้อื่น</w:t>
            </w:r>
          </w:p>
        </w:tc>
        <w:tc>
          <w:tcPr>
            <w:tcW w:w="810" w:type="dxa"/>
          </w:tcPr>
          <w:p w14:paraId="600CE0A4" w14:textId="77777777" w:rsidR="00927FDD" w:rsidRPr="00B118B0" w:rsidRDefault="00927FDD" w:rsidP="00D94530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6912E099" w14:textId="77777777" w:rsidR="00927FDD" w:rsidRPr="00B118B0" w:rsidRDefault="00927FDD" w:rsidP="00D94530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720" w:type="dxa"/>
          </w:tcPr>
          <w:p w14:paraId="143F3270" w14:textId="77777777" w:rsidR="00927FDD" w:rsidRPr="00B118B0" w:rsidRDefault="00927FDD" w:rsidP="00D94530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577EB8E5" w14:textId="77777777" w:rsidR="00927FDD" w:rsidRPr="00B118B0" w:rsidRDefault="00927FDD" w:rsidP="00D94530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</w:tcPr>
          <w:p w14:paraId="33880A99" w14:textId="77777777" w:rsidR="00927FDD" w:rsidRPr="00B118B0" w:rsidRDefault="00927FDD" w:rsidP="00D94530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050B6E85" w14:textId="77777777" w:rsidR="00927FDD" w:rsidRPr="00B118B0" w:rsidRDefault="00927FDD" w:rsidP="00D94530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</w:tcPr>
          <w:p w14:paraId="229B9D1D" w14:textId="77777777" w:rsidR="00927FDD" w:rsidRPr="00B118B0" w:rsidRDefault="00927FDD" w:rsidP="00D94530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46E72F3C" w14:textId="77777777" w:rsidR="00927FDD" w:rsidRPr="00B118B0" w:rsidRDefault="00927FDD" w:rsidP="00D94530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vAlign w:val="center"/>
          </w:tcPr>
          <w:p w14:paraId="2E0BF880" w14:textId="77777777" w:rsidR="00927FDD" w:rsidRPr="00B118B0" w:rsidRDefault="00927FDD" w:rsidP="00D94530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  <w:vAlign w:val="center"/>
          </w:tcPr>
          <w:p w14:paraId="1C4908F7" w14:textId="77777777" w:rsidR="00927FDD" w:rsidRPr="00B118B0" w:rsidRDefault="00927FDD" w:rsidP="00D94530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720" w:type="dxa"/>
            <w:vAlign w:val="center"/>
          </w:tcPr>
          <w:p w14:paraId="38E9A3A1" w14:textId="77777777" w:rsidR="00927FDD" w:rsidRPr="00B118B0" w:rsidRDefault="00927FDD" w:rsidP="00D94530">
            <w:pPr>
              <w:pStyle w:val="EnvelopeReturn"/>
              <w:tabs>
                <w:tab w:val="decimal" w:pos="1120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  <w:vAlign w:val="center"/>
          </w:tcPr>
          <w:p w14:paraId="76371E4B" w14:textId="77777777" w:rsidR="00927FDD" w:rsidRPr="00B118B0" w:rsidRDefault="00927FDD" w:rsidP="00D94530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720" w:type="dxa"/>
            <w:vAlign w:val="center"/>
          </w:tcPr>
          <w:p w14:paraId="3B921609" w14:textId="77777777" w:rsidR="00927FDD" w:rsidRPr="00B118B0" w:rsidRDefault="00927FDD" w:rsidP="00D94530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6E643B99" w14:textId="77777777" w:rsidR="00927FDD" w:rsidRPr="00B118B0" w:rsidRDefault="00927FDD" w:rsidP="00D94530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14:paraId="164F3EBE" w14:textId="77777777" w:rsidR="00927FDD" w:rsidRPr="00B118B0" w:rsidRDefault="00927FDD" w:rsidP="00977363">
            <w:pPr>
              <w:pStyle w:val="BodyTextIndent"/>
              <w:spacing w:before="0" w:after="0"/>
              <w:ind w:right="165" w:firstLine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7926B0B3" w14:textId="77777777" w:rsidR="00927FDD" w:rsidRPr="00B118B0" w:rsidRDefault="00927FDD" w:rsidP="00D94530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01479029" w14:textId="628C94FF" w:rsidR="00927FDD" w:rsidRPr="00B118B0" w:rsidRDefault="00927FDD" w:rsidP="00D9453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133</w:t>
            </w:r>
          </w:p>
        </w:tc>
        <w:tc>
          <w:tcPr>
            <w:tcW w:w="180" w:type="dxa"/>
            <w:vAlign w:val="center"/>
          </w:tcPr>
          <w:p w14:paraId="317221C7" w14:textId="77777777" w:rsidR="00927FDD" w:rsidRPr="00B118B0" w:rsidRDefault="00927FDD" w:rsidP="00D9453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286A192" w14:textId="31A3980E" w:rsidR="00927FDD" w:rsidRPr="00B118B0" w:rsidRDefault="00927FDD" w:rsidP="00D9453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62</w:t>
            </w:r>
          </w:p>
        </w:tc>
      </w:tr>
      <w:tr w:rsidR="002D19DE" w:rsidRPr="00B118B0" w14:paraId="1944DEAE" w14:textId="77777777" w:rsidTr="002D19DE">
        <w:trPr>
          <w:trHeight w:val="132"/>
        </w:trPr>
        <w:tc>
          <w:tcPr>
            <w:tcW w:w="4590" w:type="dxa"/>
            <w:vAlign w:val="center"/>
          </w:tcPr>
          <w:p w14:paraId="16BCE7C4" w14:textId="77777777" w:rsidR="00927FDD" w:rsidRPr="00B118B0" w:rsidRDefault="00927FDD" w:rsidP="00D94530">
            <w:pPr>
              <w:ind w:left="-9" w:right="-17" w:firstLine="17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  <w:lang w:val="en-GB"/>
              </w:rPr>
              <w:t>ค่าใช้จ่ายในการขาย</w:t>
            </w:r>
          </w:p>
        </w:tc>
        <w:tc>
          <w:tcPr>
            <w:tcW w:w="810" w:type="dxa"/>
          </w:tcPr>
          <w:p w14:paraId="681409FF" w14:textId="77777777" w:rsidR="00927FDD" w:rsidRPr="00B118B0" w:rsidRDefault="00927FDD" w:rsidP="00D94530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63D07A9F" w14:textId="77777777" w:rsidR="00927FDD" w:rsidRPr="00B118B0" w:rsidRDefault="00927FDD" w:rsidP="00D94530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4FFD02E6" w14:textId="77777777" w:rsidR="00927FDD" w:rsidRPr="00B118B0" w:rsidRDefault="00927FDD" w:rsidP="00D94530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386502ED" w14:textId="77777777" w:rsidR="00927FDD" w:rsidRPr="00B118B0" w:rsidRDefault="00927FDD" w:rsidP="00D94530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162E21FB" w14:textId="77777777" w:rsidR="00927FDD" w:rsidRPr="00B118B0" w:rsidRDefault="00927FDD" w:rsidP="00D94530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02DA5289" w14:textId="77777777" w:rsidR="00927FDD" w:rsidRPr="00B118B0" w:rsidRDefault="00927FDD" w:rsidP="00D94530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0C9CF5AA" w14:textId="77777777" w:rsidR="00927FDD" w:rsidRPr="00B118B0" w:rsidRDefault="00927FDD" w:rsidP="00D94530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7C892E75" w14:textId="77777777" w:rsidR="00927FDD" w:rsidRPr="00B118B0" w:rsidRDefault="00927FDD" w:rsidP="00D94530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14:paraId="35C83C13" w14:textId="77777777" w:rsidR="00927FDD" w:rsidRPr="00B118B0" w:rsidRDefault="00927FDD" w:rsidP="00D94530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5DB58017" w14:textId="77777777" w:rsidR="00927FDD" w:rsidRPr="00B118B0" w:rsidRDefault="00927FDD" w:rsidP="00D94530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14:paraId="16FFCE5F" w14:textId="77777777" w:rsidR="00927FDD" w:rsidRPr="00B118B0" w:rsidRDefault="00927FDD" w:rsidP="00D94530">
            <w:pPr>
              <w:pStyle w:val="BodyTextIndent"/>
              <w:tabs>
                <w:tab w:val="decimal" w:pos="857"/>
                <w:tab w:val="decimal" w:pos="1120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6E9CC815" w14:textId="77777777" w:rsidR="00927FDD" w:rsidRPr="00B118B0" w:rsidRDefault="00927FDD" w:rsidP="00D94530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14:paraId="0FB4C8F7" w14:textId="77777777" w:rsidR="00927FDD" w:rsidRPr="00B118B0" w:rsidRDefault="00927FDD" w:rsidP="00D94530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14:paraId="258E5E9C" w14:textId="77777777" w:rsidR="00927FDD" w:rsidRPr="00B118B0" w:rsidRDefault="00927FDD" w:rsidP="00D94530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20" w:type="dxa"/>
            <w:vAlign w:val="center"/>
          </w:tcPr>
          <w:p w14:paraId="61D046F5" w14:textId="77777777" w:rsidR="00927FDD" w:rsidRPr="00B118B0" w:rsidRDefault="00927FDD" w:rsidP="00D94530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14:paraId="0E3F1F5D" w14:textId="77777777" w:rsidR="00927FDD" w:rsidRPr="00B118B0" w:rsidRDefault="00927FDD" w:rsidP="00D94530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1D01F05F" w14:textId="19BF957C" w:rsidR="00927FDD" w:rsidRPr="00B118B0" w:rsidRDefault="00927FDD" w:rsidP="00D9453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(6)</w:t>
            </w:r>
          </w:p>
        </w:tc>
        <w:tc>
          <w:tcPr>
            <w:tcW w:w="180" w:type="dxa"/>
            <w:vAlign w:val="center"/>
          </w:tcPr>
          <w:p w14:paraId="6E6F2E5F" w14:textId="77777777" w:rsidR="00927FDD" w:rsidRPr="00B118B0" w:rsidRDefault="00927FDD" w:rsidP="00D9453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3A52E5C1" w14:textId="7A99B863" w:rsidR="00927FDD" w:rsidRPr="00B118B0" w:rsidRDefault="00927FDD" w:rsidP="00D9453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(9)</w:t>
            </w:r>
          </w:p>
        </w:tc>
      </w:tr>
      <w:tr w:rsidR="002D19DE" w:rsidRPr="00B118B0" w14:paraId="206494B8" w14:textId="77777777" w:rsidTr="002D19DE">
        <w:trPr>
          <w:trHeight w:val="132"/>
        </w:trPr>
        <w:tc>
          <w:tcPr>
            <w:tcW w:w="4590" w:type="dxa"/>
            <w:vAlign w:val="center"/>
          </w:tcPr>
          <w:p w14:paraId="021F6A38" w14:textId="77777777" w:rsidR="00927FDD" w:rsidRPr="00B118B0" w:rsidRDefault="00927FDD" w:rsidP="00D94530">
            <w:pPr>
              <w:ind w:left="-9" w:right="-17" w:firstLine="17"/>
              <w:rPr>
                <w:rFonts w:asciiTheme="majorBidi" w:hAnsiTheme="majorBidi" w:cstheme="majorBidi"/>
                <w:sz w:val="28"/>
                <w:lang w:val="en-GB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810" w:type="dxa"/>
          </w:tcPr>
          <w:p w14:paraId="0A3A91E1" w14:textId="77777777" w:rsidR="00927FDD" w:rsidRPr="00B118B0" w:rsidRDefault="00927FDD" w:rsidP="00D94530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03FB2CAD" w14:textId="77777777" w:rsidR="00927FDD" w:rsidRPr="00B118B0" w:rsidRDefault="00927FDD" w:rsidP="00D94530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55ED9B57" w14:textId="77777777" w:rsidR="00927FDD" w:rsidRPr="00B118B0" w:rsidRDefault="00927FDD" w:rsidP="00D94530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176D3386" w14:textId="77777777" w:rsidR="00927FDD" w:rsidRPr="00B118B0" w:rsidRDefault="00927FDD" w:rsidP="00D94530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535E633C" w14:textId="77777777" w:rsidR="00927FDD" w:rsidRPr="00B118B0" w:rsidRDefault="00927FDD" w:rsidP="00D94530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6711E08B" w14:textId="77777777" w:rsidR="00927FDD" w:rsidRPr="00B118B0" w:rsidRDefault="00927FDD" w:rsidP="00D94530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33E015FB" w14:textId="77777777" w:rsidR="00927FDD" w:rsidRPr="00B118B0" w:rsidRDefault="00927FDD" w:rsidP="00D94530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36B7FDB9" w14:textId="77777777" w:rsidR="00927FDD" w:rsidRPr="00B118B0" w:rsidRDefault="00927FDD" w:rsidP="00D94530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14:paraId="4B8D7D3F" w14:textId="77777777" w:rsidR="00927FDD" w:rsidRPr="00B118B0" w:rsidRDefault="00927FDD" w:rsidP="00D94530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0E0AA7F7" w14:textId="77777777" w:rsidR="00927FDD" w:rsidRPr="00B118B0" w:rsidRDefault="00927FDD" w:rsidP="00D94530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20" w:type="dxa"/>
            <w:vAlign w:val="center"/>
          </w:tcPr>
          <w:p w14:paraId="49DA6C8C" w14:textId="77777777" w:rsidR="00927FDD" w:rsidRPr="00B118B0" w:rsidRDefault="00927FDD" w:rsidP="00D94530">
            <w:pPr>
              <w:pStyle w:val="BodyTextIndent"/>
              <w:tabs>
                <w:tab w:val="decimal" w:pos="857"/>
                <w:tab w:val="decimal" w:pos="1120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5B830B14" w14:textId="77777777" w:rsidR="00927FDD" w:rsidRPr="00B118B0" w:rsidRDefault="00927FDD" w:rsidP="00D94530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720" w:type="dxa"/>
            <w:vAlign w:val="center"/>
          </w:tcPr>
          <w:p w14:paraId="4D4CDE66" w14:textId="77777777" w:rsidR="00927FDD" w:rsidRPr="00B118B0" w:rsidRDefault="00927FDD" w:rsidP="00D94530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14:paraId="18FCCA9F" w14:textId="77777777" w:rsidR="00927FDD" w:rsidRPr="00B118B0" w:rsidRDefault="00927FDD" w:rsidP="00D94530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20" w:type="dxa"/>
            <w:vAlign w:val="center"/>
          </w:tcPr>
          <w:p w14:paraId="34F5E7E4" w14:textId="77777777" w:rsidR="00927FDD" w:rsidRPr="00B118B0" w:rsidRDefault="00927FDD" w:rsidP="00D94530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14:paraId="58CDDD29" w14:textId="77777777" w:rsidR="00927FDD" w:rsidRPr="00B118B0" w:rsidRDefault="00927FDD" w:rsidP="00D94530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2320B035" w14:textId="460C252F" w:rsidR="00927FDD" w:rsidRPr="00B118B0" w:rsidRDefault="00927FDD" w:rsidP="00D9453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(</w:t>
            </w:r>
            <w:r>
              <w:rPr>
                <w:rFonts w:asciiTheme="majorBidi" w:hAnsiTheme="majorBidi" w:cstheme="majorBidi"/>
                <w:sz w:val="28"/>
              </w:rPr>
              <w:t>92</w:t>
            </w:r>
            <w:r w:rsidRPr="00B118B0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80" w:type="dxa"/>
            <w:vAlign w:val="center"/>
          </w:tcPr>
          <w:p w14:paraId="38149A33" w14:textId="77777777" w:rsidR="00927FDD" w:rsidRPr="00B118B0" w:rsidRDefault="00927FDD" w:rsidP="00D9453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96C722B" w14:textId="1EB3EB67" w:rsidR="00927FDD" w:rsidRPr="00B118B0" w:rsidRDefault="00927FDD" w:rsidP="00D9453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(47)</w:t>
            </w:r>
          </w:p>
        </w:tc>
      </w:tr>
      <w:tr w:rsidR="002D19DE" w:rsidRPr="00B118B0" w14:paraId="48683746" w14:textId="77777777" w:rsidTr="002D19DE">
        <w:trPr>
          <w:trHeight w:val="132"/>
        </w:trPr>
        <w:tc>
          <w:tcPr>
            <w:tcW w:w="4590" w:type="dxa"/>
            <w:vAlign w:val="center"/>
          </w:tcPr>
          <w:p w14:paraId="4DAA1A0E" w14:textId="77777777" w:rsidR="00927FDD" w:rsidRPr="00B118B0" w:rsidRDefault="00927FDD" w:rsidP="00D94530">
            <w:pPr>
              <w:ind w:left="-9" w:right="-17" w:firstLine="17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  <w:lang w:val="en-GB"/>
              </w:rPr>
              <w:t>ต้นทุนทางการเงิน</w:t>
            </w:r>
          </w:p>
        </w:tc>
        <w:tc>
          <w:tcPr>
            <w:tcW w:w="810" w:type="dxa"/>
          </w:tcPr>
          <w:p w14:paraId="11B6624E" w14:textId="77777777" w:rsidR="00927FDD" w:rsidRPr="00B118B0" w:rsidRDefault="00927FDD" w:rsidP="00D94530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1CE60E4C" w14:textId="77777777" w:rsidR="00927FDD" w:rsidRPr="00B118B0" w:rsidRDefault="00927FDD" w:rsidP="00D94530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720" w:type="dxa"/>
          </w:tcPr>
          <w:p w14:paraId="40BF49C8" w14:textId="77777777" w:rsidR="00927FDD" w:rsidRPr="00B118B0" w:rsidRDefault="00927FDD" w:rsidP="00D94530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057E6523" w14:textId="77777777" w:rsidR="00927FDD" w:rsidRPr="00B118B0" w:rsidRDefault="00927FDD" w:rsidP="00D94530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</w:tcPr>
          <w:p w14:paraId="5CFA9D45" w14:textId="77777777" w:rsidR="00927FDD" w:rsidRPr="00B118B0" w:rsidRDefault="00927FDD" w:rsidP="00D94530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15704AB1" w14:textId="77777777" w:rsidR="00927FDD" w:rsidRPr="00B118B0" w:rsidRDefault="00927FDD" w:rsidP="00D94530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</w:tcPr>
          <w:p w14:paraId="0FEE2DFD" w14:textId="77777777" w:rsidR="00927FDD" w:rsidRPr="00B118B0" w:rsidRDefault="00927FDD" w:rsidP="00D94530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3F66F38A" w14:textId="77777777" w:rsidR="00927FDD" w:rsidRPr="00B118B0" w:rsidRDefault="00927FDD" w:rsidP="00D94530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vAlign w:val="center"/>
          </w:tcPr>
          <w:p w14:paraId="6B99CA8C" w14:textId="77777777" w:rsidR="00927FDD" w:rsidRPr="00B118B0" w:rsidRDefault="00927FDD" w:rsidP="00D94530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  <w:vAlign w:val="center"/>
          </w:tcPr>
          <w:p w14:paraId="05FC5FC3" w14:textId="77777777" w:rsidR="00927FDD" w:rsidRPr="00B118B0" w:rsidRDefault="00927FDD" w:rsidP="00D94530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720" w:type="dxa"/>
            <w:vAlign w:val="center"/>
          </w:tcPr>
          <w:p w14:paraId="3DF27BE7" w14:textId="77777777" w:rsidR="00927FDD" w:rsidRPr="00B118B0" w:rsidRDefault="00927FDD" w:rsidP="00D94530">
            <w:pPr>
              <w:pStyle w:val="EnvelopeReturn"/>
              <w:tabs>
                <w:tab w:val="decimal" w:pos="1120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  <w:vAlign w:val="center"/>
          </w:tcPr>
          <w:p w14:paraId="1A883260" w14:textId="77777777" w:rsidR="00927FDD" w:rsidRPr="00B118B0" w:rsidRDefault="00927FDD" w:rsidP="00D94530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720" w:type="dxa"/>
            <w:vAlign w:val="center"/>
          </w:tcPr>
          <w:p w14:paraId="76013E1A" w14:textId="77777777" w:rsidR="00927FDD" w:rsidRPr="00B118B0" w:rsidRDefault="00927FDD" w:rsidP="00D94530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14:paraId="28B85240" w14:textId="77777777" w:rsidR="00927FDD" w:rsidRPr="00B118B0" w:rsidRDefault="00927FDD" w:rsidP="00D94530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20" w:type="dxa"/>
            <w:vAlign w:val="center"/>
          </w:tcPr>
          <w:p w14:paraId="42381CD1" w14:textId="77777777" w:rsidR="00927FDD" w:rsidRPr="00B118B0" w:rsidRDefault="00927FDD" w:rsidP="00D94530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14:paraId="7DB66746" w14:textId="77777777" w:rsidR="00927FDD" w:rsidRPr="00B118B0" w:rsidRDefault="00927FDD" w:rsidP="00D94530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D38F5F" w14:textId="2F3A3FF6" w:rsidR="00927FDD" w:rsidRPr="00B118B0" w:rsidRDefault="00927FDD" w:rsidP="00D9453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(8)</w:t>
            </w:r>
          </w:p>
        </w:tc>
        <w:tc>
          <w:tcPr>
            <w:tcW w:w="180" w:type="dxa"/>
            <w:vAlign w:val="center"/>
          </w:tcPr>
          <w:p w14:paraId="6F2FF199" w14:textId="77777777" w:rsidR="00927FDD" w:rsidRPr="00B118B0" w:rsidRDefault="00927FDD" w:rsidP="00D9453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545C5E" w14:textId="08F662E7" w:rsidR="00927FDD" w:rsidRPr="00B118B0" w:rsidRDefault="00927FDD" w:rsidP="00D9453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(11)</w:t>
            </w:r>
          </w:p>
        </w:tc>
      </w:tr>
      <w:tr w:rsidR="002D19DE" w:rsidRPr="00B118B0" w14:paraId="408E99A4" w14:textId="77777777" w:rsidTr="002D19DE">
        <w:trPr>
          <w:trHeight w:val="132"/>
        </w:trPr>
        <w:tc>
          <w:tcPr>
            <w:tcW w:w="4590" w:type="dxa"/>
            <w:vAlign w:val="center"/>
          </w:tcPr>
          <w:p w14:paraId="611D49F3" w14:textId="68B76362" w:rsidR="00927FDD" w:rsidRPr="00B118B0" w:rsidRDefault="00927FDD" w:rsidP="00D94530">
            <w:pPr>
              <w:ind w:left="-9" w:right="-17" w:firstLine="17"/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กำไรก่อน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cs/>
                <w:lang w:val="en-GB"/>
              </w:rPr>
              <w:t xml:space="preserve">รายได้ (ค่าใช้จ่าย) </w:t>
            </w:r>
            <w:r w:rsidRPr="00B118B0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ภาษีเงินได้</w:t>
            </w:r>
          </w:p>
        </w:tc>
        <w:tc>
          <w:tcPr>
            <w:tcW w:w="810" w:type="dxa"/>
          </w:tcPr>
          <w:p w14:paraId="3BAAE118" w14:textId="77777777" w:rsidR="00927FDD" w:rsidRPr="00B118B0" w:rsidRDefault="00927FDD" w:rsidP="00D94530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258A2C30" w14:textId="77777777" w:rsidR="00927FDD" w:rsidRPr="00B118B0" w:rsidRDefault="00927FDD" w:rsidP="00D94530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720" w:type="dxa"/>
          </w:tcPr>
          <w:p w14:paraId="40CDF871" w14:textId="77777777" w:rsidR="00927FDD" w:rsidRPr="00B118B0" w:rsidRDefault="00927FDD" w:rsidP="00D94530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38C0DA12" w14:textId="77777777" w:rsidR="00927FDD" w:rsidRPr="00B118B0" w:rsidRDefault="00927FDD" w:rsidP="00D94530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</w:tcPr>
          <w:p w14:paraId="597AC844" w14:textId="77777777" w:rsidR="00927FDD" w:rsidRPr="00B118B0" w:rsidRDefault="00927FDD" w:rsidP="00D94530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5661CFD7" w14:textId="77777777" w:rsidR="00927FDD" w:rsidRPr="00B118B0" w:rsidRDefault="00927FDD" w:rsidP="00D94530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</w:tcPr>
          <w:p w14:paraId="016F3D9B" w14:textId="77777777" w:rsidR="00927FDD" w:rsidRPr="00B118B0" w:rsidRDefault="00927FDD" w:rsidP="00D94530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239B1643" w14:textId="77777777" w:rsidR="00927FDD" w:rsidRPr="00B118B0" w:rsidRDefault="00927FDD" w:rsidP="00D94530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vAlign w:val="center"/>
          </w:tcPr>
          <w:p w14:paraId="0FB1CF9A" w14:textId="77777777" w:rsidR="00927FDD" w:rsidRPr="00B118B0" w:rsidRDefault="00927FDD" w:rsidP="00D94530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0" w:type="dxa"/>
            <w:vAlign w:val="center"/>
          </w:tcPr>
          <w:p w14:paraId="3375FBF5" w14:textId="77777777" w:rsidR="00927FDD" w:rsidRPr="00B118B0" w:rsidRDefault="00927FDD" w:rsidP="00D94530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720" w:type="dxa"/>
            <w:vAlign w:val="center"/>
          </w:tcPr>
          <w:p w14:paraId="504FC041" w14:textId="77777777" w:rsidR="00927FDD" w:rsidRPr="00B118B0" w:rsidRDefault="00927FDD" w:rsidP="00D94530">
            <w:pPr>
              <w:pStyle w:val="EnvelopeReturn"/>
              <w:tabs>
                <w:tab w:val="decimal" w:pos="1120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0" w:type="dxa"/>
            <w:vAlign w:val="center"/>
          </w:tcPr>
          <w:p w14:paraId="1E8F626F" w14:textId="77777777" w:rsidR="00927FDD" w:rsidRPr="00B118B0" w:rsidRDefault="00927FDD" w:rsidP="00D94530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720" w:type="dxa"/>
            <w:vAlign w:val="center"/>
          </w:tcPr>
          <w:p w14:paraId="7DBFEBD3" w14:textId="77777777" w:rsidR="00927FDD" w:rsidRPr="00B118B0" w:rsidRDefault="00927FDD" w:rsidP="00D94530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14:paraId="46C70400" w14:textId="77777777" w:rsidR="00927FDD" w:rsidRPr="00B118B0" w:rsidRDefault="00927FDD" w:rsidP="00D94530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0" w:type="dxa"/>
            <w:vAlign w:val="center"/>
          </w:tcPr>
          <w:p w14:paraId="5BF141B3" w14:textId="77777777" w:rsidR="00927FDD" w:rsidRPr="00B118B0" w:rsidRDefault="00927FDD" w:rsidP="00D94530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14:paraId="517257BA" w14:textId="77777777" w:rsidR="00927FDD" w:rsidRPr="00B118B0" w:rsidRDefault="00927FDD" w:rsidP="00D94530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33B939" w14:textId="622B6ECA" w:rsidR="00927FDD" w:rsidRPr="00B118B0" w:rsidRDefault="00927FDD" w:rsidP="00D94530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53</w:t>
            </w:r>
          </w:p>
        </w:tc>
        <w:tc>
          <w:tcPr>
            <w:tcW w:w="180" w:type="dxa"/>
            <w:vAlign w:val="center"/>
          </w:tcPr>
          <w:p w14:paraId="36557B80" w14:textId="77777777" w:rsidR="00927FDD" w:rsidRPr="00B118B0" w:rsidRDefault="00927FDD" w:rsidP="00D94530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6FB565" w14:textId="0E9DF930" w:rsidR="00927FDD" w:rsidRPr="00B118B0" w:rsidRDefault="00927FDD" w:rsidP="00D94530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</w:rPr>
              <w:t>35</w:t>
            </w:r>
          </w:p>
        </w:tc>
      </w:tr>
      <w:tr w:rsidR="002D19DE" w:rsidRPr="00B118B0" w14:paraId="5442A43E" w14:textId="77777777" w:rsidTr="002D19DE">
        <w:trPr>
          <w:trHeight w:val="132"/>
        </w:trPr>
        <w:tc>
          <w:tcPr>
            <w:tcW w:w="4590" w:type="dxa"/>
            <w:vAlign w:val="center"/>
          </w:tcPr>
          <w:p w14:paraId="39A8FA07" w14:textId="222EA1CF" w:rsidR="00927FDD" w:rsidRPr="00B118B0" w:rsidRDefault="00927FDD" w:rsidP="00D94530">
            <w:pPr>
              <w:ind w:left="-9" w:right="-17" w:firstLine="17"/>
              <w:rPr>
                <w:rFonts w:asciiTheme="majorBidi" w:hAnsiTheme="majorBidi" w:cstheme="majorBidi"/>
                <w:sz w:val="28"/>
                <w:lang w:val="en-GB"/>
              </w:rPr>
            </w:pPr>
            <w:r w:rsidRPr="00B118B0">
              <w:rPr>
                <w:rFonts w:asciiTheme="majorBidi" w:hAnsiTheme="majorBidi" w:cstheme="majorBidi"/>
                <w:spacing w:val="-8"/>
                <w:sz w:val="28"/>
                <w:cs/>
                <w:lang w:val="en-GB"/>
              </w:rPr>
              <w:t xml:space="preserve">รายได้ </w:t>
            </w:r>
            <w:r w:rsidRPr="00B118B0">
              <w:rPr>
                <w:rFonts w:asciiTheme="majorBidi" w:hAnsiTheme="majorBidi" w:cstheme="majorBidi"/>
                <w:spacing w:val="-8"/>
                <w:sz w:val="28"/>
              </w:rPr>
              <w:t>(</w:t>
            </w:r>
            <w:r w:rsidRPr="00B118B0">
              <w:rPr>
                <w:rFonts w:asciiTheme="majorBidi" w:hAnsiTheme="majorBidi" w:cstheme="majorBidi"/>
                <w:spacing w:val="-8"/>
                <w:sz w:val="28"/>
                <w:cs/>
              </w:rPr>
              <w:t>ค่าใช้จ่าย</w:t>
            </w:r>
            <w:r w:rsidRPr="00B118B0">
              <w:rPr>
                <w:rFonts w:asciiTheme="majorBidi" w:hAnsiTheme="majorBidi" w:cstheme="majorBidi"/>
                <w:spacing w:val="-8"/>
                <w:sz w:val="28"/>
              </w:rPr>
              <w:t xml:space="preserve">) </w:t>
            </w:r>
            <w:r w:rsidRPr="00B118B0">
              <w:rPr>
                <w:rFonts w:asciiTheme="majorBidi" w:hAnsiTheme="majorBidi" w:cstheme="majorBidi"/>
                <w:spacing w:val="-8"/>
                <w:sz w:val="28"/>
                <w:cs/>
                <w:lang w:val="en-GB"/>
              </w:rPr>
              <w:t>ภาษีเงินได้</w:t>
            </w:r>
          </w:p>
        </w:tc>
        <w:tc>
          <w:tcPr>
            <w:tcW w:w="810" w:type="dxa"/>
          </w:tcPr>
          <w:p w14:paraId="228CA308" w14:textId="77777777" w:rsidR="00927FDD" w:rsidRPr="00B118B0" w:rsidRDefault="00927FDD" w:rsidP="00D94530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08571E23" w14:textId="77777777" w:rsidR="00927FDD" w:rsidRPr="00B118B0" w:rsidRDefault="00927FDD" w:rsidP="00D94530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720" w:type="dxa"/>
          </w:tcPr>
          <w:p w14:paraId="112BC8FC" w14:textId="77777777" w:rsidR="00927FDD" w:rsidRPr="00B118B0" w:rsidRDefault="00927FDD" w:rsidP="00D94530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57CA1BBA" w14:textId="77777777" w:rsidR="00927FDD" w:rsidRPr="00B118B0" w:rsidRDefault="00927FDD" w:rsidP="00D94530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</w:tcPr>
          <w:p w14:paraId="7F96808A" w14:textId="77777777" w:rsidR="00927FDD" w:rsidRPr="00B118B0" w:rsidRDefault="00927FDD" w:rsidP="00D94530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4BCE2365" w14:textId="77777777" w:rsidR="00927FDD" w:rsidRPr="00B118B0" w:rsidRDefault="00927FDD" w:rsidP="00D94530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</w:tcPr>
          <w:p w14:paraId="3E30BDDF" w14:textId="77777777" w:rsidR="00927FDD" w:rsidRPr="00B118B0" w:rsidRDefault="00927FDD" w:rsidP="00D94530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6EF0E83B" w14:textId="77777777" w:rsidR="00927FDD" w:rsidRPr="00B118B0" w:rsidRDefault="00927FDD" w:rsidP="00D94530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vAlign w:val="center"/>
          </w:tcPr>
          <w:p w14:paraId="2B09FF91" w14:textId="77777777" w:rsidR="00927FDD" w:rsidRPr="00B118B0" w:rsidRDefault="00927FDD" w:rsidP="00D94530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  <w:vAlign w:val="center"/>
          </w:tcPr>
          <w:p w14:paraId="399E3950" w14:textId="77777777" w:rsidR="00927FDD" w:rsidRPr="00B118B0" w:rsidRDefault="00927FDD" w:rsidP="00D94530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720" w:type="dxa"/>
            <w:vAlign w:val="center"/>
          </w:tcPr>
          <w:p w14:paraId="06099186" w14:textId="77777777" w:rsidR="00927FDD" w:rsidRPr="00B118B0" w:rsidRDefault="00927FDD" w:rsidP="00D94530">
            <w:pPr>
              <w:pStyle w:val="EnvelopeReturn"/>
              <w:tabs>
                <w:tab w:val="decimal" w:pos="1120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  <w:vAlign w:val="center"/>
          </w:tcPr>
          <w:p w14:paraId="382084E4" w14:textId="77777777" w:rsidR="00927FDD" w:rsidRPr="00B118B0" w:rsidRDefault="00927FDD" w:rsidP="00D94530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720" w:type="dxa"/>
            <w:vAlign w:val="center"/>
          </w:tcPr>
          <w:p w14:paraId="5296F60B" w14:textId="77777777" w:rsidR="00927FDD" w:rsidRPr="00B118B0" w:rsidRDefault="00927FDD" w:rsidP="00D94530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0469EE53" w14:textId="77777777" w:rsidR="00927FDD" w:rsidRPr="00B118B0" w:rsidRDefault="00927FDD" w:rsidP="00D94530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14:paraId="6EE88FF6" w14:textId="77777777" w:rsidR="00927FDD" w:rsidRPr="00B118B0" w:rsidRDefault="00927FDD" w:rsidP="00D94530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6AE7B7D7" w14:textId="77777777" w:rsidR="00927FDD" w:rsidRPr="00B118B0" w:rsidRDefault="00927FDD" w:rsidP="00D94530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1E7A2CB1" w14:textId="2402A3E9" w:rsidR="00927FDD" w:rsidRPr="00B118B0" w:rsidRDefault="00927FDD" w:rsidP="00D9453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(3)</w:t>
            </w:r>
          </w:p>
        </w:tc>
        <w:tc>
          <w:tcPr>
            <w:tcW w:w="180" w:type="dxa"/>
            <w:vAlign w:val="center"/>
          </w:tcPr>
          <w:p w14:paraId="50114DAE" w14:textId="77777777" w:rsidR="00927FDD" w:rsidRPr="00B118B0" w:rsidRDefault="00927FDD" w:rsidP="00D9453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42DDDBB6" w14:textId="461C8352" w:rsidR="00927FDD" w:rsidRPr="00B118B0" w:rsidRDefault="00927FDD" w:rsidP="00D9453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(10)</w:t>
            </w:r>
          </w:p>
        </w:tc>
      </w:tr>
      <w:tr w:rsidR="002D19DE" w:rsidRPr="00B118B0" w14:paraId="7AAD8E21" w14:textId="77777777" w:rsidTr="002D19DE">
        <w:trPr>
          <w:trHeight w:val="132"/>
        </w:trPr>
        <w:tc>
          <w:tcPr>
            <w:tcW w:w="4590" w:type="dxa"/>
            <w:vAlign w:val="center"/>
          </w:tcPr>
          <w:p w14:paraId="239273AE" w14:textId="033ACC9A" w:rsidR="00927FDD" w:rsidRPr="00B118B0" w:rsidRDefault="00927FDD" w:rsidP="00D94530">
            <w:pPr>
              <w:ind w:left="-9" w:right="-17" w:firstLine="17"/>
              <w:rPr>
                <w:rFonts w:asciiTheme="majorBidi" w:hAnsiTheme="majorBidi" w:cstheme="majorBidi"/>
                <w:spacing w:val="-8"/>
                <w:sz w:val="28"/>
                <w:cs/>
                <w:lang w:val="en-GB"/>
              </w:rPr>
            </w:pPr>
            <w:r w:rsidRPr="00B118B0">
              <w:rPr>
                <w:rFonts w:asciiTheme="majorBidi" w:hAnsiTheme="majorBidi" w:cstheme="majorBidi"/>
                <w:spacing w:val="-8"/>
                <w:sz w:val="28"/>
                <w:cs/>
                <w:lang w:val="en-GB"/>
              </w:rPr>
              <w:t>ส่วนแบ่งกำไรจากเงินลงทุนในบริษัทร่วม</w:t>
            </w:r>
          </w:p>
        </w:tc>
        <w:tc>
          <w:tcPr>
            <w:tcW w:w="810" w:type="dxa"/>
          </w:tcPr>
          <w:p w14:paraId="446C993A" w14:textId="77777777" w:rsidR="00927FDD" w:rsidRPr="00B118B0" w:rsidRDefault="00927FDD" w:rsidP="00D94530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153F16B2" w14:textId="77777777" w:rsidR="00927FDD" w:rsidRPr="00B118B0" w:rsidRDefault="00927FDD" w:rsidP="00D94530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720" w:type="dxa"/>
          </w:tcPr>
          <w:p w14:paraId="30566F3A" w14:textId="77777777" w:rsidR="00927FDD" w:rsidRPr="00B118B0" w:rsidRDefault="00927FDD" w:rsidP="00D94530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7EF5BF43" w14:textId="77777777" w:rsidR="00927FDD" w:rsidRPr="00B118B0" w:rsidRDefault="00927FDD" w:rsidP="00D94530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</w:tcPr>
          <w:p w14:paraId="34B75A36" w14:textId="77777777" w:rsidR="00927FDD" w:rsidRPr="00B118B0" w:rsidRDefault="00927FDD" w:rsidP="00D94530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790CA09B" w14:textId="77777777" w:rsidR="00927FDD" w:rsidRPr="00B118B0" w:rsidRDefault="00927FDD" w:rsidP="00D94530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</w:tcPr>
          <w:p w14:paraId="747A5616" w14:textId="77777777" w:rsidR="00927FDD" w:rsidRPr="00B118B0" w:rsidRDefault="00927FDD" w:rsidP="00D94530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14458CE5" w14:textId="77777777" w:rsidR="00927FDD" w:rsidRPr="00B118B0" w:rsidRDefault="00927FDD" w:rsidP="00D94530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vAlign w:val="center"/>
          </w:tcPr>
          <w:p w14:paraId="4B3AED41" w14:textId="77777777" w:rsidR="00927FDD" w:rsidRPr="00B118B0" w:rsidRDefault="00927FDD" w:rsidP="00D94530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  <w:vAlign w:val="center"/>
          </w:tcPr>
          <w:p w14:paraId="2EACBC11" w14:textId="77777777" w:rsidR="00927FDD" w:rsidRPr="00B118B0" w:rsidRDefault="00927FDD" w:rsidP="00D94530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720" w:type="dxa"/>
            <w:vAlign w:val="center"/>
          </w:tcPr>
          <w:p w14:paraId="33B7AFC5" w14:textId="77777777" w:rsidR="00927FDD" w:rsidRPr="00B118B0" w:rsidRDefault="00927FDD" w:rsidP="00D94530">
            <w:pPr>
              <w:pStyle w:val="EnvelopeReturn"/>
              <w:tabs>
                <w:tab w:val="decimal" w:pos="1120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  <w:vAlign w:val="center"/>
          </w:tcPr>
          <w:p w14:paraId="28DED902" w14:textId="77777777" w:rsidR="00927FDD" w:rsidRPr="00B118B0" w:rsidRDefault="00927FDD" w:rsidP="00D94530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720" w:type="dxa"/>
            <w:vAlign w:val="center"/>
          </w:tcPr>
          <w:p w14:paraId="0837DD4C" w14:textId="77777777" w:rsidR="00927FDD" w:rsidRPr="00B118B0" w:rsidRDefault="00927FDD" w:rsidP="00D94530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62316F98" w14:textId="77777777" w:rsidR="00927FDD" w:rsidRPr="00B118B0" w:rsidRDefault="00927FDD" w:rsidP="00D94530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14:paraId="1D9302E5" w14:textId="77777777" w:rsidR="00927FDD" w:rsidRPr="00B118B0" w:rsidRDefault="00927FDD" w:rsidP="00D94530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2BE2DB84" w14:textId="77777777" w:rsidR="00927FDD" w:rsidRPr="00B118B0" w:rsidRDefault="00927FDD" w:rsidP="00D94530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6750AC4A" w14:textId="1456E276" w:rsidR="00927FDD" w:rsidRPr="00B118B0" w:rsidRDefault="00927FDD" w:rsidP="00D9453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vAlign w:val="center"/>
          </w:tcPr>
          <w:p w14:paraId="1CEE926A" w14:textId="77777777" w:rsidR="00927FDD" w:rsidRPr="00B118B0" w:rsidRDefault="00927FDD" w:rsidP="00D9453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773A5D5" w14:textId="485911BA" w:rsidR="00927FDD" w:rsidRPr="00B118B0" w:rsidRDefault="00927FDD" w:rsidP="00D9453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2D19DE" w:rsidRPr="00B118B0" w14:paraId="6A222F83" w14:textId="77777777" w:rsidTr="002D19DE">
        <w:trPr>
          <w:trHeight w:val="132"/>
        </w:trPr>
        <w:tc>
          <w:tcPr>
            <w:tcW w:w="4590" w:type="dxa"/>
            <w:vAlign w:val="center"/>
          </w:tcPr>
          <w:p w14:paraId="1BA3B12C" w14:textId="3F73DEA9" w:rsidR="00927FDD" w:rsidRPr="00B118B0" w:rsidRDefault="00927FDD" w:rsidP="00D94530">
            <w:pPr>
              <w:ind w:left="-9" w:right="-17" w:firstLine="17"/>
              <w:rPr>
                <w:rFonts w:asciiTheme="majorBidi" w:hAnsiTheme="majorBidi" w:cstheme="majorBidi"/>
                <w:b/>
                <w:bCs/>
                <w:sz w:val="28"/>
                <w:lang w:val="en-GB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กำไรสำหรับงวด</w:t>
            </w:r>
          </w:p>
        </w:tc>
        <w:tc>
          <w:tcPr>
            <w:tcW w:w="810" w:type="dxa"/>
          </w:tcPr>
          <w:p w14:paraId="71D0A5DF" w14:textId="77777777" w:rsidR="00927FDD" w:rsidRPr="00B118B0" w:rsidRDefault="00927FDD" w:rsidP="00D94530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6C784163" w14:textId="77777777" w:rsidR="00927FDD" w:rsidRPr="00B118B0" w:rsidRDefault="00927FDD" w:rsidP="00D94530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720" w:type="dxa"/>
          </w:tcPr>
          <w:p w14:paraId="5C716A06" w14:textId="77777777" w:rsidR="00927FDD" w:rsidRPr="00B118B0" w:rsidRDefault="00927FDD" w:rsidP="00D94530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05FD5A26" w14:textId="77777777" w:rsidR="00927FDD" w:rsidRPr="00B118B0" w:rsidRDefault="00927FDD" w:rsidP="00D94530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</w:tcPr>
          <w:p w14:paraId="637821D8" w14:textId="77777777" w:rsidR="00927FDD" w:rsidRPr="00B118B0" w:rsidRDefault="00927FDD" w:rsidP="00D94530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12B74499" w14:textId="77777777" w:rsidR="00927FDD" w:rsidRPr="00B118B0" w:rsidRDefault="00927FDD" w:rsidP="00D94530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</w:tcPr>
          <w:p w14:paraId="1BCF4EFE" w14:textId="77777777" w:rsidR="00927FDD" w:rsidRPr="00B118B0" w:rsidRDefault="00927FDD" w:rsidP="00D94530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7B161C98" w14:textId="77777777" w:rsidR="00927FDD" w:rsidRPr="00B118B0" w:rsidRDefault="00927FDD" w:rsidP="00D94530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vAlign w:val="center"/>
          </w:tcPr>
          <w:p w14:paraId="1A53E783" w14:textId="77777777" w:rsidR="00927FDD" w:rsidRPr="00B118B0" w:rsidRDefault="00927FDD" w:rsidP="00D94530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  <w:vAlign w:val="center"/>
          </w:tcPr>
          <w:p w14:paraId="1FE53C79" w14:textId="77777777" w:rsidR="00927FDD" w:rsidRPr="00B118B0" w:rsidRDefault="00927FDD" w:rsidP="00D94530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720" w:type="dxa"/>
            <w:vAlign w:val="center"/>
          </w:tcPr>
          <w:p w14:paraId="384DA40E" w14:textId="77777777" w:rsidR="00927FDD" w:rsidRPr="00B118B0" w:rsidRDefault="00927FDD" w:rsidP="00D94530">
            <w:pPr>
              <w:pStyle w:val="EnvelopeReturn"/>
              <w:tabs>
                <w:tab w:val="decimal" w:pos="1120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  <w:vAlign w:val="center"/>
          </w:tcPr>
          <w:p w14:paraId="159B8C79" w14:textId="77777777" w:rsidR="00927FDD" w:rsidRPr="00B118B0" w:rsidRDefault="00927FDD" w:rsidP="00D94530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720" w:type="dxa"/>
            <w:vAlign w:val="center"/>
          </w:tcPr>
          <w:p w14:paraId="0B68BA34" w14:textId="77777777" w:rsidR="00927FDD" w:rsidRPr="00B118B0" w:rsidRDefault="00927FDD" w:rsidP="00D94530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4BBC11DD" w14:textId="77777777" w:rsidR="00927FDD" w:rsidRPr="00B118B0" w:rsidRDefault="00927FDD" w:rsidP="00D94530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14:paraId="0906353D" w14:textId="77777777" w:rsidR="00927FDD" w:rsidRPr="00B118B0" w:rsidRDefault="00927FDD" w:rsidP="00D94530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4E35127E" w14:textId="77777777" w:rsidR="00927FDD" w:rsidRPr="00B118B0" w:rsidRDefault="00927FDD" w:rsidP="00D94530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3A40994" w14:textId="05283848" w:rsidR="00927FDD" w:rsidRPr="00B118B0" w:rsidRDefault="00927FDD" w:rsidP="00D94530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50</w:t>
            </w:r>
          </w:p>
        </w:tc>
        <w:tc>
          <w:tcPr>
            <w:tcW w:w="180" w:type="dxa"/>
            <w:vAlign w:val="center"/>
          </w:tcPr>
          <w:p w14:paraId="37105380" w14:textId="77777777" w:rsidR="00927FDD" w:rsidRPr="00B118B0" w:rsidRDefault="00927FDD" w:rsidP="00D94530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8601C16" w14:textId="43EE3AA4" w:rsidR="00927FDD" w:rsidRPr="00B118B0" w:rsidRDefault="00927FDD" w:rsidP="00D94530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</w:rPr>
              <w:t>25</w:t>
            </w:r>
          </w:p>
        </w:tc>
      </w:tr>
    </w:tbl>
    <w:p w14:paraId="3CA318C9" w14:textId="08A3DFC2" w:rsidR="00CE1460" w:rsidRPr="00B118B0" w:rsidRDefault="00825D0B" w:rsidP="00CE1460">
      <w:pPr>
        <w:rPr>
          <w:rFonts w:asciiTheme="majorBidi" w:hAnsiTheme="majorBidi" w:cstheme="majorBidi"/>
          <w:sz w:val="28"/>
        </w:rPr>
      </w:pPr>
      <w:r w:rsidRPr="00B118B0">
        <w:rPr>
          <w:rFonts w:asciiTheme="majorBidi" w:hAnsiTheme="majorBidi" w:cstheme="majorBidi"/>
          <w:sz w:val="28"/>
          <w:cs/>
        </w:rPr>
        <w:t xml:space="preserve"> </w:t>
      </w:r>
    </w:p>
    <w:p w14:paraId="258C172E" w14:textId="77777777" w:rsidR="00467210" w:rsidRDefault="00467210" w:rsidP="00825D0B">
      <w:pPr>
        <w:overflowPunct/>
        <w:autoSpaceDE/>
        <w:autoSpaceDN/>
        <w:adjustRightInd/>
        <w:ind w:left="360"/>
        <w:textAlignment w:val="auto"/>
        <w:rPr>
          <w:rFonts w:asciiTheme="majorBidi" w:eastAsia="SimSun" w:hAnsiTheme="majorBidi" w:cstheme="majorBidi"/>
          <w:sz w:val="28"/>
        </w:rPr>
      </w:pPr>
    </w:p>
    <w:p w14:paraId="55B685EA" w14:textId="30D63A6C" w:rsidR="00825D0B" w:rsidRPr="00B118B0" w:rsidRDefault="00825D0B" w:rsidP="00825D0B">
      <w:pPr>
        <w:overflowPunct/>
        <w:autoSpaceDE/>
        <w:autoSpaceDN/>
        <w:adjustRightInd/>
        <w:ind w:left="360"/>
        <w:textAlignment w:val="auto"/>
        <w:rPr>
          <w:rFonts w:asciiTheme="majorBidi" w:eastAsia="SimSun" w:hAnsiTheme="majorBidi" w:cstheme="majorBidi"/>
          <w:sz w:val="28"/>
        </w:rPr>
      </w:pPr>
      <w:r w:rsidRPr="00B118B0">
        <w:rPr>
          <w:rFonts w:asciiTheme="majorBidi" w:eastAsia="SimSun" w:hAnsiTheme="majorBidi" w:cstheme="majorBidi"/>
          <w:sz w:val="28"/>
          <w:cs/>
        </w:rPr>
        <w:t xml:space="preserve">ข้อมูลตามส่วนงานที่รายงานและการจำแนกรายได้สำหรับงวดหกเดือนสิ้นสุดวันที่ </w:t>
      </w:r>
      <w:r w:rsidRPr="00B118B0">
        <w:rPr>
          <w:rFonts w:asciiTheme="majorBidi" w:eastAsia="SimSun" w:hAnsiTheme="majorBidi" w:cstheme="majorBidi"/>
          <w:sz w:val="28"/>
        </w:rPr>
        <w:t>30</w:t>
      </w:r>
      <w:r w:rsidRPr="00B118B0">
        <w:rPr>
          <w:rFonts w:asciiTheme="majorBidi" w:eastAsia="SimSun" w:hAnsiTheme="majorBidi" w:cstheme="majorBidi"/>
          <w:sz w:val="28"/>
          <w:cs/>
        </w:rPr>
        <w:t xml:space="preserve"> มิถุนายน </w:t>
      </w:r>
      <w:r w:rsidRPr="00B118B0">
        <w:rPr>
          <w:rFonts w:asciiTheme="majorBidi" w:eastAsia="SimSun" w:hAnsiTheme="majorBidi" w:cstheme="majorBidi"/>
          <w:sz w:val="28"/>
        </w:rPr>
        <w:t>2564</w:t>
      </w:r>
      <w:r w:rsidRPr="00B118B0">
        <w:rPr>
          <w:rFonts w:asciiTheme="majorBidi" w:eastAsia="SimSun" w:hAnsiTheme="majorBidi" w:cstheme="majorBidi"/>
          <w:sz w:val="28"/>
          <w:cs/>
        </w:rPr>
        <w:t xml:space="preserve"> และ </w:t>
      </w:r>
      <w:r w:rsidRPr="00B118B0">
        <w:rPr>
          <w:rFonts w:asciiTheme="majorBidi" w:eastAsia="SimSun" w:hAnsiTheme="majorBidi" w:cstheme="majorBidi"/>
          <w:sz w:val="28"/>
        </w:rPr>
        <w:t>2563</w:t>
      </w:r>
      <w:r w:rsidRPr="00B118B0">
        <w:rPr>
          <w:rFonts w:asciiTheme="majorBidi" w:eastAsia="SimSun" w:hAnsiTheme="majorBidi" w:cstheme="majorBidi"/>
          <w:sz w:val="28"/>
          <w:cs/>
        </w:rPr>
        <w:t xml:space="preserve"> มีดังนี้</w:t>
      </w:r>
    </w:p>
    <w:tbl>
      <w:tblPr>
        <w:tblW w:w="14040" w:type="dxa"/>
        <w:tblInd w:w="360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4590"/>
        <w:gridCol w:w="810"/>
        <w:gridCol w:w="90"/>
        <w:gridCol w:w="720"/>
        <w:gridCol w:w="90"/>
        <w:gridCol w:w="810"/>
        <w:gridCol w:w="90"/>
        <w:gridCol w:w="810"/>
        <w:gridCol w:w="90"/>
        <w:gridCol w:w="810"/>
        <w:gridCol w:w="90"/>
        <w:gridCol w:w="720"/>
        <w:gridCol w:w="90"/>
        <w:gridCol w:w="720"/>
        <w:gridCol w:w="90"/>
        <w:gridCol w:w="720"/>
        <w:gridCol w:w="90"/>
        <w:gridCol w:w="1260"/>
        <w:gridCol w:w="180"/>
        <w:gridCol w:w="1170"/>
      </w:tblGrid>
      <w:tr w:rsidR="00825D0B" w:rsidRPr="00B118B0" w14:paraId="43C29309" w14:textId="77777777" w:rsidTr="007F29B2">
        <w:trPr>
          <w:trHeight w:val="132"/>
        </w:trPr>
        <w:tc>
          <w:tcPr>
            <w:tcW w:w="4590" w:type="dxa"/>
            <w:vAlign w:val="bottom"/>
          </w:tcPr>
          <w:p w14:paraId="563C3BFF" w14:textId="77777777" w:rsidR="00825D0B" w:rsidRPr="00B118B0" w:rsidRDefault="00825D0B" w:rsidP="000A24D5">
            <w:pPr>
              <w:ind w:left="717" w:right="-17"/>
              <w:rPr>
                <w:rFonts w:asciiTheme="majorBidi" w:eastAsia="SimSun" w:hAnsiTheme="majorBidi" w:cstheme="majorBidi"/>
                <w:sz w:val="28"/>
                <w:cs/>
                <w:lang w:val="en-GB" w:eastAsia="zh-CN"/>
              </w:rPr>
            </w:pPr>
          </w:p>
        </w:tc>
        <w:tc>
          <w:tcPr>
            <w:tcW w:w="9450" w:type="dxa"/>
            <w:gridSpan w:val="19"/>
          </w:tcPr>
          <w:p w14:paraId="5FD6853E" w14:textId="77777777" w:rsidR="00825D0B" w:rsidRPr="00B118B0" w:rsidRDefault="00825D0B" w:rsidP="000A24D5">
            <w:pPr>
              <w:pStyle w:val="EnvelopeReturn"/>
              <w:ind w:right="-15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118B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(หน่วย</w:t>
            </w:r>
            <w:r w:rsidRPr="00B118B0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B118B0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  <w:r w:rsidRPr="00B118B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)</w:t>
            </w:r>
          </w:p>
        </w:tc>
      </w:tr>
      <w:tr w:rsidR="00825D0B" w:rsidRPr="00B118B0" w14:paraId="465D3EB6" w14:textId="77777777" w:rsidTr="007F29B2">
        <w:trPr>
          <w:trHeight w:val="132"/>
        </w:trPr>
        <w:tc>
          <w:tcPr>
            <w:tcW w:w="4590" w:type="dxa"/>
            <w:vAlign w:val="bottom"/>
          </w:tcPr>
          <w:p w14:paraId="1A8F8F3F" w14:textId="77777777" w:rsidR="00825D0B" w:rsidRPr="00B118B0" w:rsidRDefault="00825D0B" w:rsidP="000A24D5">
            <w:pPr>
              <w:ind w:left="717" w:right="-17"/>
              <w:rPr>
                <w:rFonts w:asciiTheme="majorBidi" w:eastAsia="SimSun" w:hAnsiTheme="majorBidi" w:cstheme="majorBidi"/>
                <w:sz w:val="28"/>
                <w:cs/>
                <w:lang w:val="en-GB" w:eastAsia="zh-CN"/>
              </w:rPr>
            </w:pPr>
          </w:p>
        </w:tc>
        <w:tc>
          <w:tcPr>
            <w:tcW w:w="9450" w:type="dxa"/>
            <w:gridSpan w:val="19"/>
          </w:tcPr>
          <w:p w14:paraId="10772899" w14:textId="7F657F4B" w:rsidR="00825D0B" w:rsidRPr="00B118B0" w:rsidRDefault="00825D0B" w:rsidP="000A24D5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งบกำไรขาดทุนและกำไรขาดทุนเบ็ดเสร็จอื่นรวมสำหรับงวดหกเดือนสิ้นสุดวันที่ </w:t>
            </w:r>
            <w:r w:rsidRPr="00B118B0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B118B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1712B0" w:rsidRPr="00B118B0" w14:paraId="1B79C27D" w14:textId="77777777" w:rsidTr="007F29B2">
        <w:trPr>
          <w:trHeight w:val="132"/>
        </w:trPr>
        <w:tc>
          <w:tcPr>
            <w:tcW w:w="4590" w:type="dxa"/>
            <w:vAlign w:val="bottom"/>
          </w:tcPr>
          <w:p w14:paraId="023BB0C0" w14:textId="77777777" w:rsidR="001712B0" w:rsidRPr="00B118B0" w:rsidRDefault="001712B0" w:rsidP="00E832FA">
            <w:pPr>
              <w:ind w:left="717" w:right="-17"/>
              <w:rPr>
                <w:rFonts w:asciiTheme="majorBidi" w:eastAsia="SimSun" w:hAnsiTheme="majorBidi" w:cstheme="majorBidi"/>
                <w:sz w:val="28"/>
                <w:cs/>
                <w:lang w:val="en-GB" w:eastAsia="zh-CN"/>
              </w:rPr>
            </w:pPr>
          </w:p>
        </w:tc>
        <w:tc>
          <w:tcPr>
            <w:tcW w:w="162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964B7F" w14:textId="2088501C" w:rsidR="001712B0" w:rsidRPr="00B118B0" w:rsidRDefault="001712B0" w:rsidP="00E832FA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18B0">
              <w:rPr>
                <w:rFonts w:asciiTheme="majorBidi" w:hAnsiTheme="majorBidi" w:hint="cs"/>
                <w:sz w:val="28"/>
                <w:szCs w:val="28"/>
                <w:cs/>
              </w:rPr>
              <w:t>ธุรกิจสถานีจำหน่ายแก็สและน้ำมัน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1ADB1597" w14:textId="77777777" w:rsidR="001712B0" w:rsidRPr="00B118B0" w:rsidRDefault="001712B0" w:rsidP="00E832FA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D7FC26" w14:textId="694819E1" w:rsidR="001712B0" w:rsidRPr="00617ACE" w:rsidRDefault="001712B0" w:rsidP="00617ACE">
            <w:pPr>
              <w:jc w:val="center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  <w:r w:rsidRPr="00B118B0">
              <w:rPr>
                <w:rFonts w:asciiTheme="majorBidi" w:eastAsia="Times New Roman" w:hAnsiTheme="majorBidi" w:cstheme="majorBidi"/>
                <w:spacing w:val="-10"/>
                <w:sz w:val="28"/>
                <w:cs/>
              </w:rPr>
              <w:t>ธุรกิจพลังงาน</w:t>
            </w:r>
            <w:r w:rsidRPr="00B118B0">
              <w:rPr>
                <w:rFonts w:asciiTheme="majorBidi" w:eastAsia="Times New Roman" w:hAnsiTheme="majorBidi" w:cstheme="majorBidi" w:hint="cs"/>
                <w:spacing w:val="-10"/>
                <w:sz w:val="28"/>
                <w:cs/>
              </w:rPr>
              <w:t>ทดแทน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35F123C8" w14:textId="77777777" w:rsidR="001712B0" w:rsidRPr="00B118B0" w:rsidRDefault="001712B0" w:rsidP="00E832FA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3EF0B6" w14:textId="589BCED1" w:rsidR="001712B0" w:rsidRPr="00B118B0" w:rsidRDefault="001712B0" w:rsidP="00E832FA">
            <w:pPr>
              <w:pStyle w:val="EnvelopeReturn"/>
              <w:ind w:left="-105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18B0">
              <w:rPr>
                <w:rFonts w:asciiTheme="majorBidi" w:eastAsia="Times New Roman" w:hAnsiTheme="majorBidi" w:cstheme="majorBidi"/>
                <w:spacing w:val="-10"/>
                <w:sz w:val="28"/>
                <w:szCs w:val="28"/>
                <w:cs/>
              </w:rPr>
              <w:t>ธุรกิจ</w:t>
            </w:r>
            <w:r w:rsidRPr="00B118B0">
              <w:rPr>
                <w:rFonts w:asciiTheme="majorBidi" w:eastAsia="Times New Roman" w:hAnsiTheme="majorBidi" w:cstheme="majorBidi" w:hint="cs"/>
                <w:spacing w:val="-10"/>
                <w:sz w:val="28"/>
                <w:szCs w:val="28"/>
                <w:cs/>
              </w:rPr>
              <w:t>การสื่อสารโทรคมนาคม</w:t>
            </w:r>
            <w:r w:rsidRPr="00B118B0">
              <w:rPr>
                <w:rFonts w:asciiTheme="majorBidi" w:eastAsia="Times New Roman" w:hAnsiTheme="majorBidi" w:cstheme="majorBidi"/>
                <w:spacing w:val="-10"/>
                <w:sz w:val="28"/>
                <w:szCs w:val="28"/>
                <w:cs/>
              </w:rPr>
              <w:t xml:space="preserve"> </w:t>
            </w:r>
            <w:r w:rsidRPr="00B118B0">
              <w:rPr>
                <w:rFonts w:asciiTheme="majorBidi" w:eastAsia="Times New Roman" w:hAnsiTheme="majorBidi" w:cstheme="majorBidi"/>
                <w:spacing w:val="-10"/>
                <w:sz w:val="28"/>
                <w:szCs w:val="28"/>
              </w:rPr>
              <w:t>Internet</w:t>
            </w:r>
            <w:r w:rsidR="00B871E2">
              <w:rPr>
                <w:rFonts w:asciiTheme="majorBidi" w:eastAsia="Times New Roman" w:hAnsiTheme="majorBidi" w:cstheme="majorBidi" w:hint="cs"/>
                <w:spacing w:val="-10"/>
                <w:sz w:val="28"/>
                <w:szCs w:val="28"/>
                <w:cs/>
              </w:rPr>
              <w:t xml:space="preserve">      </w:t>
            </w:r>
            <w:r w:rsidRPr="00B118B0">
              <w:rPr>
                <w:rFonts w:asciiTheme="majorBidi" w:eastAsia="Times New Roman" w:hAnsiTheme="majorBidi" w:cstheme="majorBidi"/>
                <w:spacing w:val="-10"/>
                <w:sz w:val="28"/>
                <w:szCs w:val="28"/>
              </w:rPr>
              <w:t xml:space="preserve"> of </w:t>
            </w:r>
            <w:r w:rsidR="007F29B2">
              <w:rPr>
                <w:rFonts w:asciiTheme="majorBidi" w:eastAsia="Times New Roman" w:hAnsiTheme="majorBidi" w:cstheme="majorBidi" w:hint="cs"/>
                <w:spacing w:val="-10"/>
                <w:sz w:val="28"/>
                <w:szCs w:val="28"/>
                <w:cs/>
              </w:rPr>
              <w:t xml:space="preserve"> </w:t>
            </w:r>
            <w:r w:rsidRPr="00B118B0">
              <w:rPr>
                <w:rFonts w:asciiTheme="majorBidi" w:eastAsia="Times New Roman" w:hAnsiTheme="majorBidi" w:cstheme="majorBidi"/>
                <w:spacing w:val="-10"/>
                <w:sz w:val="28"/>
                <w:szCs w:val="28"/>
              </w:rPr>
              <w:t>Things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0DA55AC0" w14:textId="77777777" w:rsidR="001712B0" w:rsidRPr="00B118B0" w:rsidRDefault="001712B0" w:rsidP="00E832FA">
            <w:pPr>
              <w:pStyle w:val="BodyTextIndent"/>
              <w:spacing w:before="0" w:after="0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0EC57F" w14:textId="462D3731" w:rsidR="001712B0" w:rsidRPr="00172469" w:rsidRDefault="001712B0" w:rsidP="00172469">
            <w:pPr>
              <w:jc w:val="center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  <w:r w:rsidRPr="00B118B0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>ธุรกิจ</w:t>
            </w:r>
            <w:r w:rsidRPr="00B118B0">
              <w:rPr>
                <w:rFonts w:asciiTheme="majorBidi" w:eastAsia="Times New Roman" w:hAnsiTheme="majorBidi" w:cstheme="majorBidi" w:hint="cs"/>
                <w:spacing w:val="-6"/>
                <w:sz w:val="28"/>
                <w:cs/>
              </w:rPr>
              <w:t>สาธารณูปโภค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7EBB5095" w14:textId="77777777" w:rsidR="001712B0" w:rsidRPr="00B118B0" w:rsidRDefault="001712B0" w:rsidP="00E832FA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C6E631" w14:textId="77777777" w:rsidR="001712B0" w:rsidRPr="00B118B0" w:rsidRDefault="001712B0" w:rsidP="00E832FA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118B0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B871E2" w:rsidRPr="00B118B0" w14:paraId="437C4945" w14:textId="77777777" w:rsidTr="007F29B2">
        <w:trPr>
          <w:trHeight w:val="132"/>
        </w:trPr>
        <w:tc>
          <w:tcPr>
            <w:tcW w:w="4590" w:type="dxa"/>
            <w:vAlign w:val="bottom"/>
          </w:tcPr>
          <w:p w14:paraId="29270356" w14:textId="77777777" w:rsidR="001712B0" w:rsidRPr="00B118B0" w:rsidRDefault="001712B0" w:rsidP="000A24D5">
            <w:pPr>
              <w:ind w:left="717" w:right="-17"/>
              <w:rPr>
                <w:rFonts w:asciiTheme="majorBidi" w:eastAsia="SimSun" w:hAnsiTheme="majorBidi" w:cstheme="majorBidi"/>
                <w:sz w:val="28"/>
                <w:cs/>
                <w:lang w:val="en-GB"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58B7D07C" w14:textId="77777777" w:rsidR="001712B0" w:rsidRPr="00B118B0" w:rsidRDefault="001712B0" w:rsidP="000A24D5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118B0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EC60183" w14:textId="77777777" w:rsidR="001712B0" w:rsidRPr="00B118B0" w:rsidRDefault="001712B0" w:rsidP="000A24D5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34B79D" w14:textId="77777777" w:rsidR="001712B0" w:rsidRPr="00B118B0" w:rsidRDefault="001712B0" w:rsidP="000A24D5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118B0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90" w:type="dxa"/>
          </w:tcPr>
          <w:p w14:paraId="5A74BE47" w14:textId="77777777" w:rsidR="001712B0" w:rsidRPr="00B118B0" w:rsidRDefault="001712B0" w:rsidP="000A24D5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4BB48521" w14:textId="77777777" w:rsidR="001712B0" w:rsidRPr="00B118B0" w:rsidRDefault="001712B0" w:rsidP="000A24D5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118B0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90" w:type="dxa"/>
          </w:tcPr>
          <w:p w14:paraId="67642CEF" w14:textId="77777777" w:rsidR="001712B0" w:rsidRPr="00B118B0" w:rsidRDefault="001712B0" w:rsidP="000A24D5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14:paraId="091CC6E3" w14:textId="77777777" w:rsidR="001712B0" w:rsidRPr="00B118B0" w:rsidRDefault="001712B0" w:rsidP="000A24D5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118B0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90" w:type="dxa"/>
          </w:tcPr>
          <w:p w14:paraId="3006A1D2" w14:textId="77777777" w:rsidR="001712B0" w:rsidRPr="00B118B0" w:rsidRDefault="001712B0" w:rsidP="000A24D5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097AC757" w14:textId="77777777" w:rsidR="001712B0" w:rsidRPr="00B118B0" w:rsidRDefault="001712B0" w:rsidP="000A24D5">
            <w:pPr>
              <w:pStyle w:val="EnvelopeReturn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118B0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63E041C" w14:textId="77777777" w:rsidR="001712B0" w:rsidRPr="00B118B0" w:rsidRDefault="001712B0" w:rsidP="000A24D5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308627" w14:textId="77777777" w:rsidR="001712B0" w:rsidRPr="00B118B0" w:rsidRDefault="001712B0" w:rsidP="000A24D5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118B0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90" w:type="dxa"/>
          </w:tcPr>
          <w:p w14:paraId="64977A28" w14:textId="77777777" w:rsidR="001712B0" w:rsidRPr="00B118B0" w:rsidRDefault="001712B0" w:rsidP="000A24D5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22363144" w14:textId="77777777" w:rsidR="001712B0" w:rsidRPr="00B118B0" w:rsidRDefault="001712B0" w:rsidP="000A24D5">
            <w:pPr>
              <w:pStyle w:val="EnvelopeReturn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118B0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90" w:type="dxa"/>
          </w:tcPr>
          <w:p w14:paraId="140CC44A" w14:textId="77777777" w:rsidR="001712B0" w:rsidRPr="00B118B0" w:rsidRDefault="001712B0" w:rsidP="000A24D5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48D30268" w14:textId="77777777" w:rsidR="001712B0" w:rsidRPr="00B118B0" w:rsidRDefault="001712B0" w:rsidP="000A24D5">
            <w:pPr>
              <w:pStyle w:val="EnvelopeReturn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118B0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90" w:type="dxa"/>
          </w:tcPr>
          <w:p w14:paraId="62101A1C" w14:textId="77777777" w:rsidR="001712B0" w:rsidRPr="00B118B0" w:rsidRDefault="001712B0" w:rsidP="000A24D5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3452793" w14:textId="77777777" w:rsidR="001712B0" w:rsidRPr="00B118B0" w:rsidRDefault="001712B0" w:rsidP="000A24D5">
            <w:pPr>
              <w:pStyle w:val="EnvelopeReturn"/>
              <w:ind w:right="50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118B0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80" w:type="dxa"/>
          </w:tcPr>
          <w:p w14:paraId="2F0BE8CD" w14:textId="77777777" w:rsidR="001712B0" w:rsidRPr="00B118B0" w:rsidRDefault="001712B0" w:rsidP="000A24D5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76EED55D" w14:textId="77777777" w:rsidR="001712B0" w:rsidRPr="00B118B0" w:rsidRDefault="001712B0" w:rsidP="000A24D5">
            <w:pPr>
              <w:pStyle w:val="EnvelopeReturn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118B0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B871E2" w:rsidRPr="00B118B0" w14:paraId="6777D4B3" w14:textId="77777777" w:rsidTr="007F29B2">
        <w:trPr>
          <w:trHeight w:val="132"/>
        </w:trPr>
        <w:tc>
          <w:tcPr>
            <w:tcW w:w="4590" w:type="dxa"/>
            <w:vAlign w:val="bottom"/>
          </w:tcPr>
          <w:p w14:paraId="1213B8E8" w14:textId="77777777" w:rsidR="001712B0" w:rsidRPr="00B118B0" w:rsidRDefault="001712B0" w:rsidP="00D94530">
            <w:pPr>
              <w:ind w:left="-9" w:right="-17"/>
              <w:rPr>
                <w:rFonts w:asciiTheme="majorBidi" w:eastAsia="SimSun" w:hAnsiTheme="majorBidi" w:cstheme="majorBidi"/>
                <w:sz w:val="28"/>
                <w:cs/>
                <w:lang w:val="en-GB" w:eastAsia="zh-CN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  <w:lang w:val="en-GB"/>
              </w:rPr>
              <w:t>รายได้จากการขาย - ณ เวลาใดเวลาหนึ่ง</w:t>
            </w: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19A951C8" w14:textId="7A040A8A" w:rsidR="001712B0" w:rsidRPr="00B118B0" w:rsidRDefault="001712B0" w:rsidP="00D9453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312</w:t>
            </w:r>
          </w:p>
        </w:tc>
        <w:tc>
          <w:tcPr>
            <w:tcW w:w="90" w:type="dxa"/>
          </w:tcPr>
          <w:p w14:paraId="0FB333A9" w14:textId="77777777" w:rsidR="001712B0" w:rsidRPr="00B118B0" w:rsidRDefault="001712B0" w:rsidP="00D94530">
            <w:pPr>
              <w:pStyle w:val="BodyTextIndent"/>
              <w:tabs>
                <w:tab w:val="decimal" w:pos="786"/>
              </w:tabs>
              <w:spacing w:before="0" w:after="0"/>
              <w:ind w:left="-282" w:right="-19" w:firstLine="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68D1913D" w14:textId="23683970" w:rsidR="001712B0" w:rsidRPr="00B118B0" w:rsidRDefault="001712B0" w:rsidP="00D9453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340</w:t>
            </w:r>
          </w:p>
        </w:tc>
        <w:tc>
          <w:tcPr>
            <w:tcW w:w="90" w:type="dxa"/>
          </w:tcPr>
          <w:p w14:paraId="4ABDCFDD" w14:textId="77777777" w:rsidR="001712B0" w:rsidRPr="00B118B0" w:rsidRDefault="001712B0" w:rsidP="00D9453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6EDC310A" w14:textId="30523607" w:rsidR="001712B0" w:rsidRPr="00B118B0" w:rsidRDefault="001712B0" w:rsidP="00D9453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1</w:t>
            </w:r>
            <w:r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90" w:type="dxa"/>
          </w:tcPr>
          <w:p w14:paraId="10525215" w14:textId="77777777" w:rsidR="001712B0" w:rsidRPr="00B118B0" w:rsidRDefault="001712B0" w:rsidP="00D9453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0" w:type="dxa"/>
          </w:tcPr>
          <w:p w14:paraId="4123B670" w14:textId="74E785E1" w:rsidR="001712B0" w:rsidRPr="00B118B0" w:rsidRDefault="001712B0" w:rsidP="00D9453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10</w:t>
            </w:r>
          </w:p>
        </w:tc>
        <w:tc>
          <w:tcPr>
            <w:tcW w:w="90" w:type="dxa"/>
          </w:tcPr>
          <w:p w14:paraId="121AB31E" w14:textId="77777777" w:rsidR="001712B0" w:rsidRPr="00B118B0" w:rsidRDefault="001712B0" w:rsidP="00D9453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center"/>
          </w:tcPr>
          <w:p w14:paraId="255643DE" w14:textId="0BE163DC" w:rsidR="001712B0" w:rsidRPr="00B118B0" w:rsidRDefault="001712B0" w:rsidP="00D9453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90" w:type="dxa"/>
            <w:vAlign w:val="center"/>
          </w:tcPr>
          <w:p w14:paraId="79765770" w14:textId="77777777" w:rsidR="001712B0" w:rsidRPr="00B118B0" w:rsidRDefault="001712B0" w:rsidP="00D9453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14:paraId="4C0561F1" w14:textId="5006AD8F" w:rsidR="001712B0" w:rsidRPr="00B118B0" w:rsidRDefault="001712B0" w:rsidP="00D9453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91</w:t>
            </w:r>
          </w:p>
        </w:tc>
        <w:tc>
          <w:tcPr>
            <w:tcW w:w="90" w:type="dxa"/>
            <w:vAlign w:val="center"/>
          </w:tcPr>
          <w:p w14:paraId="058B36F1" w14:textId="77777777" w:rsidR="001712B0" w:rsidRPr="00B118B0" w:rsidRDefault="001712B0" w:rsidP="00D9453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14:paraId="48C76D9A" w14:textId="10C7CF8C" w:rsidR="001712B0" w:rsidRPr="00B118B0" w:rsidRDefault="001712B0" w:rsidP="00D9453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vAlign w:val="center"/>
          </w:tcPr>
          <w:p w14:paraId="25C493AD" w14:textId="77777777" w:rsidR="001712B0" w:rsidRPr="00B118B0" w:rsidRDefault="001712B0" w:rsidP="00D9453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14:paraId="01620874" w14:textId="291C17C4" w:rsidR="001712B0" w:rsidRPr="00B118B0" w:rsidRDefault="001712B0" w:rsidP="00D9453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vAlign w:val="center"/>
          </w:tcPr>
          <w:p w14:paraId="28EAEAE3" w14:textId="77777777" w:rsidR="001712B0" w:rsidRPr="00B118B0" w:rsidRDefault="001712B0" w:rsidP="00D9453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14BDD1" w14:textId="4144B1EA" w:rsidR="001712B0" w:rsidRPr="00B118B0" w:rsidRDefault="001712B0" w:rsidP="00D9453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3</w:t>
            </w:r>
            <w:r>
              <w:rPr>
                <w:rFonts w:asciiTheme="majorBidi" w:hAnsiTheme="majorBidi" w:cstheme="majorBidi"/>
                <w:sz w:val="28"/>
              </w:rPr>
              <w:t>33</w:t>
            </w:r>
          </w:p>
        </w:tc>
        <w:tc>
          <w:tcPr>
            <w:tcW w:w="180" w:type="dxa"/>
            <w:vAlign w:val="center"/>
          </w:tcPr>
          <w:p w14:paraId="4CC2B12C" w14:textId="77777777" w:rsidR="001712B0" w:rsidRPr="00B118B0" w:rsidRDefault="001712B0" w:rsidP="00D9453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center"/>
          </w:tcPr>
          <w:p w14:paraId="6413D24E" w14:textId="771D86DE" w:rsidR="001712B0" w:rsidRPr="00B118B0" w:rsidRDefault="001712B0" w:rsidP="00D9453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441</w:t>
            </w:r>
          </w:p>
        </w:tc>
      </w:tr>
      <w:tr w:rsidR="00B871E2" w:rsidRPr="00B118B0" w14:paraId="4BE2FC43" w14:textId="77777777" w:rsidTr="007F29B2">
        <w:trPr>
          <w:trHeight w:val="132"/>
        </w:trPr>
        <w:tc>
          <w:tcPr>
            <w:tcW w:w="4590" w:type="dxa"/>
            <w:vAlign w:val="bottom"/>
          </w:tcPr>
          <w:p w14:paraId="7B27B31C" w14:textId="77777777" w:rsidR="001712B0" w:rsidRPr="00B118B0" w:rsidRDefault="001712B0" w:rsidP="00D94530">
            <w:pPr>
              <w:ind w:left="-9" w:right="-465" w:firstLine="17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  <w:lang w:val="en-GB"/>
              </w:rPr>
              <w:t>รายได้จากการให้บริการ - รับรู้ตลอดช่วงเวลา</w:t>
            </w:r>
          </w:p>
        </w:tc>
        <w:tc>
          <w:tcPr>
            <w:tcW w:w="810" w:type="dxa"/>
          </w:tcPr>
          <w:p w14:paraId="3D0F4271" w14:textId="7F6F5A31" w:rsidR="001712B0" w:rsidRPr="00B118B0" w:rsidRDefault="001712B0" w:rsidP="00D9453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16</w:t>
            </w:r>
          </w:p>
        </w:tc>
        <w:tc>
          <w:tcPr>
            <w:tcW w:w="90" w:type="dxa"/>
          </w:tcPr>
          <w:p w14:paraId="0D74B9E7" w14:textId="77777777" w:rsidR="001712B0" w:rsidRPr="00B118B0" w:rsidRDefault="001712B0" w:rsidP="00D94530">
            <w:pPr>
              <w:pStyle w:val="BodyTextIndent"/>
              <w:tabs>
                <w:tab w:val="decimal" w:pos="786"/>
              </w:tabs>
              <w:spacing w:before="0" w:after="0"/>
              <w:ind w:left="-282" w:right="-19" w:firstLine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520C8605" w14:textId="1C291DC7" w:rsidR="001712B0" w:rsidRPr="00B118B0" w:rsidRDefault="001712B0" w:rsidP="00D9453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30</w:t>
            </w:r>
          </w:p>
        </w:tc>
        <w:tc>
          <w:tcPr>
            <w:tcW w:w="90" w:type="dxa"/>
          </w:tcPr>
          <w:p w14:paraId="457E4303" w14:textId="77777777" w:rsidR="001712B0" w:rsidRPr="00B118B0" w:rsidRDefault="001712B0" w:rsidP="00D9453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0" w:type="dxa"/>
          </w:tcPr>
          <w:p w14:paraId="17DD91B9" w14:textId="6DE3F791" w:rsidR="001712B0" w:rsidRPr="00B118B0" w:rsidRDefault="001712B0" w:rsidP="00D9453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</w:tcPr>
          <w:p w14:paraId="2A2C3290" w14:textId="77777777" w:rsidR="001712B0" w:rsidRPr="00B118B0" w:rsidRDefault="001712B0" w:rsidP="00D9453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0" w:type="dxa"/>
          </w:tcPr>
          <w:p w14:paraId="7C9C754E" w14:textId="5D4BABB6" w:rsidR="001712B0" w:rsidRPr="00B118B0" w:rsidRDefault="001712B0" w:rsidP="00D9453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</w:tcPr>
          <w:p w14:paraId="194D3DFB" w14:textId="77777777" w:rsidR="001712B0" w:rsidRPr="00B118B0" w:rsidRDefault="001712B0" w:rsidP="00D9453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0" w:type="dxa"/>
            <w:vAlign w:val="center"/>
          </w:tcPr>
          <w:p w14:paraId="434F7769" w14:textId="15A51AA9" w:rsidR="001712B0" w:rsidRPr="00B118B0" w:rsidRDefault="001712B0" w:rsidP="00D9453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90" w:type="dxa"/>
            <w:vAlign w:val="center"/>
          </w:tcPr>
          <w:p w14:paraId="5AA4DDF2" w14:textId="77777777" w:rsidR="001712B0" w:rsidRPr="00B118B0" w:rsidRDefault="001712B0" w:rsidP="00D9453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20" w:type="dxa"/>
            <w:vAlign w:val="center"/>
          </w:tcPr>
          <w:p w14:paraId="01E36ED9" w14:textId="6502A153" w:rsidR="001712B0" w:rsidRPr="00B118B0" w:rsidRDefault="001712B0" w:rsidP="00D9453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17</w:t>
            </w:r>
          </w:p>
        </w:tc>
        <w:tc>
          <w:tcPr>
            <w:tcW w:w="90" w:type="dxa"/>
            <w:vAlign w:val="center"/>
          </w:tcPr>
          <w:p w14:paraId="0D203DD2" w14:textId="77777777" w:rsidR="001712B0" w:rsidRPr="00B118B0" w:rsidRDefault="001712B0" w:rsidP="00D9453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20" w:type="dxa"/>
            <w:vAlign w:val="center"/>
          </w:tcPr>
          <w:p w14:paraId="28F0639B" w14:textId="52C5521C" w:rsidR="001712B0" w:rsidRPr="00B118B0" w:rsidRDefault="001712B0" w:rsidP="00D9453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24</w:t>
            </w:r>
          </w:p>
        </w:tc>
        <w:tc>
          <w:tcPr>
            <w:tcW w:w="90" w:type="dxa"/>
            <w:vAlign w:val="center"/>
          </w:tcPr>
          <w:p w14:paraId="2929F244" w14:textId="77777777" w:rsidR="001712B0" w:rsidRPr="00B118B0" w:rsidRDefault="001712B0" w:rsidP="00D9453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20" w:type="dxa"/>
            <w:vAlign w:val="center"/>
          </w:tcPr>
          <w:p w14:paraId="493FD170" w14:textId="670A4806" w:rsidR="001712B0" w:rsidRPr="00B118B0" w:rsidRDefault="001712B0" w:rsidP="00D9453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32</w:t>
            </w:r>
          </w:p>
        </w:tc>
        <w:tc>
          <w:tcPr>
            <w:tcW w:w="90" w:type="dxa"/>
            <w:vAlign w:val="center"/>
          </w:tcPr>
          <w:p w14:paraId="305296C2" w14:textId="77777777" w:rsidR="001712B0" w:rsidRPr="00B118B0" w:rsidRDefault="001712B0" w:rsidP="00D9453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45762FAA" w14:textId="629D709C" w:rsidR="001712B0" w:rsidRPr="00B118B0" w:rsidRDefault="001712B0" w:rsidP="00D9453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41</w:t>
            </w:r>
          </w:p>
        </w:tc>
        <w:tc>
          <w:tcPr>
            <w:tcW w:w="180" w:type="dxa"/>
            <w:vAlign w:val="center"/>
          </w:tcPr>
          <w:p w14:paraId="620F5A15" w14:textId="77777777" w:rsidR="001712B0" w:rsidRPr="00B118B0" w:rsidRDefault="001712B0" w:rsidP="00D9453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center"/>
          </w:tcPr>
          <w:p w14:paraId="01FFC2DB" w14:textId="25670490" w:rsidR="001712B0" w:rsidRPr="00B118B0" w:rsidRDefault="001712B0" w:rsidP="00D9453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79</w:t>
            </w:r>
          </w:p>
        </w:tc>
      </w:tr>
      <w:tr w:rsidR="00B871E2" w:rsidRPr="00B118B0" w14:paraId="10CEBB91" w14:textId="77777777" w:rsidTr="007F29B2">
        <w:trPr>
          <w:trHeight w:val="132"/>
        </w:trPr>
        <w:tc>
          <w:tcPr>
            <w:tcW w:w="4590" w:type="dxa"/>
            <w:vAlign w:val="bottom"/>
          </w:tcPr>
          <w:p w14:paraId="5DF472BA" w14:textId="77777777" w:rsidR="001712B0" w:rsidRPr="00B118B0" w:rsidRDefault="001712B0" w:rsidP="00D94530">
            <w:pPr>
              <w:ind w:left="-9" w:right="-17" w:firstLine="17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  <w:lang w:val="en-GB"/>
              </w:rPr>
              <w:t>ต้นทุนการขาย</w:t>
            </w:r>
          </w:p>
        </w:tc>
        <w:tc>
          <w:tcPr>
            <w:tcW w:w="810" w:type="dxa"/>
          </w:tcPr>
          <w:p w14:paraId="05E238FE" w14:textId="0F615330" w:rsidR="001712B0" w:rsidRPr="00B118B0" w:rsidRDefault="001712B0" w:rsidP="00D9453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(280)</w:t>
            </w:r>
          </w:p>
        </w:tc>
        <w:tc>
          <w:tcPr>
            <w:tcW w:w="90" w:type="dxa"/>
          </w:tcPr>
          <w:p w14:paraId="52B11F92" w14:textId="77777777" w:rsidR="001712B0" w:rsidRPr="00B118B0" w:rsidRDefault="001712B0" w:rsidP="00D94530">
            <w:pPr>
              <w:pStyle w:val="BodyTextIndent"/>
              <w:tabs>
                <w:tab w:val="decimal" w:pos="786"/>
              </w:tabs>
              <w:spacing w:before="0" w:after="0"/>
              <w:ind w:left="-282" w:right="-19" w:firstLine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7014FFD3" w14:textId="2D6F8BDF" w:rsidR="001712B0" w:rsidRPr="00B118B0" w:rsidRDefault="001712B0" w:rsidP="00D9453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(296)</w:t>
            </w:r>
          </w:p>
        </w:tc>
        <w:tc>
          <w:tcPr>
            <w:tcW w:w="90" w:type="dxa"/>
          </w:tcPr>
          <w:p w14:paraId="70A72F0C" w14:textId="77777777" w:rsidR="001712B0" w:rsidRPr="00B118B0" w:rsidRDefault="001712B0" w:rsidP="00D9453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0" w:type="dxa"/>
          </w:tcPr>
          <w:p w14:paraId="58C4C0B1" w14:textId="74E82F6D" w:rsidR="001712B0" w:rsidRPr="00B118B0" w:rsidRDefault="001712B0" w:rsidP="00D9453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(8)</w:t>
            </w:r>
          </w:p>
        </w:tc>
        <w:tc>
          <w:tcPr>
            <w:tcW w:w="90" w:type="dxa"/>
          </w:tcPr>
          <w:p w14:paraId="0F211E58" w14:textId="77777777" w:rsidR="001712B0" w:rsidRPr="00B118B0" w:rsidRDefault="001712B0" w:rsidP="00D9453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0" w:type="dxa"/>
          </w:tcPr>
          <w:p w14:paraId="0495D9DC" w14:textId="7BBB21FF" w:rsidR="001712B0" w:rsidRPr="00B118B0" w:rsidRDefault="001712B0" w:rsidP="00D9453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(8)</w:t>
            </w:r>
          </w:p>
        </w:tc>
        <w:tc>
          <w:tcPr>
            <w:tcW w:w="90" w:type="dxa"/>
          </w:tcPr>
          <w:p w14:paraId="03D36FC4" w14:textId="77777777" w:rsidR="001712B0" w:rsidRPr="00B118B0" w:rsidRDefault="001712B0" w:rsidP="00D9453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0" w:type="dxa"/>
            <w:vAlign w:val="center"/>
          </w:tcPr>
          <w:p w14:paraId="6173776F" w14:textId="57E773AE" w:rsidR="001712B0" w:rsidRPr="00B118B0" w:rsidRDefault="001712B0" w:rsidP="00D9453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</w:rPr>
              <w:t>7</w:t>
            </w:r>
            <w:r>
              <w:rPr>
                <w:rFonts w:asciiTheme="majorBidi" w:hAnsiTheme="majorBidi" w:cstheme="majorBidi" w:hint="cs"/>
                <w:sz w:val="28"/>
                <w:cs/>
              </w:rPr>
              <w:t>)</w:t>
            </w:r>
          </w:p>
        </w:tc>
        <w:tc>
          <w:tcPr>
            <w:tcW w:w="90" w:type="dxa"/>
            <w:vAlign w:val="center"/>
          </w:tcPr>
          <w:p w14:paraId="25B9D73C" w14:textId="77777777" w:rsidR="001712B0" w:rsidRPr="00B118B0" w:rsidRDefault="001712B0" w:rsidP="00D9453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720" w:type="dxa"/>
            <w:vAlign w:val="center"/>
          </w:tcPr>
          <w:p w14:paraId="6582E094" w14:textId="52054C13" w:rsidR="001712B0" w:rsidRPr="00B118B0" w:rsidRDefault="001712B0" w:rsidP="00D9453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(74)</w:t>
            </w:r>
          </w:p>
        </w:tc>
        <w:tc>
          <w:tcPr>
            <w:tcW w:w="90" w:type="dxa"/>
            <w:vAlign w:val="center"/>
          </w:tcPr>
          <w:p w14:paraId="68EE680D" w14:textId="77777777" w:rsidR="001712B0" w:rsidRPr="00B118B0" w:rsidRDefault="001712B0" w:rsidP="00D9453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720" w:type="dxa"/>
            <w:vAlign w:val="center"/>
          </w:tcPr>
          <w:p w14:paraId="1D1AB635" w14:textId="57631FCD" w:rsidR="001712B0" w:rsidRPr="00B118B0" w:rsidRDefault="001712B0" w:rsidP="00D9453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vAlign w:val="center"/>
          </w:tcPr>
          <w:p w14:paraId="24CCCFEB" w14:textId="77777777" w:rsidR="001712B0" w:rsidRPr="00B118B0" w:rsidRDefault="001712B0" w:rsidP="00D9453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720" w:type="dxa"/>
            <w:vAlign w:val="center"/>
          </w:tcPr>
          <w:p w14:paraId="60513AD8" w14:textId="665E9AA7" w:rsidR="001712B0" w:rsidRPr="00B118B0" w:rsidRDefault="001712B0" w:rsidP="00D9453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vAlign w:val="center"/>
          </w:tcPr>
          <w:p w14:paraId="274B4D75" w14:textId="77777777" w:rsidR="001712B0" w:rsidRPr="00B118B0" w:rsidRDefault="001712B0" w:rsidP="00D9453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7A1ABE35" w14:textId="745147D8" w:rsidR="001712B0" w:rsidRPr="00B118B0" w:rsidRDefault="001712B0" w:rsidP="00D9453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(2</w:t>
            </w:r>
            <w:r>
              <w:rPr>
                <w:rFonts w:asciiTheme="majorBidi" w:hAnsiTheme="majorBidi" w:cstheme="majorBidi"/>
                <w:sz w:val="28"/>
              </w:rPr>
              <w:t>95</w:t>
            </w:r>
            <w:r w:rsidRPr="00B118B0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80" w:type="dxa"/>
            <w:vAlign w:val="center"/>
          </w:tcPr>
          <w:p w14:paraId="6F000072" w14:textId="77777777" w:rsidR="001712B0" w:rsidRPr="00B118B0" w:rsidRDefault="001712B0" w:rsidP="00D9453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6E1E05BB" w14:textId="6D59ED67" w:rsidR="001712B0" w:rsidRPr="00B118B0" w:rsidRDefault="001712B0" w:rsidP="00D9453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(378)</w:t>
            </w:r>
          </w:p>
        </w:tc>
      </w:tr>
      <w:tr w:rsidR="00B871E2" w:rsidRPr="00B118B0" w14:paraId="3768C953" w14:textId="77777777" w:rsidTr="007F29B2">
        <w:trPr>
          <w:trHeight w:val="132"/>
        </w:trPr>
        <w:tc>
          <w:tcPr>
            <w:tcW w:w="4590" w:type="dxa"/>
            <w:vAlign w:val="bottom"/>
          </w:tcPr>
          <w:p w14:paraId="65FE5B0D" w14:textId="77777777" w:rsidR="001712B0" w:rsidRPr="00B118B0" w:rsidRDefault="001712B0" w:rsidP="00D94530">
            <w:pPr>
              <w:ind w:left="-9" w:right="-17" w:firstLine="17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  <w:lang w:val="en-GB"/>
              </w:rPr>
              <w:t>ต้นทุนการให้บริการ</w:t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69F7F675" w14:textId="048FCDA0" w:rsidR="001712B0" w:rsidRPr="00B118B0" w:rsidRDefault="001712B0" w:rsidP="00D9453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(11)</w:t>
            </w:r>
          </w:p>
        </w:tc>
        <w:tc>
          <w:tcPr>
            <w:tcW w:w="90" w:type="dxa"/>
          </w:tcPr>
          <w:p w14:paraId="68B6E68E" w14:textId="77777777" w:rsidR="001712B0" w:rsidRPr="00B118B0" w:rsidRDefault="001712B0" w:rsidP="00D94530">
            <w:pPr>
              <w:pStyle w:val="BodyTextIndent"/>
              <w:tabs>
                <w:tab w:val="decimal" w:pos="786"/>
              </w:tabs>
              <w:spacing w:before="0" w:after="0"/>
              <w:ind w:left="-282" w:right="-19" w:firstLine="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4BB7BFAF" w14:textId="13B4BA77" w:rsidR="001712B0" w:rsidRPr="00B118B0" w:rsidRDefault="001712B0" w:rsidP="00D9453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(15)</w:t>
            </w:r>
          </w:p>
        </w:tc>
        <w:tc>
          <w:tcPr>
            <w:tcW w:w="90" w:type="dxa"/>
          </w:tcPr>
          <w:p w14:paraId="63417E34" w14:textId="77777777" w:rsidR="001712B0" w:rsidRPr="00B118B0" w:rsidRDefault="001712B0" w:rsidP="00D9453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629384BA" w14:textId="52CA7D0A" w:rsidR="001712B0" w:rsidRPr="00B118B0" w:rsidRDefault="001712B0" w:rsidP="00D9453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</w:tcPr>
          <w:p w14:paraId="5057CCBB" w14:textId="77777777" w:rsidR="001712B0" w:rsidRPr="00B118B0" w:rsidRDefault="001712B0" w:rsidP="00D9453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5355F0C2" w14:textId="03E4878B" w:rsidR="001712B0" w:rsidRPr="00B118B0" w:rsidRDefault="001712B0" w:rsidP="00D9453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</w:tcPr>
          <w:p w14:paraId="23021F9D" w14:textId="77777777" w:rsidR="001712B0" w:rsidRPr="00B118B0" w:rsidRDefault="001712B0" w:rsidP="00D9453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14:paraId="23839B69" w14:textId="70DEA9F2" w:rsidR="001712B0" w:rsidRPr="00B118B0" w:rsidRDefault="001712B0" w:rsidP="00D9453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(</w:t>
            </w:r>
            <w:r>
              <w:rPr>
                <w:rFonts w:asciiTheme="majorBidi" w:hAnsiTheme="majorBidi" w:cstheme="majorBidi"/>
                <w:sz w:val="28"/>
              </w:rPr>
              <w:t>1</w:t>
            </w:r>
            <w:r w:rsidRPr="00B118B0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vAlign w:val="center"/>
          </w:tcPr>
          <w:p w14:paraId="0AEDC8AA" w14:textId="77777777" w:rsidR="001712B0" w:rsidRPr="00B118B0" w:rsidRDefault="001712B0" w:rsidP="00D9453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5F37DA1A" w14:textId="4A31224E" w:rsidR="001712B0" w:rsidRPr="00B118B0" w:rsidRDefault="001712B0" w:rsidP="00D9453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(30)</w:t>
            </w:r>
          </w:p>
        </w:tc>
        <w:tc>
          <w:tcPr>
            <w:tcW w:w="90" w:type="dxa"/>
            <w:vAlign w:val="center"/>
          </w:tcPr>
          <w:p w14:paraId="7CB7080F" w14:textId="77777777" w:rsidR="001712B0" w:rsidRPr="00B118B0" w:rsidRDefault="001712B0" w:rsidP="00D9453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14BD27E1" w14:textId="5C71D9B1" w:rsidR="001712B0" w:rsidRPr="00B118B0" w:rsidRDefault="001712B0" w:rsidP="00D9453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(15)</w:t>
            </w:r>
          </w:p>
        </w:tc>
        <w:tc>
          <w:tcPr>
            <w:tcW w:w="90" w:type="dxa"/>
            <w:vAlign w:val="center"/>
          </w:tcPr>
          <w:p w14:paraId="37AFA31A" w14:textId="77777777" w:rsidR="001712B0" w:rsidRPr="00B118B0" w:rsidRDefault="001712B0" w:rsidP="00D9453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6810F768" w14:textId="3734C2B4" w:rsidR="001712B0" w:rsidRPr="00B118B0" w:rsidRDefault="001712B0" w:rsidP="00D9453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(13)</w:t>
            </w:r>
          </w:p>
        </w:tc>
        <w:tc>
          <w:tcPr>
            <w:tcW w:w="90" w:type="dxa"/>
            <w:vAlign w:val="center"/>
          </w:tcPr>
          <w:p w14:paraId="6DF03E40" w14:textId="77777777" w:rsidR="001712B0" w:rsidRPr="00B118B0" w:rsidRDefault="001712B0" w:rsidP="00D9453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BAA7B0" w14:textId="050E2DCF" w:rsidR="001712B0" w:rsidRPr="00B118B0" w:rsidRDefault="001712B0" w:rsidP="00D9453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(</w:t>
            </w:r>
            <w:r>
              <w:rPr>
                <w:rFonts w:asciiTheme="majorBidi" w:hAnsiTheme="majorBidi" w:cstheme="majorBidi"/>
                <w:sz w:val="28"/>
              </w:rPr>
              <w:t>27</w:t>
            </w:r>
            <w:r w:rsidRPr="00B118B0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80" w:type="dxa"/>
            <w:vAlign w:val="center"/>
          </w:tcPr>
          <w:p w14:paraId="5AC00A3D" w14:textId="77777777" w:rsidR="001712B0" w:rsidRPr="00B118B0" w:rsidRDefault="001712B0" w:rsidP="00D9453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55B761" w14:textId="3BBE592B" w:rsidR="001712B0" w:rsidRPr="00B118B0" w:rsidRDefault="001712B0" w:rsidP="00D9453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(58)</w:t>
            </w:r>
          </w:p>
        </w:tc>
      </w:tr>
      <w:tr w:rsidR="00B871E2" w:rsidRPr="00B118B0" w14:paraId="4801AFC2" w14:textId="77777777" w:rsidTr="007F29B2">
        <w:trPr>
          <w:trHeight w:val="132"/>
        </w:trPr>
        <w:tc>
          <w:tcPr>
            <w:tcW w:w="4590" w:type="dxa"/>
            <w:vAlign w:val="bottom"/>
          </w:tcPr>
          <w:p w14:paraId="4A003AC3" w14:textId="77777777" w:rsidR="001712B0" w:rsidRPr="00B118B0" w:rsidRDefault="001712B0" w:rsidP="00D94530">
            <w:pPr>
              <w:ind w:left="-9" w:right="-17" w:firstLine="17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  <w:lang w:val="en-GB"/>
              </w:rPr>
              <w:t>กำไรขั้นต้น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05DB1ADE" w14:textId="1C8AE66E" w:rsidR="001712B0" w:rsidRPr="00B118B0" w:rsidRDefault="001712B0" w:rsidP="00D9453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37</w:t>
            </w:r>
          </w:p>
        </w:tc>
        <w:tc>
          <w:tcPr>
            <w:tcW w:w="90" w:type="dxa"/>
          </w:tcPr>
          <w:p w14:paraId="41A269D3" w14:textId="77777777" w:rsidR="001712B0" w:rsidRPr="00B118B0" w:rsidRDefault="001712B0" w:rsidP="00D9453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0EC29FD1" w14:textId="2C566485" w:rsidR="001712B0" w:rsidRPr="00B118B0" w:rsidRDefault="001712B0" w:rsidP="00D9453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59</w:t>
            </w:r>
          </w:p>
        </w:tc>
        <w:tc>
          <w:tcPr>
            <w:tcW w:w="90" w:type="dxa"/>
          </w:tcPr>
          <w:p w14:paraId="5B79D86F" w14:textId="77777777" w:rsidR="001712B0" w:rsidRPr="00B118B0" w:rsidRDefault="001712B0" w:rsidP="00D9453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6C710D69" w14:textId="676986CE" w:rsidR="001712B0" w:rsidRPr="00B118B0" w:rsidRDefault="001712B0" w:rsidP="00D9453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90" w:type="dxa"/>
          </w:tcPr>
          <w:p w14:paraId="481C7559" w14:textId="77777777" w:rsidR="001712B0" w:rsidRPr="00B118B0" w:rsidRDefault="001712B0" w:rsidP="00D9453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06CEA915" w14:textId="72042F49" w:rsidR="001712B0" w:rsidRPr="00B118B0" w:rsidRDefault="001712B0" w:rsidP="00D9453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90" w:type="dxa"/>
          </w:tcPr>
          <w:p w14:paraId="413944A0" w14:textId="77777777" w:rsidR="001712B0" w:rsidRPr="00B118B0" w:rsidRDefault="001712B0" w:rsidP="00D9453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D0A783B" w14:textId="607F257E" w:rsidR="001712B0" w:rsidRPr="00B118B0" w:rsidRDefault="001712B0" w:rsidP="00D9453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90" w:type="dxa"/>
            <w:vAlign w:val="center"/>
          </w:tcPr>
          <w:p w14:paraId="25B33B90" w14:textId="77777777" w:rsidR="001712B0" w:rsidRPr="00B118B0" w:rsidRDefault="001712B0" w:rsidP="00D9453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800CBC4" w14:textId="7AAED4F5" w:rsidR="001712B0" w:rsidRPr="00B118B0" w:rsidRDefault="001712B0" w:rsidP="00D9453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90" w:type="dxa"/>
            <w:vAlign w:val="center"/>
          </w:tcPr>
          <w:p w14:paraId="019610D9" w14:textId="77777777" w:rsidR="001712B0" w:rsidRPr="00B118B0" w:rsidRDefault="001712B0" w:rsidP="00D9453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51104DC" w14:textId="4EF9F438" w:rsidR="001712B0" w:rsidRPr="00B118B0" w:rsidRDefault="001712B0" w:rsidP="00D9453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9</w:t>
            </w:r>
          </w:p>
        </w:tc>
        <w:tc>
          <w:tcPr>
            <w:tcW w:w="90" w:type="dxa"/>
            <w:vAlign w:val="center"/>
          </w:tcPr>
          <w:p w14:paraId="28F45653" w14:textId="77777777" w:rsidR="001712B0" w:rsidRPr="00B118B0" w:rsidRDefault="001712B0" w:rsidP="00D9453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0A06A78" w14:textId="6AA28C52" w:rsidR="001712B0" w:rsidRPr="00B118B0" w:rsidRDefault="001712B0" w:rsidP="00D9453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19</w:t>
            </w:r>
          </w:p>
        </w:tc>
        <w:tc>
          <w:tcPr>
            <w:tcW w:w="90" w:type="dxa"/>
            <w:vAlign w:val="center"/>
          </w:tcPr>
          <w:p w14:paraId="65215FE6" w14:textId="77777777" w:rsidR="001712B0" w:rsidRPr="00B118B0" w:rsidRDefault="001712B0" w:rsidP="00D9453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07D312" w14:textId="05F0F5ED" w:rsidR="001712B0" w:rsidRPr="00B118B0" w:rsidRDefault="001712B0" w:rsidP="00D9453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52</w:t>
            </w:r>
          </w:p>
        </w:tc>
        <w:tc>
          <w:tcPr>
            <w:tcW w:w="180" w:type="dxa"/>
            <w:vAlign w:val="center"/>
          </w:tcPr>
          <w:p w14:paraId="4638FD6E" w14:textId="77777777" w:rsidR="001712B0" w:rsidRPr="00B118B0" w:rsidRDefault="001712B0" w:rsidP="00D9453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5F3F07" w14:textId="22D95E28" w:rsidR="001712B0" w:rsidRPr="00B118B0" w:rsidRDefault="001712B0" w:rsidP="00D9453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84</w:t>
            </w:r>
          </w:p>
        </w:tc>
      </w:tr>
      <w:tr w:rsidR="00B871E2" w:rsidRPr="00B118B0" w14:paraId="48513D45" w14:textId="77777777" w:rsidTr="007F29B2">
        <w:trPr>
          <w:trHeight w:hRule="exact" w:val="100"/>
        </w:trPr>
        <w:tc>
          <w:tcPr>
            <w:tcW w:w="4590" w:type="dxa"/>
            <w:vAlign w:val="bottom"/>
          </w:tcPr>
          <w:p w14:paraId="03C07282" w14:textId="77777777" w:rsidR="001712B0" w:rsidRPr="00B118B0" w:rsidRDefault="001712B0" w:rsidP="00D94530">
            <w:pPr>
              <w:ind w:left="-9" w:right="-17" w:firstLine="17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08F58E37" w14:textId="77777777" w:rsidR="001712B0" w:rsidRPr="00B118B0" w:rsidRDefault="001712B0" w:rsidP="00D94530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4F5D952B" w14:textId="77777777" w:rsidR="001712B0" w:rsidRPr="00B118B0" w:rsidRDefault="001712B0" w:rsidP="00D94530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54306D82" w14:textId="77777777" w:rsidR="001712B0" w:rsidRPr="00B118B0" w:rsidRDefault="001712B0" w:rsidP="00D94530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60E5FABA" w14:textId="77777777" w:rsidR="001712B0" w:rsidRPr="00B118B0" w:rsidRDefault="001712B0" w:rsidP="00D94530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71D09DFD" w14:textId="77777777" w:rsidR="001712B0" w:rsidRPr="00B118B0" w:rsidRDefault="001712B0" w:rsidP="00D94530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6B49ECBE" w14:textId="77777777" w:rsidR="001712B0" w:rsidRPr="00B118B0" w:rsidRDefault="001712B0" w:rsidP="00D94530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0E0C1C5A" w14:textId="77777777" w:rsidR="001712B0" w:rsidRPr="00B118B0" w:rsidRDefault="001712B0" w:rsidP="00D94530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01A86EC2" w14:textId="77777777" w:rsidR="001712B0" w:rsidRPr="00B118B0" w:rsidRDefault="001712B0" w:rsidP="00D94530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center"/>
          </w:tcPr>
          <w:p w14:paraId="35ADB596" w14:textId="77777777" w:rsidR="001712B0" w:rsidRPr="00B118B0" w:rsidRDefault="001712B0" w:rsidP="00D94530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  <w:vAlign w:val="center"/>
          </w:tcPr>
          <w:p w14:paraId="641BFC4E" w14:textId="77777777" w:rsidR="001712B0" w:rsidRPr="00B118B0" w:rsidRDefault="001712B0" w:rsidP="00D94530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center"/>
          </w:tcPr>
          <w:p w14:paraId="20AB2636" w14:textId="77777777" w:rsidR="001712B0" w:rsidRPr="00B118B0" w:rsidRDefault="001712B0" w:rsidP="00D94530">
            <w:pPr>
              <w:pStyle w:val="EnvelopeReturn"/>
              <w:tabs>
                <w:tab w:val="decimal" w:pos="1120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  <w:vAlign w:val="center"/>
          </w:tcPr>
          <w:p w14:paraId="60E5B258" w14:textId="77777777" w:rsidR="001712B0" w:rsidRPr="00B118B0" w:rsidRDefault="001712B0" w:rsidP="00D94530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center"/>
          </w:tcPr>
          <w:p w14:paraId="66F7B3CE" w14:textId="5B5A63C2" w:rsidR="001712B0" w:rsidRPr="00B118B0" w:rsidRDefault="001712B0" w:rsidP="008627B1">
            <w:pPr>
              <w:pStyle w:val="BodyTextIndent"/>
              <w:spacing w:before="0" w:after="0"/>
              <w:ind w:right="165" w:firstLine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47B9DDDF" w14:textId="77777777" w:rsidR="001712B0" w:rsidRPr="00B118B0" w:rsidRDefault="001712B0" w:rsidP="00D94530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center"/>
          </w:tcPr>
          <w:p w14:paraId="40818D67" w14:textId="77777777" w:rsidR="001712B0" w:rsidRPr="00B118B0" w:rsidRDefault="001712B0" w:rsidP="00D94530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451A76A5" w14:textId="77777777" w:rsidR="001712B0" w:rsidRPr="00B118B0" w:rsidRDefault="001712B0" w:rsidP="00D94530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4380819C" w14:textId="77777777" w:rsidR="001712B0" w:rsidRPr="00B118B0" w:rsidRDefault="001712B0" w:rsidP="00D9453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vAlign w:val="center"/>
          </w:tcPr>
          <w:p w14:paraId="33F908C0" w14:textId="77777777" w:rsidR="001712B0" w:rsidRPr="00B118B0" w:rsidRDefault="001712B0" w:rsidP="00D9453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center"/>
          </w:tcPr>
          <w:p w14:paraId="73D187BC" w14:textId="77777777" w:rsidR="001712B0" w:rsidRPr="00B118B0" w:rsidRDefault="001712B0" w:rsidP="00D9453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B871E2" w:rsidRPr="00B118B0" w14:paraId="4088516D" w14:textId="77777777" w:rsidTr="007F29B2">
        <w:trPr>
          <w:trHeight w:val="132"/>
        </w:trPr>
        <w:tc>
          <w:tcPr>
            <w:tcW w:w="4590" w:type="dxa"/>
            <w:vAlign w:val="bottom"/>
          </w:tcPr>
          <w:p w14:paraId="6FA85136" w14:textId="77777777" w:rsidR="001712B0" w:rsidRPr="00B118B0" w:rsidRDefault="001712B0" w:rsidP="00D94530">
            <w:pPr>
              <w:ind w:left="-9" w:right="-17" w:firstLine="17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  <w:lang w:val="en-GB"/>
              </w:rPr>
              <w:t>รายได้อื่น</w:t>
            </w:r>
          </w:p>
        </w:tc>
        <w:tc>
          <w:tcPr>
            <w:tcW w:w="810" w:type="dxa"/>
          </w:tcPr>
          <w:p w14:paraId="274079F5" w14:textId="77777777" w:rsidR="001712B0" w:rsidRPr="00B118B0" w:rsidRDefault="001712B0" w:rsidP="00D94530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6F9370DC" w14:textId="77777777" w:rsidR="001712B0" w:rsidRPr="00B118B0" w:rsidRDefault="001712B0" w:rsidP="00D94530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720" w:type="dxa"/>
          </w:tcPr>
          <w:p w14:paraId="065DA55B" w14:textId="77777777" w:rsidR="001712B0" w:rsidRPr="00B118B0" w:rsidRDefault="001712B0" w:rsidP="00D94530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519D4A3B" w14:textId="77777777" w:rsidR="001712B0" w:rsidRPr="00B118B0" w:rsidRDefault="001712B0" w:rsidP="00D94530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</w:tcPr>
          <w:p w14:paraId="1A359FCA" w14:textId="77777777" w:rsidR="001712B0" w:rsidRPr="00B118B0" w:rsidRDefault="001712B0" w:rsidP="00D94530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163FC082" w14:textId="77777777" w:rsidR="001712B0" w:rsidRPr="00B118B0" w:rsidRDefault="001712B0" w:rsidP="00D94530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</w:tcPr>
          <w:p w14:paraId="26C8F094" w14:textId="77777777" w:rsidR="001712B0" w:rsidRPr="00B118B0" w:rsidRDefault="001712B0" w:rsidP="00D94530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05C21DD5" w14:textId="77777777" w:rsidR="001712B0" w:rsidRPr="00B118B0" w:rsidRDefault="001712B0" w:rsidP="00D94530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vAlign w:val="center"/>
          </w:tcPr>
          <w:p w14:paraId="02FF3379" w14:textId="77777777" w:rsidR="001712B0" w:rsidRPr="00B118B0" w:rsidRDefault="001712B0" w:rsidP="00D94530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  <w:vAlign w:val="center"/>
          </w:tcPr>
          <w:p w14:paraId="13665A30" w14:textId="77777777" w:rsidR="001712B0" w:rsidRPr="00B118B0" w:rsidRDefault="001712B0" w:rsidP="00D94530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720" w:type="dxa"/>
            <w:vAlign w:val="center"/>
          </w:tcPr>
          <w:p w14:paraId="589EA3E1" w14:textId="77777777" w:rsidR="001712B0" w:rsidRPr="00B118B0" w:rsidRDefault="001712B0" w:rsidP="00D94530">
            <w:pPr>
              <w:pStyle w:val="EnvelopeReturn"/>
              <w:tabs>
                <w:tab w:val="decimal" w:pos="1120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  <w:vAlign w:val="center"/>
          </w:tcPr>
          <w:p w14:paraId="5901C14F" w14:textId="77777777" w:rsidR="001712B0" w:rsidRPr="00B118B0" w:rsidRDefault="001712B0" w:rsidP="00D94530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720" w:type="dxa"/>
            <w:vAlign w:val="center"/>
          </w:tcPr>
          <w:p w14:paraId="3361D3FC" w14:textId="77777777" w:rsidR="001712B0" w:rsidRPr="00B118B0" w:rsidRDefault="001712B0" w:rsidP="00D94530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4B0E2DAF" w14:textId="77777777" w:rsidR="001712B0" w:rsidRPr="00B118B0" w:rsidRDefault="001712B0" w:rsidP="00D94530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14:paraId="79FB62D2" w14:textId="77777777" w:rsidR="001712B0" w:rsidRPr="00B118B0" w:rsidRDefault="001712B0" w:rsidP="00D94530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3C0B00BC" w14:textId="77777777" w:rsidR="001712B0" w:rsidRPr="00B118B0" w:rsidRDefault="001712B0" w:rsidP="00D94530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2B6A5991" w14:textId="7E9D378D" w:rsidR="001712B0" w:rsidRPr="00B118B0" w:rsidRDefault="001712B0" w:rsidP="00D9453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267</w:t>
            </w:r>
          </w:p>
        </w:tc>
        <w:tc>
          <w:tcPr>
            <w:tcW w:w="180" w:type="dxa"/>
            <w:vAlign w:val="center"/>
          </w:tcPr>
          <w:p w14:paraId="29FAD7C2" w14:textId="77777777" w:rsidR="001712B0" w:rsidRPr="00B118B0" w:rsidRDefault="001712B0" w:rsidP="00D9453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1733FD47" w14:textId="7D06CB0D" w:rsidR="001712B0" w:rsidRPr="00B118B0" w:rsidRDefault="001712B0" w:rsidP="00D9453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155</w:t>
            </w:r>
          </w:p>
        </w:tc>
      </w:tr>
      <w:tr w:rsidR="00B871E2" w:rsidRPr="00B118B0" w14:paraId="6C421362" w14:textId="77777777" w:rsidTr="007F29B2">
        <w:trPr>
          <w:trHeight w:val="132"/>
        </w:trPr>
        <w:tc>
          <w:tcPr>
            <w:tcW w:w="4590" w:type="dxa"/>
            <w:vAlign w:val="center"/>
          </w:tcPr>
          <w:p w14:paraId="48A8AB1F" w14:textId="77777777" w:rsidR="001712B0" w:rsidRPr="00B118B0" w:rsidRDefault="001712B0" w:rsidP="00D94530">
            <w:pPr>
              <w:ind w:left="-9" w:right="-17" w:firstLine="17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  <w:lang w:val="en-GB"/>
              </w:rPr>
              <w:t>ค่าใช้จ่ายในการขาย</w:t>
            </w:r>
          </w:p>
        </w:tc>
        <w:tc>
          <w:tcPr>
            <w:tcW w:w="810" w:type="dxa"/>
          </w:tcPr>
          <w:p w14:paraId="09B9AD04" w14:textId="77777777" w:rsidR="001712B0" w:rsidRPr="00B118B0" w:rsidRDefault="001712B0" w:rsidP="00D94530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332F2362" w14:textId="77777777" w:rsidR="001712B0" w:rsidRPr="00B118B0" w:rsidRDefault="001712B0" w:rsidP="00D94530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326D3188" w14:textId="77777777" w:rsidR="001712B0" w:rsidRPr="00B118B0" w:rsidRDefault="001712B0" w:rsidP="00D94530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2211FA76" w14:textId="77777777" w:rsidR="001712B0" w:rsidRPr="00B118B0" w:rsidRDefault="001712B0" w:rsidP="00D94530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26C2425B" w14:textId="77777777" w:rsidR="001712B0" w:rsidRPr="00B118B0" w:rsidRDefault="001712B0" w:rsidP="00D94530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05786D76" w14:textId="77777777" w:rsidR="001712B0" w:rsidRPr="00B118B0" w:rsidRDefault="001712B0" w:rsidP="00D94530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780BF785" w14:textId="77777777" w:rsidR="001712B0" w:rsidRPr="00B118B0" w:rsidRDefault="001712B0" w:rsidP="00D94530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7E23973C" w14:textId="77777777" w:rsidR="001712B0" w:rsidRPr="00B118B0" w:rsidRDefault="001712B0" w:rsidP="00D94530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14:paraId="366DC49F" w14:textId="77777777" w:rsidR="001712B0" w:rsidRPr="00B118B0" w:rsidRDefault="001712B0" w:rsidP="00D94530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2C1CC9ED" w14:textId="77777777" w:rsidR="001712B0" w:rsidRPr="00B118B0" w:rsidRDefault="001712B0" w:rsidP="00D94530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14:paraId="677B4B7B" w14:textId="77777777" w:rsidR="001712B0" w:rsidRPr="00B118B0" w:rsidRDefault="001712B0" w:rsidP="00D94530">
            <w:pPr>
              <w:pStyle w:val="BodyTextIndent"/>
              <w:tabs>
                <w:tab w:val="decimal" w:pos="857"/>
                <w:tab w:val="decimal" w:pos="1120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000BAB58" w14:textId="77777777" w:rsidR="001712B0" w:rsidRPr="00B118B0" w:rsidRDefault="001712B0" w:rsidP="00D94530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14:paraId="5AB8F388" w14:textId="77777777" w:rsidR="001712B0" w:rsidRPr="00B118B0" w:rsidRDefault="001712B0" w:rsidP="00D94530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14:paraId="04639AD4" w14:textId="77777777" w:rsidR="001712B0" w:rsidRPr="00B118B0" w:rsidRDefault="001712B0" w:rsidP="00D94530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20" w:type="dxa"/>
            <w:vAlign w:val="center"/>
          </w:tcPr>
          <w:p w14:paraId="7C375FC6" w14:textId="77777777" w:rsidR="001712B0" w:rsidRPr="00B118B0" w:rsidRDefault="001712B0" w:rsidP="00D94530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14:paraId="736227F0" w14:textId="77777777" w:rsidR="001712B0" w:rsidRPr="00B118B0" w:rsidRDefault="001712B0" w:rsidP="00D94530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588EA01C" w14:textId="71F0CD73" w:rsidR="001712B0" w:rsidRPr="00B118B0" w:rsidRDefault="001712B0" w:rsidP="00D9453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(11)</w:t>
            </w:r>
          </w:p>
        </w:tc>
        <w:tc>
          <w:tcPr>
            <w:tcW w:w="180" w:type="dxa"/>
            <w:vAlign w:val="center"/>
          </w:tcPr>
          <w:p w14:paraId="72A12DF5" w14:textId="77777777" w:rsidR="001712B0" w:rsidRPr="00B118B0" w:rsidRDefault="001712B0" w:rsidP="00D9453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2C6CFD67" w14:textId="1643ACA8" w:rsidR="001712B0" w:rsidRPr="00B118B0" w:rsidRDefault="001712B0" w:rsidP="00D9453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(26)</w:t>
            </w:r>
          </w:p>
        </w:tc>
      </w:tr>
      <w:tr w:rsidR="00B871E2" w:rsidRPr="00B118B0" w14:paraId="5BC017E8" w14:textId="77777777" w:rsidTr="007F29B2">
        <w:trPr>
          <w:trHeight w:val="132"/>
        </w:trPr>
        <w:tc>
          <w:tcPr>
            <w:tcW w:w="4590" w:type="dxa"/>
            <w:vAlign w:val="center"/>
          </w:tcPr>
          <w:p w14:paraId="3DEE94EE" w14:textId="77777777" w:rsidR="001712B0" w:rsidRPr="00B118B0" w:rsidRDefault="001712B0" w:rsidP="00D94530">
            <w:pPr>
              <w:ind w:left="-9" w:right="-17" w:firstLine="17"/>
              <w:rPr>
                <w:rFonts w:asciiTheme="majorBidi" w:hAnsiTheme="majorBidi" w:cstheme="majorBidi"/>
                <w:sz w:val="28"/>
                <w:lang w:val="en-GB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810" w:type="dxa"/>
          </w:tcPr>
          <w:p w14:paraId="04D451E5" w14:textId="77777777" w:rsidR="001712B0" w:rsidRPr="00B118B0" w:rsidRDefault="001712B0" w:rsidP="00D94530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60567317" w14:textId="77777777" w:rsidR="001712B0" w:rsidRPr="00B118B0" w:rsidRDefault="001712B0" w:rsidP="00D94530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6F8A1C55" w14:textId="77777777" w:rsidR="001712B0" w:rsidRPr="00B118B0" w:rsidRDefault="001712B0" w:rsidP="00D94530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206DE70F" w14:textId="77777777" w:rsidR="001712B0" w:rsidRPr="00B118B0" w:rsidRDefault="001712B0" w:rsidP="00D94530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3345FFCB" w14:textId="77777777" w:rsidR="001712B0" w:rsidRPr="00B118B0" w:rsidRDefault="001712B0" w:rsidP="00D94530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1F72E451" w14:textId="77777777" w:rsidR="001712B0" w:rsidRPr="00B118B0" w:rsidRDefault="001712B0" w:rsidP="00D94530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15ADBB8A" w14:textId="77777777" w:rsidR="001712B0" w:rsidRPr="00B118B0" w:rsidRDefault="001712B0" w:rsidP="00D94530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450054E1" w14:textId="77777777" w:rsidR="001712B0" w:rsidRPr="00B118B0" w:rsidRDefault="001712B0" w:rsidP="00D94530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14:paraId="38C51AF9" w14:textId="77777777" w:rsidR="001712B0" w:rsidRPr="00B118B0" w:rsidRDefault="001712B0" w:rsidP="00D94530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7CA8971F" w14:textId="77777777" w:rsidR="001712B0" w:rsidRPr="00B118B0" w:rsidRDefault="001712B0" w:rsidP="00D94530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20" w:type="dxa"/>
            <w:vAlign w:val="center"/>
          </w:tcPr>
          <w:p w14:paraId="6ABA8A34" w14:textId="77777777" w:rsidR="001712B0" w:rsidRPr="00B118B0" w:rsidRDefault="001712B0" w:rsidP="00D94530">
            <w:pPr>
              <w:pStyle w:val="BodyTextIndent"/>
              <w:tabs>
                <w:tab w:val="decimal" w:pos="857"/>
                <w:tab w:val="decimal" w:pos="1120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1154D62B" w14:textId="77777777" w:rsidR="001712B0" w:rsidRPr="00B118B0" w:rsidRDefault="001712B0" w:rsidP="00D94530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720" w:type="dxa"/>
            <w:vAlign w:val="center"/>
          </w:tcPr>
          <w:p w14:paraId="7EA8EAF6" w14:textId="77777777" w:rsidR="001712B0" w:rsidRPr="00B118B0" w:rsidRDefault="001712B0" w:rsidP="00D94530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14:paraId="314ADA2D" w14:textId="77777777" w:rsidR="001712B0" w:rsidRPr="00B118B0" w:rsidRDefault="001712B0" w:rsidP="00D94530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20" w:type="dxa"/>
            <w:vAlign w:val="center"/>
          </w:tcPr>
          <w:p w14:paraId="1FA0BF19" w14:textId="77777777" w:rsidR="001712B0" w:rsidRPr="00B118B0" w:rsidRDefault="001712B0" w:rsidP="00D94530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14:paraId="74CFF83F" w14:textId="77777777" w:rsidR="001712B0" w:rsidRPr="00B118B0" w:rsidRDefault="001712B0" w:rsidP="00D94530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0D0B0048" w14:textId="4DA26EE8" w:rsidR="001712B0" w:rsidRPr="00B118B0" w:rsidRDefault="001712B0" w:rsidP="00D9453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(1</w:t>
            </w:r>
            <w:r>
              <w:rPr>
                <w:rFonts w:asciiTheme="majorBidi" w:hAnsiTheme="majorBidi" w:cstheme="majorBidi"/>
                <w:sz w:val="28"/>
              </w:rPr>
              <w:t>38</w:t>
            </w:r>
            <w:r w:rsidRPr="00B118B0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80" w:type="dxa"/>
            <w:vAlign w:val="center"/>
          </w:tcPr>
          <w:p w14:paraId="7A167217" w14:textId="77777777" w:rsidR="001712B0" w:rsidRPr="00B118B0" w:rsidRDefault="001712B0" w:rsidP="00D9453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4A23D570" w14:textId="5D0CCFB7" w:rsidR="001712B0" w:rsidRPr="00B118B0" w:rsidRDefault="001712B0" w:rsidP="00D9453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(126)</w:t>
            </w:r>
          </w:p>
        </w:tc>
      </w:tr>
      <w:tr w:rsidR="00B871E2" w:rsidRPr="00B118B0" w14:paraId="0AFC4487" w14:textId="77777777" w:rsidTr="007F29B2">
        <w:trPr>
          <w:trHeight w:val="132"/>
        </w:trPr>
        <w:tc>
          <w:tcPr>
            <w:tcW w:w="4590" w:type="dxa"/>
            <w:vAlign w:val="center"/>
          </w:tcPr>
          <w:p w14:paraId="73620089" w14:textId="77777777" w:rsidR="001712B0" w:rsidRPr="00B118B0" w:rsidRDefault="001712B0" w:rsidP="00D94530">
            <w:pPr>
              <w:ind w:left="-9" w:right="-17" w:firstLine="17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  <w:lang w:val="en-GB"/>
              </w:rPr>
              <w:t>ต้นทุนทางการเงิน</w:t>
            </w:r>
          </w:p>
        </w:tc>
        <w:tc>
          <w:tcPr>
            <w:tcW w:w="810" w:type="dxa"/>
          </w:tcPr>
          <w:p w14:paraId="11BB7F22" w14:textId="77777777" w:rsidR="001712B0" w:rsidRPr="00B118B0" w:rsidRDefault="001712B0" w:rsidP="00D94530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6108FC76" w14:textId="77777777" w:rsidR="001712B0" w:rsidRPr="00B118B0" w:rsidRDefault="001712B0" w:rsidP="00D94530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720" w:type="dxa"/>
          </w:tcPr>
          <w:p w14:paraId="30CA3527" w14:textId="77777777" w:rsidR="001712B0" w:rsidRPr="00B118B0" w:rsidRDefault="001712B0" w:rsidP="00D94530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5865DD6D" w14:textId="77777777" w:rsidR="001712B0" w:rsidRPr="00B118B0" w:rsidRDefault="001712B0" w:rsidP="00D94530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</w:tcPr>
          <w:p w14:paraId="56EC8AA5" w14:textId="77777777" w:rsidR="001712B0" w:rsidRPr="00B118B0" w:rsidRDefault="001712B0" w:rsidP="00D94530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4B8FB2EF" w14:textId="77777777" w:rsidR="001712B0" w:rsidRPr="00B118B0" w:rsidRDefault="001712B0" w:rsidP="00D94530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</w:tcPr>
          <w:p w14:paraId="62D0503E" w14:textId="77777777" w:rsidR="001712B0" w:rsidRPr="00B118B0" w:rsidRDefault="001712B0" w:rsidP="00D94530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6CA3370F" w14:textId="77777777" w:rsidR="001712B0" w:rsidRPr="00B118B0" w:rsidRDefault="001712B0" w:rsidP="00D94530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vAlign w:val="center"/>
          </w:tcPr>
          <w:p w14:paraId="4C8420CD" w14:textId="77777777" w:rsidR="001712B0" w:rsidRPr="00B118B0" w:rsidRDefault="001712B0" w:rsidP="00D94530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  <w:vAlign w:val="center"/>
          </w:tcPr>
          <w:p w14:paraId="03EB371C" w14:textId="77777777" w:rsidR="001712B0" w:rsidRPr="00B118B0" w:rsidRDefault="001712B0" w:rsidP="00D94530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720" w:type="dxa"/>
            <w:vAlign w:val="center"/>
          </w:tcPr>
          <w:p w14:paraId="71ADF074" w14:textId="77777777" w:rsidR="001712B0" w:rsidRPr="00B118B0" w:rsidRDefault="001712B0" w:rsidP="00D94530">
            <w:pPr>
              <w:pStyle w:val="EnvelopeReturn"/>
              <w:tabs>
                <w:tab w:val="decimal" w:pos="1120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  <w:vAlign w:val="center"/>
          </w:tcPr>
          <w:p w14:paraId="38EE96B1" w14:textId="77777777" w:rsidR="001712B0" w:rsidRPr="00B118B0" w:rsidRDefault="001712B0" w:rsidP="00D94530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720" w:type="dxa"/>
            <w:vAlign w:val="center"/>
          </w:tcPr>
          <w:p w14:paraId="3417C437" w14:textId="77777777" w:rsidR="001712B0" w:rsidRPr="00B118B0" w:rsidRDefault="001712B0" w:rsidP="00D94530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14:paraId="0ECF4980" w14:textId="77777777" w:rsidR="001712B0" w:rsidRPr="00B118B0" w:rsidRDefault="001712B0" w:rsidP="00D94530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20" w:type="dxa"/>
            <w:vAlign w:val="center"/>
          </w:tcPr>
          <w:p w14:paraId="41436CF8" w14:textId="77777777" w:rsidR="001712B0" w:rsidRPr="00B118B0" w:rsidRDefault="001712B0" w:rsidP="00D94530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14:paraId="52B84C25" w14:textId="77777777" w:rsidR="001712B0" w:rsidRPr="00B118B0" w:rsidRDefault="001712B0" w:rsidP="00D94530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E3BB51" w14:textId="0F05AC61" w:rsidR="001712B0" w:rsidRPr="00B118B0" w:rsidRDefault="001712B0" w:rsidP="00D9453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(16)</w:t>
            </w:r>
          </w:p>
        </w:tc>
        <w:tc>
          <w:tcPr>
            <w:tcW w:w="180" w:type="dxa"/>
            <w:vAlign w:val="center"/>
          </w:tcPr>
          <w:p w14:paraId="3B95CC32" w14:textId="77777777" w:rsidR="001712B0" w:rsidRPr="00B118B0" w:rsidRDefault="001712B0" w:rsidP="00D9453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C775B9" w14:textId="1666DE08" w:rsidR="001712B0" w:rsidRPr="00B118B0" w:rsidRDefault="001712B0" w:rsidP="00D9453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(19)</w:t>
            </w:r>
          </w:p>
        </w:tc>
      </w:tr>
      <w:tr w:rsidR="00B871E2" w:rsidRPr="00B118B0" w14:paraId="3062191A" w14:textId="77777777" w:rsidTr="007F29B2">
        <w:trPr>
          <w:trHeight w:val="132"/>
        </w:trPr>
        <w:tc>
          <w:tcPr>
            <w:tcW w:w="4590" w:type="dxa"/>
            <w:vAlign w:val="center"/>
          </w:tcPr>
          <w:p w14:paraId="0ADDAE83" w14:textId="2743CFA0" w:rsidR="001712B0" w:rsidRPr="00B118B0" w:rsidRDefault="001712B0" w:rsidP="00D94530">
            <w:pPr>
              <w:ind w:left="-9" w:right="-17" w:firstLine="17"/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</w:pPr>
            <w:r w:rsidRPr="00A9729D">
              <w:rPr>
                <w:rFonts w:asciiTheme="majorBidi" w:hAnsiTheme="majorBidi" w:hint="cs"/>
                <w:b/>
                <w:bCs/>
                <w:sz w:val="28"/>
                <w:cs/>
                <w:lang w:val="en-GB"/>
              </w:rPr>
              <w:t>กำไรก่อนรายได้</w:t>
            </w:r>
            <w:r w:rsidRPr="00A9729D">
              <w:rPr>
                <w:rFonts w:asciiTheme="majorBidi" w:hAnsiTheme="majorBidi"/>
                <w:b/>
                <w:bCs/>
                <w:sz w:val="28"/>
                <w:cs/>
                <w:lang w:val="en-GB"/>
              </w:rPr>
              <w:t xml:space="preserve"> (</w:t>
            </w:r>
            <w:r w:rsidRPr="00A9729D">
              <w:rPr>
                <w:rFonts w:asciiTheme="majorBidi" w:hAnsiTheme="majorBidi" w:hint="cs"/>
                <w:b/>
                <w:bCs/>
                <w:sz w:val="28"/>
                <w:cs/>
                <w:lang w:val="en-GB"/>
              </w:rPr>
              <w:t>ค่าใช้จ่าย</w:t>
            </w:r>
            <w:r w:rsidRPr="00A9729D">
              <w:rPr>
                <w:rFonts w:asciiTheme="majorBidi" w:hAnsiTheme="majorBidi"/>
                <w:b/>
                <w:bCs/>
                <w:sz w:val="28"/>
                <w:cs/>
                <w:lang w:val="en-GB"/>
              </w:rPr>
              <w:t xml:space="preserve">) </w:t>
            </w:r>
            <w:r w:rsidRPr="00A9729D">
              <w:rPr>
                <w:rFonts w:asciiTheme="majorBidi" w:hAnsiTheme="majorBidi" w:hint="cs"/>
                <w:b/>
                <w:bCs/>
                <w:sz w:val="28"/>
                <w:cs/>
                <w:lang w:val="en-GB"/>
              </w:rPr>
              <w:t>ภาษีเงินได้</w:t>
            </w:r>
          </w:p>
        </w:tc>
        <w:tc>
          <w:tcPr>
            <w:tcW w:w="810" w:type="dxa"/>
          </w:tcPr>
          <w:p w14:paraId="757C854B" w14:textId="77777777" w:rsidR="001712B0" w:rsidRPr="00B118B0" w:rsidRDefault="001712B0" w:rsidP="00D94530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451286CE" w14:textId="77777777" w:rsidR="001712B0" w:rsidRPr="00B118B0" w:rsidRDefault="001712B0" w:rsidP="00D94530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720" w:type="dxa"/>
          </w:tcPr>
          <w:p w14:paraId="72CA70B6" w14:textId="77777777" w:rsidR="001712B0" w:rsidRPr="00B118B0" w:rsidRDefault="001712B0" w:rsidP="00D94530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5B52FB30" w14:textId="77777777" w:rsidR="001712B0" w:rsidRPr="00B118B0" w:rsidRDefault="001712B0" w:rsidP="00D94530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</w:tcPr>
          <w:p w14:paraId="197B510F" w14:textId="77777777" w:rsidR="001712B0" w:rsidRPr="00B118B0" w:rsidRDefault="001712B0" w:rsidP="00D94530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2AE16027" w14:textId="77777777" w:rsidR="001712B0" w:rsidRPr="00B118B0" w:rsidRDefault="001712B0" w:rsidP="00D94530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</w:tcPr>
          <w:p w14:paraId="23327862" w14:textId="77777777" w:rsidR="001712B0" w:rsidRPr="00B118B0" w:rsidRDefault="001712B0" w:rsidP="00D94530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624114A0" w14:textId="77777777" w:rsidR="001712B0" w:rsidRPr="00B118B0" w:rsidRDefault="001712B0" w:rsidP="00D94530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vAlign w:val="center"/>
          </w:tcPr>
          <w:p w14:paraId="75C133D6" w14:textId="77777777" w:rsidR="001712B0" w:rsidRPr="00B118B0" w:rsidRDefault="001712B0" w:rsidP="00D94530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0" w:type="dxa"/>
            <w:vAlign w:val="center"/>
          </w:tcPr>
          <w:p w14:paraId="0FEE804C" w14:textId="77777777" w:rsidR="001712B0" w:rsidRPr="00B118B0" w:rsidRDefault="001712B0" w:rsidP="00D94530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720" w:type="dxa"/>
            <w:vAlign w:val="center"/>
          </w:tcPr>
          <w:p w14:paraId="4BBC9849" w14:textId="77777777" w:rsidR="001712B0" w:rsidRPr="00B118B0" w:rsidRDefault="001712B0" w:rsidP="00D94530">
            <w:pPr>
              <w:pStyle w:val="EnvelopeReturn"/>
              <w:tabs>
                <w:tab w:val="decimal" w:pos="1120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0" w:type="dxa"/>
            <w:vAlign w:val="center"/>
          </w:tcPr>
          <w:p w14:paraId="1D2AF699" w14:textId="77777777" w:rsidR="001712B0" w:rsidRPr="00B118B0" w:rsidRDefault="001712B0" w:rsidP="00D94530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720" w:type="dxa"/>
            <w:vAlign w:val="center"/>
          </w:tcPr>
          <w:p w14:paraId="14430967" w14:textId="77777777" w:rsidR="001712B0" w:rsidRPr="00B118B0" w:rsidRDefault="001712B0" w:rsidP="00D94530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14:paraId="6ACC6246" w14:textId="77777777" w:rsidR="001712B0" w:rsidRPr="00B118B0" w:rsidRDefault="001712B0" w:rsidP="00D94530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0" w:type="dxa"/>
            <w:vAlign w:val="center"/>
          </w:tcPr>
          <w:p w14:paraId="3DE2F790" w14:textId="77777777" w:rsidR="001712B0" w:rsidRPr="00B118B0" w:rsidRDefault="001712B0" w:rsidP="00D94530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14:paraId="47402AF3" w14:textId="77777777" w:rsidR="001712B0" w:rsidRPr="00B118B0" w:rsidRDefault="001712B0" w:rsidP="00D94530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12F7DE" w14:textId="60331D64" w:rsidR="001712B0" w:rsidRPr="00B118B0" w:rsidRDefault="001712B0" w:rsidP="00D94530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154</w:t>
            </w:r>
          </w:p>
        </w:tc>
        <w:tc>
          <w:tcPr>
            <w:tcW w:w="180" w:type="dxa"/>
            <w:vAlign w:val="center"/>
          </w:tcPr>
          <w:p w14:paraId="41BBC0C3" w14:textId="77777777" w:rsidR="001712B0" w:rsidRPr="00B118B0" w:rsidRDefault="001712B0" w:rsidP="00D94530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DECCC2" w14:textId="2CDBFBE9" w:rsidR="001712B0" w:rsidRPr="00B118B0" w:rsidRDefault="001712B0" w:rsidP="00D94530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</w:rPr>
              <w:t>68</w:t>
            </w:r>
          </w:p>
        </w:tc>
      </w:tr>
      <w:tr w:rsidR="00B871E2" w:rsidRPr="00B118B0" w14:paraId="2AF90A1F" w14:textId="77777777" w:rsidTr="007F29B2">
        <w:trPr>
          <w:trHeight w:val="132"/>
        </w:trPr>
        <w:tc>
          <w:tcPr>
            <w:tcW w:w="4590" w:type="dxa"/>
            <w:vAlign w:val="center"/>
          </w:tcPr>
          <w:p w14:paraId="3E69C021" w14:textId="77777777" w:rsidR="001712B0" w:rsidRPr="00B118B0" w:rsidRDefault="001712B0" w:rsidP="00D94530">
            <w:pPr>
              <w:ind w:left="-9" w:right="-17" w:firstLine="17"/>
              <w:rPr>
                <w:rFonts w:asciiTheme="majorBidi" w:hAnsiTheme="majorBidi" w:cstheme="majorBidi"/>
                <w:sz w:val="28"/>
                <w:lang w:val="en-GB"/>
              </w:rPr>
            </w:pPr>
            <w:r w:rsidRPr="00B118B0">
              <w:rPr>
                <w:rFonts w:asciiTheme="majorBidi" w:hAnsiTheme="majorBidi" w:cstheme="majorBidi"/>
                <w:spacing w:val="-8"/>
                <w:sz w:val="28"/>
                <w:cs/>
                <w:lang w:val="en-GB"/>
              </w:rPr>
              <w:t xml:space="preserve">รายได้ </w:t>
            </w:r>
            <w:r w:rsidRPr="00B118B0">
              <w:rPr>
                <w:rFonts w:asciiTheme="majorBidi" w:hAnsiTheme="majorBidi" w:cstheme="majorBidi"/>
                <w:spacing w:val="-8"/>
                <w:sz w:val="28"/>
              </w:rPr>
              <w:t>(</w:t>
            </w:r>
            <w:r w:rsidRPr="00B118B0">
              <w:rPr>
                <w:rFonts w:asciiTheme="majorBidi" w:hAnsiTheme="majorBidi" w:cstheme="majorBidi"/>
                <w:spacing w:val="-8"/>
                <w:sz w:val="28"/>
                <w:cs/>
              </w:rPr>
              <w:t>ค่าใช้จ่าย</w:t>
            </w:r>
            <w:r w:rsidRPr="00B118B0">
              <w:rPr>
                <w:rFonts w:asciiTheme="majorBidi" w:hAnsiTheme="majorBidi" w:cstheme="majorBidi"/>
                <w:spacing w:val="-8"/>
                <w:sz w:val="28"/>
              </w:rPr>
              <w:t xml:space="preserve">) </w:t>
            </w:r>
            <w:r w:rsidRPr="00B118B0">
              <w:rPr>
                <w:rFonts w:asciiTheme="majorBidi" w:hAnsiTheme="majorBidi" w:cstheme="majorBidi"/>
                <w:spacing w:val="-8"/>
                <w:sz w:val="28"/>
                <w:cs/>
                <w:lang w:val="en-GB"/>
              </w:rPr>
              <w:t>ภาษีเงินได้</w:t>
            </w:r>
          </w:p>
        </w:tc>
        <w:tc>
          <w:tcPr>
            <w:tcW w:w="810" w:type="dxa"/>
          </w:tcPr>
          <w:p w14:paraId="79FC88FA" w14:textId="77777777" w:rsidR="001712B0" w:rsidRPr="00B118B0" w:rsidRDefault="001712B0" w:rsidP="00D94530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681FDA9A" w14:textId="77777777" w:rsidR="001712B0" w:rsidRPr="00B118B0" w:rsidRDefault="001712B0" w:rsidP="00D94530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720" w:type="dxa"/>
          </w:tcPr>
          <w:p w14:paraId="2912227C" w14:textId="77777777" w:rsidR="001712B0" w:rsidRPr="00B118B0" w:rsidRDefault="001712B0" w:rsidP="00D94530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37C1AF09" w14:textId="77777777" w:rsidR="001712B0" w:rsidRPr="00B118B0" w:rsidRDefault="001712B0" w:rsidP="00D94530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</w:tcPr>
          <w:p w14:paraId="1C64CAC2" w14:textId="77777777" w:rsidR="001712B0" w:rsidRPr="00B118B0" w:rsidRDefault="001712B0" w:rsidP="00D94530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61C329D3" w14:textId="77777777" w:rsidR="001712B0" w:rsidRPr="00B118B0" w:rsidRDefault="001712B0" w:rsidP="00D94530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</w:tcPr>
          <w:p w14:paraId="17286A15" w14:textId="77777777" w:rsidR="001712B0" w:rsidRPr="00B118B0" w:rsidRDefault="001712B0" w:rsidP="00D94530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047A66B9" w14:textId="77777777" w:rsidR="001712B0" w:rsidRPr="00B118B0" w:rsidRDefault="001712B0" w:rsidP="00D94530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vAlign w:val="center"/>
          </w:tcPr>
          <w:p w14:paraId="66C3786F" w14:textId="77777777" w:rsidR="001712B0" w:rsidRPr="00B118B0" w:rsidRDefault="001712B0" w:rsidP="00D94530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  <w:vAlign w:val="center"/>
          </w:tcPr>
          <w:p w14:paraId="73F0211F" w14:textId="77777777" w:rsidR="001712B0" w:rsidRPr="00B118B0" w:rsidRDefault="001712B0" w:rsidP="00D94530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720" w:type="dxa"/>
            <w:vAlign w:val="center"/>
          </w:tcPr>
          <w:p w14:paraId="5E33AA8E" w14:textId="77777777" w:rsidR="001712B0" w:rsidRPr="00B118B0" w:rsidRDefault="001712B0" w:rsidP="00D94530">
            <w:pPr>
              <w:pStyle w:val="EnvelopeReturn"/>
              <w:tabs>
                <w:tab w:val="decimal" w:pos="1120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  <w:vAlign w:val="center"/>
          </w:tcPr>
          <w:p w14:paraId="7F22F302" w14:textId="77777777" w:rsidR="001712B0" w:rsidRPr="00B118B0" w:rsidRDefault="001712B0" w:rsidP="00D94530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720" w:type="dxa"/>
            <w:vAlign w:val="center"/>
          </w:tcPr>
          <w:p w14:paraId="7AD1835E" w14:textId="77777777" w:rsidR="001712B0" w:rsidRPr="00B118B0" w:rsidRDefault="001712B0" w:rsidP="00D94530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52A99FDD" w14:textId="77777777" w:rsidR="001712B0" w:rsidRPr="00B118B0" w:rsidRDefault="001712B0" w:rsidP="00D94530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14:paraId="5066BEB8" w14:textId="77777777" w:rsidR="001712B0" w:rsidRPr="00B118B0" w:rsidRDefault="001712B0" w:rsidP="00D94530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10AF8618" w14:textId="77777777" w:rsidR="001712B0" w:rsidRPr="00B118B0" w:rsidRDefault="001712B0" w:rsidP="00D94530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496955C9" w14:textId="79712E44" w:rsidR="001712B0" w:rsidRPr="00B118B0" w:rsidRDefault="001712B0" w:rsidP="00D9453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(4)</w:t>
            </w:r>
          </w:p>
        </w:tc>
        <w:tc>
          <w:tcPr>
            <w:tcW w:w="180" w:type="dxa"/>
            <w:vAlign w:val="center"/>
          </w:tcPr>
          <w:p w14:paraId="690CD356" w14:textId="77777777" w:rsidR="001712B0" w:rsidRPr="00B118B0" w:rsidRDefault="001712B0" w:rsidP="00D9453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2C1489D9" w14:textId="746B5DD3" w:rsidR="001712B0" w:rsidRPr="00B118B0" w:rsidRDefault="001712B0" w:rsidP="00D9453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(9)</w:t>
            </w:r>
          </w:p>
        </w:tc>
      </w:tr>
      <w:tr w:rsidR="00B871E2" w:rsidRPr="00B118B0" w14:paraId="1027CD26" w14:textId="77777777" w:rsidTr="007F29B2">
        <w:trPr>
          <w:trHeight w:val="132"/>
        </w:trPr>
        <w:tc>
          <w:tcPr>
            <w:tcW w:w="4590" w:type="dxa"/>
            <w:vAlign w:val="center"/>
          </w:tcPr>
          <w:p w14:paraId="2F061B42" w14:textId="77777777" w:rsidR="001712B0" w:rsidRPr="00B118B0" w:rsidRDefault="001712B0" w:rsidP="00D94530">
            <w:pPr>
              <w:ind w:left="-9" w:right="-17" w:firstLine="17"/>
              <w:rPr>
                <w:rFonts w:asciiTheme="majorBidi" w:hAnsiTheme="majorBidi" w:cstheme="majorBidi"/>
                <w:spacing w:val="-8"/>
                <w:sz w:val="28"/>
                <w:cs/>
                <w:lang w:val="en-GB"/>
              </w:rPr>
            </w:pPr>
            <w:r w:rsidRPr="00B118B0">
              <w:rPr>
                <w:rFonts w:asciiTheme="majorBidi" w:hAnsiTheme="majorBidi" w:cstheme="majorBidi"/>
                <w:spacing w:val="-8"/>
                <w:sz w:val="28"/>
                <w:cs/>
                <w:lang w:val="en-GB"/>
              </w:rPr>
              <w:t>ส่วนแบ่งกำไรจากเงินลงทุนในบริษัทร่วม</w:t>
            </w:r>
          </w:p>
        </w:tc>
        <w:tc>
          <w:tcPr>
            <w:tcW w:w="810" w:type="dxa"/>
          </w:tcPr>
          <w:p w14:paraId="18507E35" w14:textId="77777777" w:rsidR="001712B0" w:rsidRPr="00B118B0" w:rsidRDefault="001712B0" w:rsidP="00D94530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630678D0" w14:textId="77777777" w:rsidR="001712B0" w:rsidRPr="00B118B0" w:rsidRDefault="001712B0" w:rsidP="00D94530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720" w:type="dxa"/>
          </w:tcPr>
          <w:p w14:paraId="0A55C14C" w14:textId="77777777" w:rsidR="001712B0" w:rsidRPr="00B118B0" w:rsidRDefault="001712B0" w:rsidP="00D94530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16E52C25" w14:textId="77777777" w:rsidR="001712B0" w:rsidRPr="00B118B0" w:rsidRDefault="001712B0" w:rsidP="00D94530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</w:tcPr>
          <w:p w14:paraId="70DB4F5F" w14:textId="77777777" w:rsidR="001712B0" w:rsidRPr="00B118B0" w:rsidRDefault="001712B0" w:rsidP="00D94530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2880D7BD" w14:textId="77777777" w:rsidR="001712B0" w:rsidRPr="00B118B0" w:rsidRDefault="001712B0" w:rsidP="00D94530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</w:tcPr>
          <w:p w14:paraId="71E13A9C" w14:textId="77777777" w:rsidR="001712B0" w:rsidRPr="00B118B0" w:rsidRDefault="001712B0" w:rsidP="00D94530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6892616A" w14:textId="77777777" w:rsidR="001712B0" w:rsidRPr="00B118B0" w:rsidRDefault="001712B0" w:rsidP="00D94530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vAlign w:val="center"/>
          </w:tcPr>
          <w:p w14:paraId="52B00B54" w14:textId="77777777" w:rsidR="001712B0" w:rsidRPr="00B118B0" w:rsidRDefault="001712B0" w:rsidP="00D94530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  <w:vAlign w:val="center"/>
          </w:tcPr>
          <w:p w14:paraId="46AF7DF7" w14:textId="77777777" w:rsidR="001712B0" w:rsidRPr="00B118B0" w:rsidRDefault="001712B0" w:rsidP="00D94530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720" w:type="dxa"/>
            <w:vAlign w:val="center"/>
          </w:tcPr>
          <w:p w14:paraId="55804E83" w14:textId="77777777" w:rsidR="001712B0" w:rsidRPr="00B118B0" w:rsidRDefault="001712B0" w:rsidP="00D94530">
            <w:pPr>
              <w:pStyle w:val="EnvelopeReturn"/>
              <w:tabs>
                <w:tab w:val="decimal" w:pos="1120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  <w:vAlign w:val="center"/>
          </w:tcPr>
          <w:p w14:paraId="3650D301" w14:textId="77777777" w:rsidR="001712B0" w:rsidRPr="00B118B0" w:rsidRDefault="001712B0" w:rsidP="00D94530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720" w:type="dxa"/>
            <w:vAlign w:val="center"/>
          </w:tcPr>
          <w:p w14:paraId="55BB97EA" w14:textId="77777777" w:rsidR="001712B0" w:rsidRPr="00B118B0" w:rsidRDefault="001712B0" w:rsidP="00D94530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18BFE1F3" w14:textId="77777777" w:rsidR="001712B0" w:rsidRPr="00B118B0" w:rsidRDefault="001712B0" w:rsidP="00D94530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14:paraId="144BD702" w14:textId="77777777" w:rsidR="001712B0" w:rsidRPr="00B118B0" w:rsidRDefault="001712B0" w:rsidP="00D94530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3C843640" w14:textId="77777777" w:rsidR="001712B0" w:rsidRPr="00B118B0" w:rsidRDefault="001712B0" w:rsidP="00D94530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312FAD5F" w14:textId="1576BB75" w:rsidR="001712B0" w:rsidRPr="00B118B0" w:rsidRDefault="001712B0" w:rsidP="00D9453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180" w:type="dxa"/>
            <w:vAlign w:val="center"/>
          </w:tcPr>
          <w:p w14:paraId="0D1AE816" w14:textId="77777777" w:rsidR="001712B0" w:rsidRPr="00B118B0" w:rsidRDefault="001712B0" w:rsidP="00D9453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5C464DE9" w14:textId="4243A28B" w:rsidR="001712B0" w:rsidRPr="00B118B0" w:rsidRDefault="001712B0" w:rsidP="00D9453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B871E2" w:rsidRPr="00B118B0" w14:paraId="073F690C" w14:textId="77777777" w:rsidTr="007F29B2">
        <w:trPr>
          <w:trHeight w:val="132"/>
        </w:trPr>
        <w:tc>
          <w:tcPr>
            <w:tcW w:w="4590" w:type="dxa"/>
            <w:vAlign w:val="center"/>
          </w:tcPr>
          <w:p w14:paraId="61F5D4B0" w14:textId="77777777" w:rsidR="001712B0" w:rsidRPr="00B118B0" w:rsidRDefault="001712B0" w:rsidP="00D94530">
            <w:pPr>
              <w:ind w:left="-9" w:right="-17" w:firstLine="17"/>
              <w:rPr>
                <w:rFonts w:asciiTheme="majorBidi" w:hAnsiTheme="majorBidi" w:cstheme="majorBidi"/>
                <w:b/>
                <w:bCs/>
                <w:sz w:val="28"/>
                <w:lang w:val="en-GB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กำไรสำหรับงวด</w:t>
            </w:r>
          </w:p>
        </w:tc>
        <w:tc>
          <w:tcPr>
            <w:tcW w:w="810" w:type="dxa"/>
          </w:tcPr>
          <w:p w14:paraId="2EED5262" w14:textId="77777777" w:rsidR="001712B0" w:rsidRPr="00B118B0" w:rsidRDefault="001712B0" w:rsidP="00D94530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617E4966" w14:textId="77777777" w:rsidR="001712B0" w:rsidRPr="00B118B0" w:rsidRDefault="001712B0" w:rsidP="00D94530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720" w:type="dxa"/>
          </w:tcPr>
          <w:p w14:paraId="44D2B90D" w14:textId="77777777" w:rsidR="001712B0" w:rsidRPr="00B118B0" w:rsidRDefault="001712B0" w:rsidP="00D94530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6312103F" w14:textId="77777777" w:rsidR="001712B0" w:rsidRPr="00B118B0" w:rsidRDefault="001712B0" w:rsidP="00D94530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</w:tcPr>
          <w:p w14:paraId="470629A3" w14:textId="77777777" w:rsidR="001712B0" w:rsidRPr="00B118B0" w:rsidRDefault="001712B0" w:rsidP="00D94530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52782981" w14:textId="77777777" w:rsidR="001712B0" w:rsidRPr="00B118B0" w:rsidRDefault="001712B0" w:rsidP="00D94530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</w:tcPr>
          <w:p w14:paraId="66DD2B27" w14:textId="77777777" w:rsidR="001712B0" w:rsidRPr="00B118B0" w:rsidRDefault="001712B0" w:rsidP="00D94530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4DCD6995" w14:textId="77777777" w:rsidR="001712B0" w:rsidRPr="00B118B0" w:rsidRDefault="001712B0" w:rsidP="00D94530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vAlign w:val="center"/>
          </w:tcPr>
          <w:p w14:paraId="5C5860FA" w14:textId="77777777" w:rsidR="001712B0" w:rsidRPr="00B118B0" w:rsidRDefault="001712B0" w:rsidP="00D94530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  <w:vAlign w:val="center"/>
          </w:tcPr>
          <w:p w14:paraId="458D4D95" w14:textId="77777777" w:rsidR="001712B0" w:rsidRPr="00B118B0" w:rsidRDefault="001712B0" w:rsidP="00D94530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720" w:type="dxa"/>
            <w:vAlign w:val="center"/>
          </w:tcPr>
          <w:p w14:paraId="58E62325" w14:textId="77777777" w:rsidR="001712B0" w:rsidRPr="00B118B0" w:rsidRDefault="001712B0" w:rsidP="00D94530">
            <w:pPr>
              <w:pStyle w:val="EnvelopeReturn"/>
              <w:tabs>
                <w:tab w:val="decimal" w:pos="1120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  <w:vAlign w:val="center"/>
          </w:tcPr>
          <w:p w14:paraId="0FDF305D" w14:textId="77777777" w:rsidR="001712B0" w:rsidRPr="00B118B0" w:rsidRDefault="001712B0" w:rsidP="00D94530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720" w:type="dxa"/>
            <w:vAlign w:val="center"/>
          </w:tcPr>
          <w:p w14:paraId="004F252C" w14:textId="77777777" w:rsidR="001712B0" w:rsidRPr="00B118B0" w:rsidRDefault="001712B0" w:rsidP="00D94530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7751C41A" w14:textId="77777777" w:rsidR="001712B0" w:rsidRPr="00B118B0" w:rsidRDefault="001712B0" w:rsidP="00D94530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14:paraId="16DCFF5A" w14:textId="77777777" w:rsidR="001712B0" w:rsidRPr="00B118B0" w:rsidRDefault="001712B0" w:rsidP="00D94530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373CE2C2" w14:textId="77777777" w:rsidR="001712B0" w:rsidRPr="00B118B0" w:rsidRDefault="001712B0" w:rsidP="00D94530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2BE2148" w14:textId="104682F0" w:rsidR="001712B0" w:rsidRPr="00B118B0" w:rsidRDefault="001712B0" w:rsidP="00D94530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53</w:t>
            </w:r>
          </w:p>
        </w:tc>
        <w:tc>
          <w:tcPr>
            <w:tcW w:w="180" w:type="dxa"/>
            <w:vAlign w:val="center"/>
          </w:tcPr>
          <w:p w14:paraId="430F87AB" w14:textId="77777777" w:rsidR="001712B0" w:rsidRPr="00B118B0" w:rsidRDefault="001712B0" w:rsidP="00D94530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5D49405" w14:textId="2753C914" w:rsidR="001712B0" w:rsidRPr="00B118B0" w:rsidRDefault="001712B0" w:rsidP="00D94530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</w:rPr>
              <w:t>59</w:t>
            </w:r>
          </w:p>
        </w:tc>
      </w:tr>
    </w:tbl>
    <w:p w14:paraId="3BFD17E4" w14:textId="4975AF3D" w:rsidR="00825D0B" w:rsidRPr="00B118B0" w:rsidRDefault="00825D0B" w:rsidP="00CE1460">
      <w:pPr>
        <w:rPr>
          <w:rFonts w:asciiTheme="majorBidi" w:hAnsiTheme="majorBidi" w:cstheme="majorBidi"/>
          <w:sz w:val="28"/>
        </w:rPr>
        <w:sectPr w:rsidR="00825D0B" w:rsidRPr="00B118B0" w:rsidSect="00381974">
          <w:headerReference w:type="default" r:id="rId14"/>
          <w:footerReference w:type="default" r:id="rId15"/>
          <w:footnotePr>
            <w:pos w:val="sectEnd"/>
          </w:footnotePr>
          <w:endnotePr>
            <w:numFmt w:val="decimal"/>
            <w:numStart w:val="0"/>
          </w:endnotePr>
          <w:pgSz w:w="16834" w:h="11909" w:orient="landscape" w:code="9"/>
          <w:pgMar w:top="1440" w:right="1224" w:bottom="720" w:left="1440" w:header="864" w:footer="432" w:gutter="0"/>
          <w:pgNumType w:start="50" w:chapStyle="1"/>
          <w:cols w:space="720"/>
        </w:sectPr>
      </w:pPr>
    </w:p>
    <w:p w14:paraId="0B41FBFC" w14:textId="65049FED" w:rsidR="00F53166" w:rsidRPr="00B118B0" w:rsidRDefault="009E4C64" w:rsidP="00081754">
      <w:pPr>
        <w:pStyle w:val="ListParagraph"/>
        <w:numPr>
          <w:ilvl w:val="0"/>
          <w:numId w:val="1"/>
        </w:numPr>
        <w:spacing w:before="240" w:line="240" w:lineRule="atLeast"/>
        <w:ind w:left="360"/>
        <w:rPr>
          <w:rFonts w:asciiTheme="majorBidi" w:hAnsiTheme="majorBidi" w:cstheme="majorBidi"/>
          <w:b/>
          <w:bCs/>
          <w:sz w:val="28"/>
        </w:rPr>
      </w:pPr>
      <w:r w:rsidRPr="00B118B0">
        <w:rPr>
          <w:rFonts w:asciiTheme="majorBidi" w:hAnsiTheme="majorBidi" w:cstheme="majorBidi"/>
          <w:b/>
          <w:bCs/>
          <w:sz w:val="28"/>
          <w:cs/>
        </w:rPr>
        <w:t>ภาระผูกพันและหนี้สินที่อาจเกิดขึ้น</w:t>
      </w:r>
    </w:p>
    <w:p w14:paraId="58A38352" w14:textId="7FC0E088" w:rsidR="00F53166" w:rsidRPr="00B118B0" w:rsidRDefault="00B938C5" w:rsidP="00311808">
      <w:pPr>
        <w:spacing w:before="120" w:after="120"/>
        <w:ind w:left="360" w:hanging="360"/>
        <w:jc w:val="thaiDistribute"/>
        <w:rPr>
          <w:rFonts w:asciiTheme="majorBidi" w:hAnsiTheme="majorBidi" w:cstheme="majorBidi"/>
          <w:color w:val="000000"/>
          <w:spacing w:val="-2"/>
          <w:sz w:val="28"/>
          <w:cs/>
        </w:rPr>
      </w:pP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30.1 </w:t>
      </w:r>
      <w:r w:rsidR="009E4C64"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บริษัทและบริษัทย่อยมีภาระผูกพันและหนี้สินที่อาจเกิดขึ้นนอกเหนือจากที่เปิดเผยในหมายเหตุประกอบงบการเงินอื่น</w:t>
      </w:r>
      <w:r w:rsidR="000A18B3"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9E4C64"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ดังนี</w:t>
      </w:r>
      <w:r w:rsidR="000A18B3"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้</w:t>
      </w:r>
    </w:p>
    <w:p w14:paraId="4938C3FC" w14:textId="697E6324" w:rsidR="00F53166" w:rsidRPr="00B118B0" w:rsidRDefault="00AA626B" w:rsidP="00EE5634">
      <w:pPr>
        <w:spacing w:after="240"/>
        <w:ind w:left="540" w:right="-29" w:hanging="54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3</w:t>
      </w:r>
      <w:r w:rsidR="00247FDE" w:rsidRPr="00B118B0">
        <w:rPr>
          <w:rFonts w:asciiTheme="majorBidi" w:hAnsiTheme="majorBidi" w:cstheme="majorBidi"/>
          <w:color w:val="000000"/>
          <w:spacing w:val="-2"/>
          <w:sz w:val="28"/>
        </w:rPr>
        <w:t>0</w:t>
      </w:r>
      <w:r w:rsidR="009E4C64" w:rsidRPr="00B118B0">
        <w:rPr>
          <w:rFonts w:asciiTheme="majorBidi" w:hAnsiTheme="majorBidi" w:cstheme="majorBidi"/>
          <w:color w:val="000000"/>
          <w:spacing w:val="-2"/>
          <w:sz w:val="28"/>
        </w:rPr>
        <w:t>.1</w:t>
      </w:r>
      <w:r w:rsidR="00D17DE1" w:rsidRPr="00B118B0">
        <w:rPr>
          <w:rFonts w:asciiTheme="majorBidi" w:hAnsiTheme="majorBidi" w:cstheme="majorBidi"/>
          <w:color w:val="000000"/>
          <w:spacing w:val="-2"/>
          <w:sz w:val="28"/>
        </w:rPr>
        <w:t>.1</w:t>
      </w:r>
      <w:r w:rsidR="009E4C64" w:rsidRPr="00B118B0">
        <w:rPr>
          <w:rFonts w:asciiTheme="majorBidi" w:hAnsiTheme="majorBidi" w:cstheme="majorBidi"/>
          <w:color w:val="000000"/>
          <w:spacing w:val="-2"/>
          <w:sz w:val="28"/>
        </w:rPr>
        <w:tab/>
      </w:r>
      <w:r w:rsidR="009E4C64"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ภาระผูกพันเกี่ยวกับสัญญาเช่าดำเนินงานระยะยาว</w:t>
      </w:r>
    </w:p>
    <w:p w14:paraId="60C287A0" w14:textId="618237CF" w:rsidR="00F53166" w:rsidRPr="00B118B0" w:rsidRDefault="009E4C64" w:rsidP="00311808">
      <w:pPr>
        <w:spacing w:after="120"/>
        <w:ind w:left="540"/>
        <w:jc w:val="thaiDistribute"/>
        <w:rPr>
          <w:rFonts w:asciiTheme="majorBidi" w:hAnsiTheme="majorBidi" w:cstheme="majorBidi"/>
          <w:sz w:val="28"/>
        </w:rPr>
      </w:pPr>
      <w:r w:rsidRPr="00B118B0">
        <w:rPr>
          <w:rFonts w:asciiTheme="majorBidi" w:hAnsiTheme="majorBidi" w:cstheme="majorBidi"/>
          <w:sz w:val="28"/>
          <w:cs/>
        </w:rPr>
        <w:t>บริษัทและบริษัทย่อยได้เข้าทำสัญญาเช่าดำเนินงานระยะย</w:t>
      </w:r>
      <w:r w:rsidR="00154FA2" w:rsidRPr="00B118B0">
        <w:rPr>
          <w:rFonts w:asciiTheme="majorBidi" w:hAnsiTheme="majorBidi" w:cstheme="majorBidi"/>
          <w:sz w:val="28"/>
          <w:cs/>
        </w:rPr>
        <w:t>าวที่เกี่ยวข้องกับการเช่า</w:t>
      </w:r>
      <w:r w:rsidRPr="00B118B0">
        <w:rPr>
          <w:rFonts w:asciiTheme="majorBidi" w:hAnsiTheme="majorBidi" w:cstheme="majorBidi"/>
          <w:sz w:val="28"/>
          <w:cs/>
        </w:rPr>
        <w:t xml:space="preserve">อุปกรณ์โดยอายุของสัญญามีระยะเวลาตั้งแต่ </w:t>
      </w:r>
      <w:r w:rsidRPr="00B118B0">
        <w:rPr>
          <w:rFonts w:asciiTheme="majorBidi" w:hAnsiTheme="majorBidi" w:cstheme="majorBidi"/>
          <w:sz w:val="28"/>
        </w:rPr>
        <w:t>1</w:t>
      </w:r>
      <w:r w:rsidRPr="00B118B0">
        <w:rPr>
          <w:rFonts w:asciiTheme="majorBidi" w:hAnsiTheme="majorBidi" w:cstheme="majorBidi"/>
          <w:sz w:val="28"/>
          <w:cs/>
        </w:rPr>
        <w:t xml:space="preserve"> ถึง </w:t>
      </w:r>
      <w:r w:rsidR="008B2463" w:rsidRPr="00B118B0">
        <w:rPr>
          <w:rFonts w:asciiTheme="majorBidi" w:hAnsiTheme="majorBidi" w:cstheme="majorBidi"/>
          <w:sz w:val="28"/>
        </w:rPr>
        <w:t>4</w:t>
      </w:r>
      <w:r w:rsidRPr="00B118B0">
        <w:rPr>
          <w:rFonts w:asciiTheme="majorBidi" w:hAnsiTheme="majorBidi" w:cstheme="majorBidi"/>
          <w:sz w:val="28"/>
        </w:rPr>
        <w:t xml:space="preserve"> </w:t>
      </w:r>
      <w:r w:rsidRPr="00B118B0">
        <w:rPr>
          <w:rFonts w:asciiTheme="majorBidi" w:hAnsiTheme="majorBidi" w:cstheme="majorBidi"/>
          <w:sz w:val="28"/>
          <w:cs/>
        </w:rPr>
        <w:t xml:space="preserve">ปี </w:t>
      </w:r>
    </w:p>
    <w:p w14:paraId="31FAC5CF" w14:textId="2B64110C" w:rsidR="00F53166" w:rsidRPr="00B118B0" w:rsidRDefault="009E4C64" w:rsidP="00311808">
      <w:pPr>
        <w:spacing w:after="240"/>
        <w:ind w:left="540"/>
        <w:jc w:val="thaiDistribute"/>
        <w:rPr>
          <w:rFonts w:asciiTheme="majorBidi" w:hAnsiTheme="majorBidi" w:cstheme="majorBidi"/>
          <w:sz w:val="28"/>
        </w:rPr>
      </w:pPr>
      <w:r w:rsidRPr="00B118B0">
        <w:rPr>
          <w:rFonts w:asciiTheme="majorBidi" w:hAnsiTheme="majorBidi" w:cstheme="majorBidi"/>
          <w:sz w:val="28"/>
          <w:cs/>
        </w:rPr>
        <w:t>บริษัทและบริษัทย่อยมีจำนวนเงินขั้นต่ำที่ต้องจ่ายในอนาคตทั้งสิ้นภายใต้สัญญาเช่าดำเนินงานระยะยาว ดังนี้</w:t>
      </w:r>
    </w:p>
    <w:tbl>
      <w:tblPr>
        <w:tblW w:w="9000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90"/>
        <w:gridCol w:w="1260"/>
        <w:gridCol w:w="90"/>
        <w:gridCol w:w="1260"/>
        <w:gridCol w:w="90"/>
        <w:gridCol w:w="1260"/>
        <w:gridCol w:w="90"/>
        <w:gridCol w:w="1260"/>
      </w:tblGrid>
      <w:tr w:rsidR="00081BC8" w:rsidRPr="00B118B0" w14:paraId="6D4CC261" w14:textId="77777777" w:rsidTr="00A83BEE">
        <w:tc>
          <w:tcPr>
            <w:tcW w:w="9000" w:type="dxa"/>
            <w:gridSpan w:val="8"/>
          </w:tcPr>
          <w:p w14:paraId="3348074C" w14:textId="43FEF0AD" w:rsidR="00081BC8" w:rsidRPr="00B118B0" w:rsidRDefault="00081BC8" w:rsidP="00081BC8">
            <w:pPr>
              <w:ind w:right="49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(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หน่วย: </w:t>
            </w:r>
            <w:r w:rsidR="008B2463" w:rsidRPr="00B118B0">
              <w:rPr>
                <w:rFonts w:asciiTheme="majorBidi" w:hAnsiTheme="majorBidi" w:cstheme="majorBidi"/>
                <w:sz w:val="28"/>
                <w:cs/>
              </w:rPr>
              <w:t>พัน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บาท)</w:t>
            </w:r>
          </w:p>
        </w:tc>
      </w:tr>
      <w:tr w:rsidR="00F53166" w:rsidRPr="00B118B0" w14:paraId="694DAC71" w14:textId="77777777" w:rsidTr="00A83BEE">
        <w:tc>
          <w:tcPr>
            <w:tcW w:w="3690" w:type="dxa"/>
          </w:tcPr>
          <w:p w14:paraId="60A0A943" w14:textId="77777777" w:rsidR="00F53166" w:rsidRPr="00B118B0" w:rsidRDefault="00F53166">
            <w:pPr>
              <w:ind w:left="132" w:right="-29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</w:tcPr>
          <w:p w14:paraId="56FF91DD" w14:textId="77777777" w:rsidR="00F53166" w:rsidRPr="00B118B0" w:rsidRDefault="009E4C64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5810EE51" w14:textId="77777777" w:rsidR="00F53166" w:rsidRPr="00B118B0" w:rsidRDefault="00F53166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</w:tcPr>
          <w:p w14:paraId="61FACAAD" w14:textId="77777777" w:rsidR="00F53166" w:rsidRPr="00B118B0" w:rsidRDefault="009E4C64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F53166" w:rsidRPr="00B118B0" w14:paraId="3BF3C4D4" w14:textId="77777777" w:rsidTr="00A83BEE">
        <w:tc>
          <w:tcPr>
            <w:tcW w:w="3690" w:type="dxa"/>
          </w:tcPr>
          <w:p w14:paraId="567DE9A5" w14:textId="77777777" w:rsidR="00F53166" w:rsidRPr="00B118B0" w:rsidRDefault="00F53166">
            <w:pPr>
              <w:ind w:left="132" w:right="-2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B142F9B" w14:textId="0071D3D5" w:rsidR="00F53166" w:rsidRPr="00B118B0" w:rsidRDefault="00825D0B">
            <w:pPr>
              <w:ind w:right="49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มิถุนายน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93BC9C2" w14:textId="77777777" w:rsidR="00F53166" w:rsidRPr="00B118B0" w:rsidRDefault="00F53166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C6B2597" w14:textId="77777777" w:rsidR="00F53166" w:rsidRPr="00B118B0" w:rsidRDefault="009E4C64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31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1394D489" w14:textId="77777777" w:rsidR="00F53166" w:rsidRPr="00B118B0" w:rsidRDefault="00F53166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8303BE3" w14:textId="503F85FA" w:rsidR="00F53166" w:rsidRPr="00B118B0" w:rsidRDefault="00825D0B">
            <w:pPr>
              <w:ind w:right="49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มิถุนายน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4AE7854" w14:textId="77777777" w:rsidR="00F53166" w:rsidRPr="00B118B0" w:rsidRDefault="00F53166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27B3ED3" w14:textId="77777777" w:rsidR="00F53166" w:rsidRPr="00B118B0" w:rsidRDefault="009E4C64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31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</w:tc>
      </w:tr>
      <w:tr w:rsidR="00F53166" w:rsidRPr="00B118B0" w14:paraId="34B56D54" w14:textId="77777777" w:rsidTr="00A83BEE">
        <w:tc>
          <w:tcPr>
            <w:tcW w:w="3690" w:type="dxa"/>
          </w:tcPr>
          <w:p w14:paraId="7E119DE5" w14:textId="77777777" w:rsidR="00F53166" w:rsidRPr="00B118B0" w:rsidRDefault="00F53166">
            <w:pPr>
              <w:ind w:left="132" w:right="-29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156A38F" w14:textId="78152A02" w:rsidR="00F53166" w:rsidRPr="00B118B0" w:rsidRDefault="009E4C64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3E523B" w:rsidRPr="00B118B0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90" w:type="dxa"/>
          </w:tcPr>
          <w:p w14:paraId="51628353" w14:textId="77777777" w:rsidR="00F53166" w:rsidRPr="00B118B0" w:rsidRDefault="00F53166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CA99103" w14:textId="2349BC1D" w:rsidR="00F53166" w:rsidRPr="00B118B0" w:rsidRDefault="009E4C64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3E523B" w:rsidRPr="00B118B0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90" w:type="dxa"/>
          </w:tcPr>
          <w:p w14:paraId="2AC8820B" w14:textId="77777777" w:rsidR="00F53166" w:rsidRPr="00B118B0" w:rsidRDefault="00F53166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CFDC6BF" w14:textId="77248241" w:rsidR="00F53166" w:rsidRPr="00B118B0" w:rsidRDefault="009E4C64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DF4C11" w:rsidRPr="00B118B0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90" w:type="dxa"/>
          </w:tcPr>
          <w:p w14:paraId="0880AAA4" w14:textId="77777777" w:rsidR="00F53166" w:rsidRPr="00B118B0" w:rsidRDefault="00F53166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B93C5C5" w14:textId="6B20F796" w:rsidR="00F53166" w:rsidRPr="00B118B0" w:rsidRDefault="009E4C64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DF4C11" w:rsidRPr="00B118B0">
              <w:rPr>
                <w:rFonts w:asciiTheme="majorBidi" w:hAnsiTheme="majorBidi" w:cstheme="majorBidi"/>
                <w:sz w:val="28"/>
              </w:rPr>
              <w:t>3</w:t>
            </w:r>
          </w:p>
        </w:tc>
      </w:tr>
      <w:tr w:rsidR="00F53166" w:rsidRPr="00B118B0" w14:paraId="5AA2A1C8" w14:textId="77777777" w:rsidTr="00A83BEE">
        <w:tc>
          <w:tcPr>
            <w:tcW w:w="3690" w:type="dxa"/>
          </w:tcPr>
          <w:p w14:paraId="322E1CE3" w14:textId="77777777" w:rsidR="00F53166" w:rsidRPr="00B118B0" w:rsidRDefault="009E4C64" w:rsidP="00081BC8">
            <w:pPr>
              <w:ind w:right="-29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จ่ายชำระ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B212CB4" w14:textId="77777777" w:rsidR="00F53166" w:rsidRPr="00B118B0" w:rsidRDefault="00F53166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79D47E3F" w14:textId="77777777" w:rsidR="00F53166" w:rsidRPr="00B118B0" w:rsidRDefault="00F53166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EF17307" w14:textId="77777777" w:rsidR="00F53166" w:rsidRPr="00B118B0" w:rsidRDefault="00F53166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4BBDCF09" w14:textId="77777777" w:rsidR="00F53166" w:rsidRPr="00B118B0" w:rsidRDefault="00F53166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77B62E1" w14:textId="77777777" w:rsidR="00F53166" w:rsidRPr="00B118B0" w:rsidRDefault="00F53166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5CBD4B71" w14:textId="77777777" w:rsidR="00F53166" w:rsidRPr="00B118B0" w:rsidRDefault="00F53166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08F510B" w14:textId="77777777" w:rsidR="00F53166" w:rsidRPr="00B118B0" w:rsidRDefault="00F53166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</w:tr>
      <w:tr w:rsidR="00AD7756" w:rsidRPr="00B118B0" w14:paraId="1DBAEBD0" w14:textId="77777777" w:rsidTr="00A83BEE">
        <w:tc>
          <w:tcPr>
            <w:tcW w:w="3690" w:type="dxa"/>
          </w:tcPr>
          <w:p w14:paraId="251B9247" w14:textId="77777777" w:rsidR="00AD7756" w:rsidRPr="00B118B0" w:rsidRDefault="00AD7756" w:rsidP="00AD7756">
            <w:pPr>
              <w:ind w:left="270" w:right="-29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ภายใน </w:t>
            </w:r>
            <w:r w:rsidRPr="00B118B0">
              <w:rPr>
                <w:rFonts w:asciiTheme="majorBidi" w:hAnsiTheme="majorBidi" w:cstheme="majorBidi"/>
                <w:sz w:val="28"/>
              </w:rPr>
              <w:t>1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ปี</w:t>
            </w:r>
          </w:p>
        </w:tc>
        <w:tc>
          <w:tcPr>
            <w:tcW w:w="1260" w:type="dxa"/>
            <w:shd w:val="clear" w:color="auto" w:fill="auto"/>
          </w:tcPr>
          <w:p w14:paraId="6503ABF6" w14:textId="4D5D3495" w:rsidR="00AD7756" w:rsidRPr="00B118B0" w:rsidRDefault="00DD4229" w:rsidP="00AD7756">
            <w:pPr>
              <w:tabs>
                <w:tab w:val="decimal" w:pos="957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75</w:t>
            </w:r>
          </w:p>
        </w:tc>
        <w:tc>
          <w:tcPr>
            <w:tcW w:w="90" w:type="dxa"/>
            <w:shd w:val="clear" w:color="auto" w:fill="auto"/>
          </w:tcPr>
          <w:p w14:paraId="04E509E3" w14:textId="77777777" w:rsidR="00AD7756" w:rsidRPr="00B118B0" w:rsidRDefault="00AD7756" w:rsidP="00AD7756">
            <w:pPr>
              <w:tabs>
                <w:tab w:val="decimal" w:pos="79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41C0AA51" w14:textId="1FF05B16" w:rsidR="00AD7756" w:rsidRPr="00B118B0" w:rsidRDefault="008B2463" w:rsidP="00AD7756">
            <w:pPr>
              <w:tabs>
                <w:tab w:val="decimal" w:pos="957"/>
              </w:tabs>
              <w:ind w:right="111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82</w:t>
            </w:r>
          </w:p>
        </w:tc>
        <w:tc>
          <w:tcPr>
            <w:tcW w:w="90" w:type="dxa"/>
            <w:shd w:val="clear" w:color="auto" w:fill="auto"/>
          </w:tcPr>
          <w:p w14:paraId="72C32216" w14:textId="77777777" w:rsidR="00AD7756" w:rsidRPr="00B118B0" w:rsidRDefault="00AD7756" w:rsidP="00AD7756">
            <w:pPr>
              <w:tabs>
                <w:tab w:val="decimal" w:pos="79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40F0915A" w14:textId="4A6653AE" w:rsidR="00AD7756" w:rsidRPr="00B118B0" w:rsidRDefault="00A347C3" w:rsidP="00AD7756">
            <w:pPr>
              <w:tabs>
                <w:tab w:val="decimal" w:pos="957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35</w:t>
            </w:r>
          </w:p>
        </w:tc>
        <w:tc>
          <w:tcPr>
            <w:tcW w:w="90" w:type="dxa"/>
          </w:tcPr>
          <w:p w14:paraId="53B55F6E" w14:textId="77777777" w:rsidR="00AD7756" w:rsidRPr="00B118B0" w:rsidRDefault="00AD7756" w:rsidP="00AD7756">
            <w:pPr>
              <w:tabs>
                <w:tab w:val="decimal" w:pos="79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511F3AB7" w14:textId="1B2DB4D4" w:rsidR="00AD7756" w:rsidRPr="00B118B0" w:rsidRDefault="008B2463" w:rsidP="00AD7756">
            <w:pPr>
              <w:tabs>
                <w:tab w:val="decimal" w:pos="957"/>
              </w:tabs>
              <w:ind w:right="96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35</w:t>
            </w:r>
          </w:p>
        </w:tc>
      </w:tr>
      <w:tr w:rsidR="00AD7756" w:rsidRPr="00B118B0" w14:paraId="160C4410" w14:textId="77777777" w:rsidTr="00A83BEE">
        <w:tc>
          <w:tcPr>
            <w:tcW w:w="3690" w:type="dxa"/>
          </w:tcPr>
          <w:p w14:paraId="22524410" w14:textId="77777777" w:rsidR="00AD7756" w:rsidRPr="00B118B0" w:rsidRDefault="00AD7756" w:rsidP="00AD7756">
            <w:pPr>
              <w:ind w:left="270" w:right="-29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มากกว่า </w:t>
            </w:r>
            <w:r w:rsidRPr="00B118B0">
              <w:rPr>
                <w:rFonts w:asciiTheme="majorBidi" w:hAnsiTheme="majorBidi" w:cstheme="majorBidi"/>
                <w:sz w:val="28"/>
              </w:rPr>
              <w:t>1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ปี แต่ไม่เกิน </w:t>
            </w:r>
            <w:r w:rsidRPr="00B118B0">
              <w:rPr>
                <w:rFonts w:asciiTheme="majorBidi" w:hAnsiTheme="majorBidi" w:cstheme="majorBidi"/>
                <w:sz w:val="28"/>
              </w:rPr>
              <w:t>5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ปี</w:t>
            </w:r>
          </w:p>
        </w:tc>
        <w:tc>
          <w:tcPr>
            <w:tcW w:w="1260" w:type="dxa"/>
            <w:shd w:val="clear" w:color="auto" w:fill="auto"/>
          </w:tcPr>
          <w:p w14:paraId="22EF3D4A" w14:textId="53EE31D5" w:rsidR="00AD7756" w:rsidRPr="00B118B0" w:rsidRDefault="00DD4229" w:rsidP="00AD7756">
            <w:pPr>
              <w:tabs>
                <w:tab w:val="decimal" w:pos="957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</w:t>
            </w:r>
            <w:r w:rsidR="00A347C3" w:rsidRPr="00B118B0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90" w:type="dxa"/>
            <w:shd w:val="clear" w:color="auto" w:fill="auto"/>
          </w:tcPr>
          <w:p w14:paraId="1B4F87D4" w14:textId="77777777" w:rsidR="00AD7756" w:rsidRPr="00B118B0" w:rsidRDefault="00AD7756" w:rsidP="00AD7756">
            <w:pPr>
              <w:tabs>
                <w:tab w:val="decimal" w:pos="79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6CC8039C" w14:textId="45062D49" w:rsidR="00AD7756" w:rsidRPr="00B118B0" w:rsidRDefault="008B2463" w:rsidP="00AD7756">
            <w:pPr>
              <w:tabs>
                <w:tab w:val="decimal" w:pos="957"/>
              </w:tabs>
              <w:ind w:right="111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29</w:t>
            </w:r>
          </w:p>
        </w:tc>
        <w:tc>
          <w:tcPr>
            <w:tcW w:w="90" w:type="dxa"/>
            <w:shd w:val="clear" w:color="auto" w:fill="auto"/>
          </w:tcPr>
          <w:p w14:paraId="5C2912E9" w14:textId="77777777" w:rsidR="00AD7756" w:rsidRPr="00B118B0" w:rsidRDefault="00AD7756" w:rsidP="00AD7756">
            <w:pPr>
              <w:tabs>
                <w:tab w:val="decimal" w:pos="79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15B54D11" w14:textId="253DC305" w:rsidR="00AD7756" w:rsidRPr="00B118B0" w:rsidRDefault="00A347C3" w:rsidP="00AD7756">
            <w:pPr>
              <w:tabs>
                <w:tab w:val="decimal" w:pos="957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12</w:t>
            </w:r>
          </w:p>
        </w:tc>
        <w:tc>
          <w:tcPr>
            <w:tcW w:w="90" w:type="dxa"/>
          </w:tcPr>
          <w:p w14:paraId="67A3032A" w14:textId="77777777" w:rsidR="00AD7756" w:rsidRPr="00B118B0" w:rsidRDefault="00AD7756" w:rsidP="00AD7756">
            <w:pPr>
              <w:tabs>
                <w:tab w:val="decimal" w:pos="79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14093EF3" w14:textId="0C2C7FAE" w:rsidR="00AD7756" w:rsidRPr="00B118B0" w:rsidRDefault="008B2463" w:rsidP="00AD7756">
            <w:pPr>
              <w:tabs>
                <w:tab w:val="decimal" w:pos="957"/>
              </w:tabs>
              <w:ind w:right="9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29</w:t>
            </w:r>
          </w:p>
        </w:tc>
      </w:tr>
    </w:tbl>
    <w:p w14:paraId="73966082" w14:textId="77777777" w:rsidR="00D17DE1" w:rsidRPr="00B118B0" w:rsidRDefault="00D17DE1" w:rsidP="00D17DE1">
      <w:pPr>
        <w:ind w:left="720" w:right="-29" w:hanging="54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59D51F9C" w14:textId="1BB2837C" w:rsidR="00D17DE1" w:rsidRPr="00B118B0" w:rsidRDefault="00AA626B" w:rsidP="00EE5634">
      <w:pPr>
        <w:spacing w:after="240"/>
        <w:ind w:left="540" w:right="-29" w:hanging="54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3</w:t>
      </w:r>
      <w:r w:rsidR="002F4890" w:rsidRPr="00B118B0">
        <w:rPr>
          <w:rFonts w:asciiTheme="majorBidi" w:hAnsiTheme="majorBidi" w:cstheme="majorBidi"/>
          <w:color w:val="000000"/>
          <w:spacing w:val="-2"/>
          <w:sz w:val="28"/>
        </w:rPr>
        <w:t>0</w:t>
      </w:r>
      <w:r w:rsidR="00D17DE1" w:rsidRPr="00B118B0">
        <w:rPr>
          <w:rFonts w:asciiTheme="majorBidi" w:hAnsiTheme="majorBidi" w:cstheme="majorBidi"/>
          <w:color w:val="000000"/>
          <w:spacing w:val="-2"/>
          <w:sz w:val="28"/>
        </w:rPr>
        <w:t>.1.2</w:t>
      </w:r>
      <w:r w:rsidR="00D17DE1" w:rsidRPr="00B118B0">
        <w:rPr>
          <w:rFonts w:asciiTheme="majorBidi" w:hAnsiTheme="majorBidi" w:cstheme="majorBidi"/>
          <w:color w:val="000000"/>
          <w:spacing w:val="-2"/>
          <w:sz w:val="28"/>
        </w:rPr>
        <w:tab/>
      </w:r>
      <w:r w:rsidR="00D17DE1"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ภาระผูกพันเกี่ยวกับสัญญาบริการ</w:t>
      </w:r>
    </w:p>
    <w:p w14:paraId="065DF63C" w14:textId="14C0E0DC" w:rsidR="00D17DE1" w:rsidRPr="00B118B0" w:rsidRDefault="00D17DE1" w:rsidP="00A83BEE">
      <w:pPr>
        <w:spacing w:after="120"/>
        <w:ind w:left="540"/>
        <w:jc w:val="thaiDistribute"/>
        <w:rPr>
          <w:rFonts w:asciiTheme="majorBidi" w:hAnsiTheme="majorBidi" w:cstheme="majorBidi"/>
          <w:sz w:val="28"/>
          <w:cs/>
        </w:rPr>
      </w:pPr>
      <w:r w:rsidRPr="00B118B0">
        <w:rPr>
          <w:rFonts w:asciiTheme="majorBidi" w:hAnsiTheme="majorBidi" w:cstheme="majorBidi"/>
          <w:sz w:val="28"/>
          <w:cs/>
        </w:rPr>
        <w:t>บริษัทและบริษัทย่อยมีจำนวนเงินที่ต้องจ่ายในอนาคตทั้งสิ้นภายใต้สัญญาบริการ</w:t>
      </w:r>
      <w:r w:rsidRPr="00B118B0">
        <w:rPr>
          <w:rFonts w:asciiTheme="majorBidi" w:hAnsiTheme="majorBidi" w:cstheme="majorBidi"/>
          <w:sz w:val="28"/>
        </w:rPr>
        <w:t xml:space="preserve"> </w:t>
      </w:r>
      <w:r w:rsidRPr="00B118B0">
        <w:rPr>
          <w:rFonts w:asciiTheme="majorBidi" w:hAnsiTheme="majorBidi" w:cstheme="majorBidi"/>
          <w:sz w:val="28"/>
          <w:cs/>
        </w:rPr>
        <w:t xml:space="preserve">ณ วันที่ </w:t>
      </w:r>
      <w:r w:rsidR="00825D0B" w:rsidRPr="00B118B0">
        <w:rPr>
          <w:rFonts w:asciiTheme="majorBidi" w:hAnsiTheme="majorBidi" w:cstheme="majorBidi"/>
          <w:sz w:val="28"/>
        </w:rPr>
        <w:t>30</w:t>
      </w:r>
      <w:r w:rsidR="00825D0B" w:rsidRPr="00B118B0">
        <w:rPr>
          <w:rFonts w:asciiTheme="majorBidi" w:hAnsiTheme="majorBidi" w:cstheme="majorBidi"/>
          <w:sz w:val="28"/>
          <w:cs/>
        </w:rPr>
        <w:t xml:space="preserve"> มิถุนายน</w:t>
      </w:r>
      <w:r w:rsidRPr="00B118B0">
        <w:rPr>
          <w:rFonts w:asciiTheme="majorBidi" w:hAnsiTheme="majorBidi" w:cstheme="majorBidi"/>
          <w:sz w:val="28"/>
          <w:cs/>
        </w:rPr>
        <w:t xml:space="preserve"> </w:t>
      </w:r>
      <w:r w:rsidRPr="00B118B0">
        <w:rPr>
          <w:rFonts w:asciiTheme="majorBidi" w:hAnsiTheme="majorBidi" w:cstheme="majorBidi"/>
          <w:sz w:val="28"/>
        </w:rPr>
        <w:t>256</w:t>
      </w:r>
      <w:r w:rsidR="000D550E" w:rsidRPr="00B118B0">
        <w:rPr>
          <w:rFonts w:asciiTheme="majorBidi" w:hAnsiTheme="majorBidi" w:cstheme="majorBidi"/>
          <w:sz w:val="28"/>
        </w:rPr>
        <w:t>4</w:t>
      </w:r>
      <w:r w:rsidRPr="00B118B0">
        <w:rPr>
          <w:rFonts w:asciiTheme="majorBidi" w:hAnsiTheme="majorBidi" w:cstheme="majorBidi"/>
          <w:sz w:val="28"/>
        </w:rPr>
        <w:t xml:space="preserve"> </w:t>
      </w:r>
      <w:r w:rsidRPr="00B118B0">
        <w:rPr>
          <w:rFonts w:asciiTheme="majorBidi" w:hAnsiTheme="majorBidi" w:cstheme="majorBidi"/>
          <w:sz w:val="28"/>
          <w:cs/>
        </w:rPr>
        <w:t xml:space="preserve">และวันที่ </w:t>
      </w:r>
      <w:r w:rsidR="00825D0B" w:rsidRPr="00B118B0">
        <w:rPr>
          <w:rFonts w:asciiTheme="majorBidi" w:hAnsiTheme="majorBidi" w:cstheme="majorBidi"/>
          <w:sz w:val="28"/>
          <w:cs/>
        </w:rPr>
        <w:t xml:space="preserve">      </w:t>
      </w:r>
      <w:r w:rsidRPr="00B118B0">
        <w:rPr>
          <w:rFonts w:asciiTheme="majorBidi" w:hAnsiTheme="majorBidi" w:cstheme="majorBidi"/>
          <w:sz w:val="28"/>
        </w:rPr>
        <w:t>31</w:t>
      </w:r>
      <w:r w:rsidRPr="00B118B0">
        <w:rPr>
          <w:rFonts w:asciiTheme="majorBidi" w:hAnsiTheme="majorBidi" w:cstheme="majorBidi"/>
          <w:sz w:val="28"/>
          <w:cs/>
        </w:rPr>
        <w:t xml:space="preserve"> ธันวาคม </w:t>
      </w:r>
      <w:r w:rsidRPr="00B118B0">
        <w:rPr>
          <w:rFonts w:asciiTheme="majorBidi" w:hAnsiTheme="majorBidi" w:cstheme="majorBidi"/>
          <w:sz w:val="28"/>
        </w:rPr>
        <w:t>256</w:t>
      </w:r>
      <w:r w:rsidR="000D550E" w:rsidRPr="00B118B0">
        <w:rPr>
          <w:rFonts w:asciiTheme="majorBidi" w:hAnsiTheme="majorBidi" w:cstheme="majorBidi"/>
          <w:sz w:val="28"/>
        </w:rPr>
        <w:t>3</w:t>
      </w:r>
      <w:r w:rsidR="0024452E" w:rsidRPr="00B118B0">
        <w:rPr>
          <w:rFonts w:asciiTheme="majorBidi" w:hAnsiTheme="majorBidi" w:cstheme="majorBidi"/>
          <w:sz w:val="28"/>
        </w:rPr>
        <w:t xml:space="preserve"> </w:t>
      </w:r>
      <w:r w:rsidR="0024452E" w:rsidRPr="00B118B0">
        <w:rPr>
          <w:rFonts w:asciiTheme="majorBidi" w:hAnsiTheme="majorBidi" w:cstheme="majorBidi"/>
          <w:sz w:val="28"/>
          <w:cs/>
        </w:rPr>
        <w:t>ดังนี้</w:t>
      </w:r>
    </w:p>
    <w:tbl>
      <w:tblPr>
        <w:tblW w:w="9000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90"/>
        <w:gridCol w:w="1260"/>
        <w:gridCol w:w="90"/>
        <w:gridCol w:w="1260"/>
        <w:gridCol w:w="90"/>
        <w:gridCol w:w="1260"/>
        <w:gridCol w:w="90"/>
        <w:gridCol w:w="1260"/>
      </w:tblGrid>
      <w:tr w:rsidR="00CB4A6E" w:rsidRPr="00B118B0" w14:paraId="693ACA39" w14:textId="77777777" w:rsidTr="00A83BEE">
        <w:tc>
          <w:tcPr>
            <w:tcW w:w="9000" w:type="dxa"/>
            <w:gridSpan w:val="8"/>
          </w:tcPr>
          <w:p w14:paraId="444369B3" w14:textId="77777777" w:rsidR="00CB4A6E" w:rsidRPr="00B118B0" w:rsidRDefault="00CB4A6E" w:rsidP="0072317B">
            <w:pPr>
              <w:ind w:right="49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(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หน่วย: พันบาท)</w:t>
            </w:r>
          </w:p>
        </w:tc>
      </w:tr>
      <w:tr w:rsidR="00D17DE1" w:rsidRPr="00B118B0" w14:paraId="73CFB1BB" w14:textId="77777777" w:rsidTr="00A83BEE">
        <w:tc>
          <w:tcPr>
            <w:tcW w:w="3690" w:type="dxa"/>
          </w:tcPr>
          <w:p w14:paraId="75C816FA" w14:textId="77777777" w:rsidR="00D17DE1" w:rsidRPr="00B118B0" w:rsidRDefault="00D17DE1" w:rsidP="00401A19">
            <w:pPr>
              <w:ind w:left="132" w:right="-29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</w:tcPr>
          <w:p w14:paraId="18265AE0" w14:textId="77777777" w:rsidR="00D17DE1" w:rsidRPr="00B118B0" w:rsidRDefault="00D17DE1" w:rsidP="00401A19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12790624" w14:textId="77777777" w:rsidR="00D17DE1" w:rsidRPr="00B118B0" w:rsidRDefault="00D17DE1" w:rsidP="00401A19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</w:tcPr>
          <w:p w14:paraId="47ED407C" w14:textId="77777777" w:rsidR="00D17DE1" w:rsidRPr="00B118B0" w:rsidRDefault="00D17DE1" w:rsidP="00401A19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E34F92" w:rsidRPr="00B118B0" w14:paraId="2786CFE7" w14:textId="77777777" w:rsidTr="00A83BEE">
        <w:tc>
          <w:tcPr>
            <w:tcW w:w="3690" w:type="dxa"/>
          </w:tcPr>
          <w:p w14:paraId="7D5457F9" w14:textId="77777777" w:rsidR="00E34F92" w:rsidRPr="00B118B0" w:rsidRDefault="00E34F92" w:rsidP="00401A19">
            <w:pPr>
              <w:ind w:left="132" w:right="-29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55A0944" w14:textId="6D71C0BC" w:rsidR="00E34F92" w:rsidRPr="00B118B0" w:rsidRDefault="00825D0B" w:rsidP="00401A19">
            <w:pPr>
              <w:ind w:right="49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30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มิถุนายน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A226F8A" w14:textId="77777777" w:rsidR="00E34F92" w:rsidRPr="00B118B0" w:rsidRDefault="00E34F92" w:rsidP="00401A19">
            <w:pPr>
              <w:ind w:right="49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7BFEEA9" w14:textId="45B77856" w:rsidR="00E34F92" w:rsidRPr="00B118B0" w:rsidRDefault="00E34F92" w:rsidP="00401A19">
            <w:pPr>
              <w:ind w:right="49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31 </w:t>
            </w:r>
            <w:r w:rsidR="00835DCF" w:rsidRPr="00B118B0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  <w:tc>
          <w:tcPr>
            <w:tcW w:w="90" w:type="dxa"/>
          </w:tcPr>
          <w:p w14:paraId="09337EF9" w14:textId="77777777" w:rsidR="00E34F92" w:rsidRPr="00B118B0" w:rsidRDefault="00E34F92" w:rsidP="00401A19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D6DC497" w14:textId="688DFBCE" w:rsidR="00E34F92" w:rsidRPr="00B118B0" w:rsidRDefault="00825D0B" w:rsidP="00401A19">
            <w:pPr>
              <w:ind w:right="49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30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มิถุนายน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71B876F" w14:textId="77777777" w:rsidR="00E34F92" w:rsidRPr="00B118B0" w:rsidRDefault="00E34F92" w:rsidP="00401A19">
            <w:pPr>
              <w:ind w:right="49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79AC511" w14:textId="00479F58" w:rsidR="00E34F92" w:rsidRPr="00B118B0" w:rsidRDefault="00E34F92" w:rsidP="00401A19">
            <w:pPr>
              <w:ind w:right="49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31 </w:t>
            </w:r>
            <w:r w:rsidR="00835DCF" w:rsidRPr="00B118B0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</w:tr>
      <w:tr w:rsidR="00D17DE1" w:rsidRPr="00B118B0" w14:paraId="68A3F7BA" w14:textId="77777777" w:rsidTr="00A83BEE">
        <w:tc>
          <w:tcPr>
            <w:tcW w:w="3690" w:type="dxa"/>
          </w:tcPr>
          <w:p w14:paraId="01E2473A" w14:textId="77777777" w:rsidR="00D17DE1" w:rsidRPr="00B118B0" w:rsidRDefault="00D17DE1" w:rsidP="00401A19">
            <w:pPr>
              <w:ind w:left="132" w:right="-29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0D32BF3" w14:textId="6F72A75F" w:rsidR="00D17DE1" w:rsidRPr="00B118B0" w:rsidRDefault="00D17DE1" w:rsidP="00401A19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0D550E" w:rsidRPr="00B118B0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90" w:type="dxa"/>
          </w:tcPr>
          <w:p w14:paraId="2049E5BE" w14:textId="77777777" w:rsidR="00D17DE1" w:rsidRPr="00B118B0" w:rsidRDefault="00D17DE1" w:rsidP="00401A19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DFF7A0C" w14:textId="3A4B9702" w:rsidR="00D17DE1" w:rsidRPr="00B118B0" w:rsidRDefault="00D17DE1" w:rsidP="00401A19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0D550E" w:rsidRPr="00B118B0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90" w:type="dxa"/>
          </w:tcPr>
          <w:p w14:paraId="5CF9F7E6" w14:textId="77777777" w:rsidR="00D17DE1" w:rsidRPr="00B118B0" w:rsidRDefault="00D17DE1" w:rsidP="00401A19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CA80EB7" w14:textId="20843C4A" w:rsidR="00D17DE1" w:rsidRPr="00B118B0" w:rsidRDefault="00D17DE1" w:rsidP="00401A19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0D550E" w:rsidRPr="00B118B0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90" w:type="dxa"/>
          </w:tcPr>
          <w:p w14:paraId="56496C5A" w14:textId="77777777" w:rsidR="00D17DE1" w:rsidRPr="00B118B0" w:rsidRDefault="00D17DE1" w:rsidP="00401A19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9CEABDC" w14:textId="67A63B69" w:rsidR="00D17DE1" w:rsidRPr="00B118B0" w:rsidRDefault="00D17DE1" w:rsidP="00401A19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0D550E" w:rsidRPr="00B118B0">
              <w:rPr>
                <w:rFonts w:asciiTheme="majorBidi" w:hAnsiTheme="majorBidi" w:cstheme="majorBidi"/>
                <w:sz w:val="28"/>
              </w:rPr>
              <w:t>3</w:t>
            </w:r>
          </w:p>
        </w:tc>
      </w:tr>
      <w:tr w:rsidR="00D17DE1" w:rsidRPr="00B118B0" w14:paraId="6FC2748F" w14:textId="77777777" w:rsidTr="00A83BEE">
        <w:tc>
          <w:tcPr>
            <w:tcW w:w="3690" w:type="dxa"/>
          </w:tcPr>
          <w:p w14:paraId="75638E7B" w14:textId="77777777" w:rsidR="00D17DE1" w:rsidRPr="00B118B0" w:rsidRDefault="00D17DE1" w:rsidP="00D17DE1">
            <w:pPr>
              <w:ind w:left="132" w:right="-29" w:hanging="132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จ่ายชำระ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75E04D1" w14:textId="77777777" w:rsidR="00D17DE1" w:rsidRPr="00B118B0" w:rsidRDefault="00D17DE1" w:rsidP="00401A19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3CEB6A6B" w14:textId="77777777" w:rsidR="00D17DE1" w:rsidRPr="00B118B0" w:rsidRDefault="00D17DE1" w:rsidP="00401A19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E5E4FF5" w14:textId="77777777" w:rsidR="00D17DE1" w:rsidRPr="00B118B0" w:rsidRDefault="00D17DE1" w:rsidP="00401A19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732E2F9C" w14:textId="77777777" w:rsidR="00D17DE1" w:rsidRPr="00B118B0" w:rsidRDefault="00D17DE1" w:rsidP="00401A19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DE56A0F" w14:textId="77777777" w:rsidR="00D17DE1" w:rsidRPr="00B118B0" w:rsidRDefault="00D17DE1" w:rsidP="00401A19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75229AFC" w14:textId="77777777" w:rsidR="00D17DE1" w:rsidRPr="00B118B0" w:rsidRDefault="00D17DE1" w:rsidP="00401A19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BA0B812" w14:textId="77777777" w:rsidR="00D17DE1" w:rsidRPr="00B118B0" w:rsidRDefault="00D17DE1" w:rsidP="00401A19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</w:tr>
      <w:tr w:rsidR="0087268C" w:rsidRPr="00B118B0" w14:paraId="4C8F2DC1" w14:textId="77777777" w:rsidTr="00A83BEE">
        <w:tc>
          <w:tcPr>
            <w:tcW w:w="3690" w:type="dxa"/>
          </w:tcPr>
          <w:p w14:paraId="11FE92FB" w14:textId="77777777" w:rsidR="0087268C" w:rsidRPr="00B118B0" w:rsidRDefault="0087268C" w:rsidP="0087268C">
            <w:pPr>
              <w:ind w:left="492" w:right="-29" w:hanging="132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ภายใน </w:t>
            </w:r>
            <w:r w:rsidRPr="00B118B0">
              <w:rPr>
                <w:rFonts w:asciiTheme="majorBidi" w:hAnsiTheme="majorBidi" w:cstheme="majorBidi"/>
                <w:sz w:val="28"/>
              </w:rPr>
              <w:t>1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ปี</w:t>
            </w:r>
          </w:p>
        </w:tc>
        <w:tc>
          <w:tcPr>
            <w:tcW w:w="1260" w:type="dxa"/>
            <w:shd w:val="clear" w:color="auto" w:fill="auto"/>
          </w:tcPr>
          <w:p w14:paraId="6E595291" w14:textId="734CE875" w:rsidR="0087268C" w:rsidRPr="00B118B0" w:rsidRDefault="00A347C3" w:rsidP="0087268C">
            <w:pPr>
              <w:tabs>
                <w:tab w:val="decimal" w:pos="957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160</w:t>
            </w:r>
          </w:p>
        </w:tc>
        <w:tc>
          <w:tcPr>
            <w:tcW w:w="90" w:type="dxa"/>
            <w:shd w:val="clear" w:color="auto" w:fill="auto"/>
          </w:tcPr>
          <w:p w14:paraId="73C16508" w14:textId="77777777" w:rsidR="0087268C" w:rsidRPr="00B118B0" w:rsidRDefault="0087268C" w:rsidP="0087268C">
            <w:pPr>
              <w:tabs>
                <w:tab w:val="decimal" w:pos="792"/>
                <w:tab w:val="decimal" w:pos="957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5D4DD486" w14:textId="4F95B341" w:rsidR="0087268C" w:rsidRPr="00B118B0" w:rsidRDefault="008B2463" w:rsidP="0087268C">
            <w:pPr>
              <w:tabs>
                <w:tab w:val="decimal" w:pos="957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698</w:t>
            </w:r>
          </w:p>
        </w:tc>
        <w:tc>
          <w:tcPr>
            <w:tcW w:w="90" w:type="dxa"/>
            <w:shd w:val="clear" w:color="auto" w:fill="auto"/>
          </w:tcPr>
          <w:p w14:paraId="0DDEF2D2" w14:textId="77777777" w:rsidR="0087268C" w:rsidRPr="00B118B0" w:rsidRDefault="0087268C" w:rsidP="0087268C">
            <w:pPr>
              <w:tabs>
                <w:tab w:val="decimal" w:pos="792"/>
                <w:tab w:val="decimal" w:pos="957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D162979" w14:textId="4A1E64F8" w:rsidR="0087268C" w:rsidRPr="00B118B0" w:rsidRDefault="00A347C3" w:rsidP="0087268C">
            <w:pPr>
              <w:tabs>
                <w:tab w:val="decimal" w:pos="957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160</w:t>
            </w:r>
          </w:p>
        </w:tc>
        <w:tc>
          <w:tcPr>
            <w:tcW w:w="90" w:type="dxa"/>
          </w:tcPr>
          <w:p w14:paraId="1641CFDD" w14:textId="77777777" w:rsidR="0087268C" w:rsidRPr="00B118B0" w:rsidRDefault="0087268C" w:rsidP="0087268C">
            <w:pPr>
              <w:tabs>
                <w:tab w:val="decimal" w:pos="792"/>
                <w:tab w:val="decimal" w:pos="957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75D02102" w14:textId="1F145F86" w:rsidR="0087268C" w:rsidRPr="00B118B0" w:rsidRDefault="008B2463" w:rsidP="0087268C">
            <w:pPr>
              <w:tabs>
                <w:tab w:val="decimal" w:pos="957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69</w:t>
            </w:r>
            <w:r w:rsidR="0087268C" w:rsidRPr="00B118B0">
              <w:rPr>
                <w:rFonts w:asciiTheme="majorBidi" w:hAnsiTheme="majorBidi" w:cstheme="majorBidi"/>
                <w:sz w:val="28"/>
              </w:rPr>
              <w:t>1</w:t>
            </w:r>
          </w:p>
        </w:tc>
      </w:tr>
    </w:tbl>
    <w:p w14:paraId="10C87772" w14:textId="77777777" w:rsidR="00D17DE1" w:rsidRPr="00B118B0" w:rsidRDefault="00D17DE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olor w:val="000000"/>
          <w:spacing w:val="-2"/>
          <w:sz w:val="28"/>
          <w:cs/>
        </w:rPr>
      </w:pP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br w:type="page"/>
      </w:r>
    </w:p>
    <w:p w14:paraId="75B0798E" w14:textId="77777777" w:rsidR="00E27714" w:rsidRPr="00E27714" w:rsidRDefault="00E27714" w:rsidP="00E27714">
      <w:pPr>
        <w:spacing w:line="240" w:lineRule="atLeast"/>
        <w:ind w:left="360" w:hanging="360"/>
        <w:rPr>
          <w:rFonts w:asciiTheme="majorBidi" w:hAnsiTheme="majorBidi" w:cstheme="majorBidi"/>
          <w:color w:val="000000"/>
          <w:spacing w:val="-2"/>
          <w:sz w:val="8"/>
          <w:szCs w:val="8"/>
        </w:rPr>
      </w:pPr>
    </w:p>
    <w:p w14:paraId="26E7FF9E" w14:textId="21528476" w:rsidR="00F53166" w:rsidRPr="00B118B0" w:rsidRDefault="00AA626B" w:rsidP="00E27714">
      <w:pPr>
        <w:spacing w:line="240" w:lineRule="atLeast"/>
        <w:ind w:left="360" w:hanging="360"/>
        <w:rPr>
          <w:rFonts w:asciiTheme="majorBidi" w:hAnsiTheme="majorBidi" w:cstheme="majorBidi"/>
          <w:color w:val="000000"/>
          <w:spacing w:val="-2"/>
          <w:sz w:val="28"/>
        </w:rPr>
      </w:pP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3</w:t>
      </w:r>
      <w:r w:rsidR="00931B14" w:rsidRPr="00B118B0">
        <w:rPr>
          <w:rFonts w:asciiTheme="majorBidi" w:hAnsiTheme="majorBidi" w:cstheme="majorBidi"/>
          <w:color w:val="000000"/>
          <w:spacing w:val="-2"/>
          <w:sz w:val="28"/>
        </w:rPr>
        <w:t>0</w:t>
      </w:r>
      <w:r w:rsidR="009E4C64" w:rsidRPr="00B118B0">
        <w:rPr>
          <w:rFonts w:asciiTheme="majorBidi" w:hAnsiTheme="majorBidi" w:cstheme="majorBidi"/>
          <w:color w:val="000000"/>
          <w:spacing w:val="-2"/>
          <w:sz w:val="28"/>
        </w:rPr>
        <w:t>.2</w:t>
      </w:r>
      <w:r w:rsidR="009E4C64" w:rsidRPr="00B118B0">
        <w:rPr>
          <w:rFonts w:asciiTheme="majorBidi" w:hAnsiTheme="majorBidi" w:cstheme="majorBidi"/>
          <w:color w:val="000000"/>
          <w:spacing w:val="-2"/>
          <w:sz w:val="28"/>
        </w:rPr>
        <w:tab/>
      </w:r>
      <w:r w:rsidR="009E4C64"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การค้ำประกัน</w:t>
      </w:r>
    </w:p>
    <w:p w14:paraId="265CB76A" w14:textId="26B545CB" w:rsidR="00F53166" w:rsidRPr="00B118B0" w:rsidRDefault="00AA626B" w:rsidP="001C0388">
      <w:pPr>
        <w:spacing w:before="120" w:after="120"/>
        <w:ind w:left="547" w:right="-29" w:hanging="547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3</w:t>
      </w:r>
      <w:r w:rsidR="00931B14" w:rsidRPr="00B118B0">
        <w:rPr>
          <w:rFonts w:asciiTheme="majorBidi" w:hAnsiTheme="majorBidi" w:cstheme="majorBidi"/>
          <w:color w:val="000000"/>
          <w:spacing w:val="-2"/>
          <w:sz w:val="28"/>
        </w:rPr>
        <w:t>0</w:t>
      </w:r>
      <w:r w:rsidR="009E4C64"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.</w:t>
      </w:r>
      <w:r w:rsidR="009E4C64" w:rsidRPr="00B118B0">
        <w:rPr>
          <w:rFonts w:asciiTheme="majorBidi" w:hAnsiTheme="majorBidi" w:cstheme="majorBidi"/>
          <w:color w:val="000000"/>
          <w:spacing w:val="-2"/>
          <w:sz w:val="28"/>
        </w:rPr>
        <w:t>2</w:t>
      </w:r>
      <w:r w:rsidR="009E4C64"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.</w:t>
      </w:r>
      <w:r w:rsidR="009E4C64" w:rsidRPr="00B118B0">
        <w:rPr>
          <w:rFonts w:asciiTheme="majorBidi" w:hAnsiTheme="majorBidi" w:cstheme="majorBidi"/>
          <w:color w:val="000000"/>
          <w:spacing w:val="-2"/>
          <w:sz w:val="28"/>
        </w:rPr>
        <w:t>1</w:t>
      </w:r>
      <w:r w:rsidR="009E4C64" w:rsidRPr="00B118B0">
        <w:rPr>
          <w:rFonts w:asciiTheme="majorBidi" w:hAnsiTheme="majorBidi" w:cstheme="majorBidi"/>
          <w:color w:val="000000"/>
          <w:spacing w:val="-2"/>
          <w:sz w:val="28"/>
          <w:cs/>
        </w:rPr>
        <w:tab/>
        <w:t xml:space="preserve">หนังสือค้ำประกันธนาคาร </w:t>
      </w:r>
    </w:p>
    <w:p w14:paraId="22B65F28" w14:textId="282CBFDC" w:rsidR="00F53166" w:rsidRPr="00B118B0" w:rsidRDefault="009E4C64" w:rsidP="001C0388">
      <w:pPr>
        <w:spacing w:before="120" w:after="120"/>
        <w:ind w:left="547"/>
        <w:jc w:val="thaiDistribute"/>
        <w:rPr>
          <w:rFonts w:asciiTheme="majorBidi" w:hAnsiTheme="majorBidi" w:cstheme="majorBidi"/>
          <w:sz w:val="28"/>
        </w:rPr>
      </w:pPr>
      <w:r w:rsidRPr="00B118B0">
        <w:rPr>
          <w:rFonts w:asciiTheme="majorBidi" w:hAnsiTheme="majorBidi" w:cstheme="majorBidi"/>
          <w:sz w:val="28"/>
          <w:cs/>
        </w:rPr>
        <w:t xml:space="preserve">ณ วันที่ </w:t>
      </w:r>
      <w:r w:rsidR="00825D0B" w:rsidRPr="00B118B0">
        <w:rPr>
          <w:rFonts w:asciiTheme="majorBidi" w:hAnsiTheme="majorBidi" w:cstheme="majorBidi"/>
          <w:sz w:val="28"/>
        </w:rPr>
        <w:t xml:space="preserve">30 </w:t>
      </w:r>
      <w:r w:rsidR="00825D0B" w:rsidRPr="00B118B0">
        <w:rPr>
          <w:rFonts w:asciiTheme="majorBidi" w:hAnsiTheme="majorBidi" w:cstheme="majorBidi"/>
          <w:sz w:val="28"/>
          <w:cs/>
        </w:rPr>
        <w:t>มิถุนายน</w:t>
      </w:r>
      <w:r w:rsidRPr="00B118B0">
        <w:rPr>
          <w:rFonts w:asciiTheme="majorBidi" w:hAnsiTheme="majorBidi" w:cstheme="majorBidi"/>
          <w:sz w:val="28"/>
          <w:cs/>
        </w:rPr>
        <w:t xml:space="preserve"> </w:t>
      </w:r>
      <w:r w:rsidRPr="00B118B0">
        <w:rPr>
          <w:rFonts w:asciiTheme="majorBidi" w:hAnsiTheme="majorBidi" w:cstheme="majorBidi"/>
          <w:sz w:val="28"/>
        </w:rPr>
        <w:t>256</w:t>
      </w:r>
      <w:r w:rsidR="00651B69" w:rsidRPr="00B118B0">
        <w:rPr>
          <w:rFonts w:asciiTheme="majorBidi" w:hAnsiTheme="majorBidi" w:cstheme="majorBidi"/>
          <w:sz w:val="28"/>
        </w:rPr>
        <w:t>4</w:t>
      </w:r>
      <w:r w:rsidRPr="00B118B0">
        <w:rPr>
          <w:rFonts w:asciiTheme="majorBidi" w:hAnsiTheme="majorBidi" w:cstheme="majorBidi"/>
          <w:sz w:val="28"/>
        </w:rPr>
        <w:t xml:space="preserve"> </w:t>
      </w:r>
      <w:r w:rsidRPr="00B118B0">
        <w:rPr>
          <w:rFonts w:asciiTheme="majorBidi" w:hAnsiTheme="majorBidi" w:cstheme="majorBidi"/>
          <w:sz w:val="28"/>
          <w:cs/>
        </w:rPr>
        <w:t xml:space="preserve">และวันที่ </w:t>
      </w:r>
      <w:r w:rsidRPr="00B118B0">
        <w:rPr>
          <w:rFonts w:asciiTheme="majorBidi" w:hAnsiTheme="majorBidi" w:cstheme="majorBidi"/>
          <w:sz w:val="28"/>
        </w:rPr>
        <w:t>31</w:t>
      </w:r>
      <w:r w:rsidRPr="00B118B0">
        <w:rPr>
          <w:rFonts w:asciiTheme="majorBidi" w:hAnsiTheme="majorBidi" w:cstheme="majorBidi"/>
          <w:sz w:val="28"/>
          <w:cs/>
        </w:rPr>
        <w:t xml:space="preserve"> ธันวาคม </w:t>
      </w:r>
      <w:r w:rsidRPr="00B118B0">
        <w:rPr>
          <w:rFonts w:asciiTheme="majorBidi" w:hAnsiTheme="majorBidi" w:cstheme="majorBidi"/>
          <w:sz w:val="28"/>
        </w:rPr>
        <w:t>256</w:t>
      </w:r>
      <w:r w:rsidR="00651B69" w:rsidRPr="00B118B0">
        <w:rPr>
          <w:rFonts w:asciiTheme="majorBidi" w:hAnsiTheme="majorBidi" w:cstheme="majorBidi"/>
          <w:sz w:val="28"/>
        </w:rPr>
        <w:t>3</w:t>
      </w:r>
      <w:r w:rsidRPr="00B118B0">
        <w:rPr>
          <w:rFonts w:asciiTheme="majorBidi" w:hAnsiTheme="majorBidi" w:cstheme="majorBidi"/>
          <w:sz w:val="28"/>
          <w:cs/>
        </w:rPr>
        <w:t xml:space="preserve"> บริษัทและบริษัทย่อย มีหนังสือค้ำประกันซึ่งออกโดยธนาคารในนามบริษัทและบริษัทย่อย ดังนี้</w:t>
      </w:r>
    </w:p>
    <w:tbl>
      <w:tblPr>
        <w:tblW w:w="9000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20"/>
        <w:gridCol w:w="1350"/>
        <w:gridCol w:w="90"/>
        <w:gridCol w:w="1278"/>
        <w:gridCol w:w="144"/>
        <w:gridCol w:w="1278"/>
        <w:gridCol w:w="180"/>
        <w:gridCol w:w="1260"/>
      </w:tblGrid>
      <w:tr w:rsidR="000D3940" w:rsidRPr="00B118B0" w14:paraId="70580FAA" w14:textId="77777777" w:rsidTr="00532707">
        <w:tc>
          <w:tcPr>
            <w:tcW w:w="3420" w:type="dxa"/>
          </w:tcPr>
          <w:p w14:paraId="3927D1E8" w14:textId="77777777" w:rsidR="000D3940" w:rsidRPr="00B118B0" w:rsidRDefault="000D3940">
            <w:pPr>
              <w:ind w:left="132" w:right="-2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18" w:type="dxa"/>
            <w:gridSpan w:val="3"/>
          </w:tcPr>
          <w:p w14:paraId="47AC8CC5" w14:textId="77777777" w:rsidR="000D3940" w:rsidRPr="00B118B0" w:rsidRDefault="000D3940">
            <w:pPr>
              <w:ind w:right="49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" w:type="dxa"/>
          </w:tcPr>
          <w:p w14:paraId="41A13317" w14:textId="77777777" w:rsidR="000D3940" w:rsidRPr="00B118B0" w:rsidRDefault="000D3940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18" w:type="dxa"/>
            <w:gridSpan w:val="3"/>
          </w:tcPr>
          <w:p w14:paraId="6031C4CE" w14:textId="33FA3B36" w:rsidR="000D3940" w:rsidRPr="00B118B0" w:rsidRDefault="000D3940" w:rsidP="000D3940">
            <w:pPr>
              <w:tabs>
                <w:tab w:val="left" w:pos="360"/>
                <w:tab w:val="left" w:pos="900"/>
                <w:tab w:val="left" w:pos="2160"/>
              </w:tabs>
              <w:spacing w:line="320" w:lineRule="exact"/>
              <w:ind w:left="907" w:hanging="907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: </w:t>
            </w:r>
            <w:r w:rsidR="00F67429" w:rsidRPr="00B118B0">
              <w:rPr>
                <w:rFonts w:asciiTheme="majorBidi" w:hAnsiTheme="majorBidi" w:cstheme="majorBidi"/>
                <w:sz w:val="28"/>
                <w:cs/>
              </w:rPr>
              <w:t>พัน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บาท)</w:t>
            </w:r>
          </w:p>
        </w:tc>
      </w:tr>
      <w:tr w:rsidR="00F53166" w:rsidRPr="00B118B0" w14:paraId="3BE971C7" w14:textId="77777777" w:rsidTr="00532707">
        <w:tc>
          <w:tcPr>
            <w:tcW w:w="3420" w:type="dxa"/>
          </w:tcPr>
          <w:p w14:paraId="2FFC8352" w14:textId="77777777" w:rsidR="00F53166" w:rsidRPr="00B118B0" w:rsidRDefault="00F53166">
            <w:pPr>
              <w:ind w:left="132" w:right="-2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18" w:type="dxa"/>
            <w:gridSpan w:val="3"/>
            <w:tcBorders>
              <w:bottom w:val="single" w:sz="4" w:space="0" w:color="auto"/>
            </w:tcBorders>
          </w:tcPr>
          <w:p w14:paraId="19C52118" w14:textId="77777777" w:rsidR="00F53166" w:rsidRPr="00B118B0" w:rsidRDefault="009E4C64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144" w:type="dxa"/>
          </w:tcPr>
          <w:p w14:paraId="52324A3E" w14:textId="77777777" w:rsidR="00F53166" w:rsidRPr="00B118B0" w:rsidRDefault="00F53166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18" w:type="dxa"/>
            <w:gridSpan w:val="3"/>
            <w:tcBorders>
              <w:bottom w:val="single" w:sz="4" w:space="0" w:color="auto"/>
            </w:tcBorders>
          </w:tcPr>
          <w:p w14:paraId="674415E1" w14:textId="77777777" w:rsidR="00F53166" w:rsidRPr="00B118B0" w:rsidRDefault="009E4C64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F53166" w:rsidRPr="00B118B0" w14:paraId="2FD463B6" w14:textId="77777777" w:rsidTr="00532707">
        <w:tc>
          <w:tcPr>
            <w:tcW w:w="3420" w:type="dxa"/>
          </w:tcPr>
          <w:p w14:paraId="40BA1B64" w14:textId="77777777" w:rsidR="00F53166" w:rsidRPr="00B118B0" w:rsidRDefault="00F53166">
            <w:pPr>
              <w:ind w:left="132" w:right="-29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50" w:type="dxa"/>
          </w:tcPr>
          <w:p w14:paraId="26C2EA30" w14:textId="086E6611" w:rsidR="00F53166" w:rsidRPr="00B118B0" w:rsidRDefault="00825D0B">
            <w:pPr>
              <w:ind w:right="49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30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มิถุนายน</w:t>
            </w:r>
          </w:p>
        </w:tc>
        <w:tc>
          <w:tcPr>
            <w:tcW w:w="90" w:type="dxa"/>
          </w:tcPr>
          <w:p w14:paraId="0A0D6CDA" w14:textId="77777777" w:rsidR="00F53166" w:rsidRPr="00B118B0" w:rsidRDefault="00F53166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8" w:type="dxa"/>
          </w:tcPr>
          <w:p w14:paraId="2CE7D2C2" w14:textId="77777777" w:rsidR="00F53166" w:rsidRPr="00B118B0" w:rsidRDefault="009E4C64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31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</w:tc>
        <w:tc>
          <w:tcPr>
            <w:tcW w:w="144" w:type="dxa"/>
          </w:tcPr>
          <w:p w14:paraId="2E6226F1" w14:textId="77777777" w:rsidR="00F53166" w:rsidRPr="00B118B0" w:rsidRDefault="00F53166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8" w:type="dxa"/>
          </w:tcPr>
          <w:p w14:paraId="28EF2459" w14:textId="21B0503C" w:rsidR="00F53166" w:rsidRPr="00B118B0" w:rsidRDefault="00825D0B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30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มิถุนายน</w:t>
            </w:r>
          </w:p>
        </w:tc>
        <w:tc>
          <w:tcPr>
            <w:tcW w:w="180" w:type="dxa"/>
          </w:tcPr>
          <w:p w14:paraId="021937DE" w14:textId="77777777" w:rsidR="00F53166" w:rsidRPr="00B118B0" w:rsidRDefault="00F53166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0C266CFE" w14:textId="77777777" w:rsidR="00F53166" w:rsidRPr="00B118B0" w:rsidRDefault="009E4C64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31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</w:tc>
      </w:tr>
      <w:tr w:rsidR="00F53166" w:rsidRPr="00B118B0" w14:paraId="3B23EBE3" w14:textId="77777777" w:rsidTr="00532707">
        <w:tc>
          <w:tcPr>
            <w:tcW w:w="3420" w:type="dxa"/>
          </w:tcPr>
          <w:p w14:paraId="388B1853" w14:textId="77777777" w:rsidR="00F53166" w:rsidRPr="00B118B0" w:rsidRDefault="00F53166">
            <w:pPr>
              <w:ind w:left="132" w:right="-29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8CC965E" w14:textId="61C2CF80" w:rsidR="00F53166" w:rsidRPr="00B118B0" w:rsidRDefault="009E4C64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651B69" w:rsidRPr="00B118B0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90" w:type="dxa"/>
          </w:tcPr>
          <w:p w14:paraId="4697D328" w14:textId="77777777" w:rsidR="00F53166" w:rsidRPr="00B118B0" w:rsidRDefault="00F53166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08107A84" w14:textId="40603FFD" w:rsidR="00F53166" w:rsidRPr="00B118B0" w:rsidRDefault="009E4C64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651B69" w:rsidRPr="00B118B0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144" w:type="dxa"/>
          </w:tcPr>
          <w:p w14:paraId="74F3B501" w14:textId="77777777" w:rsidR="00F53166" w:rsidRPr="00B118B0" w:rsidRDefault="00F53166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6EB2C28C" w14:textId="1FD4CE9B" w:rsidR="00F53166" w:rsidRPr="00B118B0" w:rsidRDefault="009E4C64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651B69" w:rsidRPr="00B118B0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180" w:type="dxa"/>
          </w:tcPr>
          <w:p w14:paraId="18143468" w14:textId="77777777" w:rsidR="00F53166" w:rsidRPr="00B118B0" w:rsidRDefault="00F53166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96E7432" w14:textId="1C1B3EF5" w:rsidR="00F53166" w:rsidRPr="00B118B0" w:rsidRDefault="009E4C64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651B69" w:rsidRPr="00B118B0">
              <w:rPr>
                <w:rFonts w:asciiTheme="majorBidi" w:hAnsiTheme="majorBidi" w:cstheme="majorBidi"/>
                <w:sz w:val="28"/>
              </w:rPr>
              <w:t>3</w:t>
            </w:r>
          </w:p>
        </w:tc>
      </w:tr>
      <w:tr w:rsidR="004954F1" w:rsidRPr="00B118B0" w14:paraId="3EB9FC4C" w14:textId="77777777" w:rsidTr="00532707">
        <w:tc>
          <w:tcPr>
            <w:tcW w:w="3420" w:type="dxa"/>
          </w:tcPr>
          <w:p w14:paraId="5614627E" w14:textId="77777777" w:rsidR="004954F1" w:rsidRPr="00B118B0" w:rsidRDefault="004954F1" w:rsidP="004954F1">
            <w:pPr>
              <w:ind w:right="-29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ประกันการปฏิบัติงานตามสัญญา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4D182B17" w14:textId="32E07A11" w:rsidR="004954F1" w:rsidRPr="00B118B0" w:rsidRDefault="003B669A" w:rsidP="00CB641C">
            <w:pPr>
              <w:tabs>
                <w:tab w:val="decimal" w:pos="1163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24,091</w:t>
            </w:r>
          </w:p>
        </w:tc>
        <w:tc>
          <w:tcPr>
            <w:tcW w:w="90" w:type="dxa"/>
            <w:shd w:val="clear" w:color="auto" w:fill="auto"/>
          </w:tcPr>
          <w:p w14:paraId="13E65818" w14:textId="77777777" w:rsidR="004954F1" w:rsidRPr="00B118B0" w:rsidRDefault="004954F1" w:rsidP="004954F1">
            <w:pPr>
              <w:tabs>
                <w:tab w:val="decimal" w:pos="79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</w:tcPr>
          <w:p w14:paraId="72E4F76D" w14:textId="75EB84BC" w:rsidR="004954F1" w:rsidRPr="00B118B0" w:rsidRDefault="004954F1" w:rsidP="00CB641C">
            <w:pPr>
              <w:tabs>
                <w:tab w:val="decimal" w:pos="1073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26</w:t>
            </w:r>
            <w:r w:rsidR="00F67429" w:rsidRPr="00B118B0">
              <w:rPr>
                <w:rFonts w:asciiTheme="majorBidi" w:hAnsiTheme="majorBidi" w:cstheme="majorBidi"/>
                <w:sz w:val="28"/>
              </w:rPr>
              <w:t>,197</w:t>
            </w:r>
          </w:p>
        </w:tc>
        <w:tc>
          <w:tcPr>
            <w:tcW w:w="144" w:type="dxa"/>
            <w:shd w:val="clear" w:color="auto" w:fill="auto"/>
          </w:tcPr>
          <w:p w14:paraId="05EEC821" w14:textId="77777777" w:rsidR="004954F1" w:rsidRPr="00B118B0" w:rsidRDefault="004954F1" w:rsidP="004954F1">
            <w:pPr>
              <w:tabs>
                <w:tab w:val="decimal" w:pos="79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</w:tcPr>
          <w:p w14:paraId="346E8674" w14:textId="69621AC1" w:rsidR="004954F1" w:rsidRPr="00B118B0" w:rsidRDefault="003B669A" w:rsidP="00654640">
            <w:pPr>
              <w:tabs>
                <w:tab w:val="decimal" w:pos="1100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22,391</w:t>
            </w:r>
          </w:p>
        </w:tc>
        <w:tc>
          <w:tcPr>
            <w:tcW w:w="180" w:type="dxa"/>
          </w:tcPr>
          <w:p w14:paraId="3F2DC143" w14:textId="77777777" w:rsidR="004954F1" w:rsidRPr="00B118B0" w:rsidRDefault="004954F1" w:rsidP="004954F1">
            <w:pPr>
              <w:tabs>
                <w:tab w:val="decimal" w:pos="79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A79C848" w14:textId="4577A7D7" w:rsidR="004954F1" w:rsidRPr="00B118B0" w:rsidRDefault="004954F1" w:rsidP="00654640">
            <w:pPr>
              <w:tabs>
                <w:tab w:val="decimal" w:pos="1078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24</w:t>
            </w:r>
            <w:r w:rsidR="00F67429" w:rsidRPr="00B118B0">
              <w:rPr>
                <w:rFonts w:asciiTheme="majorBidi" w:hAnsiTheme="majorBidi" w:cstheme="majorBidi"/>
                <w:sz w:val="28"/>
              </w:rPr>
              <w:t>,397</w:t>
            </w:r>
          </w:p>
        </w:tc>
      </w:tr>
      <w:tr w:rsidR="004954F1" w:rsidRPr="00B118B0" w14:paraId="2EAF5B8B" w14:textId="77777777" w:rsidTr="00532707">
        <w:tc>
          <w:tcPr>
            <w:tcW w:w="3420" w:type="dxa"/>
          </w:tcPr>
          <w:p w14:paraId="30353E1B" w14:textId="77777777" w:rsidR="004954F1" w:rsidRPr="00B118B0" w:rsidRDefault="004954F1" w:rsidP="004954F1">
            <w:pPr>
              <w:ind w:right="-29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ประกันการใช้ไฟฟ้าและอื่น ๆ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F2DC05F" w14:textId="2FEDB76D" w:rsidR="004954F1" w:rsidRPr="00B118B0" w:rsidRDefault="003B669A" w:rsidP="00CB641C">
            <w:pPr>
              <w:tabs>
                <w:tab w:val="decimal" w:pos="1163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810</w:t>
            </w:r>
          </w:p>
        </w:tc>
        <w:tc>
          <w:tcPr>
            <w:tcW w:w="90" w:type="dxa"/>
            <w:shd w:val="clear" w:color="auto" w:fill="auto"/>
          </w:tcPr>
          <w:p w14:paraId="7187F8CF" w14:textId="77777777" w:rsidR="004954F1" w:rsidRPr="00B118B0" w:rsidRDefault="004954F1" w:rsidP="004954F1">
            <w:pPr>
              <w:tabs>
                <w:tab w:val="decimal" w:pos="79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</w:tcPr>
          <w:p w14:paraId="0295336A" w14:textId="204DE853" w:rsidR="004954F1" w:rsidRPr="00B118B0" w:rsidRDefault="00F67429" w:rsidP="00CB641C">
            <w:pPr>
              <w:tabs>
                <w:tab w:val="decimal" w:pos="1073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810</w:t>
            </w:r>
          </w:p>
        </w:tc>
        <w:tc>
          <w:tcPr>
            <w:tcW w:w="144" w:type="dxa"/>
            <w:shd w:val="clear" w:color="auto" w:fill="auto"/>
          </w:tcPr>
          <w:p w14:paraId="6C7E520B" w14:textId="77777777" w:rsidR="004954F1" w:rsidRPr="00B118B0" w:rsidRDefault="004954F1" w:rsidP="004954F1">
            <w:pPr>
              <w:tabs>
                <w:tab w:val="decimal" w:pos="79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</w:tcPr>
          <w:p w14:paraId="71CBABF6" w14:textId="74A68B9F" w:rsidR="004954F1" w:rsidRPr="00B118B0" w:rsidRDefault="003B669A" w:rsidP="00654640">
            <w:pPr>
              <w:tabs>
                <w:tab w:val="decimal" w:pos="1100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810</w:t>
            </w:r>
          </w:p>
        </w:tc>
        <w:tc>
          <w:tcPr>
            <w:tcW w:w="180" w:type="dxa"/>
          </w:tcPr>
          <w:p w14:paraId="13E6A424" w14:textId="77777777" w:rsidR="004954F1" w:rsidRPr="00B118B0" w:rsidRDefault="004954F1" w:rsidP="004954F1">
            <w:pPr>
              <w:tabs>
                <w:tab w:val="decimal" w:pos="79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EA80843" w14:textId="1D157F89" w:rsidR="004954F1" w:rsidRPr="00B118B0" w:rsidRDefault="00F67429" w:rsidP="00654640">
            <w:pPr>
              <w:tabs>
                <w:tab w:val="decimal" w:pos="1078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810</w:t>
            </w:r>
          </w:p>
        </w:tc>
      </w:tr>
      <w:tr w:rsidR="004954F1" w:rsidRPr="00B118B0" w14:paraId="4B889085" w14:textId="77777777" w:rsidTr="00532707">
        <w:tc>
          <w:tcPr>
            <w:tcW w:w="3420" w:type="dxa"/>
          </w:tcPr>
          <w:p w14:paraId="6768A7FE" w14:textId="7D002F00" w:rsidR="004954F1" w:rsidRPr="00B118B0" w:rsidRDefault="004954F1" w:rsidP="004954F1">
            <w:pPr>
              <w:ind w:right="-29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8FBC58" w14:textId="16E5D138" w:rsidR="004954F1" w:rsidRPr="00B118B0" w:rsidRDefault="003B669A" w:rsidP="00CB641C">
            <w:pPr>
              <w:tabs>
                <w:tab w:val="decimal" w:pos="1163"/>
              </w:tabs>
              <w:ind w:right="49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</w:rPr>
              <w:t>24,901</w:t>
            </w:r>
          </w:p>
        </w:tc>
        <w:tc>
          <w:tcPr>
            <w:tcW w:w="90" w:type="dxa"/>
            <w:shd w:val="clear" w:color="auto" w:fill="auto"/>
          </w:tcPr>
          <w:p w14:paraId="2B00DF39" w14:textId="77777777" w:rsidR="004954F1" w:rsidRPr="00B118B0" w:rsidRDefault="004954F1" w:rsidP="004954F1">
            <w:pPr>
              <w:tabs>
                <w:tab w:val="decimal" w:pos="792"/>
              </w:tabs>
              <w:ind w:right="49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8EB8EE" w14:textId="3764FE35" w:rsidR="004954F1" w:rsidRPr="00B118B0" w:rsidRDefault="004954F1" w:rsidP="00654640">
            <w:pPr>
              <w:tabs>
                <w:tab w:val="decimal" w:pos="1073"/>
              </w:tabs>
              <w:ind w:right="49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</w:rPr>
              <w:t>27</w:t>
            </w:r>
            <w:r w:rsidR="00F67429" w:rsidRPr="00B118B0">
              <w:rPr>
                <w:rFonts w:asciiTheme="majorBidi" w:hAnsiTheme="majorBidi" w:cstheme="majorBidi"/>
                <w:b/>
                <w:bCs/>
                <w:sz w:val="28"/>
              </w:rPr>
              <w:t>,007</w:t>
            </w:r>
          </w:p>
        </w:tc>
        <w:tc>
          <w:tcPr>
            <w:tcW w:w="144" w:type="dxa"/>
            <w:shd w:val="clear" w:color="auto" w:fill="auto"/>
          </w:tcPr>
          <w:p w14:paraId="6DD0306E" w14:textId="77777777" w:rsidR="004954F1" w:rsidRPr="00B118B0" w:rsidRDefault="004954F1" w:rsidP="004954F1">
            <w:pPr>
              <w:tabs>
                <w:tab w:val="decimal" w:pos="792"/>
              </w:tabs>
              <w:ind w:right="49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A4FC67" w14:textId="1E7387EC" w:rsidR="004954F1" w:rsidRPr="00B118B0" w:rsidRDefault="003B669A" w:rsidP="00654640">
            <w:pPr>
              <w:tabs>
                <w:tab w:val="decimal" w:pos="1100"/>
              </w:tabs>
              <w:ind w:right="49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</w:rPr>
              <w:t>23,201</w:t>
            </w:r>
          </w:p>
        </w:tc>
        <w:tc>
          <w:tcPr>
            <w:tcW w:w="180" w:type="dxa"/>
          </w:tcPr>
          <w:p w14:paraId="2C477231" w14:textId="77777777" w:rsidR="004954F1" w:rsidRPr="00B118B0" w:rsidRDefault="004954F1" w:rsidP="004954F1">
            <w:pPr>
              <w:tabs>
                <w:tab w:val="decimal" w:pos="792"/>
              </w:tabs>
              <w:ind w:right="49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6723FB0" w14:textId="49A2702D" w:rsidR="004954F1" w:rsidRPr="00B118B0" w:rsidRDefault="004954F1" w:rsidP="00654640">
            <w:pPr>
              <w:tabs>
                <w:tab w:val="decimal" w:pos="1078"/>
              </w:tabs>
              <w:ind w:right="49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</w:rPr>
              <w:t>25</w:t>
            </w:r>
            <w:r w:rsidR="00F67429" w:rsidRPr="00B118B0">
              <w:rPr>
                <w:rFonts w:asciiTheme="majorBidi" w:hAnsiTheme="majorBidi" w:cstheme="majorBidi"/>
                <w:b/>
                <w:bCs/>
                <w:sz w:val="28"/>
              </w:rPr>
              <w:t>,207</w:t>
            </w:r>
          </w:p>
        </w:tc>
      </w:tr>
    </w:tbl>
    <w:p w14:paraId="038225D2" w14:textId="179FFE36" w:rsidR="00F53166" w:rsidRPr="00B118B0" w:rsidRDefault="00687E85" w:rsidP="00EE5634">
      <w:pPr>
        <w:spacing w:before="480" w:after="240"/>
        <w:ind w:left="540" w:right="-29" w:hanging="540"/>
        <w:rPr>
          <w:rFonts w:asciiTheme="majorBidi" w:hAnsiTheme="majorBidi" w:cstheme="majorBidi"/>
          <w:sz w:val="28"/>
        </w:rPr>
      </w:pPr>
      <w:r w:rsidRPr="00B118B0">
        <w:rPr>
          <w:rFonts w:asciiTheme="majorBidi" w:hAnsiTheme="majorBidi" w:cstheme="majorBidi"/>
          <w:sz w:val="28"/>
          <w:cs/>
        </w:rPr>
        <w:t>3</w:t>
      </w:r>
      <w:r w:rsidR="00931B14" w:rsidRPr="00B118B0">
        <w:rPr>
          <w:rFonts w:asciiTheme="majorBidi" w:hAnsiTheme="majorBidi" w:cstheme="majorBidi"/>
          <w:sz w:val="28"/>
        </w:rPr>
        <w:t>0</w:t>
      </w:r>
      <w:r w:rsidR="009E4C64"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.</w:t>
      </w:r>
      <w:r w:rsidR="009E4C64" w:rsidRPr="00B118B0">
        <w:rPr>
          <w:rFonts w:asciiTheme="majorBidi" w:hAnsiTheme="majorBidi" w:cstheme="majorBidi"/>
          <w:color w:val="000000"/>
          <w:spacing w:val="-2"/>
          <w:sz w:val="28"/>
        </w:rPr>
        <w:t>2</w:t>
      </w:r>
      <w:r w:rsidR="009E4C64"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.</w:t>
      </w:r>
      <w:r w:rsidR="009E4C64" w:rsidRPr="00B118B0">
        <w:rPr>
          <w:rFonts w:asciiTheme="majorBidi" w:hAnsiTheme="majorBidi" w:cstheme="majorBidi"/>
          <w:color w:val="000000"/>
          <w:spacing w:val="-2"/>
          <w:sz w:val="28"/>
        </w:rPr>
        <w:t>2</w:t>
      </w:r>
      <w:r w:rsidR="009E4C64" w:rsidRPr="00B118B0">
        <w:rPr>
          <w:rFonts w:asciiTheme="majorBidi" w:hAnsiTheme="majorBidi" w:cstheme="majorBidi"/>
          <w:color w:val="000000"/>
          <w:spacing w:val="-2"/>
          <w:sz w:val="28"/>
        </w:rPr>
        <w:tab/>
      </w:r>
      <w:r w:rsidR="009E4C64"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การค้ำประกันระหว่างกิจการที่เกี่ยวข้องกัน</w:t>
      </w:r>
    </w:p>
    <w:p w14:paraId="582D59CD" w14:textId="54B7EC56" w:rsidR="00F53166" w:rsidRPr="00B118B0" w:rsidRDefault="005F0F0C" w:rsidP="00BD5571">
      <w:pPr>
        <w:tabs>
          <w:tab w:val="left" w:pos="900"/>
        </w:tabs>
        <w:spacing w:after="240"/>
        <w:ind w:left="540"/>
        <w:jc w:val="thaiDistribute"/>
        <w:rPr>
          <w:rFonts w:asciiTheme="majorBidi" w:hAnsiTheme="majorBidi" w:cstheme="majorBidi"/>
          <w:sz w:val="28"/>
        </w:rPr>
      </w:pPr>
      <w:r w:rsidRPr="00B118B0">
        <w:rPr>
          <w:rFonts w:asciiTheme="majorBidi" w:hAnsiTheme="majorBidi" w:cstheme="majorBidi"/>
          <w:sz w:val="28"/>
          <w:cs/>
        </w:rPr>
        <w:t>ณ</w:t>
      </w:r>
      <w:r w:rsidR="00CE1460" w:rsidRPr="00B118B0">
        <w:rPr>
          <w:rFonts w:asciiTheme="majorBidi" w:hAnsiTheme="majorBidi" w:cstheme="majorBidi"/>
          <w:sz w:val="28"/>
        </w:rPr>
        <w:t xml:space="preserve"> </w:t>
      </w:r>
      <w:r w:rsidR="00CE1460" w:rsidRPr="00B118B0">
        <w:rPr>
          <w:rFonts w:asciiTheme="majorBidi" w:hAnsiTheme="majorBidi" w:cstheme="majorBidi"/>
          <w:sz w:val="28"/>
          <w:cs/>
        </w:rPr>
        <w:t>วันที่</w:t>
      </w:r>
      <w:r w:rsidRPr="00B118B0">
        <w:rPr>
          <w:rFonts w:asciiTheme="majorBidi" w:hAnsiTheme="majorBidi" w:cstheme="majorBidi"/>
          <w:sz w:val="28"/>
          <w:cs/>
        </w:rPr>
        <w:t xml:space="preserve"> </w:t>
      </w:r>
      <w:r w:rsidR="00825D0B" w:rsidRPr="00B118B0">
        <w:rPr>
          <w:rFonts w:asciiTheme="majorBidi" w:hAnsiTheme="majorBidi" w:cstheme="majorBidi"/>
          <w:sz w:val="28"/>
        </w:rPr>
        <w:t>30</w:t>
      </w:r>
      <w:r w:rsidR="00825D0B" w:rsidRPr="00B118B0">
        <w:rPr>
          <w:rFonts w:asciiTheme="majorBidi" w:hAnsiTheme="majorBidi" w:cstheme="majorBidi"/>
          <w:sz w:val="28"/>
          <w:cs/>
        </w:rPr>
        <w:t xml:space="preserve"> มิถุนายน</w:t>
      </w:r>
      <w:r w:rsidRPr="00B118B0">
        <w:rPr>
          <w:rFonts w:asciiTheme="majorBidi" w:hAnsiTheme="majorBidi" w:cstheme="majorBidi"/>
          <w:sz w:val="28"/>
          <w:cs/>
        </w:rPr>
        <w:t xml:space="preserve"> </w:t>
      </w:r>
      <w:r w:rsidRPr="00B118B0">
        <w:rPr>
          <w:rFonts w:asciiTheme="majorBidi" w:hAnsiTheme="majorBidi" w:cstheme="majorBidi"/>
          <w:sz w:val="28"/>
        </w:rPr>
        <w:t>256</w:t>
      </w:r>
      <w:r w:rsidR="00FB5453" w:rsidRPr="00B118B0">
        <w:rPr>
          <w:rFonts w:asciiTheme="majorBidi" w:hAnsiTheme="majorBidi" w:cstheme="majorBidi"/>
          <w:sz w:val="28"/>
        </w:rPr>
        <w:t>4</w:t>
      </w:r>
      <w:r w:rsidRPr="00B118B0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D55E1C" w:rsidRPr="00B118B0">
        <w:rPr>
          <w:rFonts w:asciiTheme="majorBidi" w:hAnsiTheme="majorBidi" w:cstheme="majorBidi"/>
          <w:sz w:val="28"/>
          <w:cs/>
        </w:rPr>
        <w:t>บริษัทและกรรมการของกลุ่มบริษัทมีภาระผูกพันต่อธนาคารในการค้ำประกันวงเงินสินเชื่อให้แก่บริษัท แซม วอเตอร์ ซัพพลาย จำกัด</w:t>
      </w:r>
      <w:r w:rsidR="00D55E1C" w:rsidRPr="00B118B0">
        <w:rPr>
          <w:rFonts w:asciiTheme="majorBidi" w:hAnsiTheme="majorBidi" w:cstheme="majorBidi"/>
          <w:sz w:val="28"/>
        </w:rPr>
        <w:t xml:space="preserve"> </w:t>
      </w:r>
      <w:r w:rsidR="00237D76" w:rsidRPr="00B118B0">
        <w:rPr>
          <w:rFonts w:asciiTheme="majorBidi" w:hAnsiTheme="majorBidi" w:cstheme="majorBidi"/>
          <w:sz w:val="28"/>
          <w:cs/>
        </w:rPr>
        <w:t>และ</w:t>
      </w:r>
      <w:r w:rsidR="00D55E1C" w:rsidRPr="00B118B0">
        <w:rPr>
          <w:rFonts w:asciiTheme="majorBidi" w:hAnsiTheme="majorBidi" w:cstheme="majorBidi"/>
          <w:sz w:val="28"/>
          <w:cs/>
        </w:rPr>
        <w:t xml:space="preserve">บริษัท พระแสงกรีน พาวเวอร์ จำกัด ซึ่งเป็นบริษัทย่อยจำนวนเงินรวม </w:t>
      </w:r>
      <w:r w:rsidR="003B669A" w:rsidRPr="00B118B0">
        <w:rPr>
          <w:rFonts w:asciiTheme="majorBidi" w:hAnsiTheme="majorBidi" w:cstheme="majorBidi"/>
          <w:sz w:val="28"/>
        </w:rPr>
        <w:t>225</w:t>
      </w:r>
      <w:r w:rsidR="00D55E1C" w:rsidRPr="00B118B0">
        <w:rPr>
          <w:rFonts w:asciiTheme="majorBidi" w:hAnsiTheme="majorBidi" w:cstheme="majorBidi"/>
          <w:sz w:val="28"/>
        </w:rPr>
        <w:t xml:space="preserve"> </w:t>
      </w:r>
      <w:r w:rsidR="00D55E1C" w:rsidRPr="00B118B0">
        <w:rPr>
          <w:rFonts w:asciiTheme="majorBidi" w:hAnsiTheme="majorBidi" w:cstheme="majorBidi"/>
          <w:sz w:val="28"/>
          <w:cs/>
        </w:rPr>
        <w:t xml:space="preserve">ล้านบาท </w:t>
      </w:r>
      <w:r w:rsidR="00C91BBA" w:rsidRPr="00B118B0">
        <w:rPr>
          <w:rFonts w:asciiTheme="majorBidi" w:hAnsiTheme="majorBidi" w:cstheme="majorBidi"/>
          <w:sz w:val="28"/>
          <w:cs/>
        </w:rPr>
        <w:t xml:space="preserve">(วันที่ </w:t>
      </w:r>
      <w:r w:rsidR="00C91BBA" w:rsidRPr="00B118B0">
        <w:rPr>
          <w:rFonts w:asciiTheme="majorBidi" w:hAnsiTheme="majorBidi" w:cstheme="majorBidi"/>
          <w:sz w:val="28"/>
        </w:rPr>
        <w:t xml:space="preserve">31 </w:t>
      </w:r>
      <w:r w:rsidR="00C91BBA" w:rsidRPr="00B118B0">
        <w:rPr>
          <w:rFonts w:asciiTheme="majorBidi" w:hAnsiTheme="majorBidi" w:cstheme="majorBidi"/>
          <w:sz w:val="28"/>
          <w:cs/>
        </w:rPr>
        <w:t xml:space="preserve">ธันวาคม </w:t>
      </w:r>
      <w:r w:rsidR="00C91BBA" w:rsidRPr="00B118B0">
        <w:rPr>
          <w:rFonts w:asciiTheme="majorBidi" w:hAnsiTheme="majorBidi" w:cstheme="majorBidi"/>
          <w:sz w:val="28"/>
        </w:rPr>
        <w:t>256</w:t>
      </w:r>
      <w:r w:rsidR="000A0C0C" w:rsidRPr="00B118B0">
        <w:rPr>
          <w:rFonts w:asciiTheme="majorBidi" w:hAnsiTheme="majorBidi" w:cstheme="majorBidi"/>
          <w:sz w:val="28"/>
        </w:rPr>
        <w:t>3</w:t>
      </w:r>
      <w:r w:rsidR="00C91BBA" w:rsidRPr="00B118B0">
        <w:rPr>
          <w:rFonts w:asciiTheme="majorBidi" w:hAnsiTheme="majorBidi" w:cstheme="majorBidi"/>
          <w:sz w:val="28"/>
        </w:rPr>
        <w:t xml:space="preserve">: </w:t>
      </w:r>
      <w:r w:rsidR="00C91BBA" w:rsidRPr="00B118B0">
        <w:rPr>
          <w:rFonts w:asciiTheme="majorBidi" w:hAnsiTheme="majorBidi" w:cstheme="majorBidi"/>
          <w:sz w:val="28"/>
          <w:cs/>
        </w:rPr>
        <w:t xml:space="preserve">จำนวน </w:t>
      </w:r>
      <w:r w:rsidR="00EF17B5" w:rsidRPr="00B118B0">
        <w:rPr>
          <w:rFonts w:asciiTheme="majorBidi" w:hAnsiTheme="majorBidi" w:cstheme="majorBidi"/>
          <w:sz w:val="28"/>
        </w:rPr>
        <w:t xml:space="preserve">73 </w:t>
      </w:r>
      <w:r w:rsidR="00C91BBA" w:rsidRPr="00B118B0">
        <w:rPr>
          <w:rFonts w:asciiTheme="majorBidi" w:hAnsiTheme="majorBidi" w:cstheme="majorBidi"/>
          <w:sz w:val="28"/>
          <w:cs/>
        </w:rPr>
        <w:t>ล้านบาท)</w:t>
      </w:r>
      <w:r w:rsidR="00BD5571">
        <w:rPr>
          <w:rFonts w:asciiTheme="majorBidi" w:hAnsiTheme="majorBidi" w:cstheme="majorBidi" w:hint="cs"/>
          <w:sz w:val="28"/>
          <w:cs/>
        </w:rPr>
        <w:t xml:space="preserve"> </w:t>
      </w:r>
      <w:r w:rsidR="009E4C64" w:rsidRPr="00B118B0">
        <w:rPr>
          <w:rFonts w:asciiTheme="majorBidi" w:hAnsiTheme="majorBidi" w:cstheme="majorBidi"/>
          <w:sz w:val="28"/>
          <w:cs/>
        </w:rPr>
        <w:t xml:space="preserve">โดยทั่วไปการค้ำประกันนี้มีผลผูกพันต่อผู้ค้ำประกันนานเท่าที่ภาระหนี้สินยังไม่ได้ชำระโดยบริษัทผู้ได้รับการค้ำประกัน </w:t>
      </w:r>
    </w:p>
    <w:p w14:paraId="68DF398A" w14:textId="38908D1A" w:rsidR="007A020D" w:rsidRPr="00B118B0" w:rsidRDefault="007A020D" w:rsidP="00EE5634">
      <w:pPr>
        <w:spacing w:before="240" w:after="240"/>
        <w:ind w:left="540" w:right="-29" w:hanging="540"/>
        <w:jc w:val="thaiDistribute"/>
        <w:rPr>
          <w:rFonts w:asciiTheme="majorBidi" w:hAnsiTheme="majorBidi" w:cstheme="majorBidi"/>
          <w:sz w:val="28"/>
          <w:cs/>
        </w:rPr>
      </w:pPr>
      <w:r w:rsidRPr="00B118B0">
        <w:rPr>
          <w:rFonts w:asciiTheme="majorBidi" w:hAnsiTheme="majorBidi" w:cstheme="majorBidi"/>
          <w:sz w:val="28"/>
          <w:cs/>
        </w:rPr>
        <w:t>3</w:t>
      </w:r>
      <w:r w:rsidR="00931B14" w:rsidRPr="00B118B0">
        <w:rPr>
          <w:rFonts w:asciiTheme="majorBidi" w:hAnsiTheme="majorBidi" w:cstheme="majorBidi"/>
          <w:sz w:val="28"/>
        </w:rPr>
        <w:t>0</w:t>
      </w:r>
      <w:r w:rsidRPr="00B118B0">
        <w:rPr>
          <w:rFonts w:asciiTheme="majorBidi" w:hAnsiTheme="majorBidi" w:cstheme="majorBidi"/>
          <w:sz w:val="28"/>
          <w:cs/>
        </w:rPr>
        <w:t>.</w:t>
      </w:r>
      <w:r w:rsidRPr="00B118B0">
        <w:rPr>
          <w:rFonts w:asciiTheme="majorBidi" w:hAnsiTheme="majorBidi" w:cstheme="majorBidi"/>
          <w:sz w:val="28"/>
        </w:rPr>
        <w:t>2</w:t>
      </w:r>
      <w:r w:rsidRPr="00B118B0">
        <w:rPr>
          <w:rFonts w:asciiTheme="majorBidi" w:hAnsiTheme="majorBidi" w:cstheme="majorBidi"/>
          <w:sz w:val="28"/>
          <w:cs/>
        </w:rPr>
        <w:t>.</w:t>
      </w:r>
      <w:r w:rsidR="005D55E8" w:rsidRPr="00B118B0">
        <w:rPr>
          <w:rFonts w:asciiTheme="majorBidi" w:hAnsiTheme="majorBidi" w:cstheme="majorBidi"/>
          <w:sz w:val="28"/>
        </w:rPr>
        <w:t>3</w:t>
      </w:r>
      <w:r w:rsidRPr="00B118B0">
        <w:rPr>
          <w:rFonts w:asciiTheme="majorBidi" w:hAnsiTheme="majorBidi" w:cstheme="majorBidi"/>
          <w:sz w:val="28"/>
        </w:rPr>
        <w:tab/>
      </w:r>
      <w:r w:rsidRPr="00B118B0">
        <w:rPr>
          <w:rFonts w:asciiTheme="majorBidi" w:hAnsiTheme="majorBidi" w:cstheme="majorBidi"/>
          <w:sz w:val="28"/>
          <w:cs/>
        </w:rPr>
        <w:t>การจำนำหุ้นบริษัทย่อย</w:t>
      </w:r>
    </w:p>
    <w:p w14:paraId="72A01D98" w14:textId="1D678AD9" w:rsidR="0042097A" w:rsidRPr="00B118B0" w:rsidRDefault="007A020D" w:rsidP="00BD5571">
      <w:pPr>
        <w:spacing w:after="240"/>
        <w:ind w:left="540" w:right="-29"/>
        <w:jc w:val="thaiDistribute"/>
        <w:rPr>
          <w:rFonts w:asciiTheme="majorBidi" w:hAnsiTheme="majorBidi" w:cstheme="majorBidi"/>
          <w:sz w:val="28"/>
        </w:rPr>
      </w:pPr>
      <w:r w:rsidRPr="00B118B0">
        <w:rPr>
          <w:rFonts w:asciiTheme="majorBidi" w:hAnsiTheme="majorBidi" w:cstheme="majorBidi"/>
          <w:sz w:val="28"/>
          <w:cs/>
        </w:rPr>
        <w:t xml:space="preserve">เมื่อวันที่ </w:t>
      </w:r>
      <w:r w:rsidRPr="00B118B0">
        <w:rPr>
          <w:rFonts w:asciiTheme="majorBidi" w:hAnsiTheme="majorBidi" w:cstheme="majorBidi"/>
          <w:sz w:val="28"/>
        </w:rPr>
        <w:t>3</w:t>
      </w:r>
      <w:r w:rsidRPr="00B118B0">
        <w:rPr>
          <w:rFonts w:asciiTheme="majorBidi" w:hAnsiTheme="majorBidi" w:cstheme="majorBidi"/>
          <w:sz w:val="28"/>
          <w:cs/>
        </w:rPr>
        <w:t xml:space="preserve"> ธันวาคม </w:t>
      </w:r>
      <w:r w:rsidRPr="00B118B0">
        <w:rPr>
          <w:rFonts w:asciiTheme="majorBidi" w:hAnsiTheme="majorBidi" w:cstheme="majorBidi"/>
          <w:sz w:val="28"/>
        </w:rPr>
        <w:t>2563</w:t>
      </w:r>
      <w:r w:rsidRPr="00B118B0">
        <w:rPr>
          <w:rFonts w:asciiTheme="majorBidi" w:hAnsiTheme="majorBidi" w:cstheme="majorBidi"/>
          <w:sz w:val="28"/>
          <w:cs/>
        </w:rPr>
        <w:t xml:space="preserve"> ที่ประชุมคณะกรรมการของบริษัทครั้งที่ </w:t>
      </w:r>
      <w:r w:rsidRPr="00B118B0">
        <w:rPr>
          <w:rFonts w:asciiTheme="majorBidi" w:hAnsiTheme="majorBidi" w:cstheme="majorBidi"/>
          <w:sz w:val="28"/>
        </w:rPr>
        <w:t>18/2563</w:t>
      </w:r>
      <w:r w:rsidRPr="00B118B0">
        <w:rPr>
          <w:rFonts w:asciiTheme="majorBidi" w:hAnsiTheme="majorBidi" w:cstheme="majorBidi"/>
          <w:sz w:val="28"/>
          <w:cs/>
        </w:rPr>
        <w:t xml:space="preserve"> มีมติอนุมัติให้บริษัทขายหุ้นสามัญของบริษัท แซม วอเตอร์ ซัพพลาย จำกัด จำนวน </w:t>
      </w:r>
      <w:r w:rsidRPr="00B118B0">
        <w:rPr>
          <w:rFonts w:asciiTheme="majorBidi" w:hAnsiTheme="majorBidi" w:cstheme="majorBidi"/>
          <w:sz w:val="28"/>
        </w:rPr>
        <w:t>476,552</w:t>
      </w:r>
      <w:r w:rsidRPr="00B118B0">
        <w:rPr>
          <w:rFonts w:asciiTheme="majorBidi" w:hAnsiTheme="majorBidi" w:cstheme="majorBidi"/>
          <w:sz w:val="28"/>
          <w:cs/>
        </w:rPr>
        <w:t xml:space="preserve"> หุ้น หรือร้อยละ </w:t>
      </w:r>
      <w:r w:rsidRPr="00B118B0">
        <w:rPr>
          <w:rFonts w:asciiTheme="majorBidi" w:hAnsiTheme="majorBidi" w:cstheme="majorBidi"/>
          <w:sz w:val="28"/>
        </w:rPr>
        <w:t>43.52</w:t>
      </w:r>
      <w:r w:rsidRPr="00B118B0">
        <w:rPr>
          <w:rFonts w:asciiTheme="majorBidi" w:hAnsiTheme="majorBidi" w:cstheme="majorBidi"/>
          <w:sz w:val="28"/>
          <w:cs/>
        </w:rPr>
        <w:t xml:space="preserve"> จากจำนวนหุ้นสามัญทั้งหมด </w:t>
      </w:r>
      <w:r w:rsidRPr="00B118B0">
        <w:rPr>
          <w:rFonts w:asciiTheme="majorBidi" w:hAnsiTheme="majorBidi" w:cstheme="majorBidi"/>
          <w:sz w:val="28"/>
        </w:rPr>
        <w:t>1,034,996</w:t>
      </w:r>
      <w:r w:rsidRPr="00B118B0">
        <w:rPr>
          <w:rFonts w:asciiTheme="majorBidi" w:hAnsiTheme="majorBidi" w:cstheme="majorBidi"/>
          <w:sz w:val="28"/>
          <w:cs/>
        </w:rPr>
        <w:t xml:space="preserve"> หุ้น หรือ</w:t>
      </w:r>
      <w:r w:rsidR="00B56558" w:rsidRPr="00B118B0">
        <w:rPr>
          <w:rFonts w:asciiTheme="majorBidi" w:hAnsiTheme="majorBidi" w:cstheme="majorBidi"/>
          <w:sz w:val="28"/>
          <w:cs/>
        </w:rPr>
        <w:t xml:space="preserve">  </w:t>
      </w:r>
      <w:r w:rsidRPr="00B118B0">
        <w:rPr>
          <w:rFonts w:asciiTheme="majorBidi" w:hAnsiTheme="majorBidi" w:cstheme="majorBidi"/>
          <w:sz w:val="28"/>
          <w:cs/>
        </w:rPr>
        <w:t xml:space="preserve">ร้อยละ </w:t>
      </w:r>
      <w:r w:rsidRPr="00B118B0">
        <w:rPr>
          <w:rFonts w:asciiTheme="majorBidi" w:hAnsiTheme="majorBidi" w:cstheme="majorBidi"/>
          <w:sz w:val="28"/>
        </w:rPr>
        <w:t>94.52</w:t>
      </w:r>
      <w:r w:rsidRPr="00B118B0">
        <w:rPr>
          <w:rFonts w:asciiTheme="majorBidi" w:hAnsiTheme="majorBidi" w:cstheme="majorBidi"/>
          <w:sz w:val="28"/>
          <w:cs/>
        </w:rPr>
        <w:t xml:space="preserve"> ในมูลค่า </w:t>
      </w:r>
      <w:r w:rsidRPr="00B118B0">
        <w:rPr>
          <w:rFonts w:asciiTheme="majorBidi" w:hAnsiTheme="majorBidi" w:cstheme="majorBidi"/>
          <w:sz w:val="28"/>
        </w:rPr>
        <w:t>47.65</w:t>
      </w:r>
      <w:r w:rsidRPr="00B118B0">
        <w:rPr>
          <w:rFonts w:asciiTheme="majorBidi" w:hAnsiTheme="majorBidi" w:cstheme="majorBidi"/>
          <w:sz w:val="28"/>
          <w:cs/>
        </w:rPr>
        <w:t xml:space="preserve"> ล้านบาท เป็นผลทำให้ ณ วันที่ </w:t>
      </w:r>
      <w:r w:rsidRPr="00B118B0">
        <w:rPr>
          <w:rFonts w:asciiTheme="majorBidi" w:hAnsiTheme="majorBidi" w:cstheme="majorBidi"/>
          <w:sz w:val="28"/>
        </w:rPr>
        <w:t>31</w:t>
      </w:r>
      <w:r w:rsidRPr="00B118B0">
        <w:rPr>
          <w:rFonts w:asciiTheme="majorBidi" w:hAnsiTheme="majorBidi" w:cstheme="majorBidi"/>
          <w:sz w:val="28"/>
          <w:cs/>
        </w:rPr>
        <w:t xml:space="preserve"> ธันวาคม </w:t>
      </w:r>
      <w:r w:rsidRPr="00B118B0">
        <w:rPr>
          <w:rFonts w:asciiTheme="majorBidi" w:hAnsiTheme="majorBidi" w:cstheme="majorBidi"/>
          <w:sz w:val="28"/>
        </w:rPr>
        <w:t>2563</w:t>
      </w:r>
      <w:r w:rsidRPr="00B118B0">
        <w:rPr>
          <w:rFonts w:asciiTheme="majorBidi" w:hAnsiTheme="majorBidi" w:cstheme="majorBidi"/>
          <w:sz w:val="28"/>
          <w:cs/>
        </w:rPr>
        <w:t xml:space="preserve"> บริษัทยังคงเหลือเงินลงทุนใน</w:t>
      </w:r>
      <w:r w:rsidR="00A43525" w:rsidRPr="00B118B0">
        <w:rPr>
          <w:rFonts w:asciiTheme="majorBidi" w:hAnsiTheme="majorBidi" w:cstheme="majorBidi"/>
          <w:sz w:val="28"/>
          <w:cs/>
        </w:rPr>
        <w:t xml:space="preserve"> </w:t>
      </w:r>
      <w:r w:rsidRPr="00B118B0">
        <w:rPr>
          <w:rFonts w:asciiTheme="majorBidi" w:hAnsiTheme="majorBidi" w:cstheme="majorBidi"/>
          <w:sz w:val="28"/>
          <w:cs/>
        </w:rPr>
        <w:t xml:space="preserve">บริษัท แซม วอเตอร์ ซัพพลาย จำกัด จำนวน </w:t>
      </w:r>
      <w:r w:rsidRPr="00B118B0">
        <w:rPr>
          <w:rFonts w:asciiTheme="majorBidi" w:hAnsiTheme="majorBidi" w:cstheme="majorBidi"/>
          <w:sz w:val="28"/>
        </w:rPr>
        <w:t>558,444</w:t>
      </w:r>
      <w:r w:rsidRPr="00B118B0">
        <w:rPr>
          <w:rFonts w:asciiTheme="majorBidi" w:hAnsiTheme="majorBidi" w:cstheme="majorBidi"/>
          <w:sz w:val="28"/>
          <w:cs/>
        </w:rPr>
        <w:t xml:space="preserve"> หุ้น หรือร้อยละ </w:t>
      </w:r>
      <w:r w:rsidRPr="00B118B0">
        <w:rPr>
          <w:rFonts w:asciiTheme="majorBidi" w:hAnsiTheme="majorBidi" w:cstheme="majorBidi"/>
          <w:sz w:val="28"/>
        </w:rPr>
        <w:t>51.00</w:t>
      </w:r>
      <w:r w:rsidRPr="00B118B0">
        <w:rPr>
          <w:rFonts w:asciiTheme="majorBidi" w:hAnsiTheme="majorBidi" w:cstheme="majorBidi"/>
          <w:sz w:val="28"/>
          <w:cs/>
        </w:rPr>
        <w:t xml:space="preserve"> ต่อมาบริษัทได้ซื้อหุ้นจากผู้ถือหุ้นรายอื่นของ บริษัท แซม วอเตอร์ ซัพพลาย จำกัด จำนวน </w:t>
      </w:r>
      <w:r w:rsidRPr="00B118B0">
        <w:rPr>
          <w:rFonts w:asciiTheme="majorBidi" w:hAnsiTheme="majorBidi" w:cstheme="majorBidi"/>
          <w:sz w:val="28"/>
        </w:rPr>
        <w:t>6</w:t>
      </w:r>
      <w:r w:rsidRPr="00B118B0">
        <w:rPr>
          <w:rFonts w:asciiTheme="majorBidi" w:hAnsiTheme="majorBidi" w:cstheme="majorBidi"/>
          <w:sz w:val="28"/>
          <w:cs/>
        </w:rPr>
        <w:t xml:space="preserve"> หุ้น ในมูลค่า </w:t>
      </w:r>
      <w:r w:rsidRPr="00B118B0">
        <w:rPr>
          <w:rFonts w:asciiTheme="majorBidi" w:hAnsiTheme="majorBidi" w:cstheme="majorBidi"/>
          <w:sz w:val="28"/>
        </w:rPr>
        <w:t>600</w:t>
      </w:r>
      <w:r w:rsidRPr="00B118B0">
        <w:rPr>
          <w:rFonts w:asciiTheme="majorBidi" w:hAnsiTheme="majorBidi" w:cstheme="majorBidi"/>
          <w:sz w:val="28"/>
          <w:cs/>
        </w:rPr>
        <w:t xml:space="preserve"> บาท ดังนั้น จำนวนหุ้นทั้งหมดที่บริษัทถือหุ้นในบริษัท แซม วอเตอร์ ซัพพลาย จำกัด เป็นจำนวน </w:t>
      </w:r>
      <w:r w:rsidRPr="00B118B0">
        <w:rPr>
          <w:rFonts w:asciiTheme="majorBidi" w:hAnsiTheme="majorBidi" w:cstheme="majorBidi"/>
          <w:sz w:val="28"/>
        </w:rPr>
        <w:t>558,450</w:t>
      </w:r>
      <w:r w:rsidRPr="00B118B0">
        <w:rPr>
          <w:rFonts w:asciiTheme="majorBidi" w:hAnsiTheme="majorBidi" w:cstheme="majorBidi"/>
          <w:sz w:val="28"/>
          <w:cs/>
        </w:rPr>
        <w:t xml:space="preserve"> หุ้น หรือร้อยละ </w:t>
      </w:r>
      <w:r w:rsidRPr="00B118B0">
        <w:rPr>
          <w:rFonts w:asciiTheme="majorBidi" w:hAnsiTheme="majorBidi" w:cstheme="majorBidi"/>
          <w:sz w:val="28"/>
        </w:rPr>
        <w:t>51.00</w:t>
      </w:r>
      <w:r w:rsidR="00BD5571">
        <w:rPr>
          <w:rFonts w:asciiTheme="majorBidi" w:hAnsiTheme="majorBidi" w:cstheme="majorBidi" w:hint="cs"/>
          <w:sz w:val="28"/>
          <w:cs/>
        </w:rPr>
        <w:t xml:space="preserve"> </w:t>
      </w:r>
      <w:r w:rsidRPr="00B118B0">
        <w:rPr>
          <w:rFonts w:asciiTheme="majorBidi" w:hAnsiTheme="majorBidi" w:cstheme="majorBidi"/>
          <w:sz w:val="28"/>
          <w:cs/>
        </w:rPr>
        <w:t xml:space="preserve">บริษัทได้ทำสัญญาจำนำหุ้นกับผู้ถือหุ้นรายใหม่เป็นจำนวนหุ้นทั้งสิ้น </w:t>
      </w:r>
      <w:r w:rsidR="00C5491B" w:rsidRPr="00B118B0">
        <w:rPr>
          <w:rFonts w:asciiTheme="majorBidi" w:hAnsiTheme="majorBidi" w:cstheme="majorBidi"/>
          <w:sz w:val="28"/>
        </w:rPr>
        <w:t>558,450</w:t>
      </w:r>
      <w:r w:rsidRPr="00B118B0">
        <w:rPr>
          <w:rFonts w:asciiTheme="majorBidi" w:hAnsiTheme="majorBidi" w:cstheme="majorBidi"/>
          <w:sz w:val="28"/>
        </w:rPr>
        <w:t xml:space="preserve"> </w:t>
      </w:r>
      <w:r w:rsidRPr="00B118B0">
        <w:rPr>
          <w:rFonts w:asciiTheme="majorBidi" w:hAnsiTheme="majorBidi" w:cstheme="majorBidi"/>
          <w:sz w:val="28"/>
          <w:cs/>
        </w:rPr>
        <w:t>หุ้นในส่วนของบริษัทที่บริษัทเป็นเจ้าของเพื่อเป็นหลักประกันในการลงทุน</w:t>
      </w:r>
    </w:p>
    <w:p w14:paraId="17CD389E" w14:textId="77777777" w:rsidR="0042097A" w:rsidRPr="00B118B0" w:rsidRDefault="0042097A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8"/>
        </w:rPr>
      </w:pPr>
      <w:r w:rsidRPr="00B118B0">
        <w:rPr>
          <w:rFonts w:asciiTheme="majorBidi" w:hAnsiTheme="majorBidi" w:cstheme="majorBidi"/>
          <w:sz w:val="28"/>
        </w:rPr>
        <w:br w:type="page"/>
      </w:r>
    </w:p>
    <w:p w14:paraId="099ADF5F" w14:textId="77777777" w:rsidR="00E27714" w:rsidRPr="00E27714" w:rsidRDefault="00E27714" w:rsidP="00741DA6">
      <w:pPr>
        <w:spacing w:after="240"/>
        <w:ind w:left="360" w:right="-29" w:hanging="360"/>
        <w:jc w:val="thaiDistribute"/>
        <w:rPr>
          <w:rFonts w:asciiTheme="majorBidi" w:hAnsiTheme="majorBidi" w:cstheme="majorBidi"/>
          <w:sz w:val="8"/>
          <w:szCs w:val="8"/>
        </w:rPr>
      </w:pPr>
    </w:p>
    <w:p w14:paraId="576C4346" w14:textId="30C17B10" w:rsidR="00F53166" w:rsidRPr="00B118B0" w:rsidRDefault="00AA626B" w:rsidP="00E27714">
      <w:pPr>
        <w:spacing w:after="120"/>
        <w:ind w:left="360" w:right="-29" w:hanging="360"/>
        <w:jc w:val="thaiDistribute"/>
        <w:rPr>
          <w:rFonts w:asciiTheme="majorBidi" w:hAnsiTheme="majorBidi" w:cstheme="majorBidi"/>
          <w:sz w:val="28"/>
        </w:rPr>
      </w:pPr>
      <w:r w:rsidRPr="00B118B0">
        <w:rPr>
          <w:rFonts w:asciiTheme="majorBidi" w:hAnsiTheme="majorBidi" w:cstheme="majorBidi"/>
          <w:sz w:val="28"/>
          <w:cs/>
        </w:rPr>
        <w:t>3</w:t>
      </w:r>
      <w:r w:rsidR="002F4890" w:rsidRPr="00B118B0">
        <w:rPr>
          <w:rFonts w:asciiTheme="majorBidi" w:hAnsiTheme="majorBidi" w:cstheme="majorBidi"/>
          <w:sz w:val="28"/>
        </w:rPr>
        <w:t>0</w:t>
      </w:r>
      <w:r w:rsidR="009E4C64" w:rsidRPr="00B118B0">
        <w:rPr>
          <w:rFonts w:asciiTheme="majorBidi" w:hAnsiTheme="majorBidi" w:cstheme="majorBidi"/>
          <w:sz w:val="28"/>
          <w:cs/>
        </w:rPr>
        <w:t>.</w:t>
      </w:r>
      <w:r w:rsidR="009E4C64" w:rsidRPr="00B118B0">
        <w:rPr>
          <w:rFonts w:asciiTheme="majorBidi" w:hAnsiTheme="majorBidi" w:cstheme="majorBidi"/>
          <w:sz w:val="28"/>
        </w:rPr>
        <w:t>3</w:t>
      </w:r>
      <w:r w:rsidR="00CB4A6E" w:rsidRPr="00B118B0">
        <w:rPr>
          <w:rFonts w:asciiTheme="majorBidi" w:hAnsiTheme="majorBidi" w:cstheme="majorBidi"/>
          <w:sz w:val="28"/>
        </w:rPr>
        <w:tab/>
      </w:r>
      <w:r w:rsidR="009E4C64" w:rsidRPr="00B118B0">
        <w:rPr>
          <w:rFonts w:asciiTheme="majorBidi" w:hAnsiTheme="majorBidi" w:cstheme="majorBidi"/>
          <w:sz w:val="28"/>
          <w:cs/>
        </w:rPr>
        <w:t>ภาระผูกพันอื่น</w:t>
      </w:r>
    </w:p>
    <w:p w14:paraId="3AB12BC5" w14:textId="53231029" w:rsidR="00FA1CAF" w:rsidRPr="00B118B0" w:rsidRDefault="00AA626B" w:rsidP="00741DA6">
      <w:pPr>
        <w:spacing w:after="240"/>
        <w:ind w:left="540" w:hanging="540"/>
        <w:jc w:val="thaiDistribute"/>
        <w:rPr>
          <w:rFonts w:asciiTheme="majorBidi" w:hAnsiTheme="majorBidi" w:cstheme="majorBidi"/>
          <w:sz w:val="28"/>
        </w:rPr>
      </w:pPr>
      <w:r w:rsidRPr="00B118B0">
        <w:rPr>
          <w:rFonts w:asciiTheme="majorBidi" w:hAnsiTheme="majorBidi" w:cstheme="majorBidi"/>
          <w:sz w:val="28"/>
          <w:cs/>
        </w:rPr>
        <w:t>3</w:t>
      </w:r>
      <w:r w:rsidR="005A7ADC" w:rsidRPr="00B118B0">
        <w:rPr>
          <w:rFonts w:asciiTheme="majorBidi" w:hAnsiTheme="majorBidi" w:cstheme="majorBidi"/>
          <w:sz w:val="28"/>
        </w:rPr>
        <w:t>0</w:t>
      </w:r>
      <w:r w:rsidR="00FA1CAF" w:rsidRPr="00B118B0">
        <w:rPr>
          <w:rFonts w:asciiTheme="majorBidi" w:hAnsiTheme="majorBidi" w:cstheme="majorBidi"/>
          <w:sz w:val="28"/>
          <w:cs/>
        </w:rPr>
        <w:t>.</w:t>
      </w:r>
      <w:r w:rsidR="00FA1CAF" w:rsidRPr="00B118B0">
        <w:rPr>
          <w:rFonts w:asciiTheme="majorBidi" w:hAnsiTheme="majorBidi" w:cstheme="majorBidi"/>
          <w:sz w:val="28"/>
        </w:rPr>
        <w:t>3</w:t>
      </w:r>
      <w:r w:rsidR="00FA1CAF" w:rsidRPr="00B118B0">
        <w:rPr>
          <w:rFonts w:asciiTheme="majorBidi" w:hAnsiTheme="majorBidi" w:cstheme="majorBidi"/>
          <w:sz w:val="28"/>
          <w:cs/>
        </w:rPr>
        <w:t>.</w:t>
      </w:r>
      <w:r w:rsidR="006F23F4" w:rsidRPr="00B118B0">
        <w:rPr>
          <w:rFonts w:asciiTheme="majorBidi" w:hAnsiTheme="majorBidi" w:cstheme="majorBidi"/>
          <w:sz w:val="28"/>
        </w:rPr>
        <w:t>1</w:t>
      </w:r>
      <w:r w:rsidR="00985E24" w:rsidRPr="00B118B0">
        <w:rPr>
          <w:rFonts w:asciiTheme="majorBidi" w:hAnsiTheme="majorBidi" w:cstheme="majorBidi"/>
          <w:sz w:val="28"/>
        </w:rPr>
        <w:tab/>
      </w:r>
      <w:r w:rsidR="00C81DA0" w:rsidRPr="00B118B0">
        <w:rPr>
          <w:rFonts w:asciiTheme="majorBidi" w:hAnsiTheme="majorBidi" w:cstheme="majorBidi"/>
          <w:sz w:val="28"/>
          <w:cs/>
        </w:rPr>
        <w:t>บริษัท พระแสงกรีน พาวเวอร์ จำกัด ได้ลงนามในสัญญาว่าจ้างควบคุมและบำรุงรักษาระบบผลิตไฟฟ้าจากก๊าซชีวภาพกับบริษัทที่เกี่ยวข้องกันแห่งหนึ่ง เพื่อบำรุงรักษาระบบผลิตก๊าซ อุปกรณ์นำก๊าซไปใช้ประโยชน์ เครื่องกำเนิดไฟฟ้ารวมทั้งจัดหาบุคลากรควบคุมและดูแลระบบผลิตไฟฟ้าจากก๊าซชีวภาพ จำนวนเงินขั้นต่ำที่บริษัทย่อยดังกล่าวต้องจ่ายในอนาคตทั้งสิ้นภายใต้สัญญาบริการ มีรายละเอียดดังนี้</w:t>
      </w:r>
    </w:p>
    <w:tbl>
      <w:tblPr>
        <w:tblW w:w="900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5760"/>
        <w:gridCol w:w="1530"/>
        <w:gridCol w:w="270"/>
        <w:gridCol w:w="1440"/>
      </w:tblGrid>
      <w:tr w:rsidR="00FA1CAF" w:rsidRPr="00B118B0" w14:paraId="36B77885" w14:textId="77777777" w:rsidTr="00741DA6">
        <w:trPr>
          <w:trHeight w:val="409"/>
        </w:trPr>
        <w:tc>
          <w:tcPr>
            <w:tcW w:w="9000" w:type="dxa"/>
            <w:gridSpan w:val="4"/>
            <w:vAlign w:val="bottom"/>
          </w:tcPr>
          <w:p w14:paraId="39E8E574" w14:textId="78B06FDC" w:rsidR="00FA1CAF" w:rsidRPr="00B118B0" w:rsidRDefault="00FA1CAF" w:rsidP="00B949D3">
            <w:pPr>
              <w:tabs>
                <w:tab w:val="left" w:pos="360"/>
                <w:tab w:val="left" w:pos="900"/>
                <w:tab w:val="left" w:pos="2160"/>
              </w:tabs>
              <w:ind w:left="907" w:right="-105" w:hanging="907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(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: </w:t>
            </w:r>
            <w:r w:rsidR="0053491E" w:rsidRPr="00B118B0">
              <w:rPr>
                <w:rFonts w:asciiTheme="majorBidi" w:hAnsiTheme="majorBidi" w:cstheme="majorBidi"/>
                <w:sz w:val="28"/>
                <w:cs/>
              </w:rPr>
              <w:t>พัน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บาท)</w:t>
            </w:r>
          </w:p>
        </w:tc>
      </w:tr>
      <w:tr w:rsidR="00FA1CAF" w:rsidRPr="00B118B0" w14:paraId="14526CF8" w14:textId="77777777" w:rsidTr="00741DA6">
        <w:trPr>
          <w:trHeight w:val="409"/>
        </w:trPr>
        <w:tc>
          <w:tcPr>
            <w:tcW w:w="5760" w:type="dxa"/>
            <w:vAlign w:val="bottom"/>
          </w:tcPr>
          <w:p w14:paraId="379756F1" w14:textId="77777777" w:rsidR="00FA1CAF" w:rsidRPr="00B118B0" w:rsidRDefault="00FA1CAF" w:rsidP="00401A19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43EF201C" w14:textId="0DA141D4" w:rsidR="00FA1CAF" w:rsidRPr="00B118B0" w:rsidRDefault="00825D0B" w:rsidP="00401A19">
            <w:pPr>
              <w:ind w:left="-110" w:right="-130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30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มิถุนายน</w:t>
            </w:r>
            <w:r w:rsidR="00FA1CAF" w:rsidRPr="00B118B0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FA1CAF" w:rsidRPr="00B118B0">
              <w:rPr>
                <w:rFonts w:asciiTheme="majorBidi" w:hAnsiTheme="majorBidi" w:cstheme="majorBidi"/>
                <w:sz w:val="28"/>
              </w:rPr>
              <w:t>256</w:t>
            </w:r>
            <w:r w:rsidR="00836F81" w:rsidRPr="00B118B0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270" w:type="dxa"/>
          </w:tcPr>
          <w:p w14:paraId="47AFB3BA" w14:textId="77777777" w:rsidR="00FA1CAF" w:rsidRPr="00B118B0" w:rsidRDefault="00FA1CAF" w:rsidP="00401A19">
            <w:pPr>
              <w:ind w:left="-110" w:right="-13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A8ED371" w14:textId="51EC4E54" w:rsidR="00FA1CAF" w:rsidRPr="00B118B0" w:rsidRDefault="00FA1CAF" w:rsidP="00401A19">
            <w:pPr>
              <w:ind w:left="-110" w:right="-130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836F81" w:rsidRPr="00B118B0">
              <w:rPr>
                <w:rFonts w:asciiTheme="majorBidi" w:hAnsiTheme="majorBidi" w:cstheme="majorBidi"/>
                <w:sz w:val="28"/>
              </w:rPr>
              <w:t>3</w:t>
            </w:r>
          </w:p>
        </w:tc>
      </w:tr>
      <w:tr w:rsidR="00FA1CAF" w:rsidRPr="00B118B0" w14:paraId="213CC9BC" w14:textId="77777777" w:rsidTr="00741DA6">
        <w:trPr>
          <w:trHeight w:val="395"/>
        </w:trPr>
        <w:tc>
          <w:tcPr>
            <w:tcW w:w="5760" w:type="dxa"/>
          </w:tcPr>
          <w:p w14:paraId="392B348B" w14:textId="77777777" w:rsidR="00FA1CAF" w:rsidRPr="00B118B0" w:rsidRDefault="00FA1CAF" w:rsidP="00401A19">
            <w:pPr>
              <w:ind w:left="500" w:right="-29" w:hanging="609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color w:val="000000"/>
                <w:sz w:val="28"/>
                <w:cs/>
              </w:rPr>
              <w:t>จ่ายชำระ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498B9927" w14:textId="77777777" w:rsidR="00FA1CAF" w:rsidRPr="00B118B0" w:rsidRDefault="00FA1CAF" w:rsidP="00401A19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0B7F5326" w14:textId="77777777" w:rsidR="00FA1CAF" w:rsidRPr="00B118B0" w:rsidRDefault="00FA1CAF" w:rsidP="00401A19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EA59473" w14:textId="77777777" w:rsidR="00FA1CAF" w:rsidRPr="00B118B0" w:rsidRDefault="00FA1CAF" w:rsidP="00401A19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</w:tr>
      <w:tr w:rsidR="008B0479" w:rsidRPr="00B118B0" w14:paraId="65360C1C" w14:textId="77777777" w:rsidTr="00741DA6">
        <w:trPr>
          <w:trHeight w:val="409"/>
        </w:trPr>
        <w:tc>
          <w:tcPr>
            <w:tcW w:w="5760" w:type="dxa"/>
          </w:tcPr>
          <w:p w14:paraId="3413EF7D" w14:textId="77777777" w:rsidR="008B0479" w:rsidRPr="00B118B0" w:rsidRDefault="008B0479" w:rsidP="008B0479">
            <w:pPr>
              <w:ind w:left="860" w:right="-29" w:hanging="609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ภายใน </w:t>
            </w:r>
            <w:r w:rsidRPr="00B118B0">
              <w:rPr>
                <w:rFonts w:asciiTheme="majorBidi" w:hAnsiTheme="majorBidi" w:cstheme="majorBidi"/>
                <w:color w:val="000000"/>
                <w:sz w:val="28"/>
              </w:rPr>
              <w:t>1</w:t>
            </w:r>
            <w:r w:rsidRPr="00B118B0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BD75F1B" w14:textId="687AD869" w:rsidR="008B0479" w:rsidRPr="00B118B0" w:rsidRDefault="003B669A" w:rsidP="008B0479">
            <w:pPr>
              <w:tabs>
                <w:tab w:val="decimal" w:pos="792"/>
              </w:tabs>
              <w:ind w:right="49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4,521</w:t>
            </w:r>
          </w:p>
        </w:tc>
        <w:tc>
          <w:tcPr>
            <w:tcW w:w="270" w:type="dxa"/>
          </w:tcPr>
          <w:p w14:paraId="106880B4" w14:textId="77777777" w:rsidR="008B0479" w:rsidRPr="00B118B0" w:rsidRDefault="008B0479" w:rsidP="008B0479">
            <w:pPr>
              <w:tabs>
                <w:tab w:val="decimal" w:pos="79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141E3077" w14:textId="0A6C142F" w:rsidR="008B0479" w:rsidRPr="00B118B0" w:rsidRDefault="008B0479" w:rsidP="008B0479">
            <w:pPr>
              <w:tabs>
                <w:tab w:val="decimal" w:pos="792"/>
              </w:tabs>
              <w:ind w:right="49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4</w:t>
            </w:r>
            <w:r w:rsidR="0053491E" w:rsidRPr="00B118B0">
              <w:rPr>
                <w:rFonts w:asciiTheme="majorBidi" w:hAnsiTheme="majorBidi" w:cstheme="majorBidi"/>
                <w:sz w:val="28"/>
              </w:rPr>
              <w:t>,497</w:t>
            </w:r>
          </w:p>
        </w:tc>
      </w:tr>
      <w:tr w:rsidR="008B0479" w:rsidRPr="00B118B0" w14:paraId="7273D156" w14:textId="77777777" w:rsidTr="00741DA6">
        <w:trPr>
          <w:trHeight w:val="409"/>
        </w:trPr>
        <w:tc>
          <w:tcPr>
            <w:tcW w:w="5760" w:type="dxa"/>
          </w:tcPr>
          <w:p w14:paraId="657B87EE" w14:textId="77777777" w:rsidR="008B0479" w:rsidRPr="00B118B0" w:rsidRDefault="008B0479" w:rsidP="008B0479">
            <w:pPr>
              <w:ind w:left="860" w:right="-29" w:hanging="609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มากกว่า </w:t>
            </w:r>
            <w:r w:rsidRPr="00B118B0">
              <w:rPr>
                <w:rFonts w:asciiTheme="majorBidi" w:hAnsiTheme="majorBidi" w:cstheme="majorBidi"/>
                <w:color w:val="000000"/>
                <w:sz w:val="28"/>
              </w:rPr>
              <w:t xml:space="preserve">1 </w:t>
            </w:r>
            <w:r w:rsidRPr="00B118B0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ปี แต่ไม่เกิน </w:t>
            </w:r>
            <w:r w:rsidRPr="00B118B0">
              <w:rPr>
                <w:rFonts w:asciiTheme="majorBidi" w:hAnsiTheme="majorBidi" w:cstheme="majorBidi"/>
                <w:color w:val="000000"/>
                <w:sz w:val="28"/>
              </w:rPr>
              <w:t>5</w:t>
            </w:r>
            <w:r w:rsidRPr="00B118B0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1A95AB" w14:textId="4BF01F29" w:rsidR="008B0479" w:rsidRPr="00B118B0" w:rsidRDefault="003B669A" w:rsidP="008B0479">
            <w:pPr>
              <w:tabs>
                <w:tab w:val="decimal" w:pos="792"/>
              </w:tabs>
              <w:ind w:right="49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3,418</w:t>
            </w:r>
          </w:p>
        </w:tc>
        <w:tc>
          <w:tcPr>
            <w:tcW w:w="270" w:type="dxa"/>
          </w:tcPr>
          <w:p w14:paraId="49ECA3A7" w14:textId="77777777" w:rsidR="008B0479" w:rsidRPr="00B118B0" w:rsidRDefault="008B0479" w:rsidP="008B0479">
            <w:pPr>
              <w:tabs>
                <w:tab w:val="decimal" w:pos="79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64F120A" w14:textId="1A918B7F" w:rsidR="008B0479" w:rsidRPr="00B118B0" w:rsidRDefault="0053491E" w:rsidP="008B0479">
            <w:pPr>
              <w:tabs>
                <w:tab w:val="decimal" w:pos="792"/>
              </w:tabs>
              <w:ind w:right="49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lang w:val="en-GB"/>
              </w:rPr>
              <w:t>5,684</w:t>
            </w:r>
          </w:p>
        </w:tc>
      </w:tr>
      <w:tr w:rsidR="008B0479" w:rsidRPr="00B118B0" w14:paraId="524528AA" w14:textId="77777777" w:rsidTr="00741DA6">
        <w:trPr>
          <w:trHeight w:val="409"/>
        </w:trPr>
        <w:tc>
          <w:tcPr>
            <w:tcW w:w="5760" w:type="dxa"/>
          </w:tcPr>
          <w:p w14:paraId="6032C9ED" w14:textId="77777777" w:rsidR="008B0479" w:rsidRPr="00B118B0" w:rsidRDefault="008B0479" w:rsidP="008B0479">
            <w:pPr>
              <w:ind w:left="492" w:right="-29" w:hanging="609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796257" w14:textId="6A030661" w:rsidR="008B0479" w:rsidRPr="00B118B0" w:rsidRDefault="003B669A" w:rsidP="008B0479">
            <w:pPr>
              <w:tabs>
                <w:tab w:val="decimal" w:pos="792"/>
              </w:tabs>
              <w:ind w:right="49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</w:rPr>
              <w:t>7,939</w:t>
            </w:r>
          </w:p>
        </w:tc>
        <w:tc>
          <w:tcPr>
            <w:tcW w:w="270" w:type="dxa"/>
          </w:tcPr>
          <w:p w14:paraId="26BE63E5" w14:textId="77777777" w:rsidR="008B0479" w:rsidRPr="00B118B0" w:rsidRDefault="008B0479" w:rsidP="008B0479">
            <w:pPr>
              <w:tabs>
                <w:tab w:val="decimal" w:pos="792"/>
              </w:tabs>
              <w:ind w:right="49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710B1C2F" w14:textId="1300753E" w:rsidR="008B0479" w:rsidRPr="00B118B0" w:rsidRDefault="008B0479" w:rsidP="008B0479">
            <w:pPr>
              <w:tabs>
                <w:tab w:val="decimal" w:pos="792"/>
              </w:tabs>
              <w:ind w:right="49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  <w:lang w:val="en-GB"/>
              </w:rPr>
              <w:t>10</w:t>
            </w:r>
            <w:r w:rsidR="0053491E" w:rsidRPr="00B118B0">
              <w:rPr>
                <w:rFonts w:asciiTheme="majorBidi" w:hAnsiTheme="majorBidi" w:cstheme="majorBidi"/>
                <w:b/>
                <w:bCs/>
                <w:sz w:val="28"/>
                <w:lang w:val="en-GB"/>
              </w:rPr>
              <w:t>,181</w:t>
            </w:r>
          </w:p>
        </w:tc>
      </w:tr>
    </w:tbl>
    <w:p w14:paraId="6FF77E53" w14:textId="348D0669" w:rsidR="001029DF" w:rsidRPr="00B118B0" w:rsidRDefault="00FB03D0" w:rsidP="000A18D6">
      <w:pPr>
        <w:spacing w:before="240" w:after="360"/>
        <w:ind w:left="540" w:right="-43"/>
        <w:jc w:val="thaiDistribute"/>
        <w:rPr>
          <w:rFonts w:asciiTheme="majorBidi" w:hAnsiTheme="majorBidi" w:cstheme="majorBidi"/>
          <w:sz w:val="28"/>
        </w:rPr>
      </w:pPr>
      <w:r w:rsidRPr="00B118B0">
        <w:rPr>
          <w:rFonts w:asciiTheme="majorBidi" w:hAnsiTheme="majorBidi" w:cstheme="majorBidi"/>
          <w:sz w:val="28"/>
          <w:cs/>
        </w:rPr>
        <w:t xml:space="preserve">ภายใต้เงื่อนไขของสัญญาดังกล่าว บริษัทย่อยมีภาระผูกพันที่ต้องจ่ายค่าจ้างควบคุมและบำรุงรักษาเป็นรายเดือนตามอัตราที่ระบุในสัญญา สัญญาดังกล่าวมีผลบังคับใช้ตั้งแต่วันที่ </w:t>
      </w:r>
      <w:r w:rsidRPr="00B118B0">
        <w:rPr>
          <w:rFonts w:asciiTheme="majorBidi" w:hAnsiTheme="majorBidi" w:cstheme="majorBidi"/>
          <w:sz w:val="28"/>
        </w:rPr>
        <w:t>1</w:t>
      </w:r>
      <w:r w:rsidRPr="00B118B0">
        <w:rPr>
          <w:rFonts w:asciiTheme="majorBidi" w:hAnsiTheme="majorBidi" w:cstheme="majorBidi"/>
          <w:sz w:val="28"/>
          <w:cs/>
        </w:rPr>
        <w:t xml:space="preserve"> มกราคม </w:t>
      </w:r>
      <w:r w:rsidRPr="00B118B0">
        <w:rPr>
          <w:rFonts w:asciiTheme="majorBidi" w:hAnsiTheme="majorBidi" w:cstheme="majorBidi"/>
          <w:sz w:val="28"/>
        </w:rPr>
        <w:t xml:space="preserve">2559 </w:t>
      </w:r>
      <w:r w:rsidRPr="00B118B0">
        <w:rPr>
          <w:rFonts w:asciiTheme="majorBidi" w:hAnsiTheme="majorBidi" w:cstheme="majorBidi"/>
          <w:sz w:val="28"/>
          <w:cs/>
        </w:rPr>
        <w:t xml:space="preserve">สิ้นสุดวันที่ </w:t>
      </w:r>
      <w:r w:rsidRPr="00B118B0">
        <w:rPr>
          <w:rFonts w:asciiTheme="majorBidi" w:hAnsiTheme="majorBidi" w:cstheme="majorBidi"/>
          <w:sz w:val="28"/>
        </w:rPr>
        <w:t xml:space="preserve">31 </w:t>
      </w:r>
      <w:r w:rsidRPr="00B118B0">
        <w:rPr>
          <w:rFonts w:asciiTheme="majorBidi" w:hAnsiTheme="majorBidi" w:cstheme="majorBidi"/>
          <w:sz w:val="28"/>
          <w:cs/>
        </w:rPr>
        <w:t xml:space="preserve">ธันวาคม </w:t>
      </w:r>
      <w:r w:rsidRPr="00B118B0">
        <w:rPr>
          <w:rFonts w:asciiTheme="majorBidi" w:hAnsiTheme="majorBidi" w:cstheme="majorBidi"/>
          <w:sz w:val="28"/>
        </w:rPr>
        <w:t xml:space="preserve">2563 </w:t>
      </w:r>
      <w:r w:rsidRPr="00B118B0">
        <w:rPr>
          <w:rFonts w:asciiTheme="majorBidi" w:hAnsiTheme="majorBidi" w:cstheme="majorBidi"/>
          <w:sz w:val="28"/>
          <w:cs/>
        </w:rPr>
        <w:t xml:space="preserve">อย่างไรก็ตาม เมื่อวันที่ </w:t>
      </w:r>
      <w:r w:rsidRPr="00B118B0">
        <w:rPr>
          <w:rFonts w:asciiTheme="majorBidi" w:hAnsiTheme="majorBidi" w:cstheme="majorBidi"/>
          <w:sz w:val="28"/>
        </w:rPr>
        <w:t xml:space="preserve">1 </w:t>
      </w:r>
      <w:r w:rsidRPr="00B118B0">
        <w:rPr>
          <w:rFonts w:asciiTheme="majorBidi" w:hAnsiTheme="majorBidi" w:cstheme="majorBidi"/>
          <w:sz w:val="28"/>
          <w:cs/>
        </w:rPr>
        <w:t xml:space="preserve">เมษายน </w:t>
      </w:r>
      <w:r w:rsidRPr="00B118B0">
        <w:rPr>
          <w:rFonts w:asciiTheme="majorBidi" w:hAnsiTheme="majorBidi" w:cstheme="majorBidi"/>
          <w:sz w:val="28"/>
        </w:rPr>
        <w:t xml:space="preserve">2561 </w:t>
      </w:r>
      <w:r w:rsidRPr="00B118B0">
        <w:rPr>
          <w:rFonts w:asciiTheme="majorBidi" w:hAnsiTheme="majorBidi" w:cstheme="majorBidi"/>
          <w:sz w:val="28"/>
          <w:cs/>
        </w:rPr>
        <w:t>บริษัทย่อยได้ทำสัญญาฉบับใหม่และยกเลิกสัญญาฉบับเดิม โดยมีผลบังคับใช้ตั้งแต่วันที่</w:t>
      </w:r>
      <w:r w:rsidRPr="00B118B0">
        <w:rPr>
          <w:rFonts w:asciiTheme="majorBidi" w:hAnsiTheme="majorBidi" w:cstheme="majorBidi"/>
          <w:sz w:val="28"/>
        </w:rPr>
        <w:t xml:space="preserve"> 1</w:t>
      </w:r>
      <w:r w:rsidRPr="00B118B0">
        <w:rPr>
          <w:rFonts w:asciiTheme="majorBidi" w:hAnsiTheme="majorBidi" w:cstheme="majorBidi"/>
          <w:sz w:val="28"/>
          <w:cs/>
        </w:rPr>
        <w:t xml:space="preserve"> เมษายน </w:t>
      </w:r>
      <w:r w:rsidRPr="00B118B0">
        <w:rPr>
          <w:rFonts w:asciiTheme="majorBidi" w:hAnsiTheme="majorBidi" w:cstheme="majorBidi"/>
          <w:sz w:val="28"/>
        </w:rPr>
        <w:t xml:space="preserve">2561 </w:t>
      </w:r>
      <w:r w:rsidRPr="00B118B0">
        <w:rPr>
          <w:rFonts w:asciiTheme="majorBidi" w:hAnsiTheme="majorBidi" w:cstheme="majorBidi"/>
          <w:sz w:val="28"/>
          <w:cs/>
        </w:rPr>
        <w:t>สิ้นสุดวันที่</w:t>
      </w:r>
      <w:r w:rsidRPr="00B118B0">
        <w:rPr>
          <w:rFonts w:asciiTheme="majorBidi" w:hAnsiTheme="majorBidi" w:cstheme="majorBidi"/>
          <w:sz w:val="28"/>
        </w:rPr>
        <w:t xml:space="preserve"> 31</w:t>
      </w:r>
      <w:r w:rsidRPr="00B118B0">
        <w:rPr>
          <w:rFonts w:asciiTheme="majorBidi" w:hAnsiTheme="majorBidi" w:cstheme="majorBidi"/>
          <w:sz w:val="28"/>
          <w:cs/>
        </w:rPr>
        <w:t xml:space="preserve"> มีนาคม </w:t>
      </w:r>
      <w:r w:rsidRPr="00B118B0">
        <w:rPr>
          <w:rFonts w:asciiTheme="majorBidi" w:hAnsiTheme="majorBidi" w:cstheme="majorBidi"/>
          <w:sz w:val="28"/>
        </w:rPr>
        <w:t xml:space="preserve">2566 </w:t>
      </w:r>
      <w:r w:rsidRPr="00B118B0">
        <w:rPr>
          <w:rFonts w:asciiTheme="majorBidi" w:hAnsiTheme="majorBidi" w:cstheme="majorBidi"/>
          <w:sz w:val="28"/>
          <w:cs/>
        </w:rPr>
        <w:t>และสามารถต่อสัญญาได้ตามระยะเวลาของสัญญาขายไฟฟ้าโดยจะทำการตกลงค่าจ้างใหม่ในทุก</w:t>
      </w:r>
      <w:r w:rsidRPr="00B118B0">
        <w:rPr>
          <w:rFonts w:asciiTheme="majorBidi" w:hAnsiTheme="majorBidi" w:cstheme="majorBidi"/>
          <w:sz w:val="28"/>
        </w:rPr>
        <w:t xml:space="preserve"> </w:t>
      </w:r>
      <w:r w:rsidRPr="00B118B0">
        <w:rPr>
          <w:rFonts w:asciiTheme="majorBidi" w:hAnsiTheme="majorBidi" w:cstheme="majorBidi"/>
          <w:sz w:val="28"/>
          <w:cs/>
        </w:rPr>
        <w:t>ๆ</w:t>
      </w:r>
      <w:r w:rsidRPr="00B118B0">
        <w:rPr>
          <w:rFonts w:asciiTheme="majorBidi" w:hAnsiTheme="majorBidi" w:cstheme="majorBidi"/>
          <w:sz w:val="28"/>
        </w:rPr>
        <w:t xml:space="preserve"> </w:t>
      </w:r>
      <w:r w:rsidRPr="00B118B0">
        <w:rPr>
          <w:rFonts w:asciiTheme="majorBidi" w:hAnsiTheme="majorBidi" w:cstheme="majorBidi"/>
          <w:sz w:val="28"/>
          <w:cs/>
        </w:rPr>
        <w:t xml:space="preserve">รอบ </w:t>
      </w:r>
      <w:r w:rsidRPr="00B118B0">
        <w:rPr>
          <w:rFonts w:asciiTheme="majorBidi" w:hAnsiTheme="majorBidi" w:cstheme="majorBidi"/>
          <w:sz w:val="28"/>
        </w:rPr>
        <w:t>5</w:t>
      </w:r>
      <w:r w:rsidRPr="00B118B0">
        <w:rPr>
          <w:rFonts w:asciiTheme="majorBidi" w:hAnsiTheme="majorBidi" w:cstheme="majorBidi"/>
          <w:sz w:val="28"/>
          <w:cs/>
        </w:rPr>
        <w:t xml:space="preserve"> ปี</w:t>
      </w:r>
    </w:p>
    <w:p w14:paraId="47F934A2" w14:textId="5E0D8D91" w:rsidR="00F53166" w:rsidRPr="00B118B0" w:rsidRDefault="00AA626B" w:rsidP="00741DA6">
      <w:pPr>
        <w:spacing w:after="240"/>
        <w:ind w:left="540" w:hanging="540"/>
        <w:jc w:val="thaiDistribute"/>
        <w:rPr>
          <w:rFonts w:asciiTheme="majorBidi" w:hAnsiTheme="majorBidi" w:cstheme="majorBidi"/>
          <w:sz w:val="28"/>
        </w:rPr>
      </w:pPr>
      <w:r w:rsidRPr="00B118B0">
        <w:rPr>
          <w:rFonts w:asciiTheme="majorBidi" w:hAnsiTheme="majorBidi" w:cstheme="majorBidi"/>
          <w:sz w:val="28"/>
          <w:cs/>
        </w:rPr>
        <w:t>3</w:t>
      </w:r>
      <w:r w:rsidR="005A7ADC" w:rsidRPr="00B118B0">
        <w:rPr>
          <w:rFonts w:asciiTheme="majorBidi" w:hAnsiTheme="majorBidi" w:cstheme="majorBidi"/>
          <w:sz w:val="28"/>
        </w:rPr>
        <w:t>0</w:t>
      </w:r>
      <w:r w:rsidR="009E4C64" w:rsidRPr="00B118B0">
        <w:rPr>
          <w:rFonts w:asciiTheme="majorBidi" w:hAnsiTheme="majorBidi" w:cstheme="majorBidi"/>
          <w:sz w:val="28"/>
          <w:cs/>
        </w:rPr>
        <w:t>.</w:t>
      </w:r>
      <w:r w:rsidR="009E4C64" w:rsidRPr="00B118B0">
        <w:rPr>
          <w:rFonts w:asciiTheme="majorBidi" w:hAnsiTheme="majorBidi" w:cstheme="majorBidi"/>
          <w:sz w:val="28"/>
        </w:rPr>
        <w:t>3</w:t>
      </w:r>
      <w:r w:rsidR="009E4C64" w:rsidRPr="00B118B0">
        <w:rPr>
          <w:rFonts w:asciiTheme="majorBidi" w:hAnsiTheme="majorBidi" w:cstheme="majorBidi"/>
          <w:sz w:val="28"/>
          <w:cs/>
        </w:rPr>
        <w:t>.</w:t>
      </w:r>
      <w:r w:rsidR="006F23F4" w:rsidRPr="00B118B0">
        <w:rPr>
          <w:rFonts w:asciiTheme="majorBidi" w:hAnsiTheme="majorBidi" w:cstheme="majorBidi"/>
          <w:sz w:val="28"/>
        </w:rPr>
        <w:t>2</w:t>
      </w:r>
      <w:r w:rsidR="009E4C64" w:rsidRPr="00B118B0">
        <w:rPr>
          <w:rFonts w:asciiTheme="majorBidi" w:hAnsiTheme="majorBidi" w:cstheme="majorBidi"/>
          <w:sz w:val="28"/>
          <w:cs/>
        </w:rPr>
        <w:tab/>
      </w:r>
      <w:r w:rsidR="00941DA9" w:rsidRPr="00B118B0">
        <w:rPr>
          <w:rFonts w:asciiTheme="majorBidi" w:hAnsiTheme="majorBidi" w:cstheme="majorBidi"/>
          <w:sz w:val="28"/>
          <w:cs/>
        </w:rPr>
        <w:t xml:space="preserve">บริษัท พระแสงกรีน พาวเวอร์ จำกัด ซึ่งเป็นบริษัทย่อยมีภาระผูกพันที่จะต้องจ่ายเงินภายใต้สัญญาซื้อขายน้ำเสียกับบริษัทที่เกี่ยวข้องกันแห่งหนึ่งโดยสัญญามีอายุ </w:t>
      </w:r>
      <w:r w:rsidR="00941DA9" w:rsidRPr="00B118B0">
        <w:rPr>
          <w:rFonts w:asciiTheme="majorBidi" w:hAnsiTheme="majorBidi" w:cstheme="majorBidi"/>
          <w:sz w:val="28"/>
        </w:rPr>
        <w:t>15</w:t>
      </w:r>
      <w:r w:rsidR="00941DA9" w:rsidRPr="00B118B0">
        <w:rPr>
          <w:rFonts w:asciiTheme="majorBidi" w:hAnsiTheme="majorBidi" w:cstheme="majorBidi"/>
          <w:sz w:val="28"/>
          <w:cs/>
        </w:rPr>
        <w:t xml:space="preserve"> ปี และสามารถต่อสัญญาเพิ่มคราวละ </w:t>
      </w:r>
      <w:r w:rsidR="00941DA9" w:rsidRPr="00B118B0">
        <w:rPr>
          <w:rFonts w:asciiTheme="majorBidi" w:hAnsiTheme="majorBidi" w:cstheme="majorBidi"/>
          <w:sz w:val="28"/>
        </w:rPr>
        <w:t>10</w:t>
      </w:r>
      <w:r w:rsidR="00941DA9" w:rsidRPr="00B118B0">
        <w:rPr>
          <w:rFonts w:asciiTheme="majorBidi" w:hAnsiTheme="majorBidi" w:cstheme="majorBidi"/>
          <w:sz w:val="28"/>
          <w:cs/>
        </w:rPr>
        <w:t xml:space="preserve"> ปี</w:t>
      </w:r>
    </w:p>
    <w:p w14:paraId="44E77EFF" w14:textId="2965060E" w:rsidR="008207B9" w:rsidRDefault="008207B9" w:rsidP="008207B9">
      <w:pPr>
        <w:pStyle w:val="ListParagraph"/>
        <w:spacing w:line="240" w:lineRule="atLeast"/>
        <w:ind w:left="360"/>
        <w:rPr>
          <w:rFonts w:asciiTheme="majorBidi" w:hAnsiTheme="majorBidi" w:cstheme="majorBidi"/>
          <w:b/>
          <w:bCs/>
          <w:sz w:val="28"/>
        </w:rPr>
      </w:pPr>
    </w:p>
    <w:p w14:paraId="23A5FD90" w14:textId="31FD32D0" w:rsidR="008207B9" w:rsidRDefault="008207B9" w:rsidP="008207B9">
      <w:pPr>
        <w:pStyle w:val="ListParagraph"/>
        <w:spacing w:line="240" w:lineRule="atLeast"/>
        <w:ind w:left="360"/>
        <w:rPr>
          <w:rFonts w:asciiTheme="majorBidi" w:hAnsiTheme="majorBidi" w:cstheme="majorBidi"/>
          <w:b/>
          <w:bCs/>
          <w:sz w:val="28"/>
        </w:rPr>
      </w:pPr>
    </w:p>
    <w:p w14:paraId="59932390" w14:textId="7CC82885" w:rsidR="008207B9" w:rsidRDefault="008207B9" w:rsidP="008207B9">
      <w:pPr>
        <w:pStyle w:val="ListParagraph"/>
        <w:spacing w:line="240" w:lineRule="atLeast"/>
        <w:ind w:left="360"/>
        <w:rPr>
          <w:rFonts w:asciiTheme="majorBidi" w:hAnsiTheme="majorBidi" w:cstheme="majorBidi"/>
          <w:b/>
          <w:bCs/>
          <w:sz w:val="28"/>
        </w:rPr>
      </w:pPr>
    </w:p>
    <w:p w14:paraId="25C77506" w14:textId="6FE120A6" w:rsidR="008207B9" w:rsidRDefault="008207B9" w:rsidP="008207B9">
      <w:pPr>
        <w:pStyle w:val="ListParagraph"/>
        <w:spacing w:line="240" w:lineRule="atLeast"/>
        <w:ind w:left="360"/>
        <w:rPr>
          <w:rFonts w:asciiTheme="majorBidi" w:hAnsiTheme="majorBidi" w:cstheme="majorBidi"/>
          <w:b/>
          <w:bCs/>
          <w:sz w:val="28"/>
        </w:rPr>
      </w:pPr>
    </w:p>
    <w:p w14:paraId="2AAE665C" w14:textId="7F999A2E" w:rsidR="008207B9" w:rsidRDefault="008207B9" w:rsidP="008207B9">
      <w:pPr>
        <w:pStyle w:val="ListParagraph"/>
        <w:spacing w:line="240" w:lineRule="atLeast"/>
        <w:ind w:left="360"/>
        <w:rPr>
          <w:rFonts w:asciiTheme="majorBidi" w:hAnsiTheme="majorBidi" w:cstheme="majorBidi"/>
          <w:b/>
          <w:bCs/>
          <w:sz w:val="28"/>
        </w:rPr>
      </w:pPr>
    </w:p>
    <w:p w14:paraId="42BCD0D8" w14:textId="60A4CB4E" w:rsidR="008207B9" w:rsidRDefault="008207B9" w:rsidP="008207B9">
      <w:pPr>
        <w:pStyle w:val="ListParagraph"/>
        <w:spacing w:line="240" w:lineRule="atLeast"/>
        <w:ind w:left="360"/>
        <w:rPr>
          <w:rFonts w:asciiTheme="majorBidi" w:hAnsiTheme="majorBidi" w:cstheme="majorBidi"/>
          <w:b/>
          <w:bCs/>
          <w:sz w:val="28"/>
        </w:rPr>
      </w:pPr>
    </w:p>
    <w:p w14:paraId="2D184B33" w14:textId="1809B188" w:rsidR="008207B9" w:rsidRDefault="008207B9" w:rsidP="008207B9">
      <w:pPr>
        <w:pStyle w:val="ListParagraph"/>
        <w:spacing w:line="240" w:lineRule="atLeast"/>
        <w:ind w:left="360"/>
        <w:rPr>
          <w:rFonts w:asciiTheme="majorBidi" w:hAnsiTheme="majorBidi" w:cstheme="majorBidi"/>
          <w:b/>
          <w:bCs/>
          <w:sz w:val="28"/>
        </w:rPr>
      </w:pPr>
    </w:p>
    <w:p w14:paraId="46EC6541" w14:textId="75F546F3" w:rsidR="008207B9" w:rsidRDefault="008207B9" w:rsidP="008207B9">
      <w:pPr>
        <w:pStyle w:val="ListParagraph"/>
        <w:spacing w:line="240" w:lineRule="atLeast"/>
        <w:ind w:left="360"/>
        <w:rPr>
          <w:rFonts w:asciiTheme="majorBidi" w:hAnsiTheme="majorBidi" w:cstheme="majorBidi"/>
          <w:b/>
          <w:bCs/>
          <w:sz w:val="28"/>
        </w:rPr>
      </w:pPr>
    </w:p>
    <w:p w14:paraId="5DAFDE66" w14:textId="3EF3CE4A" w:rsidR="008207B9" w:rsidRDefault="008207B9" w:rsidP="008207B9">
      <w:pPr>
        <w:pStyle w:val="ListParagraph"/>
        <w:spacing w:line="240" w:lineRule="atLeast"/>
        <w:ind w:left="360"/>
        <w:rPr>
          <w:rFonts w:asciiTheme="majorBidi" w:hAnsiTheme="majorBidi" w:cstheme="majorBidi"/>
          <w:b/>
          <w:bCs/>
          <w:sz w:val="28"/>
        </w:rPr>
      </w:pPr>
    </w:p>
    <w:p w14:paraId="2A3DC18E" w14:textId="1E3721CE" w:rsidR="008207B9" w:rsidRDefault="008207B9" w:rsidP="008207B9">
      <w:pPr>
        <w:pStyle w:val="ListParagraph"/>
        <w:spacing w:line="240" w:lineRule="atLeast"/>
        <w:ind w:left="360"/>
        <w:rPr>
          <w:rFonts w:asciiTheme="majorBidi" w:hAnsiTheme="majorBidi" w:cstheme="majorBidi"/>
          <w:b/>
          <w:bCs/>
          <w:sz w:val="28"/>
        </w:rPr>
      </w:pPr>
    </w:p>
    <w:p w14:paraId="44189EAC" w14:textId="77777777" w:rsidR="008207B9" w:rsidRDefault="008207B9" w:rsidP="008207B9">
      <w:pPr>
        <w:pStyle w:val="ListParagraph"/>
        <w:spacing w:line="240" w:lineRule="atLeast"/>
        <w:ind w:left="360"/>
        <w:rPr>
          <w:rFonts w:asciiTheme="majorBidi" w:hAnsiTheme="majorBidi" w:cstheme="majorBidi"/>
          <w:b/>
          <w:bCs/>
          <w:sz w:val="28"/>
        </w:rPr>
      </w:pPr>
    </w:p>
    <w:p w14:paraId="7775E213" w14:textId="77777777" w:rsidR="00E27714" w:rsidRPr="00E27714" w:rsidRDefault="00E27714" w:rsidP="00E27714">
      <w:pPr>
        <w:pStyle w:val="ListParagraph"/>
        <w:spacing w:line="240" w:lineRule="atLeast"/>
        <w:ind w:left="360"/>
        <w:rPr>
          <w:rFonts w:asciiTheme="majorBidi" w:hAnsiTheme="majorBidi" w:cstheme="majorBidi"/>
          <w:b/>
          <w:bCs/>
          <w:sz w:val="8"/>
          <w:szCs w:val="8"/>
        </w:rPr>
      </w:pPr>
    </w:p>
    <w:p w14:paraId="45667CD5" w14:textId="15DA6C35" w:rsidR="007C3472" w:rsidRPr="00B118B0" w:rsidRDefault="00A43CC6" w:rsidP="00081754">
      <w:pPr>
        <w:pStyle w:val="ListParagraph"/>
        <w:numPr>
          <w:ilvl w:val="0"/>
          <w:numId w:val="1"/>
        </w:numPr>
        <w:spacing w:line="240" w:lineRule="atLeast"/>
        <w:ind w:left="360"/>
        <w:rPr>
          <w:rFonts w:asciiTheme="majorBidi" w:hAnsiTheme="majorBidi" w:cstheme="majorBidi"/>
          <w:b/>
          <w:bCs/>
          <w:sz w:val="28"/>
        </w:rPr>
      </w:pPr>
      <w:r w:rsidRPr="00B118B0">
        <w:rPr>
          <w:rFonts w:asciiTheme="majorBidi" w:hAnsiTheme="majorBidi" w:cstheme="majorBidi"/>
          <w:b/>
          <w:bCs/>
          <w:sz w:val="28"/>
          <w:cs/>
        </w:rPr>
        <w:t>เครื่องมือทางการเงิน</w:t>
      </w:r>
    </w:p>
    <w:p w14:paraId="3E4B062F" w14:textId="2BE28732" w:rsidR="00C85D06" w:rsidRPr="00B118B0" w:rsidRDefault="00C85D06" w:rsidP="00F606B6">
      <w:pPr>
        <w:spacing w:before="120" w:after="240"/>
        <w:ind w:left="360" w:right="-29" w:hanging="360"/>
        <w:jc w:val="thaiDistribute"/>
        <w:rPr>
          <w:rFonts w:asciiTheme="majorBidi" w:hAnsiTheme="majorBidi" w:cstheme="majorBidi"/>
          <w:sz w:val="28"/>
        </w:rPr>
      </w:pPr>
      <w:r w:rsidRPr="00B118B0">
        <w:rPr>
          <w:rFonts w:asciiTheme="majorBidi" w:hAnsiTheme="majorBidi" w:cstheme="majorBidi"/>
          <w:sz w:val="28"/>
        </w:rPr>
        <w:t xml:space="preserve">31.1 </w:t>
      </w:r>
      <w:r w:rsidRPr="00B118B0">
        <w:rPr>
          <w:rFonts w:asciiTheme="majorBidi" w:hAnsiTheme="majorBidi" w:cstheme="majorBidi"/>
          <w:sz w:val="28"/>
          <w:cs/>
        </w:rPr>
        <w:t>มูลค่ายุติธรรมของเครื่องมือทางการเงิน</w:t>
      </w:r>
    </w:p>
    <w:p w14:paraId="3DED45AA" w14:textId="58F09913" w:rsidR="009D38F9" w:rsidRPr="00B118B0" w:rsidRDefault="003C610D" w:rsidP="00F606B6">
      <w:pPr>
        <w:spacing w:after="240"/>
        <w:ind w:left="360" w:right="-29"/>
        <w:jc w:val="thaiDistribute"/>
        <w:rPr>
          <w:rFonts w:asciiTheme="majorBidi" w:hAnsiTheme="majorBidi" w:cstheme="majorBidi"/>
          <w:sz w:val="28"/>
        </w:rPr>
      </w:pPr>
      <w:r w:rsidRPr="00B118B0">
        <w:rPr>
          <w:rFonts w:asciiTheme="majorBidi" w:hAnsiTheme="majorBidi" w:cstheme="majorBidi"/>
          <w:sz w:val="28"/>
          <w:cs/>
        </w:rPr>
        <w:t>เนื่องจากเครื่องมือทางการเงินส่วนใหญ่ของกลุ่มบริษัทใกล้เคียงกับมูลค่าตามบัญชีที่แสดงในงบแสดงฐานะการเงินซึ่ง</w:t>
      </w:r>
      <w:r w:rsidR="009D38F9" w:rsidRPr="00B118B0">
        <w:rPr>
          <w:rFonts w:asciiTheme="majorBidi" w:hAnsiTheme="majorBidi" w:cstheme="majorBidi"/>
          <w:sz w:val="28"/>
          <w:cs/>
        </w:rPr>
        <w:t xml:space="preserve">สินทรัพย์ทางการเงินบางรายการของกลุ่มบริษัทมีการวัดมูลค่าด้วยมูลค่ายุติธรรมในงบแสดงฐานะการเงิน ณ </w:t>
      </w:r>
      <w:r w:rsidR="004A01DE" w:rsidRPr="00B118B0">
        <w:rPr>
          <w:rFonts w:asciiTheme="majorBidi" w:hAnsiTheme="majorBidi" w:cstheme="majorBidi"/>
          <w:sz w:val="28"/>
          <w:cs/>
        </w:rPr>
        <w:t xml:space="preserve">วันที่ </w:t>
      </w:r>
      <w:r w:rsidR="00825D0B" w:rsidRPr="00B118B0">
        <w:rPr>
          <w:rFonts w:asciiTheme="majorBidi" w:hAnsiTheme="majorBidi" w:cstheme="majorBidi"/>
          <w:sz w:val="28"/>
          <w:cs/>
        </w:rPr>
        <w:t xml:space="preserve">                </w:t>
      </w:r>
      <w:r w:rsidR="00825D0B" w:rsidRPr="00B118B0">
        <w:rPr>
          <w:rFonts w:asciiTheme="majorBidi" w:hAnsiTheme="majorBidi" w:cstheme="majorBidi"/>
          <w:sz w:val="28"/>
        </w:rPr>
        <w:t xml:space="preserve">30 </w:t>
      </w:r>
      <w:r w:rsidR="00825D0B" w:rsidRPr="00B118B0">
        <w:rPr>
          <w:rFonts w:asciiTheme="majorBidi" w:hAnsiTheme="majorBidi" w:cstheme="majorBidi"/>
          <w:sz w:val="28"/>
          <w:cs/>
        </w:rPr>
        <w:t>มิถุนายน</w:t>
      </w:r>
      <w:r w:rsidR="004A01DE" w:rsidRPr="00B118B0">
        <w:rPr>
          <w:rFonts w:asciiTheme="majorBidi" w:hAnsiTheme="majorBidi" w:cstheme="majorBidi"/>
          <w:sz w:val="28"/>
          <w:cs/>
        </w:rPr>
        <w:t xml:space="preserve"> </w:t>
      </w:r>
      <w:r w:rsidR="004A01DE" w:rsidRPr="00B118B0">
        <w:rPr>
          <w:rFonts w:asciiTheme="majorBidi" w:hAnsiTheme="majorBidi" w:cstheme="majorBidi"/>
          <w:sz w:val="28"/>
        </w:rPr>
        <w:t xml:space="preserve">2564 </w:t>
      </w:r>
      <w:r w:rsidR="004A01DE" w:rsidRPr="00B118B0">
        <w:rPr>
          <w:rFonts w:asciiTheme="majorBidi" w:hAnsiTheme="majorBidi" w:cstheme="majorBidi"/>
          <w:sz w:val="28"/>
          <w:cs/>
        </w:rPr>
        <w:t xml:space="preserve">และ วันที่ </w:t>
      </w:r>
      <w:r w:rsidR="004A01DE" w:rsidRPr="00B118B0">
        <w:rPr>
          <w:rFonts w:asciiTheme="majorBidi" w:hAnsiTheme="majorBidi" w:cstheme="majorBidi"/>
          <w:sz w:val="28"/>
        </w:rPr>
        <w:t>31</w:t>
      </w:r>
      <w:r w:rsidR="004A01DE" w:rsidRPr="00B118B0">
        <w:rPr>
          <w:rFonts w:asciiTheme="majorBidi" w:hAnsiTheme="majorBidi" w:cstheme="majorBidi"/>
          <w:sz w:val="28"/>
          <w:cs/>
        </w:rPr>
        <w:t xml:space="preserve"> ธันวาคม </w:t>
      </w:r>
      <w:r w:rsidR="004A01DE" w:rsidRPr="00B118B0">
        <w:rPr>
          <w:rFonts w:asciiTheme="majorBidi" w:hAnsiTheme="majorBidi" w:cstheme="majorBidi"/>
          <w:sz w:val="28"/>
        </w:rPr>
        <w:t>2563</w:t>
      </w:r>
    </w:p>
    <w:p w14:paraId="0EEAE9F0" w14:textId="027CC685" w:rsidR="00AC1FB4" w:rsidRPr="00B118B0" w:rsidRDefault="00924D4B" w:rsidP="00F606B6">
      <w:pPr>
        <w:spacing w:after="24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โดยตารางต่อไปนี้แสดงถึงข้อมูลเกี่ยวกับการประเมินมูลค่ายุติธรรมของสินทรัพย์ทางการเงินดังกล่าว</w:t>
      </w:r>
    </w:p>
    <w:tbl>
      <w:tblPr>
        <w:tblpPr w:leftFromText="180" w:rightFromText="180" w:vertAnchor="text" w:horzAnchor="margin" w:tblpX="450" w:tblpY="230"/>
        <w:tblW w:w="9090" w:type="dxa"/>
        <w:tblLayout w:type="fixed"/>
        <w:tblLook w:val="04A0" w:firstRow="1" w:lastRow="0" w:firstColumn="1" w:lastColumn="0" w:noHBand="0" w:noVBand="1"/>
      </w:tblPr>
      <w:tblGrid>
        <w:gridCol w:w="3780"/>
        <w:gridCol w:w="1440"/>
        <w:gridCol w:w="1260"/>
        <w:gridCol w:w="1260"/>
        <w:gridCol w:w="1350"/>
      </w:tblGrid>
      <w:tr w:rsidR="00F22D87" w:rsidRPr="00B118B0" w14:paraId="1BBD216E" w14:textId="77777777" w:rsidTr="00F606B6">
        <w:trPr>
          <w:trHeight w:val="300"/>
        </w:trPr>
        <w:tc>
          <w:tcPr>
            <w:tcW w:w="3780" w:type="dxa"/>
          </w:tcPr>
          <w:p w14:paraId="59609E3B" w14:textId="77777777" w:rsidR="00F22D87" w:rsidRPr="00B118B0" w:rsidRDefault="00F22D87" w:rsidP="00F606B6">
            <w:pPr>
              <w:tabs>
                <w:tab w:val="left" w:pos="360"/>
                <w:tab w:val="left" w:pos="1440"/>
              </w:tabs>
              <w:spacing w:line="300" w:lineRule="exact"/>
              <w:ind w:right="-43"/>
              <w:contextualSpacing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0" w:type="dxa"/>
            <w:gridSpan w:val="2"/>
          </w:tcPr>
          <w:p w14:paraId="6AA31420" w14:textId="77777777" w:rsidR="00F22D87" w:rsidRPr="00B118B0" w:rsidRDefault="00F22D87" w:rsidP="00F606B6">
            <w:pPr>
              <w:tabs>
                <w:tab w:val="left" w:pos="360"/>
                <w:tab w:val="left" w:pos="1440"/>
              </w:tabs>
              <w:spacing w:line="300" w:lineRule="exact"/>
              <w:ind w:right="-43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10" w:type="dxa"/>
            <w:gridSpan w:val="2"/>
            <w:hideMark/>
          </w:tcPr>
          <w:p w14:paraId="0D47EF89" w14:textId="77777777" w:rsidR="00F22D87" w:rsidRPr="00B118B0" w:rsidRDefault="00F22D87" w:rsidP="00F606B6">
            <w:pPr>
              <w:tabs>
                <w:tab w:val="left" w:pos="360"/>
                <w:tab w:val="left" w:pos="1440"/>
              </w:tabs>
              <w:spacing w:line="300" w:lineRule="exact"/>
              <w:ind w:right="-43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(หน่วย: ล้านบาท)</w:t>
            </w:r>
          </w:p>
        </w:tc>
      </w:tr>
      <w:tr w:rsidR="00F22D87" w:rsidRPr="00B118B0" w14:paraId="123CEEBE" w14:textId="77777777" w:rsidTr="00F606B6">
        <w:trPr>
          <w:trHeight w:val="330"/>
        </w:trPr>
        <w:tc>
          <w:tcPr>
            <w:tcW w:w="3780" w:type="dxa"/>
          </w:tcPr>
          <w:p w14:paraId="41B83774" w14:textId="77777777" w:rsidR="00F22D87" w:rsidRPr="00B118B0" w:rsidRDefault="00F22D87" w:rsidP="00F606B6">
            <w:pPr>
              <w:tabs>
                <w:tab w:val="left" w:pos="360"/>
                <w:tab w:val="left" w:pos="1440"/>
              </w:tabs>
              <w:spacing w:line="300" w:lineRule="exact"/>
              <w:ind w:right="-43"/>
              <w:contextualSpacing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310" w:type="dxa"/>
            <w:gridSpan w:val="4"/>
            <w:hideMark/>
          </w:tcPr>
          <w:p w14:paraId="53342359" w14:textId="77777777" w:rsidR="00F22D87" w:rsidRPr="00B118B0" w:rsidRDefault="00F22D87" w:rsidP="00F606B6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00" w:lineRule="exact"/>
              <w:ind w:right="-43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F22D87" w:rsidRPr="00B118B0" w14:paraId="3E04B5F7" w14:textId="77777777" w:rsidTr="00F606B6">
        <w:trPr>
          <w:trHeight w:val="330"/>
        </w:trPr>
        <w:tc>
          <w:tcPr>
            <w:tcW w:w="3780" w:type="dxa"/>
          </w:tcPr>
          <w:p w14:paraId="469FA798" w14:textId="77777777" w:rsidR="00F22D87" w:rsidRPr="00B118B0" w:rsidRDefault="00F22D87" w:rsidP="00F606B6">
            <w:pPr>
              <w:tabs>
                <w:tab w:val="left" w:pos="360"/>
                <w:tab w:val="left" w:pos="1440"/>
              </w:tabs>
              <w:spacing w:line="300" w:lineRule="exact"/>
              <w:ind w:right="-43"/>
              <w:contextualSpacing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00" w:type="dxa"/>
            <w:gridSpan w:val="2"/>
            <w:hideMark/>
          </w:tcPr>
          <w:p w14:paraId="75ED5160" w14:textId="10C2F114" w:rsidR="00F22D87" w:rsidRPr="00B118B0" w:rsidRDefault="00825D0B" w:rsidP="00F606B6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00" w:lineRule="exact"/>
              <w:ind w:right="-43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30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มิถุนายน</w:t>
            </w:r>
            <w:r w:rsidR="00F22D87" w:rsidRPr="00B118B0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F22D87" w:rsidRPr="00B118B0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2610" w:type="dxa"/>
            <w:gridSpan w:val="2"/>
            <w:hideMark/>
          </w:tcPr>
          <w:p w14:paraId="2C57C3F1" w14:textId="77777777" w:rsidR="00F22D87" w:rsidRPr="00B118B0" w:rsidRDefault="00F22D87" w:rsidP="00F606B6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00" w:lineRule="exact"/>
              <w:ind w:right="-43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B118B0">
              <w:rPr>
                <w:rFonts w:asciiTheme="majorBidi" w:hAnsiTheme="majorBidi" w:cstheme="majorBidi"/>
                <w:sz w:val="28"/>
              </w:rPr>
              <w:t>2563</w:t>
            </w:r>
          </w:p>
        </w:tc>
      </w:tr>
      <w:tr w:rsidR="00F22D87" w:rsidRPr="00B118B0" w14:paraId="53AC4F39" w14:textId="77777777" w:rsidTr="00F606B6">
        <w:trPr>
          <w:trHeight w:val="522"/>
        </w:trPr>
        <w:tc>
          <w:tcPr>
            <w:tcW w:w="3780" w:type="dxa"/>
          </w:tcPr>
          <w:p w14:paraId="55C58E29" w14:textId="77777777" w:rsidR="00F22D87" w:rsidRPr="00B118B0" w:rsidRDefault="00F22D87" w:rsidP="00F606B6">
            <w:pPr>
              <w:tabs>
                <w:tab w:val="left" w:pos="360"/>
                <w:tab w:val="left" w:pos="1440"/>
              </w:tabs>
              <w:spacing w:line="300" w:lineRule="exact"/>
              <w:ind w:right="-43"/>
              <w:contextualSpacing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vAlign w:val="bottom"/>
            <w:hideMark/>
          </w:tcPr>
          <w:p w14:paraId="16EB9509" w14:textId="77777777" w:rsidR="00F22D87" w:rsidRPr="00B118B0" w:rsidRDefault="00F22D87" w:rsidP="00F606B6">
            <w:pPr>
              <w:pBdr>
                <w:bottom w:val="single" w:sz="4" w:space="1" w:color="auto"/>
              </w:pBdr>
              <w:spacing w:line="300" w:lineRule="exact"/>
              <w:ind w:left="-18" w:right="-31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มูลค่า</w:t>
            </w:r>
          </w:p>
          <w:p w14:paraId="66C14173" w14:textId="77777777" w:rsidR="00F22D87" w:rsidRPr="00B118B0" w:rsidRDefault="00F22D87" w:rsidP="00F606B6">
            <w:pPr>
              <w:pBdr>
                <w:bottom w:val="single" w:sz="4" w:space="1" w:color="auto"/>
              </w:pBdr>
              <w:spacing w:line="300" w:lineRule="exact"/>
              <w:ind w:left="-18" w:right="-31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ตามบัญชี</w:t>
            </w:r>
          </w:p>
        </w:tc>
        <w:tc>
          <w:tcPr>
            <w:tcW w:w="1260" w:type="dxa"/>
            <w:vAlign w:val="bottom"/>
            <w:hideMark/>
          </w:tcPr>
          <w:p w14:paraId="1EF8C80C" w14:textId="77777777" w:rsidR="00F22D87" w:rsidRPr="00B118B0" w:rsidRDefault="00F22D87" w:rsidP="00F606B6">
            <w:pPr>
              <w:pBdr>
                <w:bottom w:val="single" w:sz="4" w:space="1" w:color="auto"/>
              </w:pBdr>
              <w:spacing w:line="300" w:lineRule="exact"/>
              <w:ind w:left="-18" w:right="-31"/>
              <w:contextualSpacing/>
              <w:jc w:val="center"/>
              <w:rPr>
                <w:rFonts w:asciiTheme="majorBidi" w:hAnsiTheme="majorBidi" w:cstheme="majorBidi"/>
                <w:sz w:val="28"/>
                <w:rtl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มูลค่ายุติธรรม</w:t>
            </w:r>
          </w:p>
        </w:tc>
        <w:tc>
          <w:tcPr>
            <w:tcW w:w="1260" w:type="dxa"/>
            <w:vAlign w:val="bottom"/>
            <w:hideMark/>
          </w:tcPr>
          <w:p w14:paraId="491F4415" w14:textId="77777777" w:rsidR="00F22D87" w:rsidRPr="00B118B0" w:rsidRDefault="00F22D87" w:rsidP="00F606B6">
            <w:pPr>
              <w:pBdr>
                <w:bottom w:val="single" w:sz="4" w:space="1" w:color="auto"/>
              </w:pBdr>
              <w:spacing w:line="300" w:lineRule="exact"/>
              <w:ind w:left="-18" w:right="-31"/>
              <w:contextualSpacing/>
              <w:jc w:val="center"/>
              <w:rPr>
                <w:rFonts w:asciiTheme="majorBidi" w:hAnsiTheme="majorBidi" w:cstheme="majorBidi"/>
                <w:sz w:val="28"/>
                <w:rtl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มูลค่า</w:t>
            </w:r>
          </w:p>
          <w:p w14:paraId="4F83BDA8" w14:textId="77777777" w:rsidR="00F22D87" w:rsidRPr="00B118B0" w:rsidRDefault="00F22D87" w:rsidP="00F606B6">
            <w:pPr>
              <w:pBdr>
                <w:bottom w:val="single" w:sz="4" w:space="1" w:color="auto"/>
              </w:pBdr>
              <w:spacing w:line="300" w:lineRule="exact"/>
              <w:ind w:left="-18" w:right="-31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ตามบัญชี</w:t>
            </w:r>
          </w:p>
        </w:tc>
        <w:tc>
          <w:tcPr>
            <w:tcW w:w="1350" w:type="dxa"/>
            <w:vAlign w:val="bottom"/>
            <w:hideMark/>
          </w:tcPr>
          <w:p w14:paraId="0C0FC2AE" w14:textId="77777777" w:rsidR="00F22D87" w:rsidRPr="00B118B0" w:rsidRDefault="00F22D87" w:rsidP="00F606B6">
            <w:pPr>
              <w:pBdr>
                <w:bottom w:val="single" w:sz="4" w:space="1" w:color="auto"/>
              </w:pBdr>
              <w:spacing w:line="300" w:lineRule="exact"/>
              <w:ind w:left="-18" w:right="-31"/>
              <w:contextualSpacing/>
              <w:jc w:val="center"/>
              <w:rPr>
                <w:rFonts w:asciiTheme="majorBidi" w:hAnsiTheme="majorBidi" w:cstheme="majorBidi"/>
                <w:sz w:val="28"/>
                <w:rtl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มูลค่ายุติธรรม</w:t>
            </w:r>
          </w:p>
        </w:tc>
      </w:tr>
      <w:tr w:rsidR="00F22D87" w:rsidRPr="00B118B0" w14:paraId="49EACB2E" w14:textId="77777777" w:rsidTr="00F606B6">
        <w:trPr>
          <w:trHeight w:val="391"/>
        </w:trPr>
        <w:tc>
          <w:tcPr>
            <w:tcW w:w="3780" w:type="dxa"/>
            <w:hideMark/>
          </w:tcPr>
          <w:p w14:paraId="14681886" w14:textId="495A5432" w:rsidR="00F22D87" w:rsidRPr="00B118B0" w:rsidRDefault="00F22D87" w:rsidP="00F606B6">
            <w:pPr>
              <w:tabs>
                <w:tab w:val="left" w:pos="360"/>
                <w:tab w:val="left" w:pos="1440"/>
              </w:tabs>
              <w:ind w:left="-105" w:right="-43"/>
              <w:contextualSpacing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  <w:cs/>
              </w:rPr>
              <w:t>สินทรัพย์</w:t>
            </w:r>
            <w:r w:rsidR="00EA72FE" w:rsidRPr="00B118B0">
              <w:rPr>
                <w:rFonts w:asciiTheme="majorBidi" w:hAnsiTheme="majorBidi" w:cstheme="majorBidi"/>
                <w:b/>
                <w:bCs/>
                <w:sz w:val="28"/>
                <w:cs/>
              </w:rPr>
              <w:t>ทาง</w:t>
            </w:r>
            <w:r w:rsidRPr="00B118B0">
              <w:rPr>
                <w:rFonts w:asciiTheme="majorBidi" w:hAnsiTheme="majorBidi" w:cstheme="majorBidi"/>
                <w:b/>
                <w:bCs/>
                <w:sz w:val="28"/>
                <w:cs/>
              </w:rPr>
              <w:t>การเงิน</w:t>
            </w:r>
          </w:p>
        </w:tc>
        <w:tc>
          <w:tcPr>
            <w:tcW w:w="1440" w:type="dxa"/>
            <w:vAlign w:val="bottom"/>
          </w:tcPr>
          <w:p w14:paraId="788185D9" w14:textId="77777777" w:rsidR="00F22D87" w:rsidRPr="00B118B0" w:rsidRDefault="00F22D87" w:rsidP="00F606B6">
            <w:pPr>
              <w:tabs>
                <w:tab w:val="decimal" w:pos="781"/>
              </w:tabs>
              <w:ind w:right="-43"/>
              <w:contextualSpacing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1BF8C660" w14:textId="77777777" w:rsidR="00F22D87" w:rsidRPr="00B118B0" w:rsidRDefault="00F22D87" w:rsidP="00F606B6">
            <w:pPr>
              <w:tabs>
                <w:tab w:val="decimal" w:pos="781"/>
              </w:tabs>
              <w:ind w:right="-43"/>
              <w:contextualSpacing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31DF241F" w14:textId="77777777" w:rsidR="00F22D87" w:rsidRPr="00B118B0" w:rsidRDefault="00F22D87" w:rsidP="00F606B6">
            <w:pPr>
              <w:tabs>
                <w:tab w:val="decimal" w:pos="781"/>
              </w:tabs>
              <w:ind w:right="-43"/>
              <w:contextualSpacing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58798B88" w14:textId="77777777" w:rsidR="00F22D87" w:rsidRPr="00B118B0" w:rsidRDefault="00F22D87" w:rsidP="00F606B6">
            <w:pPr>
              <w:tabs>
                <w:tab w:val="decimal" w:pos="781"/>
              </w:tabs>
              <w:ind w:right="-43"/>
              <w:contextualSpacing/>
              <w:rPr>
                <w:rFonts w:asciiTheme="majorBidi" w:hAnsiTheme="majorBidi" w:cstheme="majorBidi"/>
                <w:sz w:val="28"/>
              </w:rPr>
            </w:pPr>
          </w:p>
        </w:tc>
      </w:tr>
      <w:tr w:rsidR="00F22D87" w:rsidRPr="00B118B0" w14:paraId="5FDE9966" w14:textId="77777777" w:rsidTr="006D5502">
        <w:trPr>
          <w:trHeight w:val="375"/>
        </w:trPr>
        <w:tc>
          <w:tcPr>
            <w:tcW w:w="3780" w:type="dxa"/>
          </w:tcPr>
          <w:p w14:paraId="54018E32" w14:textId="77777777" w:rsidR="00F22D87" w:rsidRPr="00B118B0" w:rsidRDefault="00F22D87" w:rsidP="00F606B6">
            <w:pPr>
              <w:tabs>
                <w:tab w:val="left" w:pos="360"/>
                <w:tab w:val="left" w:pos="1440"/>
              </w:tabs>
              <w:ind w:left="-105" w:right="-43"/>
              <w:contextualSpacing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40" w:type="dxa"/>
            <w:vAlign w:val="bottom"/>
          </w:tcPr>
          <w:p w14:paraId="5AB8EC5A" w14:textId="1811FCB1" w:rsidR="00F22D87" w:rsidRPr="00B118B0" w:rsidRDefault="0092279F" w:rsidP="006D5502">
            <w:pPr>
              <w:tabs>
                <w:tab w:val="decimal" w:pos="884"/>
              </w:tabs>
              <w:ind w:right="-43"/>
              <w:contextualSpacing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1260" w:type="dxa"/>
            <w:vAlign w:val="bottom"/>
          </w:tcPr>
          <w:p w14:paraId="035030E2" w14:textId="0517C807" w:rsidR="00F22D87" w:rsidRPr="00B118B0" w:rsidRDefault="0092279F" w:rsidP="006D5502">
            <w:pPr>
              <w:tabs>
                <w:tab w:val="decimal" w:pos="781"/>
              </w:tabs>
              <w:ind w:right="-43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1260" w:type="dxa"/>
            <w:vAlign w:val="bottom"/>
          </w:tcPr>
          <w:p w14:paraId="36700F11" w14:textId="77777777" w:rsidR="00F22D87" w:rsidRPr="00B118B0" w:rsidRDefault="00F22D87" w:rsidP="006D5502">
            <w:pPr>
              <w:tabs>
                <w:tab w:val="decimal" w:pos="781"/>
              </w:tabs>
              <w:ind w:right="-43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6</w:t>
            </w:r>
          </w:p>
        </w:tc>
        <w:tc>
          <w:tcPr>
            <w:tcW w:w="1350" w:type="dxa"/>
            <w:vAlign w:val="bottom"/>
          </w:tcPr>
          <w:p w14:paraId="03FEC52A" w14:textId="77777777" w:rsidR="00F22D87" w:rsidRPr="00B118B0" w:rsidRDefault="00F22D87" w:rsidP="006D5502">
            <w:pPr>
              <w:tabs>
                <w:tab w:val="decimal" w:pos="781"/>
              </w:tabs>
              <w:ind w:right="-43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6</w:t>
            </w:r>
          </w:p>
        </w:tc>
      </w:tr>
      <w:tr w:rsidR="00F22D87" w:rsidRPr="00B118B0" w14:paraId="50A764BB" w14:textId="77777777" w:rsidTr="006D5502">
        <w:trPr>
          <w:trHeight w:val="375"/>
        </w:trPr>
        <w:tc>
          <w:tcPr>
            <w:tcW w:w="3780" w:type="dxa"/>
          </w:tcPr>
          <w:p w14:paraId="7421CC19" w14:textId="38886BF7" w:rsidR="00F22D87" w:rsidRPr="00B118B0" w:rsidRDefault="00F22D87" w:rsidP="00F606B6">
            <w:pPr>
              <w:tabs>
                <w:tab w:val="left" w:pos="360"/>
                <w:tab w:val="left" w:pos="1440"/>
              </w:tabs>
              <w:ind w:left="-105" w:right="-43"/>
              <w:contextualSpacing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สินทรัพย์ทางการเงินไม่หมุนเวียน</w:t>
            </w:r>
            <w:r w:rsidR="00CD1930" w:rsidRPr="00B118B0">
              <w:rPr>
                <w:rFonts w:asciiTheme="majorBidi" w:hAnsiTheme="majorBidi" w:cstheme="majorBidi"/>
                <w:sz w:val="28"/>
                <w:cs/>
              </w:rPr>
              <w:t>อื่น</w:t>
            </w:r>
          </w:p>
        </w:tc>
        <w:tc>
          <w:tcPr>
            <w:tcW w:w="1440" w:type="dxa"/>
            <w:vAlign w:val="bottom"/>
          </w:tcPr>
          <w:p w14:paraId="4F9FC28F" w14:textId="3C1DF6A5" w:rsidR="00F22D87" w:rsidRPr="00B118B0" w:rsidRDefault="0092279F" w:rsidP="006D5502">
            <w:pPr>
              <w:tabs>
                <w:tab w:val="decimal" w:pos="884"/>
              </w:tabs>
              <w:ind w:right="-43"/>
              <w:contextualSpacing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372</w:t>
            </w:r>
          </w:p>
        </w:tc>
        <w:tc>
          <w:tcPr>
            <w:tcW w:w="1260" w:type="dxa"/>
            <w:vAlign w:val="bottom"/>
          </w:tcPr>
          <w:p w14:paraId="3EF7BBF2" w14:textId="3FF4DD84" w:rsidR="00F22D87" w:rsidRPr="00B118B0" w:rsidRDefault="0092279F" w:rsidP="006D5502">
            <w:pPr>
              <w:tabs>
                <w:tab w:val="decimal" w:pos="781"/>
              </w:tabs>
              <w:ind w:right="-43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372</w:t>
            </w:r>
          </w:p>
        </w:tc>
        <w:tc>
          <w:tcPr>
            <w:tcW w:w="1260" w:type="dxa"/>
            <w:vAlign w:val="bottom"/>
          </w:tcPr>
          <w:p w14:paraId="40F1FE24" w14:textId="33369C32" w:rsidR="00F22D87" w:rsidRPr="00B118B0" w:rsidRDefault="00CD1930" w:rsidP="006D5502">
            <w:pPr>
              <w:tabs>
                <w:tab w:val="decimal" w:pos="781"/>
              </w:tabs>
              <w:ind w:right="-43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172</w:t>
            </w:r>
          </w:p>
        </w:tc>
        <w:tc>
          <w:tcPr>
            <w:tcW w:w="1350" w:type="dxa"/>
            <w:vAlign w:val="bottom"/>
          </w:tcPr>
          <w:p w14:paraId="1EAF9302" w14:textId="35019F90" w:rsidR="00F22D87" w:rsidRPr="00B118B0" w:rsidRDefault="00CD1930" w:rsidP="006D5502">
            <w:pPr>
              <w:tabs>
                <w:tab w:val="decimal" w:pos="781"/>
              </w:tabs>
              <w:ind w:right="-43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172</w:t>
            </w:r>
          </w:p>
        </w:tc>
      </w:tr>
    </w:tbl>
    <w:p w14:paraId="0CBA40F3" w14:textId="063BA1BF" w:rsidR="00901807" w:rsidRPr="00B118B0" w:rsidRDefault="00901807" w:rsidP="00901807">
      <w:pPr>
        <w:tabs>
          <w:tab w:val="left" w:pos="1377"/>
        </w:tabs>
        <w:rPr>
          <w:rFonts w:asciiTheme="majorBidi" w:hAnsiTheme="majorBidi" w:cstheme="majorBidi"/>
          <w:sz w:val="28"/>
        </w:rPr>
      </w:pPr>
    </w:p>
    <w:tbl>
      <w:tblPr>
        <w:tblpPr w:leftFromText="180" w:rightFromText="180" w:vertAnchor="text" w:horzAnchor="margin" w:tblpX="450" w:tblpY="230"/>
        <w:tblW w:w="9090" w:type="dxa"/>
        <w:tblLayout w:type="fixed"/>
        <w:tblLook w:val="04A0" w:firstRow="1" w:lastRow="0" w:firstColumn="1" w:lastColumn="0" w:noHBand="0" w:noVBand="1"/>
      </w:tblPr>
      <w:tblGrid>
        <w:gridCol w:w="3780"/>
        <w:gridCol w:w="1440"/>
        <w:gridCol w:w="1260"/>
        <w:gridCol w:w="1260"/>
        <w:gridCol w:w="1350"/>
      </w:tblGrid>
      <w:tr w:rsidR="00AC1FB4" w:rsidRPr="00B118B0" w14:paraId="16DAB187" w14:textId="77777777" w:rsidTr="00F606B6">
        <w:trPr>
          <w:trHeight w:val="300"/>
        </w:trPr>
        <w:tc>
          <w:tcPr>
            <w:tcW w:w="3780" w:type="dxa"/>
          </w:tcPr>
          <w:p w14:paraId="1F994C84" w14:textId="77777777" w:rsidR="00AC1FB4" w:rsidRPr="00B118B0" w:rsidRDefault="00AC1FB4" w:rsidP="00F606B6">
            <w:pPr>
              <w:tabs>
                <w:tab w:val="left" w:pos="360"/>
                <w:tab w:val="left" w:pos="1440"/>
              </w:tabs>
              <w:spacing w:line="300" w:lineRule="exact"/>
              <w:ind w:right="-43"/>
              <w:contextualSpacing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0" w:type="dxa"/>
            <w:gridSpan w:val="2"/>
          </w:tcPr>
          <w:p w14:paraId="57191EC5" w14:textId="77777777" w:rsidR="00AC1FB4" w:rsidRPr="00B118B0" w:rsidRDefault="00AC1FB4" w:rsidP="00F606B6">
            <w:pPr>
              <w:tabs>
                <w:tab w:val="left" w:pos="360"/>
                <w:tab w:val="left" w:pos="1440"/>
              </w:tabs>
              <w:spacing w:line="300" w:lineRule="exact"/>
              <w:ind w:right="-43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10" w:type="dxa"/>
            <w:gridSpan w:val="2"/>
            <w:hideMark/>
          </w:tcPr>
          <w:p w14:paraId="79BE5BF5" w14:textId="77777777" w:rsidR="00AC1FB4" w:rsidRPr="00B118B0" w:rsidRDefault="00AC1FB4" w:rsidP="00F606B6">
            <w:pPr>
              <w:tabs>
                <w:tab w:val="left" w:pos="360"/>
                <w:tab w:val="left" w:pos="1440"/>
              </w:tabs>
              <w:spacing w:line="300" w:lineRule="exact"/>
              <w:ind w:right="-43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(หน่วย: ล้านบาท)</w:t>
            </w:r>
          </w:p>
        </w:tc>
      </w:tr>
      <w:tr w:rsidR="00AC1FB4" w:rsidRPr="00B118B0" w14:paraId="6CFB748F" w14:textId="77777777" w:rsidTr="00F606B6">
        <w:trPr>
          <w:trHeight w:val="330"/>
        </w:trPr>
        <w:tc>
          <w:tcPr>
            <w:tcW w:w="3780" w:type="dxa"/>
          </w:tcPr>
          <w:p w14:paraId="5ED954B1" w14:textId="77777777" w:rsidR="00AC1FB4" w:rsidRPr="00B118B0" w:rsidRDefault="00AC1FB4" w:rsidP="00F606B6">
            <w:pPr>
              <w:tabs>
                <w:tab w:val="left" w:pos="360"/>
                <w:tab w:val="left" w:pos="1440"/>
              </w:tabs>
              <w:spacing w:line="300" w:lineRule="exact"/>
              <w:ind w:right="-43"/>
              <w:contextualSpacing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310" w:type="dxa"/>
            <w:gridSpan w:val="4"/>
            <w:hideMark/>
          </w:tcPr>
          <w:p w14:paraId="52930389" w14:textId="77777777" w:rsidR="00AC1FB4" w:rsidRPr="00B118B0" w:rsidRDefault="00AC1FB4" w:rsidP="00F606B6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00" w:lineRule="exact"/>
              <w:ind w:right="-43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AC1FB4" w:rsidRPr="00B118B0" w14:paraId="62BB1C21" w14:textId="77777777" w:rsidTr="00F606B6">
        <w:trPr>
          <w:trHeight w:val="330"/>
        </w:trPr>
        <w:tc>
          <w:tcPr>
            <w:tcW w:w="3780" w:type="dxa"/>
          </w:tcPr>
          <w:p w14:paraId="05B39155" w14:textId="77777777" w:rsidR="00AC1FB4" w:rsidRPr="00B118B0" w:rsidRDefault="00AC1FB4" w:rsidP="00F606B6">
            <w:pPr>
              <w:tabs>
                <w:tab w:val="left" w:pos="360"/>
                <w:tab w:val="left" w:pos="1440"/>
              </w:tabs>
              <w:spacing w:line="300" w:lineRule="exact"/>
              <w:ind w:right="-43"/>
              <w:contextualSpacing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00" w:type="dxa"/>
            <w:gridSpan w:val="2"/>
            <w:hideMark/>
          </w:tcPr>
          <w:p w14:paraId="54DB1543" w14:textId="7FA5182D" w:rsidR="00AC1FB4" w:rsidRPr="00B118B0" w:rsidRDefault="00825D0B" w:rsidP="00F606B6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00" w:lineRule="exact"/>
              <w:ind w:right="-43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30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มิถุนายน </w:t>
            </w:r>
            <w:r w:rsidRPr="00B118B0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2610" w:type="dxa"/>
            <w:gridSpan w:val="2"/>
            <w:hideMark/>
          </w:tcPr>
          <w:p w14:paraId="73CB8BB2" w14:textId="77777777" w:rsidR="00AC1FB4" w:rsidRPr="00B118B0" w:rsidRDefault="00AC1FB4" w:rsidP="00F606B6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00" w:lineRule="exact"/>
              <w:ind w:right="-43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B118B0">
              <w:rPr>
                <w:rFonts w:asciiTheme="majorBidi" w:hAnsiTheme="majorBidi" w:cstheme="majorBidi"/>
                <w:sz w:val="28"/>
              </w:rPr>
              <w:t>2563</w:t>
            </w:r>
          </w:p>
        </w:tc>
      </w:tr>
      <w:tr w:rsidR="00AC1FB4" w:rsidRPr="00B118B0" w14:paraId="63CDD66B" w14:textId="77777777" w:rsidTr="00F606B6">
        <w:trPr>
          <w:trHeight w:val="522"/>
        </w:trPr>
        <w:tc>
          <w:tcPr>
            <w:tcW w:w="3780" w:type="dxa"/>
          </w:tcPr>
          <w:p w14:paraId="3F33108E" w14:textId="77777777" w:rsidR="00AC1FB4" w:rsidRPr="00B118B0" w:rsidRDefault="00AC1FB4" w:rsidP="00F606B6">
            <w:pPr>
              <w:tabs>
                <w:tab w:val="left" w:pos="360"/>
                <w:tab w:val="left" w:pos="1440"/>
              </w:tabs>
              <w:spacing w:line="300" w:lineRule="exact"/>
              <w:ind w:right="-43"/>
              <w:contextualSpacing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vAlign w:val="bottom"/>
            <w:hideMark/>
          </w:tcPr>
          <w:p w14:paraId="250EE703" w14:textId="77777777" w:rsidR="00AC1FB4" w:rsidRPr="00B118B0" w:rsidRDefault="00AC1FB4" w:rsidP="00F606B6">
            <w:pPr>
              <w:pBdr>
                <w:bottom w:val="single" w:sz="4" w:space="1" w:color="auto"/>
              </w:pBdr>
              <w:spacing w:line="300" w:lineRule="exact"/>
              <w:ind w:left="-18" w:right="-31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มูลค่า</w:t>
            </w:r>
          </w:p>
          <w:p w14:paraId="47C1263F" w14:textId="77777777" w:rsidR="00AC1FB4" w:rsidRPr="00B118B0" w:rsidRDefault="00AC1FB4" w:rsidP="00F606B6">
            <w:pPr>
              <w:pBdr>
                <w:bottom w:val="single" w:sz="4" w:space="1" w:color="auto"/>
              </w:pBdr>
              <w:spacing w:line="300" w:lineRule="exact"/>
              <w:ind w:left="-18" w:right="-31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ตามบัญชี</w:t>
            </w:r>
          </w:p>
        </w:tc>
        <w:tc>
          <w:tcPr>
            <w:tcW w:w="1260" w:type="dxa"/>
            <w:vAlign w:val="bottom"/>
            <w:hideMark/>
          </w:tcPr>
          <w:p w14:paraId="57E515A7" w14:textId="77777777" w:rsidR="00AC1FB4" w:rsidRPr="00B118B0" w:rsidRDefault="00AC1FB4" w:rsidP="00F606B6">
            <w:pPr>
              <w:pBdr>
                <w:bottom w:val="single" w:sz="4" w:space="1" w:color="auto"/>
              </w:pBdr>
              <w:spacing w:line="300" w:lineRule="exact"/>
              <w:ind w:left="-18" w:right="-31"/>
              <w:contextualSpacing/>
              <w:jc w:val="center"/>
              <w:rPr>
                <w:rFonts w:asciiTheme="majorBidi" w:hAnsiTheme="majorBidi" w:cstheme="majorBidi"/>
                <w:sz w:val="28"/>
                <w:rtl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มูลค่ายุติธรรม</w:t>
            </w:r>
          </w:p>
        </w:tc>
        <w:tc>
          <w:tcPr>
            <w:tcW w:w="1260" w:type="dxa"/>
            <w:vAlign w:val="bottom"/>
            <w:hideMark/>
          </w:tcPr>
          <w:p w14:paraId="0A7C8E8C" w14:textId="77777777" w:rsidR="00AC1FB4" w:rsidRPr="00B118B0" w:rsidRDefault="00AC1FB4" w:rsidP="00F606B6">
            <w:pPr>
              <w:pBdr>
                <w:bottom w:val="single" w:sz="4" w:space="1" w:color="auto"/>
              </w:pBdr>
              <w:spacing w:line="300" w:lineRule="exact"/>
              <w:ind w:left="-18" w:right="-31"/>
              <w:contextualSpacing/>
              <w:jc w:val="center"/>
              <w:rPr>
                <w:rFonts w:asciiTheme="majorBidi" w:hAnsiTheme="majorBidi" w:cstheme="majorBidi"/>
                <w:sz w:val="28"/>
                <w:rtl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มูลค่า</w:t>
            </w:r>
          </w:p>
          <w:p w14:paraId="67755365" w14:textId="77777777" w:rsidR="00AC1FB4" w:rsidRPr="00B118B0" w:rsidRDefault="00AC1FB4" w:rsidP="00F606B6">
            <w:pPr>
              <w:pBdr>
                <w:bottom w:val="single" w:sz="4" w:space="1" w:color="auto"/>
              </w:pBdr>
              <w:spacing w:line="300" w:lineRule="exact"/>
              <w:ind w:left="-18" w:right="-31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ตามบัญชี</w:t>
            </w:r>
          </w:p>
        </w:tc>
        <w:tc>
          <w:tcPr>
            <w:tcW w:w="1350" w:type="dxa"/>
            <w:vAlign w:val="bottom"/>
            <w:hideMark/>
          </w:tcPr>
          <w:p w14:paraId="1B0D2EEC" w14:textId="77777777" w:rsidR="00AC1FB4" w:rsidRPr="00B118B0" w:rsidRDefault="00AC1FB4" w:rsidP="00F606B6">
            <w:pPr>
              <w:pBdr>
                <w:bottom w:val="single" w:sz="4" w:space="1" w:color="auto"/>
              </w:pBdr>
              <w:spacing w:line="300" w:lineRule="exact"/>
              <w:ind w:left="-18" w:right="-31"/>
              <w:contextualSpacing/>
              <w:jc w:val="center"/>
              <w:rPr>
                <w:rFonts w:asciiTheme="majorBidi" w:hAnsiTheme="majorBidi" w:cstheme="majorBidi"/>
                <w:sz w:val="28"/>
                <w:rtl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มูลค่ายุติธรรม</w:t>
            </w:r>
          </w:p>
        </w:tc>
      </w:tr>
      <w:tr w:rsidR="00AC1FB4" w:rsidRPr="00B118B0" w14:paraId="3D49BBE0" w14:textId="77777777" w:rsidTr="00F606B6">
        <w:trPr>
          <w:trHeight w:val="391"/>
        </w:trPr>
        <w:tc>
          <w:tcPr>
            <w:tcW w:w="3780" w:type="dxa"/>
            <w:hideMark/>
          </w:tcPr>
          <w:p w14:paraId="6AA7BA09" w14:textId="06405CD0" w:rsidR="00AC1FB4" w:rsidRPr="00B118B0" w:rsidRDefault="00AC1FB4" w:rsidP="00F606B6">
            <w:pPr>
              <w:tabs>
                <w:tab w:val="left" w:pos="360"/>
                <w:tab w:val="left" w:pos="1440"/>
              </w:tabs>
              <w:ind w:left="-105" w:right="-43"/>
              <w:contextualSpacing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  <w:cs/>
              </w:rPr>
              <w:t>สินทรัพย์</w:t>
            </w:r>
            <w:r w:rsidR="00EA72FE" w:rsidRPr="00B118B0">
              <w:rPr>
                <w:rFonts w:asciiTheme="majorBidi" w:hAnsiTheme="majorBidi" w:cstheme="majorBidi"/>
                <w:b/>
                <w:bCs/>
                <w:sz w:val="28"/>
                <w:cs/>
              </w:rPr>
              <w:t>ทาง</w:t>
            </w:r>
            <w:r w:rsidRPr="00B118B0">
              <w:rPr>
                <w:rFonts w:asciiTheme="majorBidi" w:hAnsiTheme="majorBidi" w:cstheme="majorBidi"/>
                <w:b/>
                <w:bCs/>
                <w:sz w:val="28"/>
                <w:cs/>
              </w:rPr>
              <w:t>การเงิน</w:t>
            </w:r>
          </w:p>
        </w:tc>
        <w:tc>
          <w:tcPr>
            <w:tcW w:w="1440" w:type="dxa"/>
            <w:vAlign w:val="bottom"/>
          </w:tcPr>
          <w:p w14:paraId="3F98CC14" w14:textId="77777777" w:rsidR="00AC1FB4" w:rsidRPr="00B118B0" w:rsidRDefault="00AC1FB4" w:rsidP="00F606B6">
            <w:pPr>
              <w:tabs>
                <w:tab w:val="decimal" w:pos="781"/>
              </w:tabs>
              <w:ind w:right="-43"/>
              <w:contextualSpacing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63D9E8D1" w14:textId="77777777" w:rsidR="00AC1FB4" w:rsidRPr="00B118B0" w:rsidRDefault="00AC1FB4" w:rsidP="00F606B6">
            <w:pPr>
              <w:tabs>
                <w:tab w:val="decimal" w:pos="781"/>
              </w:tabs>
              <w:ind w:right="-43"/>
              <w:contextualSpacing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39C573B1" w14:textId="77777777" w:rsidR="00AC1FB4" w:rsidRPr="00B118B0" w:rsidRDefault="00AC1FB4" w:rsidP="00F606B6">
            <w:pPr>
              <w:tabs>
                <w:tab w:val="decimal" w:pos="781"/>
              </w:tabs>
              <w:ind w:right="-43"/>
              <w:contextualSpacing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66F41801" w14:textId="77777777" w:rsidR="00AC1FB4" w:rsidRPr="00B118B0" w:rsidRDefault="00AC1FB4" w:rsidP="00F606B6">
            <w:pPr>
              <w:tabs>
                <w:tab w:val="decimal" w:pos="781"/>
              </w:tabs>
              <w:ind w:right="-43"/>
              <w:contextualSpacing/>
              <w:rPr>
                <w:rFonts w:asciiTheme="majorBidi" w:hAnsiTheme="majorBidi" w:cstheme="majorBidi"/>
                <w:sz w:val="28"/>
              </w:rPr>
            </w:pPr>
          </w:p>
        </w:tc>
      </w:tr>
      <w:tr w:rsidR="00AC1FB4" w:rsidRPr="00B118B0" w14:paraId="46D730C8" w14:textId="77777777" w:rsidTr="006D5502">
        <w:trPr>
          <w:trHeight w:val="391"/>
        </w:trPr>
        <w:tc>
          <w:tcPr>
            <w:tcW w:w="3780" w:type="dxa"/>
          </w:tcPr>
          <w:p w14:paraId="7020BF1B" w14:textId="77777777" w:rsidR="00AC1FB4" w:rsidRPr="00B118B0" w:rsidRDefault="00AC1FB4" w:rsidP="00F606B6">
            <w:pPr>
              <w:tabs>
                <w:tab w:val="left" w:pos="360"/>
                <w:tab w:val="left" w:pos="1440"/>
              </w:tabs>
              <w:ind w:left="-105" w:right="-43"/>
              <w:contextualSpacing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40" w:type="dxa"/>
            <w:vAlign w:val="bottom"/>
          </w:tcPr>
          <w:p w14:paraId="33505C18" w14:textId="2E6F662A" w:rsidR="00AC1FB4" w:rsidRPr="00B118B0" w:rsidRDefault="0092279F" w:rsidP="006D5502">
            <w:pPr>
              <w:tabs>
                <w:tab w:val="decimal" w:pos="884"/>
              </w:tabs>
              <w:ind w:right="-43"/>
              <w:contextualSpacing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1260" w:type="dxa"/>
            <w:vAlign w:val="bottom"/>
          </w:tcPr>
          <w:p w14:paraId="2CE9C888" w14:textId="02AF2517" w:rsidR="00AC1FB4" w:rsidRPr="00B118B0" w:rsidRDefault="0092279F" w:rsidP="006D5502">
            <w:pPr>
              <w:tabs>
                <w:tab w:val="decimal" w:pos="781"/>
              </w:tabs>
              <w:ind w:right="-43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1260" w:type="dxa"/>
            <w:vAlign w:val="bottom"/>
          </w:tcPr>
          <w:p w14:paraId="1FBECBA5" w14:textId="77777777" w:rsidR="00AC1FB4" w:rsidRPr="00B118B0" w:rsidRDefault="00AC1FB4" w:rsidP="006D5502">
            <w:pPr>
              <w:tabs>
                <w:tab w:val="decimal" w:pos="781"/>
              </w:tabs>
              <w:ind w:right="-43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6</w:t>
            </w:r>
          </w:p>
        </w:tc>
        <w:tc>
          <w:tcPr>
            <w:tcW w:w="1350" w:type="dxa"/>
            <w:vAlign w:val="bottom"/>
          </w:tcPr>
          <w:p w14:paraId="7597424B" w14:textId="77777777" w:rsidR="00AC1FB4" w:rsidRPr="00B118B0" w:rsidRDefault="00AC1FB4" w:rsidP="006D5502">
            <w:pPr>
              <w:tabs>
                <w:tab w:val="decimal" w:pos="781"/>
              </w:tabs>
              <w:ind w:right="-43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6</w:t>
            </w:r>
          </w:p>
        </w:tc>
      </w:tr>
      <w:tr w:rsidR="00AC1FB4" w:rsidRPr="00B118B0" w14:paraId="4EFB6F39" w14:textId="77777777" w:rsidTr="006D5502">
        <w:trPr>
          <w:trHeight w:val="375"/>
        </w:trPr>
        <w:tc>
          <w:tcPr>
            <w:tcW w:w="3780" w:type="dxa"/>
          </w:tcPr>
          <w:p w14:paraId="59663668" w14:textId="77777777" w:rsidR="00AC1FB4" w:rsidRPr="00B118B0" w:rsidRDefault="00AC1FB4" w:rsidP="00F606B6">
            <w:pPr>
              <w:tabs>
                <w:tab w:val="left" w:pos="360"/>
                <w:tab w:val="left" w:pos="1440"/>
              </w:tabs>
              <w:ind w:left="-105" w:right="-43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40" w:type="dxa"/>
            <w:vAlign w:val="bottom"/>
          </w:tcPr>
          <w:p w14:paraId="414218EF" w14:textId="165B6991" w:rsidR="00AC1FB4" w:rsidRPr="00B118B0" w:rsidRDefault="0092279F" w:rsidP="006D5502">
            <w:pPr>
              <w:tabs>
                <w:tab w:val="decimal" w:pos="884"/>
              </w:tabs>
              <w:ind w:right="-43"/>
              <w:contextualSpacing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316</w:t>
            </w:r>
          </w:p>
        </w:tc>
        <w:tc>
          <w:tcPr>
            <w:tcW w:w="1260" w:type="dxa"/>
            <w:vAlign w:val="bottom"/>
          </w:tcPr>
          <w:p w14:paraId="1FC36AE8" w14:textId="36821522" w:rsidR="00AC1FB4" w:rsidRPr="00B118B0" w:rsidRDefault="0092279F" w:rsidP="006D5502">
            <w:pPr>
              <w:tabs>
                <w:tab w:val="decimal" w:pos="781"/>
              </w:tabs>
              <w:ind w:right="-43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316</w:t>
            </w:r>
          </w:p>
        </w:tc>
        <w:tc>
          <w:tcPr>
            <w:tcW w:w="1260" w:type="dxa"/>
            <w:vAlign w:val="bottom"/>
          </w:tcPr>
          <w:p w14:paraId="26E91735" w14:textId="411A4B43" w:rsidR="00AC1FB4" w:rsidRPr="00B118B0" w:rsidRDefault="0092279F" w:rsidP="006D5502">
            <w:pPr>
              <w:tabs>
                <w:tab w:val="decimal" w:pos="781"/>
              </w:tabs>
              <w:ind w:right="-43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116</w:t>
            </w:r>
          </w:p>
        </w:tc>
        <w:tc>
          <w:tcPr>
            <w:tcW w:w="1350" w:type="dxa"/>
            <w:vAlign w:val="bottom"/>
          </w:tcPr>
          <w:p w14:paraId="572C0652" w14:textId="08810A82" w:rsidR="00AC1FB4" w:rsidRPr="00B118B0" w:rsidRDefault="00AC1FB4" w:rsidP="006D5502">
            <w:pPr>
              <w:tabs>
                <w:tab w:val="decimal" w:pos="781"/>
              </w:tabs>
              <w:ind w:right="-43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1</w:t>
            </w:r>
            <w:r w:rsidR="0092279F" w:rsidRPr="00B118B0">
              <w:rPr>
                <w:rFonts w:asciiTheme="majorBidi" w:hAnsiTheme="majorBidi" w:cstheme="majorBidi"/>
                <w:sz w:val="28"/>
              </w:rPr>
              <w:t>16</w:t>
            </w:r>
          </w:p>
        </w:tc>
      </w:tr>
    </w:tbl>
    <w:p w14:paraId="13DC0E19" w14:textId="77777777" w:rsidR="005554D9" w:rsidRDefault="00AC1FB4" w:rsidP="00DB32E3">
      <w:pPr>
        <w:pStyle w:val="ListParagraph"/>
        <w:spacing w:after="240" w:line="240" w:lineRule="atLeast"/>
        <w:ind w:left="180"/>
        <w:rPr>
          <w:rFonts w:asciiTheme="majorBidi" w:hAnsiTheme="majorBidi" w:cstheme="majorBidi"/>
          <w:sz w:val="28"/>
        </w:rPr>
      </w:pPr>
      <w:r w:rsidRPr="00B118B0">
        <w:rPr>
          <w:rFonts w:asciiTheme="majorBidi" w:hAnsiTheme="majorBidi" w:cstheme="majorBidi"/>
          <w:b/>
          <w:bCs/>
          <w:color w:val="000000"/>
          <w:spacing w:val="-2"/>
          <w:sz w:val="28"/>
        </w:rPr>
        <w:br/>
      </w:r>
    </w:p>
    <w:p w14:paraId="63580E45" w14:textId="77777777" w:rsidR="005554D9" w:rsidRDefault="005554D9" w:rsidP="00DB32E3">
      <w:pPr>
        <w:pStyle w:val="ListParagraph"/>
        <w:spacing w:after="240" w:line="240" w:lineRule="atLeast"/>
        <w:ind w:left="180"/>
        <w:rPr>
          <w:rFonts w:asciiTheme="majorBidi" w:hAnsiTheme="majorBidi" w:cstheme="majorBidi"/>
          <w:sz w:val="28"/>
        </w:rPr>
      </w:pPr>
    </w:p>
    <w:p w14:paraId="5D98C5E0" w14:textId="77777777" w:rsidR="005554D9" w:rsidRDefault="005554D9" w:rsidP="00DB32E3">
      <w:pPr>
        <w:pStyle w:val="ListParagraph"/>
        <w:spacing w:after="240" w:line="240" w:lineRule="atLeast"/>
        <w:ind w:left="180"/>
        <w:rPr>
          <w:rFonts w:asciiTheme="majorBidi" w:hAnsiTheme="majorBidi" w:cstheme="majorBidi"/>
          <w:sz w:val="28"/>
        </w:rPr>
      </w:pPr>
    </w:p>
    <w:p w14:paraId="40960550" w14:textId="77777777" w:rsidR="005554D9" w:rsidRDefault="005554D9" w:rsidP="00DB32E3">
      <w:pPr>
        <w:pStyle w:val="ListParagraph"/>
        <w:spacing w:after="240" w:line="240" w:lineRule="atLeast"/>
        <w:ind w:left="180"/>
        <w:rPr>
          <w:rFonts w:asciiTheme="majorBidi" w:hAnsiTheme="majorBidi" w:cstheme="majorBidi"/>
          <w:sz w:val="28"/>
        </w:rPr>
      </w:pPr>
    </w:p>
    <w:p w14:paraId="52AB3AA9" w14:textId="77777777" w:rsidR="005554D9" w:rsidRDefault="005554D9" w:rsidP="00DB32E3">
      <w:pPr>
        <w:pStyle w:val="ListParagraph"/>
        <w:spacing w:after="240" w:line="240" w:lineRule="atLeast"/>
        <w:ind w:left="180"/>
        <w:rPr>
          <w:rFonts w:asciiTheme="majorBidi" w:hAnsiTheme="majorBidi" w:cstheme="majorBidi"/>
          <w:sz w:val="28"/>
        </w:rPr>
      </w:pPr>
    </w:p>
    <w:p w14:paraId="5EA27134" w14:textId="77777777" w:rsidR="00FF76B3" w:rsidRPr="00FF76B3" w:rsidRDefault="00FF76B3" w:rsidP="00FF76B3">
      <w:pPr>
        <w:pStyle w:val="ListParagraph"/>
        <w:spacing w:after="120" w:line="240" w:lineRule="atLeast"/>
        <w:ind w:left="187"/>
        <w:rPr>
          <w:rFonts w:asciiTheme="majorBidi" w:hAnsiTheme="majorBidi" w:cstheme="majorBidi"/>
          <w:sz w:val="4"/>
          <w:szCs w:val="4"/>
        </w:rPr>
      </w:pPr>
    </w:p>
    <w:p w14:paraId="73F9A92A" w14:textId="2B8313FC" w:rsidR="0059043F" w:rsidRPr="006C1AB7" w:rsidRDefault="00E70083" w:rsidP="006C1AB7">
      <w:pPr>
        <w:spacing w:after="120" w:line="240" w:lineRule="atLeast"/>
        <w:rPr>
          <w:rFonts w:asciiTheme="majorBidi" w:hAnsiTheme="majorBidi" w:cstheme="majorBidi"/>
          <w:sz w:val="28"/>
        </w:rPr>
      </w:pPr>
      <w:r w:rsidRPr="006C1AB7">
        <w:rPr>
          <w:rFonts w:asciiTheme="majorBidi" w:hAnsiTheme="majorBidi" w:cstheme="majorBidi"/>
          <w:sz w:val="28"/>
        </w:rPr>
        <w:t xml:space="preserve">31.2 </w:t>
      </w:r>
      <w:r w:rsidR="0059043F" w:rsidRPr="006C1AB7">
        <w:rPr>
          <w:rFonts w:asciiTheme="majorBidi" w:hAnsiTheme="majorBidi" w:cstheme="majorBidi"/>
          <w:sz w:val="28"/>
          <w:cs/>
        </w:rPr>
        <w:t>ลำดับชั้นของมูลค่ายุติธรรม</w:t>
      </w:r>
    </w:p>
    <w:p w14:paraId="4BDB9543" w14:textId="51DF8C95" w:rsidR="0059043F" w:rsidRPr="00B118B0" w:rsidRDefault="00E0702A" w:rsidP="00FB19B8">
      <w:pPr>
        <w:spacing w:after="240"/>
        <w:ind w:left="360" w:right="-29"/>
        <w:jc w:val="thaiDistribute"/>
        <w:rPr>
          <w:rFonts w:asciiTheme="majorBidi" w:hAnsiTheme="majorBidi" w:cstheme="majorBidi"/>
          <w:sz w:val="28"/>
        </w:rPr>
      </w:pPr>
      <w:r w:rsidRPr="00B118B0">
        <w:rPr>
          <w:rFonts w:asciiTheme="majorBidi" w:hAnsiTheme="majorBidi" w:cstheme="majorBidi"/>
          <w:sz w:val="28"/>
          <w:cs/>
        </w:rPr>
        <w:t xml:space="preserve">ณ วันที่ </w:t>
      </w:r>
      <w:r w:rsidR="00ED3DAE" w:rsidRPr="00B118B0">
        <w:rPr>
          <w:rFonts w:asciiTheme="majorBidi" w:hAnsiTheme="majorBidi" w:cstheme="majorBidi"/>
          <w:sz w:val="28"/>
        </w:rPr>
        <w:t>30</w:t>
      </w:r>
      <w:r w:rsidR="00ED3DAE" w:rsidRPr="00B118B0">
        <w:rPr>
          <w:rFonts w:asciiTheme="majorBidi" w:hAnsiTheme="majorBidi" w:cstheme="majorBidi"/>
          <w:sz w:val="28"/>
          <w:cs/>
        </w:rPr>
        <w:t xml:space="preserve"> มิถุนายน</w:t>
      </w:r>
      <w:r w:rsidRPr="00B118B0">
        <w:rPr>
          <w:rFonts w:asciiTheme="majorBidi" w:hAnsiTheme="majorBidi" w:cstheme="majorBidi"/>
          <w:sz w:val="28"/>
          <w:cs/>
        </w:rPr>
        <w:t xml:space="preserve"> </w:t>
      </w:r>
      <w:r w:rsidRPr="00B118B0">
        <w:rPr>
          <w:rFonts w:asciiTheme="majorBidi" w:hAnsiTheme="majorBidi" w:cstheme="majorBidi"/>
          <w:sz w:val="28"/>
        </w:rPr>
        <w:t xml:space="preserve">2564 </w:t>
      </w:r>
      <w:r w:rsidRPr="00B118B0">
        <w:rPr>
          <w:rFonts w:asciiTheme="majorBidi" w:hAnsiTheme="majorBidi" w:cstheme="majorBidi"/>
          <w:sz w:val="28"/>
          <w:cs/>
        </w:rPr>
        <w:t>และ</w:t>
      </w:r>
      <w:r w:rsidR="000128AE" w:rsidRPr="00B118B0">
        <w:rPr>
          <w:rFonts w:asciiTheme="majorBidi" w:hAnsiTheme="majorBidi" w:cstheme="majorBidi"/>
          <w:sz w:val="28"/>
          <w:cs/>
        </w:rPr>
        <w:t xml:space="preserve"> </w:t>
      </w:r>
      <w:r w:rsidRPr="00B118B0">
        <w:rPr>
          <w:rFonts w:asciiTheme="majorBidi" w:hAnsiTheme="majorBidi" w:cstheme="majorBidi"/>
          <w:sz w:val="28"/>
          <w:cs/>
        </w:rPr>
        <w:t xml:space="preserve">วันที่ </w:t>
      </w:r>
      <w:r w:rsidRPr="00B118B0">
        <w:rPr>
          <w:rFonts w:asciiTheme="majorBidi" w:hAnsiTheme="majorBidi" w:cstheme="majorBidi"/>
          <w:sz w:val="28"/>
        </w:rPr>
        <w:t>31</w:t>
      </w:r>
      <w:r w:rsidRPr="00B118B0">
        <w:rPr>
          <w:rFonts w:asciiTheme="majorBidi" w:hAnsiTheme="majorBidi" w:cstheme="majorBidi"/>
          <w:sz w:val="28"/>
          <w:cs/>
        </w:rPr>
        <w:t xml:space="preserve"> ธันวาคม </w:t>
      </w:r>
      <w:r w:rsidRPr="00B118B0">
        <w:rPr>
          <w:rFonts w:asciiTheme="majorBidi" w:hAnsiTheme="majorBidi" w:cstheme="majorBidi"/>
          <w:sz w:val="28"/>
        </w:rPr>
        <w:t>2563</w:t>
      </w:r>
      <w:r w:rsidRPr="00B118B0">
        <w:rPr>
          <w:rFonts w:asciiTheme="majorBidi" w:hAnsiTheme="majorBidi" w:cstheme="majorBidi"/>
          <w:sz w:val="28"/>
          <w:cs/>
        </w:rPr>
        <w:t xml:space="preserve"> </w:t>
      </w:r>
      <w:r w:rsidR="0059043F" w:rsidRPr="00B118B0">
        <w:rPr>
          <w:rFonts w:asciiTheme="majorBidi" w:hAnsiTheme="majorBidi" w:cstheme="majorBidi"/>
          <w:sz w:val="28"/>
          <w:cs/>
        </w:rPr>
        <w:t>กลุ่มบริษัทมีสินทรัพย์</w:t>
      </w:r>
      <w:r w:rsidR="00884831" w:rsidRPr="00B118B0">
        <w:rPr>
          <w:rFonts w:asciiTheme="majorBidi" w:hAnsiTheme="majorBidi" w:cstheme="majorBidi"/>
          <w:sz w:val="28"/>
          <w:cs/>
        </w:rPr>
        <w:t>ทางการเงินบางรายการ</w:t>
      </w:r>
      <w:r w:rsidR="0059043F" w:rsidRPr="00B118B0">
        <w:rPr>
          <w:rFonts w:asciiTheme="majorBidi" w:hAnsiTheme="majorBidi" w:cstheme="majorBidi"/>
          <w:sz w:val="28"/>
          <w:cs/>
        </w:rPr>
        <w:t xml:space="preserve">ที่วัดมูลค่าด้วยมูลค่ายุติธรรมโดยแยกแสดงตามลำดับชั้นของมูลค่ายุติธรรม ดังนี้ </w:t>
      </w:r>
    </w:p>
    <w:tbl>
      <w:tblPr>
        <w:tblW w:w="909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880"/>
        <w:gridCol w:w="798"/>
        <w:gridCol w:w="799"/>
        <w:gridCol w:w="799"/>
        <w:gridCol w:w="799"/>
        <w:gridCol w:w="798"/>
        <w:gridCol w:w="799"/>
        <w:gridCol w:w="698"/>
        <w:gridCol w:w="720"/>
      </w:tblGrid>
      <w:tr w:rsidR="00392CD5" w:rsidRPr="00B118B0" w14:paraId="73ABF917" w14:textId="77777777" w:rsidTr="00FB19B8">
        <w:trPr>
          <w:tblHeader/>
        </w:trPr>
        <w:tc>
          <w:tcPr>
            <w:tcW w:w="9090" w:type="dxa"/>
            <w:gridSpan w:val="9"/>
            <w:vAlign w:val="bottom"/>
          </w:tcPr>
          <w:p w14:paraId="74B23519" w14:textId="1DD7E001" w:rsidR="00392CD5" w:rsidRPr="00B118B0" w:rsidRDefault="00392CD5" w:rsidP="00AC1FB4">
            <w:pPr>
              <w:pStyle w:val="BodyTextIndent3"/>
              <w:spacing w:before="0" w:after="0"/>
              <w:ind w:left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118B0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Pr="00B118B0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B118B0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="00AD7A02" w:rsidRPr="00B118B0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ล้าน</w:t>
            </w:r>
            <w:r w:rsidRPr="00B118B0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บาท</w:t>
            </w:r>
            <w:r w:rsidRPr="00B118B0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392CD5" w:rsidRPr="00B118B0" w14:paraId="52987B52" w14:textId="77777777" w:rsidTr="00FB19B8">
        <w:trPr>
          <w:tblHeader/>
        </w:trPr>
        <w:tc>
          <w:tcPr>
            <w:tcW w:w="2880" w:type="dxa"/>
            <w:vAlign w:val="bottom"/>
          </w:tcPr>
          <w:p w14:paraId="277FCEAF" w14:textId="77777777" w:rsidR="00392CD5" w:rsidRPr="00B118B0" w:rsidRDefault="00392CD5" w:rsidP="00AC1FB4">
            <w:pPr>
              <w:pStyle w:val="BodyTextIndent3"/>
              <w:spacing w:before="0"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6210" w:type="dxa"/>
            <w:gridSpan w:val="8"/>
            <w:vAlign w:val="bottom"/>
          </w:tcPr>
          <w:p w14:paraId="6D28D5A1" w14:textId="77777777" w:rsidR="00392CD5" w:rsidRPr="00B118B0" w:rsidRDefault="00392CD5" w:rsidP="00AC1FB4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118B0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392CD5" w:rsidRPr="00B118B0" w14:paraId="45F53B37" w14:textId="77777777" w:rsidTr="00FB19B8">
        <w:trPr>
          <w:tblHeader/>
        </w:trPr>
        <w:tc>
          <w:tcPr>
            <w:tcW w:w="2880" w:type="dxa"/>
            <w:vAlign w:val="bottom"/>
          </w:tcPr>
          <w:p w14:paraId="3EBFE01E" w14:textId="77777777" w:rsidR="00392CD5" w:rsidRPr="00B118B0" w:rsidRDefault="00392CD5" w:rsidP="00AC1FB4">
            <w:pPr>
              <w:pStyle w:val="BodyTextIndent3"/>
              <w:spacing w:before="0" w:after="0"/>
              <w:ind w:left="0" w:hanging="180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597" w:type="dxa"/>
            <w:gridSpan w:val="2"/>
            <w:vAlign w:val="bottom"/>
          </w:tcPr>
          <w:p w14:paraId="6205A4E1" w14:textId="77777777" w:rsidR="00392CD5" w:rsidRPr="00B118B0" w:rsidRDefault="00392CD5" w:rsidP="00AC1FB4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118B0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B118B0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</w:p>
        </w:tc>
        <w:tc>
          <w:tcPr>
            <w:tcW w:w="1598" w:type="dxa"/>
            <w:gridSpan w:val="2"/>
            <w:vAlign w:val="bottom"/>
          </w:tcPr>
          <w:p w14:paraId="0D933E9B" w14:textId="77777777" w:rsidR="00392CD5" w:rsidRPr="00B118B0" w:rsidRDefault="00392CD5" w:rsidP="00AC1FB4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118B0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B118B0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</w:p>
        </w:tc>
        <w:tc>
          <w:tcPr>
            <w:tcW w:w="1597" w:type="dxa"/>
            <w:gridSpan w:val="2"/>
            <w:vAlign w:val="bottom"/>
          </w:tcPr>
          <w:p w14:paraId="64D5853E" w14:textId="77777777" w:rsidR="00392CD5" w:rsidRPr="00B118B0" w:rsidRDefault="00392CD5" w:rsidP="00AC1FB4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118B0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B118B0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</w:p>
        </w:tc>
        <w:tc>
          <w:tcPr>
            <w:tcW w:w="1418" w:type="dxa"/>
            <w:gridSpan w:val="2"/>
            <w:vAlign w:val="bottom"/>
          </w:tcPr>
          <w:p w14:paraId="6E65798E" w14:textId="77777777" w:rsidR="00392CD5" w:rsidRPr="00B118B0" w:rsidRDefault="00392CD5" w:rsidP="00AC1FB4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B118B0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EA5A81" w:rsidRPr="00B118B0" w14:paraId="0C4A232C" w14:textId="77777777" w:rsidTr="00CE5D82">
        <w:trPr>
          <w:tblHeader/>
        </w:trPr>
        <w:tc>
          <w:tcPr>
            <w:tcW w:w="2880" w:type="dxa"/>
            <w:vAlign w:val="bottom"/>
          </w:tcPr>
          <w:p w14:paraId="6BED85EB" w14:textId="77777777" w:rsidR="00EA5A81" w:rsidRPr="00B118B0" w:rsidRDefault="00EA5A81" w:rsidP="00AC1FB4">
            <w:pPr>
              <w:pStyle w:val="BodyTextIndent3"/>
              <w:spacing w:before="0" w:after="0"/>
              <w:ind w:left="0" w:hanging="180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798" w:type="dxa"/>
            <w:vAlign w:val="bottom"/>
          </w:tcPr>
          <w:p w14:paraId="12377984" w14:textId="008D71CA" w:rsidR="00EA5A81" w:rsidRPr="00B118B0" w:rsidRDefault="00EA5A81" w:rsidP="00AC1FB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799" w:type="dxa"/>
            <w:vAlign w:val="bottom"/>
          </w:tcPr>
          <w:p w14:paraId="753D7B37" w14:textId="04260555" w:rsidR="00EA5A81" w:rsidRPr="00B118B0" w:rsidRDefault="00EA5A81" w:rsidP="00AC1FB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799" w:type="dxa"/>
            <w:vAlign w:val="bottom"/>
          </w:tcPr>
          <w:p w14:paraId="52ACEB02" w14:textId="6BB48CC9" w:rsidR="00EA5A81" w:rsidRPr="00B118B0" w:rsidRDefault="00EA5A81" w:rsidP="00AC1FB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799" w:type="dxa"/>
            <w:vAlign w:val="bottom"/>
          </w:tcPr>
          <w:p w14:paraId="4EC099A5" w14:textId="2F91ACBB" w:rsidR="00EA5A81" w:rsidRPr="00B118B0" w:rsidRDefault="00EA5A81" w:rsidP="00AC1FB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798" w:type="dxa"/>
            <w:vAlign w:val="bottom"/>
          </w:tcPr>
          <w:p w14:paraId="4DD33AB0" w14:textId="3FB697ED" w:rsidR="00EA5A81" w:rsidRPr="00B118B0" w:rsidRDefault="00EA5A81" w:rsidP="00AC1FB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799" w:type="dxa"/>
            <w:vAlign w:val="bottom"/>
          </w:tcPr>
          <w:p w14:paraId="3B7F536B" w14:textId="2642D98C" w:rsidR="00EA5A81" w:rsidRPr="00B118B0" w:rsidRDefault="00EA5A81" w:rsidP="00AC1FB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698" w:type="dxa"/>
            <w:vAlign w:val="bottom"/>
          </w:tcPr>
          <w:p w14:paraId="1EB015C7" w14:textId="42B5C216" w:rsidR="00EA5A81" w:rsidRPr="00B118B0" w:rsidRDefault="00EA5A81" w:rsidP="00AC1FB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720" w:type="dxa"/>
            <w:vAlign w:val="bottom"/>
          </w:tcPr>
          <w:p w14:paraId="644027F7" w14:textId="237A8B6F" w:rsidR="00EA5A81" w:rsidRPr="00B118B0" w:rsidRDefault="00EA5A81" w:rsidP="00AC1FB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2563</w:t>
            </w:r>
          </w:p>
        </w:tc>
      </w:tr>
      <w:tr w:rsidR="00392CD5" w:rsidRPr="00B118B0" w14:paraId="6C511BA9" w14:textId="77777777" w:rsidTr="00CE5D82">
        <w:tc>
          <w:tcPr>
            <w:tcW w:w="2880" w:type="dxa"/>
            <w:vAlign w:val="bottom"/>
          </w:tcPr>
          <w:p w14:paraId="13340CCE" w14:textId="25CF7344" w:rsidR="00392CD5" w:rsidRPr="00B118B0" w:rsidRDefault="00392CD5" w:rsidP="00FB19B8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165" w:hanging="270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B118B0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สินทรัพย์</w:t>
            </w:r>
            <w:r w:rsidR="00EA72FE" w:rsidRPr="00B118B0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ทางการเงิน</w:t>
            </w:r>
            <w:r w:rsidRPr="00B118B0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 xml:space="preserve">ที่วัดมูลค่าด้วยมูลค่ายุติธรรม </w:t>
            </w:r>
          </w:p>
        </w:tc>
        <w:tc>
          <w:tcPr>
            <w:tcW w:w="798" w:type="dxa"/>
            <w:vAlign w:val="bottom"/>
          </w:tcPr>
          <w:p w14:paraId="4EDBE8B1" w14:textId="6C807ACF" w:rsidR="00392CD5" w:rsidRPr="00B118B0" w:rsidRDefault="00392CD5" w:rsidP="00AC1FB4">
            <w:pPr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cs/>
              </w:rPr>
            </w:pPr>
          </w:p>
        </w:tc>
        <w:tc>
          <w:tcPr>
            <w:tcW w:w="799" w:type="dxa"/>
            <w:vAlign w:val="bottom"/>
          </w:tcPr>
          <w:p w14:paraId="657AAE6F" w14:textId="77777777" w:rsidR="00392CD5" w:rsidRPr="00B118B0" w:rsidRDefault="00392CD5" w:rsidP="00AC1FB4">
            <w:pPr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cs/>
              </w:rPr>
            </w:pPr>
          </w:p>
        </w:tc>
        <w:tc>
          <w:tcPr>
            <w:tcW w:w="799" w:type="dxa"/>
            <w:vAlign w:val="bottom"/>
          </w:tcPr>
          <w:p w14:paraId="2E82B3E3" w14:textId="77777777" w:rsidR="00392CD5" w:rsidRPr="00B118B0" w:rsidRDefault="00392CD5" w:rsidP="00AC1FB4">
            <w:pPr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cs/>
              </w:rPr>
            </w:pPr>
          </w:p>
        </w:tc>
        <w:tc>
          <w:tcPr>
            <w:tcW w:w="799" w:type="dxa"/>
            <w:vAlign w:val="bottom"/>
          </w:tcPr>
          <w:p w14:paraId="673BE3F4" w14:textId="77777777" w:rsidR="00392CD5" w:rsidRPr="00B118B0" w:rsidRDefault="00392CD5" w:rsidP="00AC1FB4">
            <w:pPr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cs/>
              </w:rPr>
            </w:pPr>
          </w:p>
        </w:tc>
        <w:tc>
          <w:tcPr>
            <w:tcW w:w="798" w:type="dxa"/>
            <w:vAlign w:val="bottom"/>
          </w:tcPr>
          <w:p w14:paraId="7FA4F555" w14:textId="77777777" w:rsidR="00392CD5" w:rsidRPr="00B118B0" w:rsidRDefault="00392CD5" w:rsidP="00AC1FB4">
            <w:pPr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cs/>
              </w:rPr>
            </w:pPr>
          </w:p>
        </w:tc>
        <w:tc>
          <w:tcPr>
            <w:tcW w:w="799" w:type="dxa"/>
            <w:vAlign w:val="bottom"/>
          </w:tcPr>
          <w:p w14:paraId="7664BB15" w14:textId="77777777" w:rsidR="00392CD5" w:rsidRPr="00B118B0" w:rsidRDefault="00392CD5" w:rsidP="00AC1FB4">
            <w:pPr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cs/>
              </w:rPr>
            </w:pPr>
          </w:p>
        </w:tc>
        <w:tc>
          <w:tcPr>
            <w:tcW w:w="698" w:type="dxa"/>
            <w:vAlign w:val="bottom"/>
          </w:tcPr>
          <w:p w14:paraId="116A028D" w14:textId="77777777" w:rsidR="00392CD5" w:rsidRPr="00B118B0" w:rsidRDefault="00392CD5" w:rsidP="00AC1FB4">
            <w:pPr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cs/>
              </w:rPr>
            </w:pPr>
          </w:p>
        </w:tc>
        <w:tc>
          <w:tcPr>
            <w:tcW w:w="720" w:type="dxa"/>
            <w:vAlign w:val="bottom"/>
          </w:tcPr>
          <w:p w14:paraId="2AF0A0AF" w14:textId="77777777" w:rsidR="00392CD5" w:rsidRPr="00B118B0" w:rsidRDefault="00392CD5" w:rsidP="00AC1FB4">
            <w:pPr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cs/>
              </w:rPr>
            </w:pPr>
          </w:p>
        </w:tc>
      </w:tr>
      <w:tr w:rsidR="00392CD5" w:rsidRPr="00B118B0" w14:paraId="61A2EF1B" w14:textId="77777777" w:rsidTr="006D5502">
        <w:tc>
          <w:tcPr>
            <w:tcW w:w="2880" w:type="dxa"/>
            <w:vAlign w:val="bottom"/>
          </w:tcPr>
          <w:p w14:paraId="35700DD6" w14:textId="746FEF64" w:rsidR="00392CD5" w:rsidRPr="00B118B0" w:rsidRDefault="00AD7A02" w:rsidP="00FB19B8">
            <w:pPr>
              <w:pStyle w:val="BodyTextIndent3"/>
              <w:spacing w:before="0" w:after="0"/>
              <w:ind w:left="162" w:hanging="267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118B0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798" w:type="dxa"/>
            <w:vAlign w:val="bottom"/>
          </w:tcPr>
          <w:p w14:paraId="26CF9C57" w14:textId="597CCA8F" w:rsidR="00392CD5" w:rsidRPr="00B118B0" w:rsidRDefault="0092279F" w:rsidP="006D5502">
            <w:pPr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 w:rsidRPr="00B118B0">
              <w:rPr>
                <w:rFonts w:asciiTheme="majorBidi" w:eastAsia="Times New Roman" w:hAnsiTheme="majorBidi" w:cstheme="majorBidi"/>
                <w:kern w:val="28"/>
                <w:sz w:val="28"/>
              </w:rPr>
              <w:t>7</w:t>
            </w:r>
          </w:p>
        </w:tc>
        <w:tc>
          <w:tcPr>
            <w:tcW w:w="799" w:type="dxa"/>
            <w:vAlign w:val="bottom"/>
          </w:tcPr>
          <w:p w14:paraId="05AD8808" w14:textId="604F422F" w:rsidR="00392CD5" w:rsidRPr="00B118B0" w:rsidRDefault="004E528E" w:rsidP="006D5502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340"/>
              </w:tabs>
              <w:spacing w:before="0" w:after="0"/>
              <w:ind w:left="0" w:right="40" w:firstLine="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</w:pPr>
            <w:r w:rsidRPr="00B118B0"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  <w:t>6</w:t>
            </w:r>
          </w:p>
        </w:tc>
        <w:tc>
          <w:tcPr>
            <w:tcW w:w="799" w:type="dxa"/>
            <w:vAlign w:val="bottom"/>
          </w:tcPr>
          <w:p w14:paraId="6D4846E3" w14:textId="15C09A69" w:rsidR="00392CD5" w:rsidRPr="00B118B0" w:rsidRDefault="0092279F" w:rsidP="006D5502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340"/>
              </w:tabs>
              <w:spacing w:before="0" w:after="0"/>
              <w:ind w:left="0" w:firstLine="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</w:pPr>
            <w:r w:rsidRPr="00B118B0"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799" w:type="dxa"/>
            <w:vAlign w:val="bottom"/>
          </w:tcPr>
          <w:p w14:paraId="08D46436" w14:textId="5BAAFF0E" w:rsidR="00392CD5" w:rsidRPr="00B118B0" w:rsidRDefault="004E528E" w:rsidP="006D5502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522"/>
              </w:tabs>
              <w:spacing w:before="0" w:after="0"/>
              <w:ind w:left="0" w:right="40" w:firstLine="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</w:pPr>
            <w:r w:rsidRPr="00B118B0"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798" w:type="dxa"/>
            <w:vAlign w:val="bottom"/>
          </w:tcPr>
          <w:p w14:paraId="571514E7" w14:textId="5BC38111" w:rsidR="00392CD5" w:rsidRPr="00B118B0" w:rsidRDefault="0092279F" w:rsidP="006D5502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340"/>
              </w:tabs>
              <w:spacing w:before="0" w:after="0"/>
              <w:ind w:left="0" w:firstLine="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</w:pPr>
            <w:r w:rsidRPr="00B118B0"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799" w:type="dxa"/>
            <w:vAlign w:val="bottom"/>
          </w:tcPr>
          <w:p w14:paraId="5ECFBEFA" w14:textId="4A07B133" w:rsidR="00392CD5" w:rsidRPr="00B118B0" w:rsidRDefault="004E528E" w:rsidP="006D5502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522"/>
              </w:tabs>
              <w:spacing w:before="0" w:after="0"/>
              <w:ind w:left="0" w:right="40" w:firstLine="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</w:pPr>
            <w:r w:rsidRPr="00B118B0"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698" w:type="dxa"/>
            <w:vAlign w:val="bottom"/>
          </w:tcPr>
          <w:p w14:paraId="62DE6D96" w14:textId="2373A5AB" w:rsidR="00392CD5" w:rsidRPr="00B118B0" w:rsidRDefault="0092279F" w:rsidP="006D5502">
            <w:pPr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 w:rsidRPr="00B118B0">
              <w:rPr>
                <w:rFonts w:asciiTheme="majorBidi" w:eastAsia="Times New Roman" w:hAnsiTheme="majorBidi" w:cstheme="majorBidi"/>
                <w:kern w:val="28"/>
                <w:sz w:val="28"/>
              </w:rPr>
              <w:t>7</w:t>
            </w:r>
          </w:p>
        </w:tc>
        <w:tc>
          <w:tcPr>
            <w:tcW w:w="720" w:type="dxa"/>
            <w:vAlign w:val="bottom"/>
          </w:tcPr>
          <w:p w14:paraId="0A1EFB7F" w14:textId="2425C7B2" w:rsidR="00392CD5" w:rsidRPr="00B118B0" w:rsidRDefault="004E528E" w:rsidP="006D5502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522"/>
              </w:tabs>
              <w:spacing w:before="0" w:after="0"/>
              <w:ind w:left="0" w:right="40" w:firstLine="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</w:pPr>
            <w:r w:rsidRPr="00B118B0"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  <w:t>6</w:t>
            </w:r>
          </w:p>
        </w:tc>
      </w:tr>
      <w:tr w:rsidR="00392CD5" w:rsidRPr="00B118B0" w14:paraId="76F250C9" w14:textId="77777777" w:rsidTr="006D5502">
        <w:tc>
          <w:tcPr>
            <w:tcW w:w="2880" w:type="dxa"/>
            <w:vAlign w:val="bottom"/>
          </w:tcPr>
          <w:p w14:paraId="1F2A3228" w14:textId="053FBBAE" w:rsidR="00392CD5" w:rsidRPr="00B118B0" w:rsidRDefault="004E528E" w:rsidP="00FB19B8">
            <w:pPr>
              <w:pStyle w:val="BodyTextIndent3"/>
              <w:spacing w:before="0" w:after="0"/>
              <w:ind w:left="162" w:hanging="267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B118B0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798" w:type="dxa"/>
            <w:vAlign w:val="bottom"/>
          </w:tcPr>
          <w:p w14:paraId="30D2DF4E" w14:textId="763B4D80" w:rsidR="00392CD5" w:rsidRPr="00B118B0" w:rsidRDefault="0092279F" w:rsidP="006D5502">
            <w:pPr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 w:rsidRPr="00B118B0">
              <w:rPr>
                <w:rFonts w:asciiTheme="majorBidi" w:eastAsia="Times New Roman" w:hAnsiTheme="majorBidi" w:cstheme="majorBidi"/>
                <w:kern w:val="28"/>
                <w:sz w:val="28"/>
              </w:rPr>
              <w:t>-</w:t>
            </w:r>
          </w:p>
        </w:tc>
        <w:tc>
          <w:tcPr>
            <w:tcW w:w="799" w:type="dxa"/>
            <w:vAlign w:val="bottom"/>
          </w:tcPr>
          <w:p w14:paraId="24CD84B6" w14:textId="586ACD28" w:rsidR="00392CD5" w:rsidRPr="00B118B0" w:rsidRDefault="004E528E" w:rsidP="006D5502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340"/>
              </w:tabs>
              <w:spacing w:before="0" w:after="0"/>
              <w:ind w:left="0" w:right="40" w:firstLine="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</w:pPr>
            <w:r w:rsidRPr="00B118B0"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799" w:type="dxa"/>
            <w:vAlign w:val="bottom"/>
          </w:tcPr>
          <w:p w14:paraId="7B68F7A1" w14:textId="18F074F4" w:rsidR="00392CD5" w:rsidRPr="00B118B0" w:rsidRDefault="0092279F" w:rsidP="006D5502">
            <w:pPr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 w:rsidRPr="00B118B0">
              <w:rPr>
                <w:rFonts w:asciiTheme="majorBidi" w:eastAsia="Times New Roman" w:hAnsiTheme="majorBidi" w:cstheme="majorBidi"/>
                <w:kern w:val="28"/>
                <w:sz w:val="28"/>
              </w:rPr>
              <w:t>-</w:t>
            </w:r>
          </w:p>
        </w:tc>
        <w:tc>
          <w:tcPr>
            <w:tcW w:w="799" w:type="dxa"/>
            <w:vAlign w:val="bottom"/>
          </w:tcPr>
          <w:p w14:paraId="04F0E091" w14:textId="144D5B0A" w:rsidR="00392CD5" w:rsidRPr="00B118B0" w:rsidRDefault="004E528E" w:rsidP="006D5502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522"/>
              </w:tabs>
              <w:spacing w:before="0" w:after="0"/>
              <w:ind w:left="0" w:right="40" w:firstLine="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</w:pPr>
            <w:r w:rsidRPr="00B118B0"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798" w:type="dxa"/>
            <w:vAlign w:val="bottom"/>
          </w:tcPr>
          <w:p w14:paraId="27E3BE91" w14:textId="182E2165" w:rsidR="00392CD5" w:rsidRPr="00B118B0" w:rsidRDefault="0092279F" w:rsidP="006D5502">
            <w:pPr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 w:rsidRPr="00B118B0">
              <w:rPr>
                <w:rFonts w:asciiTheme="majorBidi" w:eastAsia="Times New Roman" w:hAnsiTheme="majorBidi" w:cstheme="majorBidi"/>
                <w:kern w:val="28"/>
                <w:sz w:val="28"/>
              </w:rPr>
              <w:t>372</w:t>
            </w:r>
          </w:p>
        </w:tc>
        <w:tc>
          <w:tcPr>
            <w:tcW w:w="799" w:type="dxa"/>
            <w:vAlign w:val="bottom"/>
          </w:tcPr>
          <w:p w14:paraId="67129ABD" w14:textId="520374C3" w:rsidR="00392CD5" w:rsidRPr="00B118B0" w:rsidRDefault="004E528E" w:rsidP="006D5502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290"/>
              </w:tabs>
              <w:spacing w:before="0" w:after="0"/>
              <w:ind w:left="0" w:right="40" w:firstLine="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</w:pPr>
            <w:r w:rsidRPr="00B118B0"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  <w:t>172</w:t>
            </w:r>
          </w:p>
        </w:tc>
        <w:tc>
          <w:tcPr>
            <w:tcW w:w="698" w:type="dxa"/>
            <w:vAlign w:val="bottom"/>
          </w:tcPr>
          <w:p w14:paraId="4FC72B3D" w14:textId="46D5DE5E" w:rsidR="00392CD5" w:rsidRPr="00B118B0" w:rsidRDefault="0092279F" w:rsidP="006D5502">
            <w:pPr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 w:rsidRPr="00B118B0">
              <w:rPr>
                <w:rFonts w:asciiTheme="majorBidi" w:eastAsia="Times New Roman" w:hAnsiTheme="majorBidi" w:cstheme="majorBidi"/>
                <w:kern w:val="28"/>
                <w:sz w:val="28"/>
              </w:rPr>
              <w:t>372</w:t>
            </w:r>
          </w:p>
        </w:tc>
        <w:tc>
          <w:tcPr>
            <w:tcW w:w="720" w:type="dxa"/>
            <w:vAlign w:val="bottom"/>
          </w:tcPr>
          <w:p w14:paraId="26D29030" w14:textId="6E2C08BE" w:rsidR="00392CD5" w:rsidRPr="00B118B0" w:rsidRDefault="004E528E" w:rsidP="006D5502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522"/>
              </w:tabs>
              <w:spacing w:before="0" w:after="0"/>
              <w:ind w:left="0" w:right="40" w:firstLine="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</w:pPr>
            <w:r w:rsidRPr="00B118B0"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  <w:t>172</w:t>
            </w:r>
          </w:p>
        </w:tc>
      </w:tr>
    </w:tbl>
    <w:p w14:paraId="1B8C88EC" w14:textId="0DB26DE6" w:rsidR="004E528E" w:rsidRPr="00B118B0" w:rsidRDefault="004E528E" w:rsidP="00884831">
      <w:pPr>
        <w:ind w:left="540" w:right="-205"/>
        <w:rPr>
          <w:rFonts w:asciiTheme="majorBidi" w:hAnsiTheme="majorBidi" w:cstheme="majorBidi"/>
          <w:color w:val="000000"/>
          <w:spacing w:val="-2"/>
          <w:sz w:val="28"/>
        </w:rPr>
      </w:pPr>
    </w:p>
    <w:tbl>
      <w:tblPr>
        <w:tblW w:w="909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880"/>
        <w:gridCol w:w="798"/>
        <w:gridCol w:w="799"/>
        <w:gridCol w:w="799"/>
        <w:gridCol w:w="799"/>
        <w:gridCol w:w="798"/>
        <w:gridCol w:w="799"/>
        <w:gridCol w:w="698"/>
        <w:gridCol w:w="720"/>
      </w:tblGrid>
      <w:tr w:rsidR="00925E52" w:rsidRPr="00B118B0" w14:paraId="2660C206" w14:textId="77777777" w:rsidTr="00FB19B8">
        <w:trPr>
          <w:tblHeader/>
        </w:trPr>
        <w:tc>
          <w:tcPr>
            <w:tcW w:w="9090" w:type="dxa"/>
            <w:gridSpan w:val="9"/>
            <w:vAlign w:val="bottom"/>
          </w:tcPr>
          <w:p w14:paraId="4C1A41F2" w14:textId="77777777" w:rsidR="00925E52" w:rsidRPr="00B118B0" w:rsidRDefault="00925E52" w:rsidP="0072317B">
            <w:pPr>
              <w:pStyle w:val="BodyTextIndent3"/>
              <w:spacing w:before="0" w:after="0"/>
              <w:ind w:left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118B0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Pr="00B118B0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B118B0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B118B0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ล้านบาท</w:t>
            </w:r>
            <w:r w:rsidRPr="00B118B0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925E52" w:rsidRPr="00B118B0" w14:paraId="60F50D09" w14:textId="77777777" w:rsidTr="00FB19B8">
        <w:trPr>
          <w:tblHeader/>
        </w:trPr>
        <w:tc>
          <w:tcPr>
            <w:tcW w:w="2880" w:type="dxa"/>
            <w:vAlign w:val="bottom"/>
          </w:tcPr>
          <w:p w14:paraId="6900233D" w14:textId="77777777" w:rsidR="00925E52" w:rsidRPr="00B118B0" w:rsidRDefault="00925E52" w:rsidP="0072317B">
            <w:pPr>
              <w:pStyle w:val="BodyTextIndent3"/>
              <w:spacing w:before="0"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6210" w:type="dxa"/>
            <w:gridSpan w:val="8"/>
            <w:vAlign w:val="bottom"/>
          </w:tcPr>
          <w:p w14:paraId="4554CACE" w14:textId="11E51261" w:rsidR="00925E52" w:rsidRPr="00B118B0" w:rsidRDefault="00925E52" w:rsidP="0072317B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118B0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25E52" w:rsidRPr="00B118B0" w14:paraId="009276E7" w14:textId="77777777" w:rsidTr="00FB19B8">
        <w:trPr>
          <w:tblHeader/>
        </w:trPr>
        <w:tc>
          <w:tcPr>
            <w:tcW w:w="2880" w:type="dxa"/>
            <w:vAlign w:val="bottom"/>
          </w:tcPr>
          <w:p w14:paraId="3402080F" w14:textId="77777777" w:rsidR="00925E52" w:rsidRPr="00B118B0" w:rsidRDefault="00925E52" w:rsidP="0072317B">
            <w:pPr>
              <w:pStyle w:val="BodyTextIndent3"/>
              <w:spacing w:before="0" w:after="0"/>
              <w:ind w:left="0" w:hanging="180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597" w:type="dxa"/>
            <w:gridSpan w:val="2"/>
            <w:vAlign w:val="bottom"/>
          </w:tcPr>
          <w:p w14:paraId="4CFBEF9B" w14:textId="77777777" w:rsidR="00925E52" w:rsidRPr="00B118B0" w:rsidRDefault="00925E52" w:rsidP="0072317B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118B0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B118B0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</w:p>
        </w:tc>
        <w:tc>
          <w:tcPr>
            <w:tcW w:w="1598" w:type="dxa"/>
            <w:gridSpan w:val="2"/>
            <w:vAlign w:val="bottom"/>
          </w:tcPr>
          <w:p w14:paraId="7823E413" w14:textId="77777777" w:rsidR="00925E52" w:rsidRPr="00B118B0" w:rsidRDefault="00925E52" w:rsidP="0072317B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118B0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B118B0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</w:p>
        </w:tc>
        <w:tc>
          <w:tcPr>
            <w:tcW w:w="1597" w:type="dxa"/>
            <w:gridSpan w:val="2"/>
            <w:vAlign w:val="bottom"/>
          </w:tcPr>
          <w:p w14:paraId="13F193C8" w14:textId="77777777" w:rsidR="00925E52" w:rsidRPr="00B118B0" w:rsidRDefault="00925E52" w:rsidP="0072317B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118B0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B118B0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</w:p>
        </w:tc>
        <w:tc>
          <w:tcPr>
            <w:tcW w:w="1418" w:type="dxa"/>
            <w:gridSpan w:val="2"/>
            <w:vAlign w:val="bottom"/>
          </w:tcPr>
          <w:p w14:paraId="35BF2245" w14:textId="77777777" w:rsidR="00925E52" w:rsidRPr="00B118B0" w:rsidRDefault="00925E52" w:rsidP="0072317B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B118B0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925E52" w:rsidRPr="00B118B0" w14:paraId="42CA05CD" w14:textId="77777777" w:rsidTr="00CE5D82">
        <w:trPr>
          <w:tblHeader/>
        </w:trPr>
        <w:tc>
          <w:tcPr>
            <w:tcW w:w="2880" w:type="dxa"/>
            <w:vAlign w:val="bottom"/>
          </w:tcPr>
          <w:p w14:paraId="0DE83A7D" w14:textId="77777777" w:rsidR="00925E52" w:rsidRPr="00B118B0" w:rsidRDefault="00925E52" w:rsidP="0072317B">
            <w:pPr>
              <w:pStyle w:val="BodyTextIndent3"/>
              <w:spacing w:before="0" w:after="0"/>
              <w:ind w:left="0" w:hanging="180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798" w:type="dxa"/>
            <w:vAlign w:val="bottom"/>
          </w:tcPr>
          <w:p w14:paraId="2118743A" w14:textId="77777777" w:rsidR="00925E52" w:rsidRPr="00B118B0" w:rsidRDefault="00925E52" w:rsidP="0072317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799" w:type="dxa"/>
            <w:vAlign w:val="bottom"/>
          </w:tcPr>
          <w:p w14:paraId="422F977F" w14:textId="77777777" w:rsidR="00925E52" w:rsidRPr="00B118B0" w:rsidRDefault="00925E52" w:rsidP="0072317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799" w:type="dxa"/>
            <w:vAlign w:val="bottom"/>
          </w:tcPr>
          <w:p w14:paraId="36D3AABB" w14:textId="77777777" w:rsidR="00925E52" w:rsidRPr="00B118B0" w:rsidRDefault="00925E52" w:rsidP="0072317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799" w:type="dxa"/>
            <w:vAlign w:val="bottom"/>
          </w:tcPr>
          <w:p w14:paraId="7149A3F1" w14:textId="77777777" w:rsidR="00925E52" w:rsidRPr="00B118B0" w:rsidRDefault="00925E52" w:rsidP="0072317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798" w:type="dxa"/>
            <w:vAlign w:val="bottom"/>
          </w:tcPr>
          <w:p w14:paraId="312356DA" w14:textId="77777777" w:rsidR="00925E52" w:rsidRPr="00B118B0" w:rsidRDefault="00925E52" w:rsidP="0072317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799" w:type="dxa"/>
            <w:vAlign w:val="bottom"/>
          </w:tcPr>
          <w:p w14:paraId="33C7BE3D" w14:textId="77777777" w:rsidR="00925E52" w:rsidRPr="00B118B0" w:rsidRDefault="00925E52" w:rsidP="0072317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698" w:type="dxa"/>
            <w:vAlign w:val="bottom"/>
          </w:tcPr>
          <w:p w14:paraId="10DA0A39" w14:textId="77777777" w:rsidR="00925E52" w:rsidRPr="00B118B0" w:rsidRDefault="00925E52" w:rsidP="0072317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720" w:type="dxa"/>
            <w:vAlign w:val="bottom"/>
          </w:tcPr>
          <w:p w14:paraId="17C6DAF1" w14:textId="77777777" w:rsidR="00925E52" w:rsidRPr="00B118B0" w:rsidRDefault="00925E52" w:rsidP="0072317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2563</w:t>
            </w:r>
          </w:p>
        </w:tc>
      </w:tr>
      <w:tr w:rsidR="00925E52" w:rsidRPr="00B118B0" w14:paraId="0092E24F" w14:textId="77777777" w:rsidTr="00CE5D82">
        <w:tc>
          <w:tcPr>
            <w:tcW w:w="2880" w:type="dxa"/>
            <w:vAlign w:val="bottom"/>
          </w:tcPr>
          <w:p w14:paraId="5B4D506E" w14:textId="6C50F4B7" w:rsidR="00925E52" w:rsidRPr="00B118B0" w:rsidRDefault="00925E52" w:rsidP="00FB19B8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162" w:hanging="267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B118B0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สินทรัพย์</w:t>
            </w:r>
            <w:r w:rsidR="00EA72FE" w:rsidRPr="00B118B0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ทางการเงิน</w:t>
            </w:r>
            <w:r w:rsidRPr="00B118B0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 xml:space="preserve">ที่วัดมูลค่าด้วยมูลค่ายุติธรรม </w:t>
            </w:r>
          </w:p>
        </w:tc>
        <w:tc>
          <w:tcPr>
            <w:tcW w:w="798" w:type="dxa"/>
            <w:vAlign w:val="bottom"/>
          </w:tcPr>
          <w:p w14:paraId="40136653" w14:textId="77777777" w:rsidR="00925E52" w:rsidRPr="00B118B0" w:rsidRDefault="00925E52" w:rsidP="0072317B">
            <w:pPr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cs/>
              </w:rPr>
            </w:pPr>
          </w:p>
        </w:tc>
        <w:tc>
          <w:tcPr>
            <w:tcW w:w="799" w:type="dxa"/>
            <w:vAlign w:val="bottom"/>
          </w:tcPr>
          <w:p w14:paraId="43495A3D" w14:textId="77777777" w:rsidR="00925E52" w:rsidRPr="00B118B0" w:rsidRDefault="00925E52" w:rsidP="0072317B">
            <w:pPr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cs/>
              </w:rPr>
            </w:pPr>
          </w:p>
        </w:tc>
        <w:tc>
          <w:tcPr>
            <w:tcW w:w="799" w:type="dxa"/>
            <w:vAlign w:val="bottom"/>
          </w:tcPr>
          <w:p w14:paraId="7017B910" w14:textId="77777777" w:rsidR="00925E52" w:rsidRPr="00B118B0" w:rsidRDefault="00925E52" w:rsidP="0072317B">
            <w:pPr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cs/>
              </w:rPr>
            </w:pPr>
          </w:p>
        </w:tc>
        <w:tc>
          <w:tcPr>
            <w:tcW w:w="799" w:type="dxa"/>
            <w:vAlign w:val="bottom"/>
          </w:tcPr>
          <w:p w14:paraId="59239206" w14:textId="77777777" w:rsidR="00925E52" w:rsidRPr="00B118B0" w:rsidRDefault="00925E52" w:rsidP="0072317B">
            <w:pPr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cs/>
              </w:rPr>
            </w:pPr>
          </w:p>
        </w:tc>
        <w:tc>
          <w:tcPr>
            <w:tcW w:w="798" w:type="dxa"/>
            <w:vAlign w:val="bottom"/>
          </w:tcPr>
          <w:p w14:paraId="44A5C9B8" w14:textId="77777777" w:rsidR="00925E52" w:rsidRPr="00B118B0" w:rsidRDefault="00925E52" w:rsidP="0072317B">
            <w:pPr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cs/>
              </w:rPr>
            </w:pPr>
          </w:p>
        </w:tc>
        <w:tc>
          <w:tcPr>
            <w:tcW w:w="799" w:type="dxa"/>
            <w:vAlign w:val="bottom"/>
          </w:tcPr>
          <w:p w14:paraId="27387402" w14:textId="77777777" w:rsidR="00925E52" w:rsidRPr="00B118B0" w:rsidRDefault="00925E52" w:rsidP="0072317B">
            <w:pPr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cs/>
              </w:rPr>
            </w:pPr>
          </w:p>
        </w:tc>
        <w:tc>
          <w:tcPr>
            <w:tcW w:w="698" w:type="dxa"/>
            <w:vAlign w:val="bottom"/>
          </w:tcPr>
          <w:p w14:paraId="3BC7343D" w14:textId="77777777" w:rsidR="00925E52" w:rsidRPr="00B118B0" w:rsidRDefault="00925E52" w:rsidP="0072317B">
            <w:pPr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cs/>
              </w:rPr>
            </w:pPr>
          </w:p>
        </w:tc>
        <w:tc>
          <w:tcPr>
            <w:tcW w:w="720" w:type="dxa"/>
            <w:vAlign w:val="bottom"/>
          </w:tcPr>
          <w:p w14:paraId="642BD4E3" w14:textId="77777777" w:rsidR="00925E52" w:rsidRPr="00B118B0" w:rsidRDefault="00925E52" w:rsidP="0072317B">
            <w:pPr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cs/>
              </w:rPr>
            </w:pPr>
          </w:p>
        </w:tc>
      </w:tr>
      <w:tr w:rsidR="00925E52" w:rsidRPr="00B118B0" w14:paraId="46BA0E2A" w14:textId="77777777" w:rsidTr="00CE5D82">
        <w:tc>
          <w:tcPr>
            <w:tcW w:w="2880" w:type="dxa"/>
            <w:vAlign w:val="bottom"/>
          </w:tcPr>
          <w:p w14:paraId="186DD21F" w14:textId="790FA87F" w:rsidR="00925E52" w:rsidRPr="00B118B0" w:rsidRDefault="00925E52" w:rsidP="00FB19B8">
            <w:pPr>
              <w:pStyle w:val="BodyTextIndent3"/>
              <w:spacing w:before="0" w:after="0"/>
              <w:ind w:left="162" w:hanging="267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118B0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798" w:type="dxa"/>
          </w:tcPr>
          <w:p w14:paraId="4822A2A0" w14:textId="5C193005" w:rsidR="00925E52" w:rsidRPr="00B118B0" w:rsidRDefault="0092279F" w:rsidP="00FA6180">
            <w:pPr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 w:rsidRPr="00B118B0">
              <w:rPr>
                <w:rFonts w:asciiTheme="majorBidi" w:eastAsia="Times New Roman" w:hAnsiTheme="majorBidi" w:cstheme="majorBidi"/>
                <w:kern w:val="28"/>
                <w:sz w:val="28"/>
              </w:rPr>
              <w:t>7</w:t>
            </w:r>
          </w:p>
        </w:tc>
        <w:tc>
          <w:tcPr>
            <w:tcW w:w="799" w:type="dxa"/>
          </w:tcPr>
          <w:p w14:paraId="73C5AE86" w14:textId="77777777" w:rsidR="00925E52" w:rsidRPr="00B118B0" w:rsidRDefault="00925E52" w:rsidP="00ED3DAE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340"/>
              </w:tabs>
              <w:spacing w:before="0" w:after="0"/>
              <w:ind w:left="0" w:right="40" w:firstLine="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</w:pPr>
            <w:r w:rsidRPr="00B118B0"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  <w:t>6</w:t>
            </w:r>
          </w:p>
        </w:tc>
        <w:tc>
          <w:tcPr>
            <w:tcW w:w="799" w:type="dxa"/>
          </w:tcPr>
          <w:p w14:paraId="01C53D79" w14:textId="19D9FFC9" w:rsidR="00925E52" w:rsidRPr="00B118B0" w:rsidRDefault="0092279F" w:rsidP="00FA6180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340"/>
              </w:tabs>
              <w:spacing w:before="0" w:after="0"/>
              <w:ind w:left="0" w:firstLine="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</w:pPr>
            <w:r w:rsidRPr="00B118B0"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799" w:type="dxa"/>
          </w:tcPr>
          <w:p w14:paraId="06D408ED" w14:textId="77777777" w:rsidR="00925E52" w:rsidRPr="00B118B0" w:rsidRDefault="00925E52" w:rsidP="00ED3DAE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522"/>
              </w:tabs>
              <w:spacing w:before="0" w:after="0"/>
              <w:ind w:left="0" w:right="40" w:firstLine="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</w:pPr>
            <w:r w:rsidRPr="00B118B0"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798" w:type="dxa"/>
          </w:tcPr>
          <w:p w14:paraId="0F6727E5" w14:textId="53579A08" w:rsidR="00925E52" w:rsidRPr="00B118B0" w:rsidRDefault="0092279F" w:rsidP="00FA6180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340"/>
              </w:tabs>
              <w:spacing w:before="0" w:after="0"/>
              <w:ind w:left="0" w:firstLine="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</w:pPr>
            <w:r w:rsidRPr="00B118B0"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799" w:type="dxa"/>
          </w:tcPr>
          <w:p w14:paraId="037244B7" w14:textId="77777777" w:rsidR="00925E52" w:rsidRPr="00B118B0" w:rsidRDefault="00925E52" w:rsidP="00ED3DAE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522"/>
              </w:tabs>
              <w:spacing w:before="0" w:after="0"/>
              <w:ind w:left="0" w:right="40" w:firstLine="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</w:pPr>
            <w:r w:rsidRPr="00B118B0"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698" w:type="dxa"/>
          </w:tcPr>
          <w:p w14:paraId="51C2E47A" w14:textId="1AC79105" w:rsidR="00925E52" w:rsidRPr="00B118B0" w:rsidRDefault="0092279F" w:rsidP="00FA6180">
            <w:pPr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 w:rsidRPr="00B118B0">
              <w:rPr>
                <w:rFonts w:asciiTheme="majorBidi" w:eastAsia="Times New Roman" w:hAnsiTheme="majorBidi" w:cstheme="majorBidi"/>
                <w:kern w:val="28"/>
                <w:sz w:val="28"/>
              </w:rPr>
              <w:t>7</w:t>
            </w:r>
          </w:p>
        </w:tc>
        <w:tc>
          <w:tcPr>
            <w:tcW w:w="720" w:type="dxa"/>
          </w:tcPr>
          <w:p w14:paraId="3CC40329" w14:textId="77777777" w:rsidR="00925E52" w:rsidRPr="00B118B0" w:rsidRDefault="00925E52" w:rsidP="00ED3DAE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522"/>
              </w:tabs>
              <w:spacing w:before="0" w:after="0"/>
              <w:ind w:left="0" w:right="40" w:firstLine="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</w:pPr>
            <w:r w:rsidRPr="00B118B0"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  <w:t>6</w:t>
            </w:r>
          </w:p>
        </w:tc>
      </w:tr>
      <w:tr w:rsidR="00925E52" w:rsidRPr="00B118B0" w14:paraId="247BAA43" w14:textId="77777777" w:rsidTr="00CE5D82">
        <w:tc>
          <w:tcPr>
            <w:tcW w:w="2880" w:type="dxa"/>
            <w:vAlign w:val="bottom"/>
          </w:tcPr>
          <w:p w14:paraId="2177A287" w14:textId="68C0095E" w:rsidR="00925E52" w:rsidRPr="00B118B0" w:rsidRDefault="00925E52" w:rsidP="00FB19B8">
            <w:pPr>
              <w:pStyle w:val="BodyTextIndent3"/>
              <w:spacing w:before="0" w:after="0"/>
              <w:ind w:left="162" w:hanging="267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B118B0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798" w:type="dxa"/>
          </w:tcPr>
          <w:p w14:paraId="05A2E3CC" w14:textId="3BBE9800" w:rsidR="00925E52" w:rsidRPr="00B118B0" w:rsidRDefault="0092279F" w:rsidP="00FA6180">
            <w:pPr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 w:rsidRPr="00B118B0">
              <w:rPr>
                <w:rFonts w:asciiTheme="majorBidi" w:eastAsia="Times New Roman" w:hAnsiTheme="majorBidi" w:cstheme="majorBidi"/>
                <w:kern w:val="28"/>
                <w:sz w:val="28"/>
              </w:rPr>
              <w:t>-</w:t>
            </w:r>
          </w:p>
        </w:tc>
        <w:tc>
          <w:tcPr>
            <w:tcW w:w="799" w:type="dxa"/>
          </w:tcPr>
          <w:p w14:paraId="5509B8EA" w14:textId="77777777" w:rsidR="00925E52" w:rsidRPr="00B118B0" w:rsidRDefault="00925E52" w:rsidP="00FA6180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340"/>
              </w:tabs>
              <w:spacing w:before="0" w:after="0"/>
              <w:ind w:left="0" w:right="40" w:firstLine="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</w:pPr>
            <w:r w:rsidRPr="00B118B0"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799" w:type="dxa"/>
          </w:tcPr>
          <w:p w14:paraId="7107BE80" w14:textId="5B3675F2" w:rsidR="00925E52" w:rsidRPr="00B118B0" w:rsidRDefault="0092279F" w:rsidP="00FA6180">
            <w:pPr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 w:rsidRPr="00B118B0">
              <w:rPr>
                <w:rFonts w:asciiTheme="majorBidi" w:eastAsia="Times New Roman" w:hAnsiTheme="majorBidi" w:cstheme="majorBidi"/>
                <w:kern w:val="28"/>
                <w:sz w:val="28"/>
              </w:rPr>
              <w:t>-</w:t>
            </w:r>
          </w:p>
        </w:tc>
        <w:tc>
          <w:tcPr>
            <w:tcW w:w="799" w:type="dxa"/>
          </w:tcPr>
          <w:p w14:paraId="51241801" w14:textId="77777777" w:rsidR="00925E52" w:rsidRPr="00B118B0" w:rsidRDefault="00925E52" w:rsidP="00FA6180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522"/>
              </w:tabs>
              <w:spacing w:before="0" w:after="0"/>
              <w:ind w:left="0" w:right="40" w:firstLine="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</w:pPr>
            <w:r w:rsidRPr="00B118B0"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798" w:type="dxa"/>
          </w:tcPr>
          <w:p w14:paraId="70B9C097" w14:textId="00356099" w:rsidR="00925E52" w:rsidRPr="00B118B0" w:rsidRDefault="0092279F" w:rsidP="00FA6180">
            <w:pPr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 w:rsidRPr="00B118B0">
              <w:rPr>
                <w:rFonts w:asciiTheme="majorBidi" w:eastAsia="Times New Roman" w:hAnsiTheme="majorBidi" w:cstheme="majorBidi"/>
                <w:kern w:val="28"/>
                <w:sz w:val="28"/>
              </w:rPr>
              <w:t>316</w:t>
            </w:r>
          </w:p>
        </w:tc>
        <w:tc>
          <w:tcPr>
            <w:tcW w:w="799" w:type="dxa"/>
          </w:tcPr>
          <w:p w14:paraId="211E6615" w14:textId="05FF2573" w:rsidR="00925E52" w:rsidRPr="00B118B0" w:rsidRDefault="00925E52" w:rsidP="00FA6180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290"/>
              </w:tabs>
              <w:spacing w:before="0" w:after="0"/>
              <w:ind w:left="0" w:right="40" w:firstLine="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</w:pPr>
            <w:r w:rsidRPr="00B118B0">
              <w:rPr>
                <w:rFonts w:asciiTheme="majorBidi" w:eastAsia="Times New Roman" w:hAnsiTheme="majorBidi" w:cstheme="majorBidi"/>
                <w:kern w:val="28"/>
                <w:sz w:val="28"/>
                <w:szCs w:val="28"/>
                <w:cs/>
              </w:rPr>
              <w:t>116</w:t>
            </w:r>
          </w:p>
        </w:tc>
        <w:tc>
          <w:tcPr>
            <w:tcW w:w="698" w:type="dxa"/>
          </w:tcPr>
          <w:p w14:paraId="263EE59C" w14:textId="0CEA1B68" w:rsidR="00925E52" w:rsidRPr="00B118B0" w:rsidRDefault="0092279F" w:rsidP="00FA6180">
            <w:pPr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 w:rsidRPr="00B118B0">
              <w:rPr>
                <w:rFonts w:asciiTheme="majorBidi" w:eastAsia="Times New Roman" w:hAnsiTheme="majorBidi" w:cstheme="majorBidi"/>
                <w:kern w:val="28"/>
                <w:sz w:val="28"/>
              </w:rPr>
              <w:t>316</w:t>
            </w:r>
          </w:p>
        </w:tc>
        <w:tc>
          <w:tcPr>
            <w:tcW w:w="720" w:type="dxa"/>
          </w:tcPr>
          <w:p w14:paraId="55FB4B11" w14:textId="00FCE795" w:rsidR="00925E52" w:rsidRPr="00B118B0" w:rsidRDefault="00925E52" w:rsidP="00FA6180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522"/>
              </w:tabs>
              <w:spacing w:before="0" w:after="0"/>
              <w:ind w:left="0" w:right="40" w:firstLine="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</w:pPr>
            <w:r w:rsidRPr="00B118B0">
              <w:rPr>
                <w:rFonts w:asciiTheme="majorBidi" w:eastAsia="Times New Roman" w:hAnsiTheme="majorBidi" w:cstheme="majorBidi"/>
                <w:kern w:val="28"/>
                <w:sz w:val="28"/>
                <w:szCs w:val="28"/>
                <w:cs/>
              </w:rPr>
              <w:t>116</w:t>
            </w:r>
          </w:p>
        </w:tc>
      </w:tr>
    </w:tbl>
    <w:p w14:paraId="112ED125" w14:textId="77777777" w:rsidR="00925E52" w:rsidRPr="00B118B0" w:rsidRDefault="00925E52" w:rsidP="00884831">
      <w:pPr>
        <w:ind w:left="540" w:right="-205"/>
        <w:rPr>
          <w:rFonts w:asciiTheme="majorBidi" w:hAnsiTheme="majorBidi" w:cstheme="majorBidi"/>
          <w:color w:val="000000"/>
          <w:spacing w:val="-2"/>
          <w:sz w:val="28"/>
        </w:rPr>
      </w:pPr>
    </w:p>
    <w:p w14:paraId="165BB9EA" w14:textId="0DF6575D" w:rsidR="0091202B" w:rsidRDefault="0059043F" w:rsidP="00BE640D">
      <w:pPr>
        <w:spacing w:after="240"/>
        <w:ind w:left="360" w:right="-29"/>
        <w:jc w:val="thaiDistribute"/>
        <w:rPr>
          <w:rFonts w:asciiTheme="majorBidi" w:hAnsiTheme="majorBidi" w:cstheme="majorBidi"/>
          <w:sz w:val="28"/>
        </w:rPr>
      </w:pPr>
      <w:r w:rsidRPr="00B118B0">
        <w:rPr>
          <w:rFonts w:asciiTheme="majorBidi" w:hAnsiTheme="majorBidi" w:cstheme="majorBidi"/>
          <w:sz w:val="28"/>
          <w:cs/>
        </w:rPr>
        <w:t>ในระหว่างงวดปัจจุบัน ก</w:t>
      </w:r>
      <w:r w:rsidR="0064458C" w:rsidRPr="00B118B0">
        <w:rPr>
          <w:rFonts w:asciiTheme="majorBidi" w:hAnsiTheme="majorBidi" w:cstheme="majorBidi"/>
          <w:sz w:val="28"/>
          <w:cs/>
        </w:rPr>
        <w:t>ลุ่มบริษัท</w:t>
      </w:r>
      <w:r w:rsidRPr="00B118B0">
        <w:rPr>
          <w:rFonts w:asciiTheme="majorBidi" w:hAnsiTheme="majorBidi" w:cstheme="majorBidi"/>
          <w:sz w:val="28"/>
          <w:cs/>
        </w:rPr>
        <w:t>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และไม่มีการโอนรายการระหว่างลำดับชั้นของมูลค่ายุติธรรม</w:t>
      </w:r>
    </w:p>
    <w:p w14:paraId="12881635" w14:textId="074E499D" w:rsidR="00F11518" w:rsidRPr="00B118B0" w:rsidRDefault="009E4C64" w:rsidP="00081754">
      <w:pPr>
        <w:pStyle w:val="ListParagraph"/>
        <w:numPr>
          <w:ilvl w:val="0"/>
          <w:numId w:val="1"/>
        </w:numPr>
        <w:spacing w:line="240" w:lineRule="atLeast"/>
        <w:ind w:left="360"/>
        <w:rPr>
          <w:rFonts w:asciiTheme="majorBidi" w:hAnsiTheme="majorBidi" w:cstheme="majorBidi"/>
          <w:b/>
          <w:bCs/>
          <w:sz w:val="28"/>
        </w:rPr>
      </w:pPr>
      <w:r w:rsidRPr="00B118B0">
        <w:rPr>
          <w:rFonts w:asciiTheme="majorBidi" w:hAnsiTheme="majorBidi" w:cstheme="majorBidi"/>
          <w:b/>
          <w:bCs/>
          <w:sz w:val="28"/>
          <w:cs/>
        </w:rPr>
        <w:t>เหตุการณ์</w:t>
      </w:r>
      <w:r w:rsidR="00087360" w:rsidRPr="00B118B0">
        <w:rPr>
          <w:rFonts w:asciiTheme="majorBidi" w:hAnsiTheme="majorBidi" w:cstheme="majorBidi"/>
          <w:b/>
          <w:bCs/>
          <w:sz w:val="28"/>
          <w:cs/>
        </w:rPr>
        <w:t>ภาย</w:t>
      </w:r>
      <w:r w:rsidRPr="00B118B0">
        <w:rPr>
          <w:rFonts w:asciiTheme="majorBidi" w:hAnsiTheme="majorBidi" w:cstheme="majorBidi"/>
          <w:b/>
          <w:bCs/>
          <w:sz w:val="28"/>
          <w:cs/>
        </w:rPr>
        <w:t>หลังรอบระยะ</w:t>
      </w:r>
      <w:r w:rsidR="00087360" w:rsidRPr="00B118B0">
        <w:rPr>
          <w:rFonts w:asciiTheme="majorBidi" w:hAnsiTheme="majorBidi" w:cstheme="majorBidi"/>
          <w:b/>
          <w:bCs/>
          <w:sz w:val="28"/>
          <w:cs/>
        </w:rPr>
        <w:t>เวลา</w:t>
      </w:r>
      <w:r w:rsidRPr="00B118B0">
        <w:rPr>
          <w:rFonts w:asciiTheme="majorBidi" w:hAnsiTheme="majorBidi" w:cstheme="majorBidi"/>
          <w:b/>
          <w:bCs/>
          <w:sz w:val="28"/>
          <w:cs/>
        </w:rPr>
        <w:t>รายงาน</w:t>
      </w:r>
    </w:p>
    <w:p w14:paraId="71FB8AF9" w14:textId="1519598F" w:rsidR="006D0A54" w:rsidRPr="007B225A" w:rsidRDefault="00A566F9" w:rsidP="006C1AB7">
      <w:pPr>
        <w:spacing w:before="240" w:after="240"/>
        <w:ind w:left="360" w:right="-29"/>
        <w:jc w:val="thaiDistribute"/>
        <w:rPr>
          <w:rFonts w:asciiTheme="majorBidi" w:hAnsiTheme="majorBidi" w:cstheme="majorBidi"/>
          <w:szCs w:val="24"/>
        </w:rPr>
      </w:pPr>
      <w:r w:rsidRPr="00A566F9">
        <w:rPr>
          <w:rFonts w:asciiTheme="majorBidi" w:hAnsiTheme="majorBidi" w:hint="cs"/>
          <w:sz w:val="28"/>
          <w:cs/>
        </w:rPr>
        <w:t>เมื่อวันที่</w:t>
      </w:r>
      <w:r w:rsidRPr="00A566F9">
        <w:rPr>
          <w:rFonts w:asciiTheme="majorBidi" w:hAnsiTheme="majorBidi"/>
          <w:sz w:val="28"/>
          <w:cs/>
        </w:rPr>
        <w:t xml:space="preserve"> </w:t>
      </w:r>
      <w:r w:rsidR="00BD46D1">
        <w:rPr>
          <w:rFonts w:asciiTheme="majorBidi" w:hAnsiTheme="majorBidi"/>
          <w:sz w:val="28"/>
        </w:rPr>
        <w:t>5</w:t>
      </w:r>
      <w:r w:rsidRPr="00A566F9">
        <w:rPr>
          <w:rFonts w:asciiTheme="majorBidi" w:hAnsiTheme="majorBidi"/>
          <w:sz w:val="28"/>
          <w:cs/>
        </w:rPr>
        <w:t xml:space="preserve"> </w:t>
      </w:r>
      <w:r w:rsidRPr="00A566F9">
        <w:rPr>
          <w:rFonts w:asciiTheme="majorBidi" w:hAnsiTheme="majorBidi" w:hint="cs"/>
          <w:sz w:val="28"/>
          <w:cs/>
        </w:rPr>
        <w:t>กรกฎาคม</w:t>
      </w:r>
      <w:r w:rsidRPr="00A566F9">
        <w:rPr>
          <w:rFonts w:asciiTheme="majorBidi" w:hAnsiTheme="majorBidi"/>
          <w:sz w:val="28"/>
          <w:cs/>
        </w:rPr>
        <w:t xml:space="preserve"> </w:t>
      </w:r>
      <w:r w:rsidR="00BD46D1">
        <w:rPr>
          <w:rFonts w:asciiTheme="majorBidi" w:hAnsiTheme="majorBidi"/>
          <w:sz w:val="28"/>
        </w:rPr>
        <w:t>2564</w:t>
      </w:r>
      <w:r w:rsidRPr="00A566F9">
        <w:rPr>
          <w:rFonts w:asciiTheme="majorBidi" w:hAnsiTheme="majorBidi"/>
          <w:sz w:val="28"/>
          <w:cs/>
        </w:rPr>
        <w:t xml:space="preserve"> </w:t>
      </w:r>
      <w:r w:rsidRPr="00A566F9">
        <w:rPr>
          <w:rFonts w:asciiTheme="majorBidi" w:hAnsiTheme="majorBidi" w:hint="cs"/>
          <w:sz w:val="28"/>
          <w:cs/>
        </w:rPr>
        <w:t>บริษัทได้จดทะเบียนเปลี่ยนแปลงทุนชำระแล้วจากเดิมจำนวน</w:t>
      </w:r>
      <w:r w:rsidRPr="00A566F9">
        <w:rPr>
          <w:rFonts w:asciiTheme="majorBidi" w:hAnsiTheme="majorBidi"/>
          <w:sz w:val="28"/>
          <w:cs/>
        </w:rPr>
        <w:t xml:space="preserve"> </w:t>
      </w:r>
      <w:r w:rsidR="00BD46D1">
        <w:rPr>
          <w:rFonts w:asciiTheme="majorBidi" w:hAnsiTheme="majorBidi"/>
          <w:sz w:val="28"/>
        </w:rPr>
        <w:t>2</w:t>
      </w:r>
      <w:r w:rsidRPr="00A566F9">
        <w:rPr>
          <w:rFonts w:asciiTheme="majorBidi" w:hAnsiTheme="majorBidi" w:cstheme="majorBidi"/>
          <w:sz w:val="28"/>
        </w:rPr>
        <w:t>,</w:t>
      </w:r>
      <w:r w:rsidRPr="00A566F9">
        <w:rPr>
          <w:rFonts w:asciiTheme="majorBidi" w:hAnsiTheme="majorBidi"/>
          <w:sz w:val="28"/>
          <w:cs/>
        </w:rPr>
        <w:t>470</w:t>
      </w:r>
      <w:r w:rsidRPr="00A566F9">
        <w:rPr>
          <w:rFonts w:asciiTheme="majorBidi" w:hAnsiTheme="majorBidi" w:cstheme="majorBidi"/>
          <w:sz w:val="28"/>
        </w:rPr>
        <w:t>,</w:t>
      </w:r>
      <w:r w:rsidRPr="00A566F9">
        <w:rPr>
          <w:rFonts w:asciiTheme="majorBidi" w:hAnsiTheme="majorBidi"/>
          <w:sz w:val="28"/>
          <w:cs/>
        </w:rPr>
        <w:t>909</w:t>
      </w:r>
      <w:r w:rsidRPr="00A566F9">
        <w:rPr>
          <w:rFonts w:asciiTheme="majorBidi" w:hAnsiTheme="majorBidi" w:cstheme="majorBidi"/>
          <w:sz w:val="28"/>
        </w:rPr>
        <w:t>,</w:t>
      </w:r>
      <w:r w:rsidR="00BD46D1">
        <w:rPr>
          <w:rFonts w:asciiTheme="majorBidi" w:hAnsiTheme="majorBidi" w:cstheme="majorBidi"/>
          <w:sz w:val="28"/>
        </w:rPr>
        <w:t>875.50</w:t>
      </w:r>
      <w:r w:rsidRPr="00A566F9">
        <w:rPr>
          <w:rFonts w:asciiTheme="majorBidi" w:hAnsiTheme="majorBidi"/>
          <w:sz w:val="28"/>
          <w:cs/>
        </w:rPr>
        <w:t xml:space="preserve"> </w:t>
      </w:r>
      <w:r w:rsidRPr="00A566F9">
        <w:rPr>
          <w:rFonts w:asciiTheme="majorBidi" w:hAnsiTheme="majorBidi" w:hint="cs"/>
          <w:sz w:val="28"/>
          <w:cs/>
        </w:rPr>
        <w:t>บาท</w:t>
      </w:r>
      <w:r w:rsidRPr="00A566F9">
        <w:rPr>
          <w:rFonts w:asciiTheme="majorBidi" w:hAnsiTheme="majorBidi"/>
          <w:sz w:val="28"/>
          <w:cs/>
        </w:rPr>
        <w:t xml:space="preserve"> </w:t>
      </w:r>
      <w:r w:rsidRPr="00A566F9">
        <w:rPr>
          <w:rFonts w:asciiTheme="majorBidi" w:hAnsiTheme="majorBidi" w:hint="cs"/>
          <w:sz w:val="28"/>
          <w:cs/>
        </w:rPr>
        <w:t>เป็นจำนวน</w:t>
      </w:r>
      <w:r w:rsidRPr="00A566F9">
        <w:rPr>
          <w:rFonts w:asciiTheme="majorBidi" w:hAnsiTheme="majorBidi"/>
          <w:sz w:val="28"/>
          <w:cs/>
        </w:rPr>
        <w:t xml:space="preserve"> </w:t>
      </w:r>
      <w:r w:rsidR="00BD46D1">
        <w:rPr>
          <w:rFonts w:asciiTheme="majorBidi" w:hAnsiTheme="majorBidi"/>
          <w:sz w:val="28"/>
        </w:rPr>
        <w:t>2</w:t>
      </w:r>
      <w:r w:rsidRPr="00A566F9">
        <w:rPr>
          <w:rFonts w:asciiTheme="majorBidi" w:hAnsiTheme="majorBidi" w:cstheme="majorBidi"/>
          <w:sz w:val="28"/>
        </w:rPr>
        <w:t>,</w:t>
      </w:r>
      <w:r w:rsidRPr="00A566F9">
        <w:rPr>
          <w:rFonts w:asciiTheme="majorBidi" w:hAnsiTheme="majorBidi"/>
          <w:sz w:val="28"/>
          <w:cs/>
        </w:rPr>
        <w:t>571</w:t>
      </w:r>
      <w:r w:rsidRPr="00A566F9">
        <w:rPr>
          <w:rFonts w:asciiTheme="majorBidi" w:hAnsiTheme="majorBidi" w:cstheme="majorBidi"/>
          <w:sz w:val="28"/>
        </w:rPr>
        <w:t>,</w:t>
      </w:r>
      <w:r w:rsidRPr="00A566F9">
        <w:rPr>
          <w:rFonts w:asciiTheme="majorBidi" w:hAnsiTheme="majorBidi"/>
          <w:sz w:val="28"/>
          <w:cs/>
        </w:rPr>
        <w:t>522</w:t>
      </w:r>
      <w:r w:rsidRPr="00A566F9">
        <w:rPr>
          <w:rFonts w:asciiTheme="majorBidi" w:hAnsiTheme="majorBidi" w:cstheme="majorBidi"/>
          <w:sz w:val="28"/>
        </w:rPr>
        <w:t>,</w:t>
      </w:r>
      <w:r w:rsidR="00BD46D1">
        <w:rPr>
          <w:rFonts w:asciiTheme="majorBidi" w:hAnsiTheme="majorBidi" w:cstheme="majorBidi"/>
          <w:sz w:val="28"/>
        </w:rPr>
        <w:t>575.50</w:t>
      </w:r>
      <w:r w:rsidRPr="00A566F9">
        <w:rPr>
          <w:rFonts w:asciiTheme="majorBidi" w:hAnsiTheme="majorBidi"/>
          <w:sz w:val="28"/>
          <w:cs/>
        </w:rPr>
        <w:t xml:space="preserve"> </w:t>
      </w:r>
      <w:r w:rsidRPr="00A566F9">
        <w:rPr>
          <w:rFonts w:asciiTheme="majorBidi" w:hAnsiTheme="majorBidi" w:hint="cs"/>
          <w:sz w:val="28"/>
          <w:cs/>
        </w:rPr>
        <w:t>บาท</w:t>
      </w:r>
      <w:r w:rsidRPr="00A566F9">
        <w:rPr>
          <w:rFonts w:asciiTheme="majorBidi" w:hAnsiTheme="majorBidi"/>
          <w:sz w:val="28"/>
          <w:cs/>
        </w:rPr>
        <w:t xml:space="preserve"> </w:t>
      </w:r>
      <w:r w:rsidRPr="00A566F9">
        <w:rPr>
          <w:rFonts w:asciiTheme="majorBidi" w:hAnsiTheme="majorBidi" w:hint="cs"/>
          <w:sz w:val="28"/>
          <w:cs/>
        </w:rPr>
        <w:t>ต่อกรมพัฒนาธุรกิจการค้า</w:t>
      </w:r>
      <w:r w:rsidRPr="00A566F9">
        <w:rPr>
          <w:rFonts w:asciiTheme="majorBidi" w:hAnsiTheme="majorBidi"/>
          <w:sz w:val="28"/>
          <w:cs/>
        </w:rPr>
        <w:t xml:space="preserve"> </w:t>
      </w:r>
      <w:r w:rsidRPr="00A566F9">
        <w:rPr>
          <w:rFonts w:asciiTheme="majorBidi" w:hAnsiTheme="majorBidi" w:hint="cs"/>
          <w:sz w:val="28"/>
          <w:cs/>
        </w:rPr>
        <w:t>กระทรวงพาณิชย์</w:t>
      </w:r>
      <w:r w:rsidRPr="00A566F9">
        <w:rPr>
          <w:rFonts w:asciiTheme="majorBidi" w:hAnsiTheme="majorBidi"/>
          <w:sz w:val="28"/>
          <w:cs/>
        </w:rPr>
        <w:t xml:space="preserve"> </w:t>
      </w:r>
      <w:r w:rsidRPr="00A566F9">
        <w:rPr>
          <w:rFonts w:asciiTheme="majorBidi" w:hAnsiTheme="majorBidi" w:hint="cs"/>
          <w:sz w:val="28"/>
          <w:cs/>
        </w:rPr>
        <w:t>ซึ่งเป็นผลมาจากการใช้สิทธิแปลงสภาพใบสำคัญแสดงสิทธิที่จะซื้อหุ้นสามัญ</w:t>
      </w:r>
      <w:r w:rsidRPr="00A566F9">
        <w:rPr>
          <w:rFonts w:asciiTheme="majorBidi" w:hAnsiTheme="majorBidi"/>
          <w:sz w:val="28"/>
          <w:cs/>
        </w:rPr>
        <w:t xml:space="preserve"> ("</w:t>
      </w:r>
      <w:r w:rsidR="00CF585A">
        <w:rPr>
          <w:rFonts w:asciiTheme="majorBidi" w:hAnsiTheme="majorBidi"/>
          <w:sz w:val="28"/>
        </w:rPr>
        <w:t>7</w:t>
      </w:r>
      <w:r w:rsidRPr="00A566F9">
        <w:rPr>
          <w:rFonts w:asciiTheme="majorBidi" w:hAnsiTheme="majorBidi" w:cstheme="majorBidi"/>
          <w:sz w:val="28"/>
        </w:rPr>
        <w:t>UP-W</w:t>
      </w:r>
      <w:r w:rsidR="00CF585A">
        <w:rPr>
          <w:rFonts w:asciiTheme="majorBidi" w:hAnsiTheme="majorBidi"/>
          <w:sz w:val="28"/>
        </w:rPr>
        <w:t>4</w:t>
      </w:r>
      <w:r w:rsidRPr="00A566F9">
        <w:rPr>
          <w:rFonts w:asciiTheme="majorBidi" w:hAnsiTheme="majorBidi"/>
          <w:sz w:val="28"/>
          <w:cs/>
        </w:rPr>
        <w:t xml:space="preserve">") </w:t>
      </w:r>
      <w:r w:rsidRPr="00A566F9">
        <w:rPr>
          <w:rFonts w:asciiTheme="majorBidi" w:hAnsiTheme="majorBidi" w:hint="cs"/>
          <w:sz w:val="28"/>
          <w:cs/>
        </w:rPr>
        <w:t>ครั้งที่</w:t>
      </w:r>
      <w:r w:rsidRPr="00A566F9">
        <w:rPr>
          <w:rFonts w:asciiTheme="majorBidi" w:hAnsiTheme="majorBidi"/>
          <w:sz w:val="28"/>
          <w:cs/>
        </w:rPr>
        <w:t xml:space="preserve"> </w:t>
      </w:r>
      <w:r w:rsidR="00BD46D1">
        <w:rPr>
          <w:rFonts w:asciiTheme="majorBidi" w:hAnsiTheme="majorBidi"/>
          <w:sz w:val="28"/>
        </w:rPr>
        <w:t>2</w:t>
      </w:r>
    </w:p>
    <w:sectPr w:rsidR="006D0A54" w:rsidRPr="007B225A" w:rsidSect="00381974">
      <w:headerReference w:type="default" r:id="rId16"/>
      <w:footerReference w:type="default" r:id="rId17"/>
      <w:footnotePr>
        <w:pos w:val="sectEnd"/>
      </w:footnotePr>
      <w:endnotePr>
        <w:numFmt w:val="decimal"/>
        <w:numStart w:val="0"/>
      </w:endnotePr>
      <w:pgSz w:w="11909" w:h="16834" w:code="9"/>
      <w:pgMar w:top="1440" w:right="929" w:bottom="1440" w:left="1440" w:header="864" w:footer="432" w:gutter="0"/>
      <w:pgNumType w:start="5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FFFB74" w14:textId="77777777" w:rsidR="00F81D0A" w:rsidRDefault="00F81D0A">
      <w:pPr>
        <w:rPr>
          <w:rFonts w:hint="eastAsia"/>
        </w:rPr>
      </w:pPr>
      <w:r>
        <w:separator/>
      </w:r>
    </w:p>
  </w:endnote>
  <w:endnote w:type="continuationSeparator" w:id="0">
    <w:p w14:paraId="27622A10" w14:textId="77777777" w:rsidR="00F81D0A" w:rsidRDefault="00F81D0A">
      <w:pPr>
        <w:rPr>
          <w:rFonts w:hint="eastAsia"/>
        </w:rPr>
      </w:pPr>
      <w:r>
        <w:continuationSeparator/>
      </w:r>
    </w:p>
  </w:endnote>
  <w:endnote w:type="continuationNotice" w:id="1">
    <w:p w14:paraId="6A1C8382" w14:textId="77777777" w:rsidR="00F81D0A" w:rsidRDefault="00F81D0A">
      <w:pPr>
        <w:rPr>
          <w:rFonts w:hint="eastAsia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55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279838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59FD3FE" w14:textId="6FFEAC73" w:rsidR="00CF052B" w:rsidRPr="000748DD" w:rsidRDefault="00CF052B" w:rsidP="000748DD">
        <w:pPr>
          <w:pStyle w:val="Footer"/>
          <w:ind w:right="74"/>
          <w:jc w:val="right"/>
          <w:rPr>
            <w:rFonts w:ascii="Angsana New" w:hAnsi="Angsana New"/>
            <w:sz w:val="28"/>
          </w:rPr>
        </w:pPr>
        <w:r w:rsidRPr="00DA4B61">
          <w:rPr>
            <w:rFonts w:ascii="Angsana New" w:hAnsi="Angsana New"/>
            <w:sz w:val="28"/>
          </w:rPr>
          <w:fldChar w:fldCharType="begin"/>
        </w:r>
        <w:r w:rsidRPr="00DA4B61">
          <w:rPr>
            <w:rFonts w:ascii="Angsana New" w:hAnsi="Angsana New"/>
            <w:sz w:val="28"/>
          </w:rPr>
          <w:instrText xml:space="preserve"> PAGE   \* MERGEFORMAT </w:instrText>
        </w:r>
        <w:r w:rsidRPr="00DA4B61">
          <w:rPr>
            <w:rFonts w:ascii="Angsana New" w:hAnsi="Angsana New"/>
            <w:sz w:val="28"/>
          </w:rPr>
          <w:fldChar w:fldCharType="separate"/>
        </w:r>
        <w:r w:rsidR="00BE2D6F">
          <w:rPr>
            <w:rFonts w:ascii="Angsana New" w:hAnsi="Angsana New"/>
            <w:noProof/>
            <w:sz w:val="28"/>
          </w:rPr>
          <w:t>27</w:t>
        </w:r>
        <w:r w:rsidRPr="00DA4B61">
          <w:rPr>
            <w:rFonts w:ascii="Angsana New" w:hAnsi="Angsana New"/>
            <w:noProof/>
            <w:sz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0978906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9AAFE5E" w14:textId="1C2FD7A7" w:rsidR="00CF052B" w:rsidRPr="008532CD" w:rsidRDefault="00CF052B" w:rsidP="008532CD">
        <w:pPr>
          <w:pStyle w:val="Footer"/>
          <w:jc w:val="right"/>
          <w:rPr>
            <w:rFonts w:hint="eastAsia"/>
          </w:rPr>
        </w:pPr>
        <w:r w:rsidRPr="008532CD">
          <w:rPr>
            <w:rFonts w:asciiTheme="majorBidi" w:hAnsiTheme="majorBidi" w:cstheme="majorBidi"/>
            <w:sz w:val="28"/>
            <w:szCs w:val="32"/>
          </w:rPr>
          <w:fldChar w:fldCharType="begin"/>
        </w:r>
        <w:r w:rsidRPr="008532CD">
          <w:rPr>
            <w:rFonts w:asciiTheme="majorBidi" w:hAnsiTheme="majorBidi" w:cstheme="majorBidi"/>
            <w:sz w:val="28"/>
            <w:szCs w:val="32"/>
          </w:rPr>
          <w:instrText xml:space="preserve"> PAGE   \* MERGEFORMAT </w:instrText>
        </w:r>
        <w:r w:rsidRPr="008532CD">
          <w:rPr>
            <w:rFonts w:asciiTheme="majorBidi" w:hAnsiTheme="majorBidi" w:cstheme="majorBidi"/>
            <w:sz w:val="28"/>
            <w:szCs w:val="32"/>
          </w:rPr>
          <w:fldChar w:fldCharType="separate"/>
        </w:r>
        <w:r w:rsidR="00BE2D6F">
          <w:rPr>
            <w:rFonts w:asciiTheme="majorBidi" w:hAnsiTheme="majorBidi" w:cstheme="majorBidi"/>
            <w:noProof/>
            <w:sz w:val="28"/>
            <w:szCs w:val="32"/>
          </w:rPr>
          <w:t>51</w:t>
        </w:r>
        <w:r w:rsidRPr="008532CD">
          <w:rPr>
            <w:rFonts w:asciiTheme="majorBidi" w:hAnsiTheme="majorBidi" w:cstheme="majorBidi"/>
            <w:noProof/>
            <w:sz w:val="28"/>
            <w:szCs w:val="3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3045498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</w:rPr>
    </w:sdtEndPr>
    <w:sdtContent>
      <w:p w14:paraId="631A6B6A" w14:textId="5FDEA39A" w:rsidR="00CF052B" w:rsidRPr="005C6B93" w:rsidRDefault="00CF052B">
        <w:pPr>
          <w:pStyle w:val="Footer"/>
          <w:jc w:val="right"/>
          <w:rPr>
            <w:rFonts w:asciiTheme="majorBidi" w:hAnsiTheme="majorBidi" w:cstheme="majorBidi"/>
            <w:sz w:val="28"/>
          </w:rPr>
        </w:pPr>
        <w:r w:rsidRPr="005C6B93">
          <w:rPr>
            <w:rFonts w:asciiTheme="majorBidi" w:hAnsiTheme="majorBidi" w:cstheme="majorBidi"/>
            <w:sz w:val="28"/>
          </w:rPr>
          <w:fldChar w:fldCharType="begin"/>
        </w:r>
        <w:r w:rsidRPr="005C6B93">
          <w:rPr>
            <w:rFonts w:asciiTheme="majorBidi" w:hAnsiTheme="majorBidi" w:cstheme="majorBidi"/>
            <w:sz w:val="28"/>
          </w:rPr>
          <w:instrText xml:space="preserve"> PAGE   \* MERGEFORMAT </w:instrText>
        </w:r>
        <w:r w:rsidRPr="005C6B93">
          <w:rPr>
            <w:rFonts w:asciiTheme="majorBidi" w:hAnsiTheme="majorBidi" w:cstheme="majorBidi"/>
            <w:sz w:val="28"/>
          </w:rPr>
          <w:fldChar w:fldCharType="separate"/>
        </w:r>
        <w:r w:rsidR="00BE2D6F">
          <w:rPr>
            <w:rFonts w:asciiTheme="majorBidi" w:hAnsiTheme="majorBidi" w:cstheme="majorBidi"/>
            <w:noProof/>
            <w:sz w:val="28"/>
          </w:rPr>
          <w:t>56</w:t>
        </w:r>
        <w:r w:rsidRPr="005C6B93"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  <w:p w14:paraId="4B0F0597" w14:textId="15C20544" w:rsidR="00CF052B" w:rsidRDefault="00CF052B" w:rsidP="00DF43EB">
    <w:pPr>
      <w:pStyle w:val="Footer"/>
      <w:jc w:val="center"/>
      <w:rPr>
        <w:rFonts w:hAnsi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7BFEF0" w14:textId="77777777" w:rsidR="00F81D0A" w:rsidRDefault="00F81D0A">
      <w:pPr>
        <w:rPr>
          <w:rFonts w:hint="eastAsia"/>
        </w:rPr>
      </w:pPr>
      <w:r>
        <w:separator/>
      </w:r>
    </w:p>
  </w:footnote>
  <w:footnote w:type="continuationSeparator" w:id="0">
    <w:p w14:paraId="32BB61AE" w14:textId="77777777" w:rsidR="00F81D0A" w:rsidRDefault="00F81D0A">
      <w:pPr>
        <w:rPr>
          <w:rFonts w:hint="eastAsia"/>
        </w:rPr>
      </w:pPr>
      <w:r>
        <w:continuationSeparator/>
      </w:r>
    </w:p>
  </w:footnote>
  <w:footnote w:type="continuationNotice" w:id="1">
    <w:p w14:paraId="46E12BA4" w14:textId="77777777" w:rsidR="00F81D0A" w:rsidRDefault="00F81D0A">
      <w:pPr>
        <w:rPr>
          <w:rFonts w:hint="eastAsia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6599D" w14:textId="1F5D6FC5" w:rsidR="00CF052B" w:rsidRDefault="00CF052B">
    <w:pPr>
      <w:tabs>
        <w:tab w:val="left" w:pos="720"/>
      </w:tabs>
      <w:jc w:val="thaiDistribute"/>
      <w:rPr>
        <w:rFonts w:ascii="Angsana New" w:hAnsi="Angsana New"/>
        <w:b/>
        <w:bCs/>
        <w:sz w:val="28"/>
      </w:rPr>
    </w:pPr>
    <w:bookmarkStart w:id="3" w:name="_Hlk39673241"/>
    <w:r>
      <w:rPr>
        <w:rFonts w:ascii="Angsana New" w:hAnsi="Angsana New"/>
        <w:b/>
        <w:bCs/>
        <w:sz w:val="28"/>
        <w:cs/>
      </w:rPr>
      <w:t xml:space="preserve">บริษัท เซเว่น ยูทิลิตี้ส์ แอนด์ พาวเวอร์ จำกัด (มหาชน) </w:t>
    </w:r>
  </w:p>
  <w:p w14:paraId="1D609483" w14:textId="77777777" w:rsidR="00CF052B" w:rsidRDefault="00CF052B">
    <w:pPr>
      <w:tabs>
        <w:tab w:val="left" w:pos="720"/>
      </w:tabs>
      <w:jc w:val="thaiDistribute"/>
      <w:rPr>
        <w:rFonts w:ascii="Angsana New" w:hAnsi="Angsana New"/>
        <w:b/>
        <w:bCs/>
        <w:sz w:val="28"/>
        <w:cs/>
      </w:rPr>
    </w:pPr>
    <w:r>
      <w:rPr>
        <w:rFonts w:ascii="Angsana New" w:hAnsi="Angsana New"/>
        <w:b/>
        <w:bCs/>
        <w:sz w:val="28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28"/>
        <w:cs/>
      </w:rPr>
      <w:t>ระหว่างกาลแบบย่อ</w:t>
    </w:r>
  </w:p>
  <w:p w14:paraId="429481BA" w14:textId="5E99CCF5" w:rsidR="00CF052B" w:rsidRDefault="00CF052B">
    <w:pPr>
      <w:tabs>
        <w:tab w:val="left" w:pos="720"/>
      </w:tabs>
      <w:jc w:val="thaiDistribute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  <w:cs/>
      </w:rPr>
      <w:t>สำหรับ</w:t>
    </w:r>
    <w:r>
      <w:rPr>
        <w:rFonts w:ascii="Angsana New" w:hAnsi="Angsana New" w:hint="cs"/>
        <w:b/>
        <w:bCs/>
        <w:sz w:val="28"/>
        <w:cs/>
      </w:rPr>
      <w:t>งวดสามเดือนและหกเดือน</w:t>
    </w:r>
    <w:r>
      <w:rPr>
        <w:rFonts w:ascii="Angsana New" w:hAnsi="Angsana New"/>
        <w:b/>
        <w:bCs/>
        <w:sz w:val="28"/>
        <w:cs/>
      </w:rPr>
      <w:t xml:space="preserve">สิ้นสุดวันที่ </w:t>
    </w:r>
    <w:r>
      <w:rPr>
        <w:rFonts w:ascii="Angsana New" w:hAnsi="Angsana New"/>
        <w:b/>
        <w:bCs/>
        <w:sz w:val="28"/>
      </w:rPr>
      <w:t xml:space="preserve">30 </w:t>
    </w:r>
    <w:r>
      <w:rPr>
        <w:rFonts w:ascii="Angsana New" w:hAnsi="Angsana New" w:hint="cs"/>
        <w:b/>
        <w:bCs/>
        <w:sz w:val="28"/>
        <w:cs/>
      </w:rPr>
      <w:t xml:space="preserve">มิถุนายน </w:t>
    </w:r>
    <w:r>
      <w:rPr>
        <w:rFonts w:ascii="Angsana New" w:hAnsi="Angsana New"/>
        <w:b/>
        <w:bCs/>
        <w:sz w:val="28"/>
      </w:rPr>
      <w:t>2564</w:t>
    </w:r>
  </w:p>
  <w:p w14:paraId="0474E2AE" w14:textId="5B5EFDDF" w:rsidR="00CF052B" w:rsidRDefault="00CF052B">
    <w:pPr>
      <w:tabs>
        <w:tab w:val="left" w:pos="720"/>
      </w:tabs>
      <w:jc w:val="thaiDistribute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</w:rPr>
      <w:t>(</w:t>
    </w:r>
    <w:r>
      <w:rPr>
        <w:rFonts w:ascii="Angsana New" w:hAnsi="Angsana New" w:hint="cs"/>
        <w:b/>
        <w:bCs/>
        <w:sz w:val="28"/>
        <w:cs/>
      </w:rPr>
      <w:t>ยังไม่ได้ตรวจสอบ</w:t>
    </w:r>
    <w:r>
      <w:rPr>
        <w:rFonts w:ascii="Angsana New" w:hAnsi="Angsana New"/>
        <w:b/>
        <w:bCs/>
        <w:sz w:val="28"/>
      </w:rPr>
      <w:t xml:space="preserve"> </w:t>
    </w:r>
    <w:r>
      <w:rPr>
        <w:rFonts w:ascii="Angsana New" w:hAnsi="Angsana New" w:hint="cs"/>
        <w:b/>
        <w:bCs/>
        <w:sz w:val="28"/>
        <w:cs/>
      </w:rPr>
      <w:t>แต่สอบทานแล้ว</w:t>
    </w:r>
    <w:r>
      <w:rPr>
        <w:rFonts w:ascii="Angsana New" w:hAnsi="Angsana New"/>
        <w:b/>
        <w:bCs/>
        <w:sz w:val="28"/>
      </w:rPr>
      <w:t>)</w:t>
    </w:r>
  </w:p>
  <w:bookmarkEnd w:id="3"/>
  <w:p w14:paraId="663E2E4C" w14:textId="77777777" w:rsidR="00CF052B" w:rsidRPr="00A4131C" w:rsidRDefault="00CF052B">
    <w:pPr>
      <w:tabs>
        <w:tab w:val="left" w:pos="720"/>
      </w:tabs>
      <w:jc w:val="thaiDistribute"/>
      <w:rPr>
        <w:rFonts w:ascii="Angsana New" w:hAnsi="Angsana New"/>
        <w:b/>
        <w:bCs/>
        <w:sz w:val="10"/>
        <w:szCs w:val="10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E8DF66" w14:textId="4C5C099F" w:rsidR="00CF052B" w:rsidRDefault="00CF052B" w:rsidP="00E641AC">
    <w:pPr>
      <w:tabs>
        <w:tab w:val="left" w:pos="720"/>
      </w:tabs>
      <w:jc w:val="thaiDistribute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  <w:cs/>
      </w:rPr>
      <w:t xml:space="preserve">บริษัท เซเว่น ยูทิลิตี้ส์ แอนด์ พาวเวอร์ จำกัด (มหาชน) </w:t>
    </w:r>
  </w:p>
  <w:p w14:paraId="3BCF515A" w14:textId="77777777" w:rsidR="00CF052B" w:rsidRDefault="00CF052B" w:rsidP="00E641AC">
    <w:pPr>
      <w:tabs>
        <w:tab w:val="left" w:pos="720"/>
      </w:tabs>
      <w:jc w:val="thaiDistribute"/>
      <w:rPr>
        <w:rFonts w:ascii="Angsana New" w:hAnsi="Angsana New"/>
        <w:b/>
        <w:bCs/>
        <w:sz w:val="28"/>
        <w:cs/>
      </w:rPr>
    </w:pPr>
    <w:r>
      <w:rPr>
        <w:rFonts w:ascii="Angsana New" w:hAnsi="Angsana New"/>
        <w:b/>
        <w:bCs/>
        <w:sz w:val="28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28"/>
        <w:cs/>
      </w:rPr>
      <w:t>ระหว่างกาลแบบย่อ</w:t>
    </w:r>
  </w:p>
  <w:p w14:paraId="14416BDC" w14:textId="52A4EDA5" w:rsidR="00CF052B" w:rsidRDefault="00CF052B" w:rsidP="002A2BC4">
    <w:pPr>
      <w:tabs>
        <w:tab w:val="left" w:pos="720"/>
      </w:tabs>
      <w:jc w:val="thaiDistribute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  <w:cs/>
      </w:rPr>
      <w:t>สำหรับ</w:t>
    </w:r>
    <w:r>
      <w:rPr>
        <w:rFonts w:ascii="Angsana New" w:hAnsi="Angsana New" w:hint="cs"/>
        <w:b/>
        <w:bCs/>
        <w:sz w:val="28"/>
        <w:cs/>
      </w:rPr>
      <w:t>งวดสามเดือนและหกเดือน</w:t>
    </w:r>
    <w:r>
      <w:rPr>
        <w:rFonts w:ascii="Angsana New" w:hAnsi="Angsana New"/>
        <w:b/>
        <w:bCs/>
        <w:sz w:val="28"/>
        <w:cs/>
      </w:rPr>
      <w:t xml:space="preserve">สิ้นสุดวันที่ </w:t>
    </w:r>
    <w:r>
      <w:rPr>
        <w:rFonts w:ascii="Angsana New" w:hAnsi="Angsana New"/>
        <w:b/>
        <w:bCs/>
        <w:sz w:val="28"/>
      </w:rPr>
      <w:t xml:space="preserve">30 </w:t>
    </w:r>
    <w:r>
      <w:rPr>
        <w:rFonts w:ascii="Angsana New" w:hAnsi="Angsana New" w:hint="cs"/>
        <w:b/>
        <w:bCs/>
        <w:sz w:val="28"/>
        <w:cs/>
      </w:rPr>
      <w:t xml:space="preserve">มิถุนายน </w:t>
    </w:r>
    <w:r>
      <w:rPr>
        <w:rFonts w:ascii="Angsana New" w:hAnsi="Angsana New"/>
        <w:b/>
        <w:bCs/>
        <w:sz w:val="28"/>
      </w:rPr>
      <w:t>2564</w:t>
    </w:r>
  </w:p>
  <w:p w14:paraId="0BBC4709" w14:textId="50ECA31D" w:rsidR="00CF052B" w:rsidRPr="00E641AC" w:rsidRDefault="00CF052B" w:rsidP="00E641AC">
    <w:pPr>
      <w:tabs>
        <w:tab w:val="left" w:pos="720"/>
      </w:tabs>
      <w:jc w:val="thaiDistribute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</w:rPr>
      <w:t>(</w:t>
    </w:r>
    <w:r>
      <w:rPr>
        <w:rFonts w:ascii="Angsana New" w:hAnsi="Angsana New" w:hint="cs"/>
        <w:b/>
        <w:bCs/>
        <w:sz w:val="28"/>
        <w:cs/>
      </w:rPr>
      <w:t>ยังไม่ได้ตรวจสอบ</w:t>
    </w:r>
    <w:r>
      <w:rPr>
        <w:rFonts w:ascii="Angsana New" w:hAnsi="Angsana New"/>
        <w:b/>
        <w:bCs/>
        <w:sz w:val="28"/>
      </w:rPr>
      <w:t xml:space="preserve"> </w:t>
    </w:r>
    <w:r>
      <w:rPr>
        <w:rFonts w:ascii="Angsana New" w:hAnsi="Angsana New" w:hint="cs"/>
        <w:b/>
        <w:bCs/>
        <w:sz w:val="28"/>
        <w:cs/>
      </w:rPr>
      <w:t>แต่สอบทานแล้ว</w:t>
    </w:r>
    <w:r>
      <w:rPr>
        <w:rFonts w:ascii="Angsana New" w:hAnsi="Angsana New"/>
        <w:b/>
        <w:bCs/>
        <w:sz w:val="28"/>
      </w:rPr>
      <w:t>)</w:t>
    </w:r>
  </w:p>
  <w:p w14:paraId="0969C598" w14:textId="77777777" w:rsidR="00CF052B" w:rsidRPr="00B37563" w:rsidRDefault="00CF052B">
    <w:pPr>
      <w:pStyle w:val="Header"/>
      <w:jc w:val="center"/>
      <w:rPr>
        <w:rFonts w:ascii="Angsana New" w:hAnsi="Angsana New"/>
        <w:sz w:val="10"/>
        <w:szCs w:val="10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2F2151" w14:textId="2CD6902F" w:rsidR="00CF052B" w:rsidRDefault="00CF052B" w:rsidP="00A067C1">
    <w:pPr>
      <w:tabs>
        <w:tab w:val="left" w:pos="720"/>
      </w:tabs>
      <w:jc w:val="thaiDistribute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  <w:cs/>
      </w:rPr>
      <w:t xml:space="preserve">บริษัท เซเว่น ยูทิลิตี้ส์ แอนด์ พาวเวอร์ จำกัด (มหาชน) </w:t>
    </w:r>
  </w:p>
  <w:p w14:paraId="051DF121" w14:textId="77777777" w:rsidR="00CF052B" w:rsidRDefault="00CF052B" w:rsidP="00A067C1">
    <w:pPr>
      <w:tabs>
        <w:tab w:val="left" w:pos="720"/>
      </w:tabs>
      <w:jc w:val="thaiDistribute"/>
      <w:rPr>
        <w:rFonts w:ascii="Angsana New" w:hAnsi="Angsana New"/>
        <w:b/>
        <w:bCs/>
        <w:sz w:val="28"/>
        <w:cs/>
      </w:rPr>
    </w:pPr>
    <w:r>
      <w:rPr>
        <w:rFonts w:ascii="Angsana New" w:hAnsi="Angsana New"/>
        <w:b/>
        <w:bCs/>
        <w:sz w:val="28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28"/>
        <w:cs/>
      </w:rPr>
      <w:t>ระหว่างกาลแบบย่อ</w:t>
    </w:r>
  </w:p>
  <w:p w14:paraId="267FE81F" w14:textId="67607CB1" w:rsidR="00CF052B" w:rsidRDefault="00CF052B" w:rsidP="009B6502">
    <w:pPr>
      <w:tabs>
        <w:tab w:val="left" w:pos="720"/>
      </w:tabs>
      <w:jc w:val="thaiDistribute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  <w:cs/>
      </w:rPr>
      <w:t>สำหรับ</w:t>
    </w:r>
    <w:r>
      <w:rPr>
        <w:rFonts w:ascii="Angsana New" w:hAnsi="Angsana New" w:hint="cs"/>
        <w:b/>
        <w:bCs/>
        <w:sz w:val="28"/>
        <w:cs/>
      </w:rPr>
      <w:t>งวดสามเดือนและหกเดือน</w:t>
    </w:r>
    <w:r>
      <w:rPr>
        <w:rFonts w:ascii="Angsana New" w:hAnsi="Angsana New"/>
        <w:b/>
        <w:bCs/>
        <w:sz w:val="28"/>
        <w:cs/>
      </w:rPr>
      <w:t xml:space="preserve">สิ้นสุดวันที่ </w:t>
    </w:r>
    <w:r>
      <w:rPr>
        <w:rFonts w:ascii="Angsana New" w:hAnsi="Angsana New"/>
        <w:b/>
        <w:bCs/>
        <w:sz w:val="28"/>
      </w:rPr>
      <w:t xml:space="preserve">30 </w:t>
    </w:r>
    <w:r>
      <w:rPr>
        <w:rFonts w:ascii="Angsana New" w:hAnsi="Angsana New" w:hint="cs"/>
        <w:b/>
        <w:bCs/>
        <w:sz w:val="28"/>
        <w:cs/>
      </w:rPr>
      <w:t xml:space="preserve">มิถุนายน </w:t>
    </w:r>
    <w:r>
      <w:rPr>
        <w:rFonts w:ascii="Angsana New" w:hAnsi="Angsana New"/>
        <w:b/>
        <w:bCs/>
        <w:sz w:val="28"/>
      </w:rPr>
      <w:t>2564</w:t>
    </w:r>
  </w:p>
  <w:p w14:paraId="1E198EBA" w14:textId="73DB7E70" w:rsidR="00CF052B" w:rsidRDefault="00CF052B" w:rsidP="00324A24">
    <w:pPr>
      <w:tabs>
        <w:tab w:val="left" w:pos="720"/>
      </w:tabs>
      <w:jc w:val="thaiDistribute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</w:rPr>
      <w:t>(</w:t>
    </w:r>
    <w:r>
      <w:rPr>
        <w:rFonts w:ascii="Angsana New" w:hAnsi="Angsana New" w:hint="cs"/>
        <w:b/>
        <w:bCs/>
        <w:sz w:val="28"/>
        <w:cs/>
      </w:rPr>
      <w:t>ยังไม่ได้ตรวจสอบ</w:t>
    </w:r>
    <w:r>
      <w:rPr>
        <w:rFonts w:ascii="Angsana New" w:hAnsi="Angsana New"/>
        <w:b/>
        <w:bCs/>
        <w:sz w:val="28"/>
      </w:rPr>
      <w:t xml:space="preserve"> </w:t>
    </w:r>
    <w:r>
      <w:rPr>
        <w:rFonts w:ascii="Angsana New" w:hAnsi="Angsana New" w:hint="cs"/>
        <w:b/>
        <w:bCs/>
        <w:sz w:val="28"/>
        <w:cs/>
      </w:rPr>
      <w:t>แต่สอบทานแล้ว</w:t>
    </w:r>
    <w:r>
      <w:rPr>
        <w:rFonts w:ascii="Angsana New" w:hAnsi="Angsana New"/>
        <w:b/>
        <w:bCs/>
        <w:sz w:val="28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B33C82"/>
    <w:multiLevelType w:val="multilevel"/>
    <w:tmpl w:val="880CCEE6"/>
    <w:lvl w:ilvl="0">
      <w:start w:val="1"/>
      <w:numFmt w:val="decimal"/>
      <w:lvlText w:val="%1."/>
      <w:lvlJc w:val="left"/>
      <w:pPr>
        <w:ind w:left="450" w:hanging="360"/>
      </w:p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2BC85085"/>
    <w:multiLevelType w:val="hybridMultilevel"/>
    <w:tmpl w:val="8ADA32D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B5299C"/>
    <w:multiLevelType w:val="hybridMultilevel"/>
    <w:tmpl w:val="588C735E"/>
    <w:lvl w:ilvl="0" w:tplc="6F5CA20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8BD3A2E"/>
    <w:multiLevelType w:val="multilevel"/>
    <w:tmpl w:val="07EC51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pos w:val="sectEnd"/>
    <w:footnote w:id="-1"/>
    <w:footnote w:id="0"/>
    <w:footnote w:id="1"/>
  </w:footnotePr>
  <w:endnotePr>
    <w:pos w:val="sectEnd"/>
    <w:numFmt w:val="decimal"/>
    <w:numStart w:val="0"/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tDA3MTM2NbIwMjY3NDZQ0lEKTi0uzszPAykwrAUAeSmX9ywAAAA="/>
    <w:docVar w:name="IPSpeechSession$" w:val="FALSE"/>
    <w:docVar w:name="IPSpeechSessionSaved$" w:val="FALSE"/>
  </w:docVars>
  <w:rsids>
    <w:rsidRoot w:val="0E075460"/>
    <w:rsid w:val="000019EA"/>
    <w:rsid w:val="00001A39"/>
    <w:rsid w:val="00001B76"/>
    <w:rsid w:val="00002FEF"/>
    <w:rsid w:val="00002FF6"/>
    <w:rsid w:val="00003722"/>
    <w:rsid w:val="00003A2E"/>
    <w:rsid w:val="00003A40"/>
    <w:rsid w:val="0000437D"/>
    <w:rsid w:val="00004F1E"/>
    <w:rsid w:val="00005506"/>
    <w:rsid w:val="00010ED5"/>
    <w:rsid w:val="00011095"/>
    <w:rsid w:val="00011A05"/>
    <w:rsid w:val="00011DB1"/>
    <w:rsid w:val="00011F4D"/>
    <w:rsid w:val="0001221A"/>
    <w:rsid w:val="00012571"/>
    <w:rsid w:val="000128AE"/>
    <w:rsid w:val="00012A21"/>
    <w:rsid w:val="00015691"/>
    <w:rsid w:val="00015E36"/>
    <w:rsid w:val="00017CCF"/>
    <w:rsid w:val="000203CC"/>
    <w:rsid w:val="00020B71"/>
    <w:rsid w:val="00020B82"/>
    <w:rsid w:val="00020F3B"/>
    <w:rsid w:val="00021036"/>
    <w:rsid w:val="0002165B"/>
    <w:rsid w:val="00021F5E"/>
    <w:rsid w:val="00022C79"/>
    <w:rsid w:val="00022DE0"/>
    <w:rsid w:val="0002307B"/>
    <w:rsid w:val="00023847"/>
    <w:rsid w:val="00023E3D"/>
    <w:rsid w:val="000243CC"/>
    <w:rsid w:val="000247B7"/>
    <w:rsid w:val="0002482A"/>
    <w:rsid w:val="00026097"/>
    <w:rsid w:val="000264F5"/>
    <w:rsid w:val="000269B1"/>
    <w:rsid w:val="00026E4B"/>
    <w:rsid w:val="000271DB"/>
    <w:rsid w:val="00027D98"/>
    <w:rsid w:val="000307F1"/>
    <w:rsid w:val="00031197"/>
    <w:rsid w:val="0003160A"/>
    <w:rsid w:val="00032414"/>
    <w:rsid w:val="000325E8"/>
    <w:rsid w:val="0003605A"/>
    <w:rsid w:val="00036105"/>
    <w:rsid w:val="00036616"/>
    <w:rsid w:val="000367BB"/>
    <w:rsid w:val="00037054"/>
    <w:rsid w:val="0003727E"/>
    <w:rsid w:val="0004097A"/>
    <w:rsid w:val="000409C7"/>
    <w:rsid w:val="000415BD"/>
    <w:rsid w:val="00041F83"/>
    <w:rsid w:val="000422CA"/>
    <w:rsid w:val="00042340"/>
    <w:rsid w:val="00043FC5"/>
    <w:rsid w:val="00044135"/>
    <w:rsid w:val="00044A32"/>
    <w:rsid w:val="00044A46"/>
    <w:rsid w:val="0004500F"/>
    <w:rsid w:val="00045312"/>
    <w:rsid w:val="00045B34"/>
    <w:rsid w:val="00046238"/>
    <w:rsid w:val="00046C48"/>
    <w:rsid w:val="000501A5"/>
    <w:rsid w:val="00050F5C"/>
    <w:rsid w:val="000510DD"/>
    <w:rsid w:val="000510E6"/>
    <w:rsid w:val="00051401"/>
    <w:rsid w:val="000517E3"/>
    <w:rsid w:val="0005224E"/>
    <w:rsid w:val="000527E6"/>
    <w:rsid w:val="00052EEF"/>
    <w:rsid w:val="00053CB7"/>
    <w:rsid w:val="00055201"/>
    <w:rsid w:val="0005583A"/>
    <w:rsid w:val="00056043"/>
    <w:rsid w:val="00056659"/>
    <w:rsid w:val="000566D8"/>
    <w:rsid w:val="000569D1"/>
    <w:rsid w:val="0006035C"/>
    <w:rsid w:val="00060F09"/>
    <w:rsid w:val="00062A7E"/>
    <w:rsid w:val="00063A36"/>
    <w:rsid w:val="00063D03"/>
    <w:rsid w:val="00063F8D"/>
    <w:rsid w:val="00064C68"/>
    <w:rsid w:val="0006519C"/>
    <w:rsid w:val="00065F34"/>
    <w:rsid w:val="00066700"/>
    <w:rsid w:val="000671A5"/>
    <w:rsid w:val="00067F02"/>
    <w:rsid w:val="000708E3"/>
    <w:rsid w:val="000723FA"/>
    <w:rsid w:val="00072918"/>
    <w:rsid w:val="00073031"/>
    <w:rsid w:val="00073D22"/>
    <w:rsid w:val="00073DD6"/>
    <w:rsid w:val="00073F18"/>
    <w:rsid w:val="000748DD"/>
    <w:rsid w:val="00075C47"/>
    <w:rsid w:val="0007670F"/>
    <w:rsid w:val="00077364"/>
    <w:rsid w:val="00077569"/>
    <w:rsid w:val="00077846"/>
    <w:rsid w:val="0007796F"/>
    <w:rsid w:val="000803EE"/>
    <w:rsid w:val="0008048A"/>
    <w:rsid w:val="00080658"/>
    <w:rsid w:val="00081419"/>
    <w:rsid w:val="00081754"/>
    <w:rsid w:val="00081764"/>
    <w:rsid w:val="00081BC8"/>
    <w:rsid w:val="000821F9"/>
    <w:rsid w:val="00082990"/>
    <w:rsid w:val="00082AEF"/>
    <w:rsid w:val="000841F6"/>
    <w:rsid w:val="00084690"/>
    <w:rsid w:val="0008515F"/>
    <w:rsid w:val="000860DC"/>
    <w:rsid w:val="000861E9"/>
    <w:rsid w:val="00086979"/>
    <w:rsid w:val="00087360"/>
    <w:rsid w:val="00087405"/>
    <w:rsid w:val="0009037F"/>
    <w:rsid w:val="00090437"/>
    <w:rsid w:val="0009130F"/>
    <w:rsid w:val="00091745"/>
    <w:rsid w:val="000932A1"/>
    <w:rsid w:val="000933A8"/>
    <w:rsid w:val="00093A1F"/>
    <w:rsid w:val="00094249"/>
    <w:rsid w:val="000942FA"/>
    <w:rsid w:val="0009484D"/>
    <w:rsid w:val="00094C0C"/>
    <w:rsid w:val="00094F42"/>
    <w:rsid w:val="0009523E"/>
    <w:rsid w:val="00095D2E"/>
    <w:rsid w:val="00096B74"/>
    <w:rsid w:val="00097CBF"/>
    <w:rsid w:val="000A0C0C"/>
    <w:rsid w:val="000A1084"/>
    <w:rsid w:val="000A18B3"/>
    <w:rsid w:val="000A18D6"/>
    <w:rsid w:val="000A19DD"/>
    <w:rsid w:val="000A24D5"/>
    <w:rsid w:val="000A280E"/>
    <w:rsid w:val="000A2D29"/>
    <w:rsid w:val="000A34B1"/>
    <w:rsid w:val="000A4173"/>
    <w:rsid w:val="000A619C"/>
    <w:rsid w:val="000A7494"/>
    <w:rsid w:val="000B00AF"/>
    <w:rsid w:val="000B07CD"/>
    <w:rsid w:val="000B08F7"/>
    <w:rsid w:val="000B0C4F"/>
    <w:rsid w:val="000B0CAC"/>
    <w:rsid w:val="000B0F9F"/>
    <w:rsid w:val="000B4171"/>
    <w:rsid w:val="000B57BE"/>
    <w:rsid w:val="000B57D8"/>
    <w:rsid w:val="000B69B0"/>
    <w:rsid w:val="000B6C5E"/>
    <w:rsid w:val="000B7A2A"/>
    <w:rsid w:val="000C0912"/>
    <w:rsid w:val="000C0AAF"/>
    <w:rsid w:val="000C1826"/>
    <w:rsid w:val="000C5B4B"/>
    <w:rsid w:val="000C7204"/>
    <w:rsid w:val="000C7589"/>
    <w:rsid w:val="000C75E9"/>
    <w:rsid w:val="000D1925"/>
    <w:rsid w:val="000D1F49"/>
    <w:rsid w:val="000D2630"/>
    <w:rsid w:val="000D32C6"/>
    <w:rsid w:val="000D3940"/>
    <w:rsid w:val="000D3DFF"/>
    <w:rsid w:val="000D4727"/>
    <w:rsid w:val="000D53A3"/>
    <w:rsid w:val="000D550E"/>
    <w:rsid w:val="000D6788"/>
    <w:rsid w:val="000D7444"/>
    <w:rsid w:val="000D7B8A"/>
    <w:rsid w:val="000E150A"/>
    <w:rsid w:val="000E214E"/>
    <w:rsid w:val="000E24B1"/>
    <w:rsid w:val="000E5F41"/>
    <w:rsid w:val="000E6F90"/>
    <w:rsid w:val="000E777D"/>
    <w:rsid w:val="000F050A"/>
    <w:rsid w:val="000F0C51"/>
    <w:rsid w:val="000F312F"/>
    <w:rsid w:val="000F34A6"/>
    <w:rsid w:val="000F4496"/>
    <w:rsid w:val="000F5282"/>
    <w:rsid w:val="000F52A4"/>
    <w:rsid w:val="000F66BB"/>
    <w:rsid w:val="000F704C"/>
    <w:rsid w:val="00100026"/>
    <w:rsid w:val="00101746"/>
    <w:rsid w:val="00101CB9"/>
    <w:rsid w:val="001020A8"/>
    <w:rsid w:val="001029DF"/>
    <w:rsid w:val="0010353D"/>
    <w:rsid w:val="0010367D"/>
    <w:rsid w:val="00104169"/>
    <w:rsid w:val="001060F8"/>
    <w:rsid w:val="00106DFB"/>
    <w:rsid w:val="00107472"/>
    <w:rsid w:val="00107D6E"/>
    <w:rsid w:val="001101ED"/>
    <w:rsid w:val="00111EB6"/>
    <w:rsid w:val="001120B1"/>
    <w:rsid w:val="001124DF"/>
    <w:rsid w:val="00113510"/>
    <w:rsid w:val="0011402A"/>
    <w:rsid w:val="00114628"/>
    <w:rsid w:val="001146F4"/>
    <w:rsid w:val="001150E3"/>
    <w:rsid w:val="0011518E"/>
    <w:rsid w:val="00116567"/>
    <w:rsid w:val="00116593"/>
    <w:rsid w:val="0011667B"/>
    <w:rsid w:val="0012098C"/>
    <w:rsid w:val="001210C6"/>
    <w:rsid w:val="00121849"/>
    <w:rsid w:val="00122877"/>
    <w:rsid w:val="0012351A"/>
    <w:rsid w:val="001243C0"/>
    <w:rsid w:val="00124589"/>
    <w:rsid w:val="001248C1"/>
    <w:rsid w:val="001255F0"/>
    <w:rsid w:val="001257B5"/>
    <w:rsid w:val="00125A93"/>
    <w:rsid w:val="00130098"/>
    <w:rsid w:val="00130F16"/>
    <w:rsid w:val="001329B2"/>
    <w:rsid w:val="001331C1"/>
    <w:rsid w:val="00133EFF"/>
    <w:rsid w:val="001376C8"/>
    <w:rsid w:val="00137D6D"/>
    <w:rsid w:val="001403C5"/>
    <w:rsid w:val="0014046C"/>
    <w:rsid w:val="00141129"/>
    <w:rsid w:val="001412B0"/>
    <w:rsid w:val="00142420"/>
    <w:rsid w:val="0014433B"/>
    <w:rsid w:val="001448D3"/>
    <w:rsid w:val="00144F00"/>
    <w:rsid w:val="00146A5B"/>
    <w:rsid w:val="001473B6"/>
    <w:rsid w:val="00147C28"/>
    <w:rsid w:val="00147F34"/>
    <w:rsid w:val="00150312"/>
    <w:rsid w:val="00150353"/>
    <w:rsid w:val="00151816"/>
    <w:rsid w:val="00151AA2"/>
    <w:rsid w:val="00151B5D"/>
    <w:rsid w:val="00152517"/>
    <w:rsid w:val="00152868"/>
    <w:rsid w:val="00152A3B"/>
    <w:rsid w:val="00152BCA"/>
    <w:rsid w:val="00152E69"/>
    <w:rsid w:val="00154B4A"/>
    <w:rsid w:val="00154D28"/>
    <w:rsid w:val="00154FA2"/>
    <w:rsid w:val="00155BDC"/>
    <w:rsid w:val="00156077"/>
    <w:rsid w:val="001573AE"/>
    <w:rsid w:val="00157C01"/>
    <w:rsid w:val="00160482"/>
    <w:rsid w:val="00161767"/>
    <w:rsid w:val="00163ACB"/>
    <w:rsid w:val="00163DAD"/>
    <w:rsid w:val="00164B71"/>
    <w:rsid w:val="0016555C"/>
    <w:rsid w:val="00165824"/>
    <w:rsid w:val="00165AB8"/>
    <w:rsid w:val="00167151"/>
    <w:rsid w:val="001676B6"/>
    <w:rsid w:val="001700FA"/>
    <w:rsid w:val="001708D5"/>
    <w:rsid w:val="001712B0"/>
    <w:rsid w:val="0017158F"/>
    <w:rsid w:val="00171A05"/>
    <w:rsid w:val="00172030"/>
    <w:rsid w:val="00172469"/>
    <w:rsid w:val="00173D5E"/>
    <w:rsid w:val="001752BE"/>
    <w:rsid w:val="001774C5"/>
    <w:rsid w:val="00177EDB"/>
    <w:rsid w:val="00181BD7"/>
    <w:rsid w:val="00183761"/>
    <w:rsid w:val="00184A3B"/>
    <w:rsid w:val="00184D78"/>
    <w:rsid w:val="00185D60"/>
    <w:rsid w:val="00185FF0"/>
    <w:rsid w:val="0018613E"/>
    <w:rsid w:val="001862DF"/>
    <w:rsid w:val="0018753E"/>
    <w:rsid w:val="00187FD6"/>
    <w:rsid w:val="0019100C"/>
    <w:rsid w:val="001917BD"/>
    <w:rsid w:val="00191800"/>
    <w:rsid w:val="0019183A"/>
    <w:rsid w:val="00193B7D"/>
    <w:rsid w:val="0019412D"/>
    <w:rsid w:val="00195238"/>
    <w:rsid w:val="001958A8"/>
    <w:rsid w:val="001967BE"/>
    <w:rsid w:val="00196CCB"/>
    <w:rsid w:val="00197245"/>
    <w:rsid w:val="00197B8E"/>
    <w:rsid w:val="001A143D"/>
    <w:rsid w:val="001A271E"/>
    <w:rsid w:val="001A29C1"/>
    <w:rsid w:val="001A2F15"/>
    <w:rsid w:val="001A3017"/>
    <w:rsid w:val="001A36DD"/>
    <w:rsid w:val="001A6167"/>
    <w:rsid w:val="001A72CC"/>
    <w:rsid w:val="001B07D9"/>
    <w:rsid w:val="001B07F1"/>
    <w:rsid w:val="001B33B3"/>
    <w:rsid w:val="001B4152"/>
    <w:rsid w:val="001B43D0"/>
    <w:rsid w:val="001B53B0"/>
    <w:rsid w:val="001B575F"/>
    <w:rsid w:val="001B7654"/>
    <w:rsid w:val="001C02F8"/>
    <w:rsid w:val="001C0388"/>
    <w:rsid w:val="001C03D9"/>
    <w:rsid w:val="001C0E4B"/>
    <w:rsid w:val="001C1F50"/>
    <w:rsid w:val="001C21AC"/>
    <w:rsid w:val="001C2DE9"/>
    <w:rsid w:val="001C2FA5"/>
    <w:rsid w:val="001C3155"/>
    <w:rsid w:val="001C50C9"/>
    <w:rsid w:val="001C5ADD"/>
    <w:rsid w:val="001C5F71"/>
    <w:rsid w:val="001C687C"/>
    <w:rsid w:val="001C6979"/>
    <w:rsid w:val="001D0D25"/>
    <w:rsid w:val="001D1170"/>
    <w:rsid w:val="001D1B3E"/>
    <w:rsid w:val="001D2042"/>
    <w:rsid w:val="001D264D"/>
    <w:rsid w:val="001D2845"/>
    <w:rsid w:val="001D2CF5"/>
    <w:rsid w:val="001D31D3"/>
    <w:rsid w:val="001D3592"/>
    <w:rsid w:val="001D3956"/>
    <w:rsid w:val="001D3AE0"/>
    <w:rsid w:val="001D49E1"/>
    <w:rsid w:val="001D4DA3"/>
    <w:rsid w:val="001D52D7"/>
    <w:rsid w:val="001D5F66"/>
    <w:rsid w:val="001D6925"/>
    <w:rsid w:val="001D71D4"/>
    <w:rsid w:val="001D728F"/>
    <w:rsid w:val="001D746A"/>
    <w:rsid w:val="001D74B6"/>
    <w:rsid w:val="001D7A40"/>
    <w:rsid w:val="001D7E4A"/>
    <w:rsid w:val="001E1F86"/>
    <w:rsid w:val="001E21CD"/>
    <w:rsid w:val="001E2E2E"/>
    <w:rsid w:val="001E314B"/>
    <w:rsid w:val="001E3494"/>
    <w:rsid w:val="001E3579"/>
    <w:rsid w:val="001E383D"/>
    <w:rsid w:val="001E4375"/>
    <w:rsid w:val="001E4421"/>
    <w:rsid w:val="001E4BF3"/>
    <w:rsid w:val="001E4E48"/>
    <w:rsid w:val="001E55BA"/>
    <w:rsid w:val="001E586A"/>
    <w:rsid w:val="001E5BE7"/>
    <w:rsid w:val="001E6BF1"/>
    <w:rsid w:val="001E7384"/>
    <w:rsid w:val="001E7A6B"/>
    <w:rsid w:val="001E7FEB"/>
    <w:rsid w:val="001F2298"/>
    <w:rsid w:val="001F22B9"/>
    <w:rsid w:val="001F2BBB"/>
    <w:rsid w:val="001F2FC7"/>
    <w:rsid w:val="001F3633"/>
    <w:rsid w:val="001F38A6"/>
    <w:rsid w:val="001F4735"/>
    <w:rsid w:val="001F5F06"/>
    <w:rsid w:val="001F782E"/>
    <w:rsid w:val="001F78EF"/>
    <w:rsid w:val="00200A95"/>
    <w:rsid w:val="00200EB7"/>
    <w:rsid w:val="00201927"/>
    <w:rsid w:val="00201A41"/>
    <w:rsid w:val="00202E90"/>
    <w:rsid w:val="00203410"/>
    <w:rsid w:val="00204424"/>
    <w:rsid w:val="0020476F"/>
    <w:rsid w:val="0020485D"/>
    <w:rsid w:val="00204FA5"/>
    <w:rsid w:val="00205822"/>
    <w:rsid w:val="00205ADF"/>
    <w:rsid w:val="00207197"/>
    <w:rsid w:val="0020738F"/>
    <w:rsid w:val="00210122"/>
    <w:rsid w:val="002112DC"/>
    <w:rsid w:val="00213945"/>
    <w:rsid w:val="00213B97"/>
    <w:rsid w:val="00213BF8"/>
    <w:rsid w:val="00213EA6"/>
    <w:rsid w:val="00214089"/>
    <w:rsid w:val="002145BE"/>
    <w:rsid w:val="00214E0A"/>
    <w:rsid w:val="002179E3"/>
    <w:rsid w:val="002210E6"/>
    <w:rsid w:val="002235DA"/>
    <w:rsid w:val="00224BD9"/>
    <w:rsid w:val="00224FA8"/>
    <w:rsid w:val="00224FB0"/>
    <w:rsid w:val="002266AE"/>
    <w:rsid w:val="0023154D"/>
    <w:rsid w:val="00231BC6"/>
    <w:rsid w:val="00231FC3"/>
    <w:rsid w:val="002320C5"/>
    <w:rsid w:val="00233F63"/>
    <w:rsid w:val="00234C3F"/>
    <w:rsid w:val="002352FC"/>
    <w:rsid w:val="0023723F"/>
    <w:rsid w:val="00237D76"/>
    <w:rsid w:val="00237E45"/>
    <w:rsid w:val="002401A0"/>
    <w:rsid w:val="002403B1"/>
    <w:rsid w:val="002403B3"/>
    <w:rsid w:val="00241CCC"/>
    <w:rsid w:val="00242A7E"/>
    <w:rsid w:val="00242BE1"/>
    <w:rsid w:val="002430A7"/>
    <w:rsid w:val="002431A0"/>
    <w:rsid w:val="00243BE6"/>
    <w:rsid w:val="0024452E"/>
    <w:rsid w:val="00247684"/>
    <w:rsid w:val="0024797B"/>
    <w:rsid w:val="00247C89"/>
    <w:rsid w:val="00247CCF"/>
    <w:rsid w:val="00247FDE"/>
    <w:rsid w:val="0025053F"/>
    <w:rsid w:val="00250778"/>
    <w:rsid w:val="002510E6"/>
    <w:rsid w:val="00251BD1"/>
    <w:rsid w:val="00252CF7"/>
    <w:rsid w:val="0025384D"/>
    <w:rsid w:val="002541A7"/>
    <w:rsid w:val="002543F0"/>
    <w:rsid w:val="00254C30"/>
    <w:rsid w:val="0025727E"/>
    <w:rsid w:val="0026095E"/>
    <w:rsid w:val="00261718"/>
    <w:rsid w:val="00262750"/>
    <w:rsid w:val="00262F03"/>
    <w:rsid w:val="00263847"/>
    <w:rsid w:val="00263C5B"/>
    <w:rsid w:val="00264211"/>
    <w:rsid w:val="00266546"/>
    <w:rsid w:val="00266C32"/>
    <w:rsid w:val="00266DE3"/>
    <w:rsid w:val="00267F3B"/>
    <w:rsid w:val="00272EA2"/>
    <w:rsid w:val="002757A5"/>
    <w:rsid w:val="002757D0"/>
    <w:rsid w:val="00275A14"/>
    <w:rsid w:val="002771F2"/>
    <w:rsid w:val="002775CF"/>
    <w:rsid w:val="0027766F"/>
    <w:rsid w:val="0027771D"/>
    <w:rsid w:val="00281AF3"/>
    <w:rsid w:val="00282A26"/>
    <w:rsid w:val="00283989"/>
    <w:rsid w:val="00284382"/>
    <w:rsid w:val="002852D4"/>
    <w:rsid w:val="00285FC7"/>
    <w:rsid w:val="00286708"/>
    <w:rsid w:val="00286D95"/>
    <w:rsid w:val="002873AD"/>
    <w:rsid w:val="00287797"/>
    <w:rsid w:val="002877A0"/>
    <w:rsid w:val="00291402"/>
    <w:rsid w:val="00291E5C"/>
    <w:rsid w:val="002931D3"/>
    <w:rsid w:val="00293A16"/>
    <w:rsid w:val="00293E3F"/>
    <w:rsid w:val="00294589"/>
    <w:rsid w:val="00295D79"/>
    <w:rsid w:val="00295F5D"/>
    <w:rsid w:val="002962CB"/>
    <w:rsid w:val="00297050"/>
    <w:rsid w:val="00297791"/>
    <w:rsid w:val="002A09DF"/>
    <w:rsid w:val="002A1CA9"/>
    <w:rsid w:val="002A209B"/>
    <w:rsid w:val="002A2BC4"/>
    <w:rsid w:val="002A3E23"/>
    <w:rsid w:val="002A402C"/>
    <w:rsid w:val="002A56BE"/>
    <w:rsid w:val="002A5A46"/>
    <w:rsid w:val="002A600E"/>
    <w:rsid w:val="002A6069"/>
    <w:rsid w:val="002A73F7"/>
    <w:rsid w:val="002A746D"/>
    <w:rsid w:val="002A7FAB"/>
    <w:rsid w:val="002B0098"/>
    <w:rsid w:val="002B00C5"/>
    <w:rsid w:val="002B2B30"/>
    <w:rsid w:val="002B2EE2"/>
    <w:rsid w:val="002B575F"/>
    <w:rsid w:val="002B60FD"/>
    <w:rsid w:val="002B6A84"/>
    <w:rsid w:val="002B6B30"/>
    <w:rsid w:val="002B7448"/>
    <w:rsid w:val="002B7AC1"/>
    <w:rsid w:val="002B7CCC"/>
    <w:rsid w:val="002C0436"/>
    <w:rsid w:val="002C0580"/>
    <w:rsid w:val="002C0848"/>
    <w:rsid w:val="002C0C98"/>
    <w:rsid w:val="002C1131"/>
    <w:rsid w:val="002C1244"/>
    <w:rsid w:val="002C2B06"/>
    <w:rsid w:val="002C3164"/>
    <w:rsid w:val="002C5438"/>
    <w:rsid w:val="002C57FD"/>
    <w:rsid w:val="002C5A3E"/>
    <w:rsid w:val="002C5E7B"/>
    <w:rsid w:val="002C6110"/>
    <w:rsid w:val="002C64B4"/>
    <w:rsid w:val="002C66CB"/>
    <w:rsid w:val="002C6B15"/>
    <w:rsid w:val="002C6EBA"/>
    <w:rsid w:val="002C7318"/>
    <w:rsid w:val="002C74AE"/>
    <w:rsid w:val="002C7557"/>
    <w:rsid w:val="002D085E"/>
    <w:rsid w:val="002D0972"/>
    <w:rsid w:val="002D0F06"/>
    <w:rsid w:val="002D19DE"/>
    <w:rsid w:val="002D1D58"/>
    <w:rsid w:val="002D2B7E"/>
    <w:rsid w:val="002D2D94"/>
    <w:rsid w:val="002D343E"/>
    <w:rsid w:val="002D3815"/>
    <w:rsid w:val="002D54F5"/>
    <w:rsid w:val="002D5555"/>
    <w:rsid w:val="002D5DA1"/>
    <w:rsid w:val="002D6794"/>
    <w:rsid w:val="002D7840"/>
    <w:rsid w:val="002D7957"/>
    <w:rsid w:val="002E038F"/>
    <w:rsid w:val="002E09C0"/>
    <w:rsid w:val="002E110D"/>
    <w:rsid w:val="002E1199"/>
    <w:rsid w:val="002E15AC"/>
    <w:rsid w:val="002E2E87"/>
    <w:rsid w:val="002E2F39"/>
    <w:rsid w:val="002E37B0"/>
    <w:rsid w:val="002E3D84"/>
    <w:rsid w:val="002E46AD"/>
    <w:rsid w:val="002E5576"/>
    <w:rsid w:val="002E6A93"/>
    <w:rsid w:val="002E701B"/>
    <w:rsid w:val="002E7C13"/>
    <w:rsid w:val="002F04DD"/>
    <w:rsid w:val="002F2EB1"/>
    <w:rsid w:val="002F34BC"/>
    <w:rsid w:val="002F3A35"/>
    <w:rsid w:val="002F3A80"/>
    <w:rsid w:val="002F4890"/>
    <w:rsid w:val="002F517F"/>
    <w:rsid w:val="002F6472"/>
    <w:rsid w:val="002F684A"/>
    <w:rsid w:val="002F753B"/>
    <w:rsid w:val="002F7C55"/>
    <w:rsid w:val="00300097"/>
    <w:rsid w:val="00300429"/>
    <w:rsid w:val="003006C9"/>
    <w:rsid w:val="00300989"/>
    <w:rsid w:val="0030141E"/>
    <w:rsid w:val="0030350A"/>
    <w:rsid w:val="00303747"/>
    <w:rsid w:val="00303D15"/>
    <w:rsid w:val="00304725"/>
    <w:rsid w:val="00304B9F"/>
    <w:rsid w:val="00306694"/>
    <w:rsid w:val="00306B8D"/>
    <w:rsid w:val="00307A18"/>
    <w:rsid w:val="00310407"/>
    <w:rsid w:val="00311808"/>
    <w:rsid w:val="00311F00"/>
    <w:rsid w:val="00312B52"/>
    <w:rsid w:val="00312C17"/>
    <w:rsid w:val="00312FE4"/>
    <w:rsid w:val="00313294"/>
    <w:rsid w:val="003137CB"/>
    <w:rsid w:val="003148AA"/>
    <w:rsid w:val="00315F2A"/>
    <w:rsid w:val="003174C3"/>
    <w:rsid w:val="00317A49"/>
    <w:rsid w:val="00317CAA"/>
    <w:rsid w:val="003216AA"/>
    <w:rsid w:val="003222B1"/>
    <w:rsid w:val="00322BF6"/>
    <w:rsid w:val="003230BB"/>
    <w:rsid w:val="003234B6"/>
    <w:rsid w:val="00323949"/>
    <w:rsid w:val="00324A24"/>
    <w:rsid w:val="003259DE"/>
    <w:rsid w:val="00325DAE"/>
    <w:rsid w:val="0032767D"/>
    <w:rsid w:val="00327EEA"/>
    <w:rsid w:val="003303AF"/>
    <w:rsid w:val="00330448"/>
    <w:rsid w:val="003321FF"/>
    <w:rsid w:val="00332A7D"/>
    <w:rsid w:val="00332B06"/>
    <w:rsid w:val="003333BB"/>
    <w:rsid w:val="003337F0"/>
    <w:rsid w:val="00333BDE"/>
    <w:rsid w:val="003341A4"/>
    <w:rsid w:val="003344F2"/>
    <w:rsid w:val="0033480E"/>
    <w:rsid w:val="00335356"/>
    <w:rsid w:val="00335516"/>
    <w:rsid w:val="003356BD"/>
    <w:rsid w:val="00335786"/>
    <w:rsid w:val="003357E6"/>
    <w:rsid w:val="00336A8C"/>
    <w:rsid w:val="00337348"/>
    <w:rsid w:val="00340284"/>
    <w:rsid w:val="0034115E"/>
    <w:rsid w:val="00341CC1"/>
    <w:rsid w:val="003424B9"/>
    <w:rsid w:val="00342829"/>
    <w:rsid w:val="00343792"/>
    <w:rsid w:val="00343E6D"/>
    <w:rsid w:val="003451D5"/>
    <w:rsid w:val="00345DC4"/>
    <w:rsid w:val="00345ED0"/>
    <w:rsid w:val="00346F3F"/>
    <w:rsid w:val="00350B79"/>
    <w:rsid w:val="00350CED"/>
    <w:rsid w:val="0035219D"/>
    <w:rsid w:val="003528DC"/>
    <w:rsid w:val="00352938"/>
    <w:rsid w:val="00352BE7"/>
    <w:rsid w:val="00352EA2"/>
    <w:rsid w:val="00353235"/>
    <w:rsid w:val="00354DFA"/>
    <w:rsid w:val="003552CD"/>
    <w:rsid w:val="00355AFC"/>
    <w:rsid w:val="00356017"/>
    <w:rsid w:val="003566B3"/>
    <w:rsid w:val="00356927"/>
    <w:rsid w:val="00357376"/>
    <w:rsid w:val="00357846"/>
    <w:rsid w:val="00357BB8"/>
    <w:rsid w:val="00360983"/>
    <w:rsid w:val="003609EF"/>
    <w:rsid w:val="00360A80"/>
    <w:rsid w:val="0036153F"/>
    <w:rsid w:val="003615C6"/>
    <w:rsid w:val="00361F5A"/>
    <w:rsid w:val="00363868"/>
    <w:rsid w:val="00364EFA"/>
    <w:rsid w:val="003651F7"/>
    <w:rsid w:val="00365838"/>
    <w:rsid w:val="00366701"/>
    <w:rsid w:val="00366A00"/>
    <w:rsid w:val="00366EAF"/>
    <w:rsid w:val="003670B4"/>
    <w:rsid w:val="003670F2"/>
    <w:rsid w:val="00367C39"/>
    <w:rsid w:val="003705E4"/>
    <w:rsid w:val="00372328"/>
    <w:rsid w:val="00372ADB"/>
    <w:rsid w:val="00372ED9"/>
    <w:rsid w:val="003740B4"/>
    <w:rsid w:val="0037414A"/>
    <w:rsid w:val="00374426"/>
    <w:rsid w:val="0037542C"/>
    <w:rsid w:val="0037588A"/>
    <w:rsid w:val="003766FA"/>
    <w:rsid w:val="00376ED6"/>
    <w:rsid w:val="00381167"/>
    <w:rsid w:val="00381904"/>
    <w:rsid w:val="00381974"/>
    <w:rsid w:val="00381DAE"/>
    <w:rsid w:val="00382D7D"/>
    <w:rsid w:val="0038321D"/>
    <w:rsid w:val="00383913"/>
    <w:rsid w:val="003855D5"/>
    <w:rsid w:val="0038576C"/>
    <w:rsid w:val="003862F2"/>
    <w:rsid w:val="00386F38"/>
    <w:rsid w:val="00387C1C"/>
    <w:rsid w:val="003917A8"/>
    <w:rsid w:val="00392933"/>
    <w:rsid w:val="00392CD5"/>
    <w:rsid w:val="00393DEA"/>
    <w:rsid w:val="00394A2B"/>
    <w:rsid w:val="00395153"/>
    <w:rsid w:val="003952DE"/>
    <w:rsid w:val="003964B0"/>
    <w:rsid w:val="00396698"/>
    <w:rsid w:val="00396744"/>
    <w:rsid w:val="00396A68"/>
    <w:rsid w:val="003A0605"/>
    <w:rsid w:val="003A1155"/>
    <w:rsid w:val="003A49FB"/>
    <w:rsid w:val="003A4CDE"/>
    <w:rsid w:val="003A597A"/>
    <w:rsid w:val="003A6364"/>
    <w:rsid w:val="003A6868"/>
    <w:rsid w:val="003A696E"/>
    <w:rsid w:val="003A6BC1"/>
    <w:rsid w:val="003A7869"/>
    <w:rsid w:val="003A7EED"/>
    <w:rsid w:val="003B041C"/>
    <w:rsid w:val="003B1BC8"/>
    <w:rsid w:val="003B2250"/>
    <w:rsid w:val="003B344C"/>
    <w:rsid w:val="003B34CC"/>
    <w:rsid w:val="003B43A2"/>
    <w:rsid w:val="003B48BE"/>
    <w:rsid w:val="003B5236"/>
    <w:rsid w:val="003B5685"/>
    <w:rsid w:val="003B669A"/>
    <w:rsid w:val="003B6BEB"/>
    <w:rsid w:val="003B7697"/>
    <w:rsid w:val="003B76A0"/>
    <w:rsid w:val="003B7A6B"/>
    <w:rsid w:val="003C18D7"/>
    <w:rsid w:val="003C1C7F"/>
    <w:rsid w:val="003C42AE"/>
    <w:rsid w:val="003C4734"/>
    <w:rsid w:val="003C53F3"/>
    <w:rsid w:val="003C610D"/>
    <w:rsid w:val="003C61B9"/>
    <w:rsid w:val="003C621E"/>
    <w:rsid w:val="003C7344"/>
    <w:rsid w:val="003C7615"/>
    <w:rsid w:val="003C7793"/>
    <w:rsid w:val="003C78CB"/>
    <w:rsid w:val="003D0449"/>
    <w:rsid w:val="003D144D"/>
    <w:rsid w:val="003D178C"/>
    <w:rsid w:val="003D1B88"/>
    <w:rsid w:val="003D2FA2"/>
    <w:rsid w:val="003D3F74"/>
    <w:rsid w:val="003D4DC1"/>
    <w:rsid w:val="003D5025"/>
    <w:rsid w:val="003D51C9"/>
    <w:rsid w:val="003D6470"/>
    <w:rsid w:val="003D7247"/>
    <w:rsid w:val="003D7C60"/>
    <w:rsid w:val="003E00D6"/>
    <w:rsid w:val="003E0BD8"/>
    <w:rsid w:val="003E20EF"/>
    <w:rsid w:val="003E2D0C"/>
    <w:rsid w:val="003E3B8F"/>
    <w:rsid w:val="003E3D4B"/>
    <w:rsid w:val="003E4F72"/>
    <w:rsid w:val="003E523B"/>
    <w:rsid w:val="003E55A6"/>
    <w:rsid w:val="003E59E9"/>
    <w:rsid w:val="003E764B"/>
    <w:rsid w:val="003E7859"/>
    <w:rsid w:val="003F063E"/>
    <w:rsid w:val="003F08ED"/>
    <w:rsid w:val="003F08EF"/>
    <w:rsid w:val="003F2E9D"/>
    <w:rsid w:val="003F4090"/>
    <w:rsid w:val="003F490F"/>
    <w:rsid w:val="003F4F52"/>
    <w:rsid w:val="003F505D"/>
    <w:rsid w:val="003F5253"/>
    <w:rsid w:val="003F5560"/>
    <w:rsid w:val="003F65FD"/>
    <w:rsid w:val="00401A19"/>
    <w:rsid w:val="00403C73"/>
    <w:rsid w:val="004044D0"/>
    <w:rsid w:val="004053CD"/>
    <w:rsid w:val="00406DFA"/>
    <w:rsid w:val="004078D5"/>
    <w:rsid w:val="0041148D"/>
    <w:rsid w:val="00411D44"/>
    <w:rsid w:val="00412407"/>
    <w:rsid w:val="00412CDB"/>
    <w:rsid w:val="004138B8"/>
    <w:rsid w:val="00414555"/>
    <w:rsid w:val="00416919"/>
    <w:rsid w:val="00417E06"/>
    <w:rsid w:val="00420241"/>
    <w:rsid w:val="004204E3"/>
    <w:rsid w:val="00420637"/>
    <w:rsid w:val="0042097A"/>
    <w:rsid w:val="00420B1A"/>
    <w:rsid w:val="00420C13"/>
    <w:rsid w:val="00421C5F"/>
    <w:rsid w:val="004231AE"/>
    <w:rsid w:val="00423752"/>
    <w:rsid w:val="00424319"/>
    <w:rsid w:val="004249A9"/>
    <w:rsid w:val="004252D5"/>
    <w:rsid w:val="0042638F"/>
    <w:rsid w:val="00427570"/>
    <w:rsid w:val="00430337"/>
    <w:rsid w:val="00430DFD"/>
    <w:rsid w:val="00432D83"/>
    <w:rsid w:val="004337A9"/>
    <w:rsid w:val="004353E2"/>
    <w:rsid w:val="00435572"/>
    <w:rsid w:val="00435D64"/>
    <w:rsid w:val="00435DC4"/>
    <w:rsid w:val="0043641F"/>
    <w:rsid w:val="0043739A"/>
    <w:rsid w:val="00437737"/>
    <w:rsid w:val="00437FE7"/>
    <w:rsid w:val="004403BB"/>
    <w:rsid w:val="0044163A"/>
    <w:rsid w:val="004416FF"/>
    <w:rsid w:val="00442FB1"/>
    <w:rsid w:val="00444765"/>
    <w:rsid w:val="00444EA8"/>
    <w:rsid w:val="00444F5F"/>
    <w:rsid w:val="00445B0E"/>
    <w:rsid w:val="00446573"/>
    <w:rsid w:val="00446601"/>
    <w:rsid w:val="004473B4"/>
    <w:rsid w:val="00450006"/>
    <w:rsid w:val="0045039E"/>
    <w:rsid w:val="00450964"/>
    <w:rsid w:val="00451210"/>
    <w:rsid w:val="00452EDF"/>
    <w:rsid w:val="004532AA"/>
    <w:rsid w:val="0045491D"/>
    <w:rsid w:val="00455BEC"/>
    <w:rsid w:val="00455E19"/>
    <w:rsid w:val="00457339"/>
    <w:rsid w:val="00457C94"/>
    <w:rsid w:val="00457E2C"/>
    <w:rsid w:val="00460179"/>
    <w:rsid w:val="0046075F"/>
    <w:rsid w:val="004615C7"/>
    <w:rsid w:val="00462BC6"/>
    <w:rsid w:val="00463B14"/>
    <w:rsid w:val="00464E8F"/>
    <w:rsid w:val="0046547E"/>
    <w:rsid w:val="0046576F"/>
    <w:rsid w:val="00466D92"/>
    <w:rsid w:val="00467210"/>
    <w:rsid w:val="00467B1E"/>
    <w:rsid w:val="00467D40"/>
    <w:rsid w:val="00467EA6"/>
    <w:rsid w:val="004709B6"/>
    <w:rsid w:val="00471F72"/>
    <w:rsid w:val="00472201"/>
    <w:rsid w:val="00473F98"/>
    <w:rsid w:val="00474380"/>
    <w:rsid w:val="00474B90"/>
    <w:rsid w:val="00474D9C"/>
    <w:rsid w:val="0047776F"/>
    <w:rsid w:val="00477F54"/>
    <w:rsid w:val="0048032B"/>
    <w:rsid w:val="0048033F"/>
    <w:rsid w:val="00481209"/>
    <w:rsid w:val="0048138B"/>
    <w:rsid w:val="00481F99"/>
    <w:rsid w:val="00484869"/>
    <w:rsid w:val="00484A6E"/>
    <w:rsid w:val="00484EEE"/>
    <w:rsid w:val="00485130"/>
    <w:rsid w:val="004919A4"/>
    <w:rsid w:val="00491C11"/>
    <w:rsid w:val="004925E0"/>
    <w:rsid w:val="004954F1"/>
    <w:rsid w:val="004957DB"/>
    <w:rsid w:val="00495B24"/>
    <w:rsid w:val="0049614E"/>
    <w:rsid w:val="00496F1D"/>
    <w:rsid w:val="0049796B"/>
    <w:rsid w:val="004A00E2"/>
    <w:rsid w:val="004A01DE"/>
    <w:rsid w:val="004A0345"/>
    <w:rsid w:val="004A2138"/>
    <w:rsid w:val="004A3A87"/>
    <w:rsid w:val="004A409F"/>
    <w:rsid w:val="004A41E2"/>
    <w:rsid w:val="004A4541"/>
    <w:rsid w:val="004A454C"/>
    <w:rsid w:val="004A4B32"/>
    <w:rsid w:val="004A5794"/>
    <w:rsid w:val="004A666A"/>
    <w:rsid w:val="004A6817"/>
    <w:rsid w:val="004A699C"/>
    <w:rsid w:val="004A7CDC"/>
    <w:rsid w:val="004B1296"/>
    <w:rsid w:val="004B19ED"/>
    <w:rsid w:val="004B2C7E"/>
    <w:rsid w:val="004B2F75"/>
    <w:rsid w:val="004B3120"/>
    <w:rsid w:val="004B3EBE"/>
    <w:rsid w:val="004B410B"/>
    <w:rsid w:val="004B4922"/>
    <w:rsid w:val="004B49B8"/>
    <w:rsid w:val="004B4D27"/>
    <w:rsid w:val="004B5057"/>
    <w:rsid w:val="004B54BC"/>
    <w:rsid w:val="004B5726"/>
    <w:rsid w:val="004B5919"/>
    <w:rsid w:val="004C1363"/>
    <w:rsid w:val="004C151B"/>
    <w:rsid w:val="004C1926"/>
    <w:rsid w:val="004C20E8"/>
    <w:rsid w:val="004C3C2E"/>
    <w:rsid w:val="004C4DEB"/>
    <w:rsid w:val="004C5170"/>
    <w:rsid w:val="004C647D"/>
    <w:rsid w:val="004C74DB"/>
    <w:rsid w:val="004C783F"/>
    <w:rsid w:val="004C7C12"/>
    <w:rsid w:val="004D0A1C"/>
    <w:rsid w:val="004D1A1B"/>
    <w:rsid w:val="004D2025"/>
    <w:rsid w:val="004D28C7"/>
    <w:rsid w:val="004D2FB2"/>
    <w:rsid w:val="004D3900"/>
    <w:rsid w:val="004D3A9E"/>
    <w:rsid w:val="004D4C3A"/>
    <w:rsid w:val="004D57BF"/>
    <w:rsid w:val="004D726C"/>
    <w:rsid w:val="004D7BDA"/>
    <w:rsid w:val="004E046D"/>
    <w:rsid w:val="004E069A"/>
    <w:rsid w:val="004E0739"/>
    <w:rsid w:val="004E0B8C"/>
    <w:rsid w:val="004E3D22"/>
    <w:rsid w:val="004E4856"/>
    <w:rsid w:val="004E492B"/>
    <w:rsid w:val="004E528E"/>
    <w:rsid w:val="004E54BC"/>
    <w:rsid w:val="004E555D"/>
    <w:rsid w:val="004E5C0E"/>
    <w:rsid w:val="004E5CD6"/>
    <w:rsid w:val="004E64F3"/>
    <w:rsid w:val="004E6579"/>
    <w:rsid w:val="004E67CD"/>
    <w:rsid w:val="004E6970"/>
    <w:rsid w:val="004E6EC4"/>
    <w:rsid w:val="004E7322"/>
    <w:rsid w:val="004E77B1"/>
    <w:rsid w:val="004E7F5D"/>
    <w:rsid w:val="004F0276"/>
    <w:rsid w:val="004F0ADF"/>
    <w:rsid w:val="004F1936"/>
    <w:rsid w:val="004F3DFA"/>
    <w:rsid w:val="004F45CB"/>
    <w:rsid w:val="004F51D4"/>
    <w:rsid w:val="004F5948"/>
    <w:rsid w:val="004F6D68"/>
    <w:rsid w:val="00501CD9"/>
    <w:rsid w:val="00502313"/>
    <w:rsid w:val="005047D0"/>
    <w:rsid w:val="005064E6"/>
    <w:rsid w:val="00507334"/>
    <w:rsid w:val="00507478"/>
    <w:rsid w:val="00507644"/>
    <w:rsid w:val="005104B3"/>
    <w:rsid w:val="005114E6"/>
    <w:rsid w:val="00512FC3"/>
    <w:rsid w:val="00513C63"/>
    <w:rsid w:val="0051439C"/>
    <w:rsid w:val="0051443B"/>
    <w:rsid w:val="00514636"/>
    <w:rsid w:val="00514770"/>
    <w:rsid w:val="00514B8C"/>
    <w:rsid w:val="00516885"/>
    <w:rsid w:val="00517181"/>
    <w:rsid w:val="005203B4"/>
    <w:rsid w:val="0052128F"/>
    <w:rsid w:val="0052247E"/>
    <w:rsid w:val="00522C92"/>
    <w:rsid w:val="005240AB"/>
    <w:rsid w:val="0052765F"/>
    <w:rsid w:val="00527F77"/>
    <w:rsid w:val="0053073C"/>
    <w:rsid w:val="00530967"/>
    <w:rsid w:val="00530E9E"/>
    <w:rsid w:val="0053241E"/>
    <w:rsid w:val="005324DC"/>
    <w:rsid w:val="00532707"/>
    <w:rsid w:val="0053297E"/>
    <w:rsid w:val="00533211"/>
    <w:rsid w:val="0053491E"/>
    <w:rsid w:val="005349E6"/>
    <w:rsid w:val="00534C64"/>
    <w:rsid w:val="0053641F"/>
    <w:rsid w:val="00536CCF"/>
    <w:rsid w:val="005370AB"/>
    <w:rsid w:val="00537514"/>
    <w:rsid w:val="00537F06"/>
    <w:rsid w:val="005401FF"/>
    <w:rsid w:val="005411FC"/>
    <w:rsid w:val="005417DA"/>
    <w:rsid w:val="00541AEF"/>
    <w:rsid w:val="00543CBB"/>
    <w:rsid w:val="00544707"/>
    <w:rsid w:val="00545158"/>
    <w:rsid w:val="00545363"/>
    <w:rsid w:val="00545948"/>
    <w:rsid w:val="00545A0D"/>
    <w:rsid w:val="005462BA"/>
    <w:rsid w:val="00547D61"/>
    <w:rsid w:val="005505E0"/>
    <w:rsid w:val="005522AD"/>
    <w:rsid w:val="0055405D"/>
    <w:rsid w:val="00554135"/>
    <w:rsid w:val="00554AB1"/>
    <w:rsid w:val="00554E1F"/>
    <w:rsid w:val="005554D9"/>
    <w:rsid w:val="00555A0E"/>
    <w:rsid w:val="00555BF1"/>
    <w:rsid w:val="00556AF4"/>
    <w:rsid w:val="005571D2"/>
    <w:rsid w:val="00557B09"/>
    <w:rsid w:val="00557C5B"/>
    <w:rsid w:val="00560D16"/>
    <w:rsid w:val="005613E7"/>
    <w:rsid w:val="00561B29"/>
    <w:rsid w:val="00562934"/>
    <w:rsid w:val="005632BB"/>
    <w:rsid w:val="0056490B"/>
    <w:rsid w:val="00564CF8"/>
    <w:rsid w:val="005653A3"/>
    <w:rsid w:val="0056623D"/>
    <w:rsid w:val="00567492"/>
    <w:rsid w:val="00567FFB"/>
    <w:rsid w:val="005708BC"/>
    <w:rsid w:val="00570AE8"/>
    <w:rsid w:val="005711B4"/>
    <w:rsid w:val="005721E3"/>
    <w:rsid w:val="005739E4"/>
    <w:rsid w:val="005752DC"/>
    <w:rsid w:val="00576A91"/>
    <w:rsid w:val="0057768B"/>
    <w:rsid w:val="005777C6"/>
    <w:rsid w:val="00577D26"/>
    <w:rsid w:val="00580B03"/>
    <w:rsid w:val="00583215"/>
    <w:rsid w:val="00583960"/>
    <w:rsid w:val="005843C6"/>
    <w:rsid w:val="0058463D"/>
    <w:rsid w:val="005855F2"/>
    <w:rsid w:val="00586F43"/>
    <w:rsid w:val="00587DE4"/>
    <w:rsid w:val="0059043F"/>
    <w:rsid w:val="00590DA7"/>
    <w:rsid w:val="005910DB"/>
    <w:rsid w:val="005914E1"/>
    <w:rsid w:val="005917DA"/>
    <w:rsid w:val="0059431E"/>
    <w:rsid w:val="00595600"/>
    <w:rsid w:val="00595807"/>
    <w:rsid w:val="00595839"/>
    <w:rsid w:val="00595CD6"/>
    <w:rsid w:val="00596421"/>
    <w:rsid w:val="00597563"/>
    <w:rsid w:val="005A0805"/>
    <w:rsid w:val="005A1246"/>
    <w:rsid w:val="005A13BF"/>
    <w:rsid w:val="005A16DB"/>
    <w:rsid w:val="005A311E"/>
    <w:rsid w:val="005A35D8"/>
    <w:rsid w:val="005A492E"/>
    <w:rsid w:val="005A5584"/>
    <w:rsid w:val="005A63C2"/>
    <w:rsid w:val="005A67C3"/>
    <w:rsid w:val="005A7ADC"/>
    <w:rsid w:val="005B02EE"/>
    <w:rsid w:val="005B0A6B"/>
    <w:rsid w:val="005B0E84"/>
    <w:rsid w:val="005B203F"/>
    <w:rsid w:val="005B2223"/>
    <w:rsid w:val="005B2993"/>
    <w:rsid w:val="005B42EC"/>
    <w:rsid w:val="005B4635"/>
    <w:rsid w:val="005B4801"/>
    <w:rsid w:val="005B5EE7"/>
    <w:rsid w:val="005B5FE9"/>
    <w:rsid w:val="005B6ED0"/>
    <w:rsid w:val="005B7C60"/>
    <w:rsid w:val="005B7D5E"/>
    <w:rsid w:val="005B7E77"/>
    <w:rsid w:val="005C0330"/>
    <w:rsid w:val="005C0474"/>
    <w:rsid w:val="005C0F81"/>
    <w:rsid w:val="005C3537"/>
    <w:rsid w:val="005C47D0"/>
    <w:rsid w:val="005C527B"/>
    <w:rsid w:val="005C65F2"/>
    <w:rsid w:val="005C6B93"/>
    <w:rsid w:val="005C71BD"/>
    <w:rsid w:val="005C7A20"/>
    <w:rsid w:val="005C7E17"/>
    <w:rsid w:val="005D18D2"/>
    <w:rsid w:val="005D4390"/>
    <w:rsid w:val="005D4824"/>
    <w:rsid w:val="005D4C72"/>
    <w:rsid w:val="005D55E8"/>
    <w:rsid w:val="005D5D18"/>
    <w:rsid w:val="005D6CCF"/>
    <w:rsid w:val="005D7837"/>
    <w:rsid w:val="005E16E1"/>
    <w:rsid w:val="005E1BFF"/>
    <w:rsid w:val="005E2BC0"/>
    <w:rsid w:val="005E2FCC"/>
    <w:rsid w:val="005E31F1"/>
    <w:rsid w:val="005E4033"/>
    <w:rsid w:val="005E484E"/>
    <w:rsid w:val="005E5270"/>
    <w:rsid w:val="005E53D9"/>
    <w:rsid w:val="005E5C76"/>
    <w:rsid w:val="005E5FA9"/>
    <w:rsid w:val="005E602B"/>
    <w:rsid w:val="005E6E82"/>
    <w:rsid w:val="005F058A"/>
    <w:rsid w:val="005F0F0C"/>
    <w:rsid w:val="005F1FFE"/>
    <w:rsid w:val="005F36C3"/>
    <w:rsid w:val="005F3A5B"/>
    <w:rsid w:val="005F4128"/>
    <w:rsid w:val="005F562F"/>
    <w:rsid w:val="005F6054"/>
    <w:rsid w:val="005F6477"/>
    <w:rsid w:val="005F6D91"/>
    <w:rsid w:val="005F7F9C"/>
    <w:rsid w:val="00600434"/>
    <w:rsid w:val="00600F05"/>
    <w:rsid w:val="0060104B"/>
    <w:rsid w:val="00601F7F"/>
    <w:rsid w:val="006029D7"/>
    <w:rsid w:val="00602F1C"/>
    <w:rsid w:val="006044F1"/>
    <w:rsid w:val="006048BE"/>
    <w:rsid w:val="00604A8A"/>
    <w:rsid w:val="00604D8F"/>
    <w:rsid w:val="00604F1F"/>
    <w:rsid w:val="00605D90"/>
    <w:rsid w:val="00605F4F"/>
    <w:rsid w:val="00606001"/>
    <w:rsid w:val="0060628B"/>
    <w:rsid w:val="00606420"/>
    <w:rsid w:val="00606737"/>
    <w:rsid w:val="006078F4"/>
    <w:rsid w:val="00607940"/>
    <w:rsid w:val="00607F07"/>
    <w:rsid w:val="0061146D"/>
    <w:rsid w:val="00612460"/>
    <w:rsid w:val="0061440C"/>
    <w:rsid w:val="006144E1"/>
    <w:rsid w:val="00614957"/>
    <w:rsid w:val="00616A0D"/>
    <w:rsid w:val="00617764"/>
    <w:rsid w:val="00617ACE"/>
    <w:rsid w:val="00620C4E"/>
    <w:rsid w:val="00620FC5"/>
    <w:rsid w:val="0062261A"/>
    <w:rsid w:val="00622FB6"/>
    <w:rsid w:val="00623A68"/>
    <w:rsid w:val="00623CF1"/>
    <w:rsid w:val="0062400A"/>
    <w:rsid w:val="00624631"/>
    <w:rsid w:val="006255A2"/>
    <w:rsid w:val="00625641"/>
    <w:rsid w:val="00625B0D"/>
    <w:rsid w:val="00626CAA"/>
    <w:rsid w:val="00626FBC"/>
    <w:rsid w:val="00627FA9"/>
    <w:rsid w:val="00630178"/>
    <w:rsid w:val="00630F74"/>
    <w:rsid w:val="00631B55"/>
    <w:rsid w:val="00632DFB"/>
    <w:rsid w:val="00632FB0"/>
    <w:rsid w:val="00633D25"/>
    <w:rsid w:val="00634F29"/>
    <w:rsid w:val="0063546C"/>
    <w:rsid w:val="006358BF"/>
    <w:rsid w:val="00636B11"/>
    <w:rsid w:val="00636DD1"/>
    <w:rsid w:val="00636E39"/>
    <w:rsid w:val="00637614"/>
    <w:rsid w:val="00640C96"/>
    <w:rsid w:val="006418EC"/>
    <w:rsid w:val="00641C29"/>
    <w:rsid w:val="00641EAF"/>
    <w:rsid w:val="00641F25"/>
    <w:rsid w:val="006422F3"/>
    <w:rsid w:val="00642446"/>
    <w:rsid w:val="00642E22"/>
    <w:rsid w:val="00643875"/>
    <w:rsid w:val="0064458C"/>
    <w:rsid w:val="00644BA6"/>
    <w:rsid w:val="00645D9F"/>
    <w:rsid w:val="00646BDF"/>
    <w:rsid w:val="00647F30"/>
    <w:rsid w:val="0065080D"/>
    <w:rsid w:val="00650BF3"/>
    <w:rsid w:val="00651B69"/>
    <w:rsid w:val="00654640"/>
    <w:rsid w:val="00654C48"/>
    <w:rsid w:val="006554F5"/>
    <w:rsid w:val="00655A5D"/>
    <w:rsid w:val="00655DFA"/>
    <w:rsid w:val="00656247"/>
    <w:rsid w:val="00657729"/>
    <w:rsid w:val="00660D8D"/>
    <w:rsid w:val="00661557"/>
    <w:rsid w:val="00662E1E"/>
    <w:rsid w:val="00663AE4"/>
    <w:rsid w:val="006645CE"/>
    <w:rsid w:val="006648CD"/>
    <w:rsid w:val="00664CF8"/>
    <w:rsid w:val="006652A5"/>
    <w:rsid w:val="00665881"/>
    <w:rsid w:val="00665BF1"/>
    <w:rsid w:val="00666366"/>
    <w:rsid w:val="00666D82"/>
    <w:rsid w:val="00666E64"/>
    <w:rsid w:val="00671209"/>
    <w:rsid w:val="0067210F"/>
    <w:rsid w:val="006727B3"/>
    <w:rsid w:val="00673D83"/>
    <w:rsid w:val="006741F5"/>
    <w:rsid w:val="00674470"/>
    <w:rsid w:val="00674674"/>
    <w:rsid w:val="00674F9F"/>
    <w:rsid w:val="0067656B"/>
    <w:rsid w:val="00676F9F"/>
    <w:rsid w:val="00677FC7"/>
    <w:rsid w:val="00680898"/>
    <w:rsid w:val="00680F5E"/>
    <w:rsid w:val="0068122A"/>
    <w:rsid w:val="00681F76"/>
    <w:rsid w:val="00681FA3"/>
    <w:rsid w:val="00684249"/>
    <w:rsid w:val="00684E44"/>
    <w:rsid w:val="006862D7"/>
    <w:rsid w:val="006862E1"/>
    <w:rsid w:val="0068644E"/>
    <w:rsid w:val="006866FC"/>
    <w:rsid w:val="00687CA5"/>
    <w:rsid w:val="00687E85"/>
    <w:rsid w:val="00691619"/>
    <w:rsid w:val="00694392"/>
    <w:rsid w:val="006949A6"/>
    <w:rsid w:val="00695376"/>
    <w:rsid w:val="006961A0"/>
    <w:rsid w:val="0069659E"/>
    <w:rsid w:val="00696E4B"/>
    <w:rsid w:val="006A0808"/>
    <w:rsid w:val="006A0A1C"/>
    <w:rsid w:val="006A1375"/>
    <w:rsid w:val="006A203B"/>
    <w:rsid w:val="006A237B"/>
    <w:rsid w:val="006A25E0"/>
    <w:rsid w:val="006A261E"/>
    <w:rsid w:val="006A2683"/>
    <w:rsid w:val="006A26E6"/>
    <w:rsid w:val="006A3184"/>
    <w:rsid w:val="006A341C"/>
    <w:rsid w:val="006A3A93"/>
    <w:rsid w:val="006A43C9"/>
    <w:rsid w:val="006A4A6A"/>
    <w:rsid w:val="006A52CA"/>
    <w:rsid w:val="006A54BB"/>
    <w:rsid w:val="006A54D9"/>
    <w:rsid w:val="006A6D16"/>
    <w:rsid w:val="006A7524"/>
    <w:rsid w:val="006A79A9"/>
    <w:rsid w:val="006B0CFB"/>
    <w:rsid w:val="006B0FE2"/>
    <w:rsid w:val="006B197F"/>
    <w:rsid w:val="006B1CD2"/>
    <w:rsid w:val="006B2234"/>
    <w:rsid w:val="006B2474"/>
    <w:rsid w:val="006B2BA0"/>
    <w:rsid w:val="006B2FC9"/>
    <w:rsid w:val="006B348F"/>
    <w:rsid w:val="006B3522"/>
    <w:rsid w:val="006B3DAF"/>
    <w:rsid w:val="006B3E25"/>
    <w:rsid w:val="006B4BDF"/>
    <w:rsid w:val="006B4D39"/>
    <w:rsid w:val="006B5300"/>
    <w:rsid w:val="006B59D6"/>
    <w:rsid w:val="006B7566"/>
    <w:rsid w:val="006C0ED6"/>
    <w:rsid w:val="006C0F13"/>
    <w:rsid w:val="006C1AB7"/>
    <w:rsid w:val="006C209E"/>
    <w:rsid w:val="006C300C"/>
    <w:rsid w:val="006C3727"/>
    <w:rsid w:val="006C4C69"/>
    <w:rsid w:val="006C5BAE"/>
    <w:rsid w:val="006C752E"/>
    <w:rsid w:val="006C7B5C"/>
    <w:rsid w:val="006C7DAA"/>
    <w:rsid w:val="006D0910"/>
    <w:rsid w:val="006D0A54"/>
    <w:rsid w:val="006D0D4F"/>
    <w:rsid w:val="006D0EFA"/>
    <w:rsid w:val="006D11A2"/>
    <w:rsid w:val="006D15C1"/>
    <w:rsid w:val="006D16FA"/>
    <w:rsid w:val="006D1DFD"/>
    <w:rsid w:val="006D1E35"/>
    <w:rsid w:val="006D2052"/>
    <w:rsid w:val="006D292A"/>
    <w:rsid w:val="006D2E75"/>
    <w:rsid w:val="006D35AA"/>
    <w:rsid w:val="006D3901"/>
    <w:rsid w:val="006D43FD"/>
    <w:rsid w:val="006D5502"/>
    <w:rsid w:val="006D570C"/>
    <w:rsid w:val="006D5EB5"/>
    <w:rsid w:val="006D731E"/>
    <w:rsid w:val="006D7C21"/>
    <w:rsid w:val="006E1A1C"/>
    <w:rsid w:val="006E29B2"/>
    <w:rsid w:val="006E4B75"/>
    <w:rsid w:val="006E4EF2"/>
    <w:rsid w:val="006E5064"/>
    <w:rsid w:val="006E7C32"/>
    <w:rsid w:val="006E7F9D"/>
    <w:rsid w:val="006F0C10"/>
    <w:rsid w:val="006F12B2"/>
    <w:rsid w:val="006F155C"/>
    <w:rsid w:val="006F1855"/>
    <w:rsid w:val="006F23F4"/>
    <w:rsid w:val="006F293A"/>
    <w:rsid w:val="006F3315"/>
    <w:rsid w:val="006F371B"/>
    <w:rsid w:val="006F4777"/>
    <w:rsid w:val="006F4D44"/>
    <w:rsid w:val="006F514E"/>
    <w:rsid w:val="006F5322"/>
    <w:rsid w:val="006F5681"/>
    <w:rsid w:val="006F5A07"/>
    <w:rsid w:val="006F65FE"/>
    <w:rsid w:val="006F6D2D"/>
    <w:rsid w:val="006F7B8C"/>
    <w:rsid w:val="006F7B94"/>
    <w:rsid w:val="0070007B"/>
    <w:rsid w:val="007001DE"/>
    <w:rsid w:val="0070123A"/>
    <w:rsid w:val="007017DD"/>
    <w:rsid w:val="007018B3"/>
    <w:rsid w:val="00701D0A"/>
    <w:rsid w:val="00701ECC"/>
    <w:rsid w:val="0070296B"/>
    <w:rsid w:val="0070386E"/>
    <w:rsid w:val="00703CB3"/>
    <w:rsid w:val="00703EF2"/>
    <w:rsid w:val="007055E8"/>
    <w:rsid w:val="007058B6"/>
    <w:rsid w:val="00705DA9"/>
    <w:rsid w:val="00706FEB"/>
    <w:rsid w:val="00707E14"/>
    <w:rsid w:val="0071167D"/>
    <w:rsid w:val="00712DAB"/>
    <w:rsid w:val="0071362D"/>
    <w:rsid w:val="00714A12"/>
    <w:rsid w:val="0071546D"/>
    <w:rsid w:val="007154F5"/>
    <w:rsid w:val="00716468"/>
    <w:rsid w:val="007211D5"/>
    <w:rsid w:val="00721587"/>
    <w:rsid w:val="007217B4"/>
    <w:rsid w:val="00721D77"/>
    <w:rsid w:val="0072317B"/>
    <w:rsid w:val="00725F56"/>
    <w:rsid w:val="0072620F"/>
    <w:rsid w:val="007264CD"/>
    <w:rsid w:val="0072774C"/>
    <w:rsid w:val="007302C4"/>
    <w:rsid w:val="00730929"/>
    <w:rsid w:val="00731A46"/>
    <w:rsid w:val="00731C59"/>
    <w:rsid w:val="007326C2"/>
    <w:rsid w:val="00733A91"/>
    <w:rsid w:val="00733CAB"/>
    <w:rsid w:val="007359CF"/>
    <w:rsid w:val="007366BD"/>
    <w:rsid w:val="007375CA"/>
    <w:rsid w:val="00740421"/>
    <w:rsid w:val="00741DA6"/>
    <w:rsid w:val="00742609"/>
    <w:rsid w:val="00743059"/>
    <w:rsid w:val="007438AB"/>
    <w:rsid w:val="00744E49"/>
    <w:rsid w:val="007454A9"/>
    <w:rsid w:val="00745CA3"/>
    <w:rsid w:val="00746833"/>
    <w:rsid w:val="0074713A"/>
    <w:rsid w:val="00747788"/>
    <w:rsid w:val="00747E28"/>
    <w:rsid w:val="007500D6"/>
    <w:rsid w:val="007518CB"/>
    <w:rsid w:val="00751B2C"/>
    <w:rsid w:val="0075264B"/>
    <w:rsid w:val="007536E4"/>
    <w:rsid w:val="00754E4D"/>
    <w:rsid w:val="00755694"/>
    <w:rsid w:val="007569DB"/>
    <w:rsid w:val="00756C07"/>
    <w:rsid w:val="00756E88"/>
    <w:rsid w:val="007606A3"/>
    <w:rsid w:val="007611A5"/>
    <w:rsid w:val="00761724"/>
    <w:rsid w:val="0076307A"/>
    <w:rsid w:val="00763148"/>
    <w:rsid w:val="00763473"/>
    <w:rsid w:val="00763861"/>
    <w:rsid w:val="00763BDD"/>
    <w:rsid w:val="00763DF0"/>
    <w:rsid w:val="00763F4A"/>
    <w:rsid w:val="0076612B"/>
    <w:rsid w:val="00766186"/>
    <w:rsid w:val="00766A05"/>
    <w:rsid w:val="00767498"/>
    <w:rsid w:val="007677C0"/>
    <w:rsid w:val="00767ACB"/>
    <w:rsid w:val="007704B5"/>
    <w:rsid w:val="00771CAD"/>
    <w:rsid w:val="007721FC"/>
    <w:rsid w:val="0077268B"/>
    <w:rsid w:val="00774347"/>
    <w:rsid w:val="007745D6"/>
    <w:rsid w:val="00775AA5"/>
    <w:rsid w:val="0077656F"/>
    <w:rsid w:val="0077698E"/>
    <w:rsid w:val="00777ACB"/>
    <w:rsid w:val="00777D15"/>
    <w:rsid w:val="00780AF5"/>
    <w:rsid w:val="007810BE"/>
    <w:rsid w:val="0078115D"/>
    <w:rsid w:val="00782387"/>
    <w:rsid w:val="0078318C"/>
    <w:rsid w:val="0078441F"/>
    <w:rsid w:val="00784792"/>
    <w:rsid w:val="00785558"/>
    <w:rsid w:val="00785F01"/>
    <w:rsid w:val="00786DD6"/>
    <w:rsid w:val="007904D9"/>
    <w:rsid w:val="00790810"/>
    <w:rsid w:val="00790C77"/>
    <w:rsid w:val="007917E2"/>
    <w:rsid w:val="00792961"/>
    <w:rsid w:val="007931CB"/>
    <w:rsid w:val="00793590"/>
    <w:rsid w:val="0079395B"/>
    <w:rsid w:val="00794820"/>
    <w:rsid w:val="007949D9"/>
    <w:rsid w:val="00794ACC"/>
    <w:rsid w:val="00794FFD"/>
    <w:rsid w:val="00796AFE"/>
    <w:rsid w:val="00796B31"/>
    <w:rsid w:val="007977B3"/>
    <w:rsid w:val="007A020D"/>
    <w:rsid w:val="007A1D4A"/>
    <w:rsid w:val="007A206C"/>
    <w:rsid w:val="007A3DC3"/>
    <w:rsid w:val="007A4189"/>
    <w:rsid w:val="007A41B7"/>
    <w:rsid w:val="007A4F45"/>
    <w:rsid w:val="007A63DB"/>
    <w:rsid w:val="007A739B"/>
    <w:rsid w:val="007B0B40"/>
    <w:rsid w:val="007B1E0F"/>
    <w:rsid w:val="007B225A"/>
    <w:rsid w:val="007B246E"/>
    <w:rsid w:val="007B2791"/>
    <w:rsid w:val="007B37DA"/>
    <w:rsid w:val="007B454A"/>
    <w:rsid w:val="007B4C57"/>
    <w:rsid w:val="007B5E1B"/>
    <w:rsid w:val="007B680F"/>
    <w:rsid w:val="007B7335"/>
    <w:rsid w:val="007B7B99"/>
    <w:rsid w:val="007C0846"/>
    <w:rsid w:val="007C10FE"/>
    <w:rsid w:val="007C2EC9"/>
    <w:rsid w:val="007C3472"/>
    <w:rsid w:val="007C3FB0"/>
    <w:rsid w:val="007C40C0"/>
    <w:rsid w:val="007C43CD"/>
    <w:rsid w:val="007C5768"/>
    <w:rsid w:val="007C5DB2"/>
    <w:rsid w:val="007C6032"/>
    <w:rsid w:val="007C63D4"/>
    <w:rsid w:val="007D09FF"/>
    <w:rsid w:val="007D139A"/>
    <w:rsid w:val="007D1493"/>
    <w:rsid w:val="007D157F"/>
    <w:rsid w:val="007D1699"/>
    <w:rsid w:val="007D1B6F"/>
    <w:rsid w:val="007D1CDC"/>
    <w:rsid w:val="007D2CB2"/>
    <w:rsid w:val="007D3D91"/>
    <w:rsid w:val="007D4827"/>
    <w:rsid w:val="007D66DB"/>
    <w:rsid w:val="007D7054"/>
    <w:rsid w:val="007D7A69"/>
    <w:rsid w:val="007D7FE6"/>
    <w:rsid w:val="007E01B5"/>
    <w:rsid w:val="007E04F1"/>
    <w:rsid w:val="007E086A"/>
    <w:rsid w:val="007E1C6F"/>
    <w:rsid w:val="007E2593"/>
    <w:rsid w:val="007E41FE"/>
    <w:rsid w:val="007E4F28"/>
    <w:rsid w:val="007E6001"/>
    <w:rsid w:val="007E61E5"/>
    <w:rsid w:val="007E67E2"/>
    <w:rsid w:val="007E74DF"/>
    <w:rsid w:val="007E7C39"/>
    <w:rsid w:val="007F111E"/>
    <w:rsid w:val="007F15B1"/>
    <w:rsid w:val="007F1A8C"/>
    <w:rsid w:val="007F27FE"/>
    <w:rsid w:val="007F2991"/>
    <w:rsid w:val="007F29B2"/>
    <w:rsid w:val="007F2C9F"/>
    <w:rsid w:val="007F2E1B"/>
    <w:rsid w:val="007F357A"/>
    <w:rsid w:val="007F6EEA"/>
    <w:rsid w:val="007F7691"/>
    <w:rsid w:val="007F7AA3"/>
    <w:rsid w:val="008009F4"/>
    <w:rsid w:val="00801454"/>
    <w:rsid w:val="00801E29"/>
    <w:rsid w:val="00802654"/>
    <w:rsid w:val="0080365C"/>
    <w:rsid w:val="0080441C"/>
    <w:rsid w:val="0080480D"/>
    <w:rsid w:val="008057C1"/>
    <w:rsid w:val="00805C06"/>
    <w:rsid w:val="00806326"/>
    <w:rsid w:val="008069EA"/>
    <w:rsid w:val="00806EA2"/>
    <w:rsid w:val="00807644"/>
    <w:rsid w:val="00807770"/>
    <w:rsid w:val="00807779"/>
    <w:rsid w:val="00807A4C"/>
    <w:rsid w:val="00807ACA"/>
    <w:rsid w:val="00810254"/>
    <w:rsid w:val="00810F68"/>
    <w:rsid w:val="00810FAC"/>
    <w:rsid w:val="00811CAF"/>
    <w:rsid w:val="00812BE8"/>
    <w:rsid w:val="0081608F"/>
    <w:rsid w:val="008177E6"/>
    <w:rsid w:val="008203DC"/>
    <w:rsid w:val="008207B9"/>
    <w:rsid w:val="00820D6A"/>
    <w:rsid w:val="00822780"/>
    <w:rsid w:val="00822EEA"/>
    <w:rsid w:val="00823A3D"/>
    <w:rsid w:val="00823BF0"/>
    <w:rsid w:val="00823D98"/>
    <w:rsid w:val="008240E6"/>
    <w:rsid w:val="0082509B"/>
    <w:rsid w:val="008259C7"/>
    <w:rsid w:val="00825D0B"/>
    <w:rsid w:val="008264DC"/>
    <w:rsid w:val="00827062"/>
    <w:rsid w:val="0082767F"/>
    <w:rsid w:val="008306B4"/>
    <w:rsid w:val="00831CC7"/>
    <w:rsid w:val="00832355"/>
    <w:rsid w:val="008324F6"/>
    <w:rsid w:val="008327E4"/>
    <w:rsid w:val="0083352E"/>
    <w:rsid w:val="00833980"/>
    <w:rsid w:val="00833A03"/>
    <w:rsid w:val="00834FC1"/>
    <w:rsid w:val="008350A3"/>
    <w:rsid w:val="0083596B"/>
    <w:rsid w:val="00835B79"/>
    <w:rsid w:val="00835DCF"/>
    <w:rsid w:val="00836F81"/>
    <w:rsid w:val="008413A5"/>
    <w:rsid w:val="00842C89"/>
    <w:rsid w:val="0084325D"/>
    <w:rsid w:val="00843428"/>
    <w:rsid w:val="008434BC"/>
    <w:rsid w:val="00843B8F"/>
    <w:rsid w:val="00844825"/>
    <w:rsid w:val="00844F1E"/>
    <w:rsid w:val="008451EE"/>
    <w:rsid w:val="008454DA"/>
    <w:rsid w:val="008457C3"/>
    <w:rsid w:val="00845920"/>
    <w:rsid w:val="00847694"/>
    <w:rsid w:val="0084776C"/>
    <w:rsid w:val="008518C1"/>
    <w:rsid w:val="00851B05"/>
    <w:rsid w:val="00852716"/>
    <w:rsid w:val="008528DB"/>
    <w:rsid w:val="00852E63"/>
    <w:rsid w:val="008532CD"/>
    <w:rsid w:val="008535A0"/>
    <w:rsid w:val="00854140"/>
    <w:rsid w:val="00854744"/>
    <w:rsid w:val="008558A4"/>
    <w:rsid w:val="00856A59"/>
    <w:rsid w:val="00857BE1"/>
    <w:rsid w:val="008602EA"/>
    <w:rsid w:val="00860E1A"/>
    <w:rsid w:val="00862494"/>
    <w:rsid w:val="008627B1"/>
    <w:rsid w:val="0086290E"/>
    <w:rsid w:val="00862B0B"/>
    <w:rsid w:val="00863358"/>
    <w:rsid w:val="00863BD6"/>
    <w:rsid w:val="00864544"/>
    <w:rsid w:val="00865D99"/>
    <w:rsid w:val="00867C0C"/>
    <w:rsid w:val="0087086D"/>
    <w:rsid w:val="00870A22"/>
    <w:rsid w:val="00871CEC"/>
    <w:rsid w:val="008724AF"/>
    <w:rsid w:val="0087268C"/>
    <w:rsid w:val="0087316B"/>
    <w:rsid w:val="008757A5"/>
    <w:rsid w:val="00876958"/>
    <w:rsid w:val="00876EBE"/>
    <w:rsid w:val="00881E95"/>
    <w:rsid w:val="008823FE"/>
    <w:rsid w:val="008833D2"/>
    <w:rsid w:val="00883414"/>
    <w:rsid w:val="008835BE"/>
    <w:rsid w:val="00883A4E"/>
    <w:rsid w:val="00884353"/>
    <w:rsid w:val="00884831"/>
    <w:rsid w:val="00884BA8"/>
    <w:rsid w:val="00886817"/>
    <w:rsid w:val="0088709F"/>
    <w:rsid w:val="008908AB"/>
    <w:rsid w:val="008909F7"/>
    <w:rsid w:val="0089103B"/>
    <w:rsid w:val="008912D7"/>
    <w:rsid w:val="00891C07"/>
    <w:rsid w:val="00891CD7"/>
    <w:rsid w:val="00891F5C"/>
    <w:rsid w:val="00891F7C"/>
    <w:rsid w:val="0089218F"/>
    <w:rsid w:val="008924FD"/>
    <w:rsid w:val="00892B48"/>
    <w:rsid w:val="00892EFB"/>
    <w:rsid w:val="0089634F"/>
    <w:rsid w:val="008965D7"/>
    <w:rsid w:val="00897193"/>
    <w:rsid w:val="00897666"/>
    <w:rsid w:val="008A1C21"/>
    <w:rsid w:val="008A24F4"/>
    <w:rsid w:val="008A3034"/>
    <w:rsid w:val="008A4D25"/>
    <w:rsid w:val="008A5524"/>
    <w:rsid w:val="008A6269"/>
    <w:rsid w:val="008A797F"/>
    <w:rsid w:val="008B0125"/>
    <w:rsid w:val="008B0479"/>
    <w:rsid w:val="008B0504"/>
    <w:rsid w:val="008B14DE"/>
    <w:rsid w:val="008B18D0"/>
    <w:rsid w:val="008B2463"/>
    <w:rsid w:val="008B491A"/>
    <w:rsid w:val="008B6F28"/>
    <w:rsid w:val="008B72FA"/>
    <w:rsid w:val="008B74AF"/>
    <w:rsid w:val="008B77E1"/>
    <w:rsid w:val="008B79BB"/>
    <w:rsid w:val="008B7A00"/>
    <w:rsid w:val="008B7A77"/>
    <w:rsid w:val="008C2145"/>
    <w:rsid w:val="008C2976"/>
    <w:rsid w:val="008C299A"/>
    <w:rsid w:val="008C2AF1"/>
    <w:rsid w:val="008C2C52"/>
    <w:rsid w:val="008C343E"/>
    <w:rsid w:val="008C3716"/>
    <w:rsid w:val="008C37FC"/>
    <w:rsid w:val="008C4E57"/>
    <w:rsid w:val="008C632E"/>
    <w:rsid w:val="008C674D"/>
    <w:rsid w:val="008C6F19"/>
    <w:rsid w:val="008C72C4"/>
    <w:rsid w:val="008C7D4A"/>
    <w:rsid w:val="008D0D6B"/>
    <w:rsid w:val="008D2B29"/>
    <w:rsid w:val="008D31E4"/>
    <w:rsid w:val="008D333C"/>
    <w:rsid w:val="008D386C"/>
    <w:rsid w:val="008D3929"/>
    <w:rsid w:val="008D5643"/>
    <w:rsid w:val="008D5B05"/>
    <w:rsid w:val="008E0166"/>
    <w:rsid w:val="008E1FB5"/>
    <w:rsid w:val="008E28DE"/>
    <w:rsid w:val="008E3062"/>
    <w:rsid w:val="008E32CF"/>
    <w:rsid w:val="008E3709"/>
    <w:rsid w:val="008E3FDC"/>
    <w:rsid w:val="008E42FD"/>
    <w:rsid w:val="008E4373"/>
    <w:rsid w:val="008E45AF"/>
    <w:rsid w:val="008E54EE"/>
    <w:rsid w:val="008E56D5"/>
    <w:rsid w:val="008E584D"/>
    <w:rsid w:val="008E60E4"/>
    <w:rsid w:val="008E63E3"/>
    <w:rsid w:val="008E7180"/>
    <w:rsid w:val="008E7AB9"/>
    <w:rsid w:val="008F1923"/>
    <w:rsid w:val="008F27F6"/>
    <w:rsid w:val="008F3259"/>
    <w:rsid w:val="008F3591"/>
    <w:rsid w:val="008F4142"/>
    <w:rsid w:val="008F49C7"/>
    <w:rsid w:val="0090017F"/>
    <w:rsid w:val="00900E54"/>
    <w:rsid w:val="00901807"/>
    <w:rsid w:val="00901F3A"/>
    <w:rsid w:val="00902AC6"/>
    <w:rsid w:val="00902CFB"/>
    <w:rsid w:val="00902E61"/>
    <w:rsid w:val="0090310D"/>
    <w:rsid w:val="00903297"/>
    <w:rsid w:val="00904101"/>
    <w:rsid w:val="009043EB"/>
    <w:rsid w:val="00904A88"/>
    <w:rsid w:val="00904FE8"/>
    <w:rsid w:val="009055EE"/>
    <w:rsid w:val="00907389"/>
    <w:rsid w:val="009077EC"/>
    <w:rsid w:val="00907ECC"/>
    <w:rsid w:val="00910BF5"/>
    <w:rsid w:val="0091202B"/>
    <w:rsid w:val="00912795"/>
    <w:rsid w:val="009134BB"/>
    <w:rsid w:val="00913E47"/>
    <w:rsid w:val="00915C1A"/>
    <w:rsid w:val="00917745"/>
    <w:rsid w:val="00917C83"/>
    <w:rsid w:val="009201BD"/>
    <w:rsid w:val="00921325"/>
    <w:rsid w:val="009216AE"/>
    <w:rsid w:val="009216E8"/>
    <w:rsid w:val="00921CC9"/>
    <w:rsid w:val="0092279F"/>
    <w:rsid w:val="00922C05"/>
    <w:rsid w:val="009233C4"/>
    <w:rsid w:val="00923D25"/>
    <w:rsid w:val="00924430"/>
    <w:rsid w:val="009244B4"/>
    <w:rsid w:val="00924D4B"/>
    <w:rsid w:val="00924E8E"/>
    <w:rsid w:val="00925E52"/>
    <w:rsid w:val="00926C6B"/>
    <w:rsid w:val="009271C9"/>
    <w:rsid w:val="00927FDD"/>
    <w:rsid w:val="009300BC"/>
    <w:rsid w:val="00930F87"/>
    <w:rsid w:val="0093175A"/>
    <w:rsid w:val="00931B14"/>
    <w:rsid w:val="0093231B"/>
    <w:rsid w:val="009325C1"/>
    <w:rsid w:val="009331BE"/>
    <w:rsid w:val="00935833"/>
    <w:rsid w:val="00936ABF"/>
    <w:rsid w:val="00936DAC"/>
    <w:rsid w:val="0094046A"/>
    <w:rsid w:val="0094110F"/>
    <w:rsid w:val="00941DA9"/>
    <w:rsid w:val="00941DCC"/>
    <w:rsid w:val="00943CD1"/>
    <w:rsid w:val="00943E2B"/>
    <w:rsid w:val="009449A8"/>
    <w:rsid w:val="0094721A"/>
    <w:rsid w:val="009501DD"/>
    <w:rsid w:val="00950868"/>
    <w:rsid w:val="00951080"/>
    <w:rsid w:val="009511ED"/>
    <w:rsid w:val="009523C9"/>
    <w:rsid w:val="00952592"/>
    <w:rsid w:val="00954A70"/>
    <w:rsid w:val="009561CB"/>
    <w:rsid w:val="0095748F"/>
    <w:rsid w:val="009576D7"/>
    <w:rsid w:val="00957EBB"/>
    <w:rsid w:val="00960E94"/>
    <w:rsid w:val="0096119D"/>
    <w:rsid w:val="009611D8"/>
    <w:rsid w:val="00961DFD"/>
    <w:rsid w:val="00964598"/>
    <w:rsid w:val="009666E9"/>
    <w:rsid w:val="009668B2"/>
    <w:rsid w:val="00966CEB"/>
    <w:rsid w:val="00967311"/>
    <w:rsid w:val="0096746A"/>
    <w:rsid w:val="00967548"/>
    <w:rsid w:val="009679D1"/>
    <w:rsid w:val="00967AA2"/>
    <w:rsid w:val="009702D8"/>
    <w:rsid w:val="00971B38"/>
    <w:rsid w:val="00972134"/>
    <w:rsid w:val="00973017"/>
    <w:rsid w:val="00974646"/>
    <w:rsid w:val="009754FA"/>
    <w:rsid w:val="00975826"/>
    <w:rsid w:val="0097641D"/>
    <w:rsid w:val="00977363"/>
    <w:rsid w:val="00977ED0"/>
    <w:rsid w:val="00977F40"/>
    <w:rsid w:val="00981309"/>
    <w:rsid w:val="00981624"/>
    <w:rsid w:val="0098214B"/>
    <w:rsid w:val="00982461"/>
    <w:rsid w:val="009832A8"/>
    <w:rsid w:val="009839FF"/>
    <w:rsid w:val="0098414A"/>
    <w:rsid w:val="00985021"/>
    <w:rsid w:val="009852FA"/>
    <w:rsid w:val="00985524"/>
    <w:rsid w:val="00985E24"/>
    <w:rsid w:val="00985FCB"/>
    <w:rsid w:val="0098674D"/>
    <w:rsid w:val="00986761"/>
    <w:rsid w:val="00990123"/>
    <w:rsid w:val="00990500"/>
    <w:rsid w:val="009908FE"/>
    <w:rsid w:val="00990C39"/>
    <w:rsid w:val="0099106C"/>
    <w:rsid w:val="009910DA"/>
    <w:rsid w:val="00991F32"/>
    <w:rsid w:val="00992A04"/>
    <w:rsid w:val="00992FD6"/>
    <w:rsid w:val="009943A8"/>
    <w:rsid w:val="00994E9F"/>
    <w:rsid w:val="0099573B"/>
    <w:rsid w:val="00996F97"/>
    <w:rsid w:val="00997837"/>
    <w:rsid w:val="00997E8D"/>
    <w:rsid w:val="009A0E69"/>
    <w:rsid w:val="009A16C4"/>
    <w:rsid w:val="009A202E"/>
    <w:rsid w:val="009A2494"/>
    <w:rsid w:val="009A37CA"/>
    <w:rsid w:val="009A3AD8"/>
    <w:rsid w:val="009A41CC"/>
    <w:rsid w:val="009A4B5D"/>
    <w:rsid w:val="009A4EA9"/>
    <w:rsid w:val="009A5DD4"/>
    <w:rsid w:val="009A5F83"/>
    <w:rsid w:val="009A6C46"/>
    <w:rsid w:val="009B0F4F"/>
    <w:rsid w:val="009B2621"/>
    <w:rsid w:val="009B3751"/>
    <w:rsid w:val="009B393D"/>
    <w:rsid w:val="009B4D09"/>
    <w:rsid w:val="009B5B5A"/>
    <w:rsid w:val="009B6057"/>
    <w:rsid w:val="009B6502"/>
    <w:rsid w:val="009C00E0"/>
    <w:rsid w:val="009C02F3"/>
    <w:rsid w:val="009C03E7"/>
    <w:rsid w:val="009C0FF0"/>
    <w:rsid w:val="009C1E15"/>
    <w:rsid w:val="009C4153"/>
    <w:rsid w:val="009C4476"/>
    <w:rsid w:val="009C5511"/>
    <w:rsid w:val="009C5A5E"/>
    <w:rsid w:val="009C6FF8"/>
    <w:rsid w:val="009D0C20"/>
    <w:rsid w:val="009D184E"/>
    <w:rsid w:val="009D1999"/>
    <w:rsid w:val="009D2475"/>
    <w:rsid w:val="009D38F9"/>
    <w:rsid w:val="009D510B"/>
    <w:rsid w:val="009D5304"/>
    <w:rsid w:val="009D5B41"/>
    <w:rsid w:val="009D6A6D"/>
    <w:rsid w:val="009D7BB5"/>
    <w:rsid w:val="009E1335"/>
    <w:rsid w:val="009E14FE"/>
    <w:rsid w:val="009E2865"/>
    <w:rsid w:val="009E318A"/>
    <w:rsid w:val="009E42E7"/>
    <w:rsid w:val="009E4882"/>
    <w:rsid w:val="009E4C64"/>
    <w:rsid w:val="009E54FF"/>
    <w:rsid w:val="009E6B9D"/>
    <w:rsid w:val="009E7FF7"/>
    <w:rsid w:val="009F056B"/>
    <w:rsid w:val="009F086F"/>
    <w:rsid w:val="009F136F"/>
    <w:rsid w:val="009F14A9"/>
    <w:rsid w:val="009F166D"/>
    <w:rsid w:val="009F18A6"/>
    <w:rsid w:val="009F1ED9"/>
    <w:rsid w:val="009F29B3"/>
    <w:rsid w:val="009F4759"/>
    <w:rsid w:val="009F4820"/>
    <w:rsid w:val="009F4FB1"/>
    <w:rsid w:val="009F57AD"/>
    <w:rsid w:val="009F5DB9"/>
    <w:rsid w:val="009F5E55"/>
    <w:rsid w:val="009F621F"/>
    <w:rsid w:val="009F757A"/>
    <w:rsid w:val="009F7C5E"/>
    <w:rsid w:val="00A00554"/>
    <w:rsid w:val="00A00A33"/>
    <w:rsid w:val="00A01CD1"/>
    <w:rsid w:val="00A01F55"/>
    <w:rsid w:val="00A022C4"/>
    <w:rsid w:val="00A030EC"/>
    <w:rsid w:val="00A03E9B"/>
    <w:rsid w:val="00A03ECF"/>
    <w:rsid w:val="00A04B2C"/>
    <w:rsid w:val="00A067C1"/>
    <w:rsid w:val="00A067C2"/>
    <w:rsid w:val="00A06A7E"/>
    <w:rsid w:val="00A1031F"/>
    <w:rsid w:val="00A1074D"/>
    <w:rsid w:val="00A116B9"/>
    <w:rsid w:val="00A11E99"/>
    <w:rsid w:val="00A141F4"/>
    <w:rsid w:val="00A143A1"/>
    <w:rsid w:val="00A15609"/>
    <w:rsid w:val="00A15755"/>
    <w:rsid w:val="00A163A0"/>
    <w:rsid w:val="00A16A5D"/>
    <w:rsid w:val="00A17CE4"/>
    <w:rsid w:val="00A21572"/>
    <w:rsid w:val="00A21C26"/>
    <w:rsid w:val="00A2362D"/>
    <w:rsid w:val="00A24017"/>
    <w:rsid w:val="00A26240"/>
    <w:rsid w:val="00A26A6B"/>
    <w:rsid w:val="00A26AB6"/>
    <w:rsid w:val="00A27BC3"/>
    <w:rsid w:val="00A27ED7"/>
    <w:rsid w:val="00A3002B"/>
    <w:rsid w:val="00A30164"/>
    <w:rsid w:val="00A3049F"/>
    <w:rsid w:val="00A304E3"/>
    <w:rsid w:val="00A3067D"/>
    <w:rsid w:val="00A30FCF"/>
    <w:rsid w:val="00A31802"/>
    <w:rsid w:val="00A320B9"/>
    <w:rsid w:val="00A3287A"/>
    <w:rsid w:val="00A34179"/>
    <w:rsid w:val="00A347C3"/>
    <w:rsid w:val="00A35C6E"/>
    <w:rsid w:val="00A35E1E"/>
    <w:rsid w:val="00A35EC2"/>
    <w:rsid w:val="00A36191"/>
    <w:rsid w:val="00A369E8"/>
    <w:rsid w:val="00A37A1B"/>
    <w:rsid w:val="00A40B71"/>
    <w:rsid w:val="00A4131C"/>
    <w:rsid w:val="00A43525"/>
    <w:rsid w:val="00A4361C"/>
    <w:rsid w:val="00A43CC6"/>
    <w:rsid w:val="00A4464E"/>
    <w:rsid w:val="00A45AB3"/>
    <w:rsid w:val="00A46534"/>
    <w:rsid w:val="00A46EDB"/>
    <w:rsid w:val="00A500BE"/>
    <w:rsid w:val="00A500D6"/>
    <w:rsid w:val="00A50198"/>
    <w:rsid w:val="00A51DAD"/>
    <w:rsid w:val="00A524D2"/>
    <w:rsid w:val="00A52FFB"/>
    <w:rsid w:val="00A54405"/>
    <w:rsid w:val="00A545E2"/>
    <w:rsid w:val="00A566F9"/>
    <w:rsid w:val="00A60B94"/>
    <w:rsid w:val="00A617B7"/>
    <w:rsid w:val="00A6190D"/>
    <w:rsid w:val="00A61A64"/>
    <w:rsid w:val="00A62549"/>
    <w:rsid w:val="00A634CB"/>
    <w:rsid w:val="00A6364B"/>
    <w:rsid w:val="00A6380C"/>
    <w:rsid w:val="00A63D19"/>
    <w:rsid w:val="00A64063"/>
    <w:rsid w:val="00A6410B"/>
    <w:rsid w:val="00A64CB7"/>
    <w:rsid w:val="00A64E20"/>
    <w:rsid w:val="00A65001"/>
    <w:rsid w:val="00A66861"/>
    <w:rsid w:val="00A66F7B"/>
    <w:rsid w:val="00A67799"/>
    <w:rsid w:val="00A70084"/>
    <w:rsid w:val="00A702B9"/>
    <w:rsid w:val="00A71F8F"/>
    <w:rsid w:val="00A725BD"/>
    <w:rsid w:val="00A73B53"/>
    <w:rsid w:val="00A7427C"/>
    <w:rsid w:val="00A76052"/>
    <w:rsid w:val="00A761C7"/>
    <w:rsid w:val="00A76659"/>
    <w:rsid w:val="00A77C05"/>
    <w:rsid w:val="00A80079"/>
    <w:rsid w:val="00A80AED"/>
    <w:rsid w:val="00A80FC8"/>
    <w:rsid w:val="00A81890"/>
    <w:rsid w:val="00A82B1F"/>
    <w:rsid w:val="00A83BEE"/>
    <w:rsid w:val="00A850F7"/>
    <w:rsid w:val="00A86724"/>
    <w:rsid w:val="00A87CBF"/>
    <w:rsid w:val="00A903F8"/>
    <w:rsid w:val="00A9099C"/>
    <w:rsid w:val="00A90E2E"/>
    <w:rsid w:val="00A923FD"/>
    <w:rsid w:val="00A92F42"/>
    <w:rsid w:val="00A93A1D"/>
    <w:rsid w:val="00A94A61"/>
    <w:rsid w:val="00A94F2A"/>
    <w:rsid w:val="00A959DF"/>
    <w:rsid w:val="00A95BB1"/>
    <w:rsid w:val="00A96213"/>
    <w:rsid w:val="00A9634D"/>
    <w:rsid w:val="00A96BEE"/>
    <w:rsid w:val="00A97097"/>
    <w:rsid w:val="00A9729D"/>
    <w:rsid w:val="00A97585"/>
    <w:rsid w:val="00AA019F"/>
    <w:rsid w:val="00AA1832"/>
    <w:rsid w:val="00AA25FB"/>
    <w:rsid w:val="00AA2AE9"/>
    <w:rsid w:val="00AA2DE0"/>
    <w:rsid w:val="00AA30CA"/>
    <w:rsid w:val="00AA3696"/>
    <w:rsid w:val="00AA3E5A"/>
    <w:rsid w:val="00AA4E59"/>
    <w:rsid w:val="00AA5409"/>
    <w:rsid w:val="00AA5F5E"/>
    <w:rsid w:val="00AA626B"/>
    <w:rsid w:val="00AA69E1"/>
    <w:rsid w:val="00AA6BF6"/>
    <w:rsid w:val="00AA733A"/>
    <w:rsid w:val="00AA7ADB"/>
    <w:rsid w:val="00AA7EA6"/>
    <w:rsid w:val="00AB0704"/>
    <w:rsid w:val="00AB0738"/>
    <w:rsid w:val="00AB10EE"/>
    <w:rsid w:val="00AB2CC7"/>
    <w:rsid w:val="00AB428A"/>
    <w:rsid w:val="00AB4B2D"/>
    <w:rsid w:val="00AB5746"/>
    <w:rsid w:val="00AB64A6"/>
    <w:rsid w:val="00AB7734"/>
    <w:rsid w:val="00AB7B2B"/>
    <w:rsid w:val="00AC1F7C"/>
    <w:rsid w:val="00AC1FB4"/>
    <w:rsid w:val="00AC26F9"/>
    <w:rsid w:val="00AC297A"/>
    <w:rsid w:val="00AC437D"/>
    <w:rsid w:val="00AC4D20"/>
    <w:rsid w:val="00AC5555"/>
    <w:rsid w:val="00AC61BE"/>
    <w:rsid w:val="00AC6E05"/>
    <w:rsid w:val="00AC700E"/>
    <w:rsid w:val="00AC7EC9"/>
    <w:rsid w:val="00AD04E8"/>
    <w:rsid w:val="00AD09E0"/>
    <w:rsid w:val="00AD271C"/>
    <w:rsid w:val="00AD2CFE"/>
    <w:rsid w:val="00AD45F2"/>
    <w:rsid w:val="00AD47AF"/>
    <w:rsid w:val="00AD4E32"/>
    <w:rsid w:val="00AD5DBA"/>
    <w:rsid w:val="00AD6104"/>
    <w:rsid w:val="00AD63C6"/>
    <w:rsid w:val="00AD6FF1"/>
    <w:rsid w:val="00AD7447"/>
    <w:rsid w:val="00AD7756"/>
    <w:rsid w:val="00AD7A02"/>
    <w:rsid w:val="00AD7D1A"/>
    <w:rsid w:val="00AE0C2D"/>
    <w:rsid w:val="00AE1464"/>
    <w:rsid w:val="00AE1D76"/>
    <w:rsid w:val="00AE22DC"/>
    <w:rsid w:val="00AE3FC6"/>
    <w:rsid w:val="00AE4F70"/>
    <w:rsid w:val="00AE5070"/>
    <w:rsid w:val="00AE52D3"/>
    <w:rsid w:val="00AE6D9E"/>
    <w:rsid w:val="00AE710B"/>
    <w:rsid w:val="00AF0AA0"/>
    <w:rsid w:val="00AF0FA7"/>
    <w:rsid w:val="00AF11F5"/>
    <w:rsid w:val="00AF13A9"/>
    <w:rsid w:val="00AF19F3"/>
    <w:rsid w:val="00AF25E3"/>
    <w:rsid w:val="00AF300D"/>
    <w:rsid w:val="00AF3202"/>
    <w:rsid w:val="00AF419B"/>
    <w:rsid w:val="00AF5C14"/>
    <w:rsid w:val="00AF5D69"/>
    <w:rsid w:val="00AF6398"/>
    <w:rsid w:val="00AF7A6B"/>
    <w:rsid w:val="00B0079A"/>
    <w:rsid w:val="00B00D05"/>
    <w:rsid w:val="00B01B4D"/>
    <w:rsid w:val="00B01D9E"/>
    <w:rsid w:val="00B027E3"/>
    <w:rsid w:val="00B02A95"/>
    <w:rsid w:val="00B03275"/>
    <w:rsid w:val="00B03872"/>
    <w:rsid w:val="00B0480D"/>
    <w:rsid w:val="00B05743"/>
    <w:rsid w:val="00B05E46"/>
    <w:rsid w:val="00B06163"/>
    <w:rsid w:val="00B06E63"/>
    <w:rsid w:val="00B07455"/>
    <w:rsid w:val="00B101AE"/>
    <w:rsid w:val="00B109B7"/>
    <w:rsid w:val="00B10E88"/>
    <w:rsid w:val="00B114F4"/>
    <w:rsid w:val="00B117B6"/>
    <w:rsid w:val="00B118B0"/>
    <w:rsid w:val="00B11A6A"/>
    <w:rsid w:val="00B14EAF"/>
    <w:rsid w:val="00B17AA6"/>
    <w:rsid w:val="00B17D47"/>
    <w:rsid w:val="00B208BF"/>
    <w:rsid w:val="00B21264"/>
    <w:rsid w:val="00B2226C"/>
    <w:rsid w:val="00B23D2E"/>
    <w:rsid w:val="00B2434A"/>
    <w:rsid w:val="00B25772"/>
    <w:rsid w:val="00B25D7E"/>
    <w:rsid w:val="00B26821"/>
    <w:rsid w:val="00B26BC1"/>
    <w:rsid w:val="00B30266"/>
    <w:rsid w:val="00B30D9F"/>
    <w:rsid w:val="00B31035"/>
    <w:rsid w:val="00B3161C"/>
    <w:rsid w:val="00B32CB9"/>
    <w:rsid w:val="00B33746"/>
    <w:rsid w:val="00B33FD2"/>
    <w:rsid w:val="00B35CB4"/>
    <w:rsid w:val="00B36CCD"/>
    <w:rsid w:val="00B36FD7"/>
    <w:rsid w:val="00B37563"/>
    <w:rsid w:val="00B40561"/>
    <w:rsid w:val="00B406DF"/>
    <w:rsid w:val="00B40822"/>
    <w:rsid w:val="00B4127A"/>
    <w:rsid w:val="00B41326"/>
    <w:rsid w:val="00B41B79"/>
    <w:rsid w:val="00B4204B"/>
    <w:rsid w:val="00B42E3A"/>
    <w:rsid w:val="00B4592F"/>
    <w:rsid w:val="00B46583"/>
    <w:rsid w:val="00B47C93"/>
    <w:rsid w:val="00B5010C"/>
    <w:rsid w:val="00B506E6"/>
    <w:rsid w:val="00B509AF"/>
    <w:rsid w:val="00B51058"/>
    <w:rsid w:val="00B5110D"/>
    <w:rsid w:val="00B5123E"/>
    <w:rsid w:val="00B528FF"/>
    <w:rsid w:val="00B531E6"/>
    <w:rsid w:val="00B5495A"/>
    <w:rsid w:val="00B555BE"/>
    <w:rsid w:val="00B56558"/>
    <w:rsid w:val="00B5735B"/>
    <w:rsid w:val="00B57485"/>
    <w:rsid w:val="00B60B43"/>
    <w:rsid w:val="00B60B73"/>
    <w:rsid w:val="00B61366"/>
    <w:rsid w:val="00B632EA"/>
    <w:rsid w:val="00B633F0"/>
    <w:rsid w:val="00B63A99"/>
    <w:rsid w:val="00B63C1A"/>
    <w:rsid w:val="00B64084"/>
    <w:rsid w:val="00B644BC"/>
    <w:rsid w:val="00B64952"/>
    <w:rsid w:val="00B67F80"/>
    <w:rsid w:val="00B70082"/>
    <w:rsid w:val="00B70281"/>
    <w:rsid w:val="00B7094C"/>
    <w:rsid w:val="00B70CD2"/>
    <w:rsid w:val="00B71471"/>
    <w:rsid w:val="00B72BF6"/>
    <w:rsid w:val="00B72D80"/>
    <w:rsid w:val="00B73FE4"/>
    <w:rsid w:val="00B74294"/>
    <w:rsid w:val="00B76540"/>
    <w:rsid w:val="00B7671E"/>
    <w:rsid w:val="00B76DF9"/>
    <w:rsid w:val="00B77404"/>
    <w:rsid w:val="00B77797"/>
    <w:rsid w:val="00B7789B"/>
    <w:rsid w:val="00B81A23"/>
    <w:rsid w:val="00B81BB4"/>
    <w:rsid w:val="00B8339E"/>
    <w:rsid w:val="00B8353B"/>
    <w:rsid w:val="00B8389F"/>
    <w:rsid w:val="00B84441"/>
    <w:rsid w:val="00B84BE7"/>
    <w:rsid w:val="00B84D04"/>
    <w:rsid w:val="00B871E2"/>
    <w:rsid w:val="00B87936"/>
    <w:rsid w:val="00B91943"/>
    <w:rsid w:val="00B91C30"/>
    <w:rsid w:val="00B91F90"/>
    <w:rsid w:val="00B929D9"/>
    <w:rsid w:val="00B92C3B"/>
    <w:rsid w:val="00B92FFD"/>
    <w:rsid w:val="00B938C5"/>
    <w:rsid w:val="00B93E99"/>
    <w:rsid w:val="00B93F91"/>
    <w:rsid w:val="00B949D3"/>
    <w:rsid w:val="00BA0773"/>
    <w:rsid w:val="00BA0B39"/>
    <w:rsid w:val="00BA1071"/>
    <w:rsid w:val="00BA14B1"/>
    <w:rsid w:val="00BA2680"/>
    <w:rsid w:val="00BA2A24"/>
    <w:rsid w:val="00BA2D3C"/>
    <w:rsid w:val="00BA420E"/>
    <w:rsid w:val="00BA46E4"/>
    <w:rsid w:val="00BA48C0"/>
    <w:rsid w:val="00BA5900"/>
    <w:rsid w:val="00BA651A"/>
    <w:rsid w:val="00BA6D5D"/>
    <w:rsid w:val="00BB15BF"/>
    <w:rsid w:val="00BB16A7"/>
    <w:rsid w:val="00BB1FC2"/>
    <w:rsid w:val="00BB24A7"/>
    <w:rsid w:val="00BB34E8"/>
    <w:rsid w:val="00BB67FD"/>
    <w:rsid w:val="00BB6D8A"/>
    <w:rsid w:val="00BB7A78"/>
    <w:rsid w:val="00BC0CB1"/>
    <w:rsid w:val="00BC0FDC"/>
    <w:rsid w:val="00BC13B6"/>
    <w:rsid w:val="00BC1439"/>
    <w:rsid w:val="00BC2337"/>
    <w:rsid w:val="00BC259B"/>
    <w:rsid w:val="00BC3518"/>
    <w:rsid w:val="00BC3840"/>
    <w:rsid w:val="00BC3F7E"/>
    <w:rsid w:val="00BC4605"/>
    <w:rsid w:val="00BC47B3"/>
    <w:rsid w:val="00BC4CBD"/>
    <w:rsid w:val="00BC62FE"/>
    <w:rsid w:val="00BC6347"/>
    <w:rsid w:val="00BC66C8"/>
    <w:rsid w:val="00BC694C"/>
    <w:rsid w:val="00BC7A73"/>
    <w:rsid w:val="00BC7DB2"/>
    <w:rsid w:val="00BD2EBD"/>
    <w:rsid w:val="00BD2FED"/>
    <w:rsid w:val="00BD30AA"/>
    <w:rsid w:val="00BD38CE"/>
    <w:rsid w:val="00BD46D1"/>
    <w:rsid w:val="00BD4EB3"/>
    <w:rsid w:val="00BD5571"/>
    <w:rsid w:val="00BD5739"/>
    <w:rsid w:val="00BD587E"/>
    <w:rsid w:val="00BD5F21"/>
    <w:rsid w:val="00BD6153"/>
    <w:rsid w:val="00BD6239"/>
    <w:rsid w:val="00BD6AEB"/>
    <w:rsid w:val="00BD7F19"/>
    <w:rsid w:val="00BE01C3"/>
    <w:rsid w:val="00BE05FC"/>
    <w:rsid w:val="00BE0B15"/>
    <w:rsid w:val="00BE0D26"/>
    <w:rsid w:val="00BE0E57"/>
    <w:rsid w:val="00BE2D6F"/>
    <w:rsid w:val="00BE2F22"/>
    <w:rsid w:val="00BE4BCF"/>
    <w:rsid w:val="00BE5C7F"/>
    <w:rsid w:val="00BE640D"/>
    <w:rsid w:val="00BE7351"/>
    <w:rsid w:val="00BF05EA"/>
    <w:rsid w:val="00BF1D6C"/>
    <w:rsid w:val="00BF21FB"/>
    <w:rsid w:val="00BF53C8"/>
    <w:rsid w:val="00BF5DDD"/>
    <w:rsid w:val="00BF686B"/>
    <w:rsid w:val="00BF7B0B"/>
    <w:rsid w:val="00C0165A"/>
    <w:rsid w:val="00C01AFA"/>
    <w:rsid w:val="00C01B06"/>
    <w:rsid w:val="00C01C37"/>
    <w:rsid w:val="00C01D9E"/>
    <w:rsid w:val="00C0200F"/>
    <w:rsid w:val="00C03104"/>
    <w:rsid w:val="00C03867"/>
    <w:rsid w:val="00C04699"/>
    <w:rsid w:val="00C04EDE"/>
    <w:rsid w:val="00C07F18"/>
    <w:rsid w:val="00C1042D"/>
    <w:rsid w:val="00C107E6"/>
    <w:rsid w:val="00C10938"/>
    <w:rsid w:val="00C114A3"/>
    <w:rsid w:val="00C11D0B"/>
    <w:rsid w:val="00C12139"/>
    <w:rsid w:val="00C1214C"/>
    <w:rsid w:val="00C1482C"/>
    <w:rsid w:val="00C149B7"/>
    <w:rsid w:val="00C14CB8"/>
    <w:rsid w:val="00C15A62"/>
    <w:rsid w:val="00C1735F"/>
    <w:rsid w:val="00C2050A"/>
    <w:rsid w:val="00C20548"/>
    <w:rsid w:val="00C21475"/>
    <w:rsid w:val="00C218B9"/>
    <w:rsid w:val="00C21B96"/>
    <w:rsid w:val="00C230DA"/>
    <w:rsid w:val="00C23621"/>
    <w:rsid w:val="00C23E19"/>
    <w:rsid w:val="00C24B47"/>
    <w:rsid w:val="00C25865"/>
    <w:rsid w:val="00C25B69"/>
    <w:rsid w:val="00C25DC3"/>
    <w:rsid w:val="00C2654D"/>
    <w:rsid w:val="00C26742"/>
    <w:rsid w:val="00C2699D"/>
    <w:rsid w:val="00C270DD"/>
    <w:rsid w:val="00C27353"/>
    <w:rsid w:val="00C274F5"/>
    <w:rsid w:val="00C3033F"/>
    <w:rsid w:val="00C30545"/>
    <w:rsid w:val="00C310D7"/>
    <w:rsid w:val="00C319C1"/>
    <w:rsid w:val="00C3411A"/>
    <w:rsid w:val="00C348A1"/>
    <w:rsid w:val="00C348BC"/>
    <w:rsid w:val="00C35DFF"/>
    <w:rsid w:val="00C364BF"/>
    <w:rsid w:val="00C3660F"/>
    <w:rsid w:val="00C3666B"/>
    <w:rsid w:val="00C36B10"/>
    <w:rsid w:val="00C36D6D"/>
    <w:rsid w:val="00C379CB"/>
    <w:rsid w:val="00C37E11"/>
    <w:rsid w:val="00C40C0B"/>
    <w:rsid w:val="00C427E0"/>
    <w:rsid w:val="00C444C1"/>
    <w:rsid w:val="00C455A6"/>
    <w:rsid w:val="00C455D8"/>
    <w:rsid w:val="00C45625"/>
    <w:rsid w:val="00C45E27"/>
    <w:rsid w:val="00C4717E"/>
    <w:rsid w:val="00C50C58"/>
    <w:rsid w:val="00C5120B"/>
    <w:rsid w:val="00C5227A"/>
    <w:rsid w:val="00C52ABE"/>
    <w:rsid w:val="00C52D51"/>
    <w:rsid w:val="00C53895"/>
    <w:rsid w:val="00C53B22"/>
    <w:rsid w:val="00C53EA3"/>
    <w:rsid w:val="00C53F38"/>
    <w:rsid w:val="00C542EF"/>
    <w:rsid w:val="00C5491B"/>
    <w:rsid w:val="00C557F2"/>
    <w:rsid w:val="00C55A96"/>
    <w:rsid w:val="00C55FC7"/>
    <w:rsid w:val="00C5601C"/>
    <w:rsid w:val="00C56313"/>
    <w:rsid w:val="00C56A55"/>
    <w:rsid w:val="00C56BD8"/>
    <w:rsid w:val="00C56BF2"/>
    <w:rsid w:val="00C5732D"/>
    <w:rsid w:val="00C57377"/>
    <w:rsid w:val="00C57FC0"/>
    <w:rsid w:val="00C611AB"/>
    <w:rsid w:val="00C61425"/>
    <w:rsid w:val="00C6247F"/>
    <w:rsid w:val="00C63B05"/>
    <w:rsid w:val="00C63C74"/>
    <w:rsid w:val="00C64432"/>
    <w:rsid w:val="00C64B5D"/>
    <w:rsid w:val="00C64CF5"/>
    <w:rsid w:val="00C65013"/>
    <w:rsid w:val="00C65165"/>
    <w:rsid w:val="00C651F4"/>
    <w:rsid w:val="00C6680D"/>
    <w:rsid w:val="00C676A3"/>
    <w:rsid w:val="00C703FC"/>
    <w:rsid w:val="00C705B1"/>
    <w:rsid w:val="00C70813"/>
    <w:rsid w:val="00C70D5E"/>
    <w:rsid w:val="00C710FE"/>
    <w:rsid w:val="00C7152E"/>
    <w:rsid w:val="00C71A52"/>
    <w:rsid w:val="00C71BFF"/>
    <w:rsid w:val="00C7356D"/>
    <w:rsid w:val="00C736C2"/>
    <w:rsid w:val="00C74B22"/>
    <w:rsid w:val="00C74FD7"/>
    <w:rsid w:val="00C75029"/>
    <w:rsid w:val="00C768AD"/>
    <w:rsid w:val="00C7747B"/>
    <w:rsid w:val="00C77AE3"/>
    <w:rsid w:val="00C8042E"/>
    <w:rsid w:val="00C80B1F"/>
    <w:rsid w:val="00C80D30"/>
    <w:rsid w:val="00C81DA0"/>
    <w:rsid w:val="00C824D9"/>
    <w:rsid w:val="00C82DE1"/>
    <w:rsid w:val="00C83945"/>
    <w:rsid w:val="00C84376"/>
    <w:rsid w:val="00C84977"/>
    <w:rsid w:val="00C84B2E"/>
    <w:rsid w:val="00C84CBB"/>
    <w:rsid w:val="00C85D06"/>
    <w:rsid w:val="00C85FA8"/>
    <w:rsid w:val="00C864B8"/>
    <w:rsid w:val="00C87E84"/>
    <w:rsid w:val="00C91BBA"/>
    <w:rsid w:val="00C91FCC"/>
    <w:rsid w:val="00C92D16"/>
    <w:rsid w:val="00C92D90"/>
    <w:rsid w:val="00C92E89"/>
    <w:rsid w:val="00C93D0F"/>
    <w:rsid w:val="00C94EE0"/>
    <w:rsid w:val="00C95CF0"/>
    <w:rsid w:val="00C96992"/>
    <w:rsid w:val="00C973CF"/>
    <w:rsid w:val="00C97E4B"/>
    <w:rsid w:val="00CA05B7"/>
    <w:rsid w:val="00CA06A4"/>
    <w:rsid w:val="00CA0B9E"/>
    <w:rsid w:val="00CA0C68"/>
    <w:rsid w:val="00CA106B"/>
    <w:rsid w:val="00CA1560"/>
    <w:rsid w:val="00CA2497"/>
    <w:rsid w:val="00CA58E2"/>
    <w:rsid w:val="00CA6852"/>
    <w:rsid w:val="00CA7542"/>
    <w:rsid w:val="00CA79FC"/>
    <w:rsid w:val="00CA7DD2"/>
    <w:rsid w:val="00CA7E3B"/>
    <w:rsid w:val="00CB3447"/>
    <w:rsid w:val="00CB393A"/>
    <w:rsid w:val="00CB39D0"/>
    <w:rsid w:val="00CB4A6E"/>
    <w:rsid w:val="00CB4E56"/>
    <w:rsid w:val="00CB5462"/>
    <w:rsid w:val="00CB5B77"/>
    <w:rsid w:val="00CB5E1B"/>
    <w:rsid w:val="00CB641C"/>
    <w:rsid w:val="00CB645A"/>
    <w:rsid w:val="00CB6E93"/>
    <w:rsid w:val="00CB7661"/>
    <w:rsid w:val="00CB7A75"/>
    <w:rsid w:val="00CC011D"/>
    <w:rsid w:val="00CC1E0B"/>
    <w:rsid w:val="00CC2673"/>
    <w:rsid w:val="00CC43A5"/>
    <w:rsid w:val="00CC48A1"/>
    <w:rsid w:val="00CC493F"/>
    <w:rsid w:val="00CC6696"/>
    <w:rsid w:val="00CC7D10"/>
    <w:rsid w:val="00CD090E"/>
    <w:rsid w:val="00CD1930"/>
    <w:rsid w:val="00CD2E7C"/>
    <w:rsid w:val="00CD4827"/>
    <w:rsid w:val="00CD572C"/>
    <w:rsid w:val="00CD58BB"/>
    <w:rsid w:val="00CD6B2C"/>
    <w:rsid w:val="00CD706C"/>
    <w:rsid w:val="00CD7DCD"/>
    <w:rsid w:val="00CE08A2"/>
    <w:rsid w:val="00CE1460"/>
    <w:rsid w:val="00CE1537"/>
    <w:rsid w:val="00CE1FC7"/>
    <w:rsid w:val="00CE2B1A"/>
    <w:rsid w:val="00CE2BEC"/>
    <w:rsid w:val="00CE3EA2"/>
    <w:rsid w:val="00CE4798"/>
    <w:rsid w:val="00CE52FB"/>
    <w:rsid w:val="00CE5C24"/>
    <w:rsid w:val="00CE5D82"/>
    <w:rsid w:val="00CE7989"/>
    <w:rsid w:val="00CE7DC6"/>
    <w:rsid w:val="00CF0101"/>
    <w:rsid w:val="00CF052B"/>
    <w:rsid w:val="00CF0921"/>
    <w:rsid w:val="00CF1AF7"/>
    <w:rsid w:val="00CF2364"/>
    <w:rsid w:val="00CF3893"/>
    <w:rsid w:val="00CF42DF"/>
    <w:rsid w:val="00CF57B8"/>
    <w:rsid w:val="00CF585A"/>
    <w:rsid w:val="00CF59A1"/>
    <w:rsid w:val="00CF59AD"/>
    <w:rsid w:val="00CF6165"/>
    <w:rsid w:val="00CF72F1"/>
    <w:rsid w:val="00D00287"/>
    <w:rsid w:val="00D0036D"/>
    <w:rsid w:val="00D00B8C"/>
    <w:rsid w:val="00D0108F"/>
    <w:rsid w:val="00D01493"/>
    <w:rsid w:val="00D0173B"/>
    <w:rsid w:val="00D036B7"/>
    <w:rsid w:val="00D045AC"/>
    <w:rsid w:val="00D048D8"/>
    <w:rsid w:val="00D0639F"/>
    <w:rsid w:val="00D072B2"/>
    <w:rsid w:val="00D07E12"/>
    <w:rsid w:val="00D07FE2"/>
    <w:rsid w:val="00D1149F"/>
    <w:rsid w:val="00D12049"/>
    <w:rsid w:val="00D13902"/>
    <w:rsid w:val="00D13CFB"/>
    <w:rsid w:val="00D16098"/>
    <w:rsid w:val="00D16D50"/>
    <w:rsid w:val="00D172A4"/>
    <w:rsid w:val="00D17335"/>
    <w:rsid w:val="00D1796A"/>
    <w:rsid w:val="00D17B3C"/>
    <w:rsid w:val="00D17DE1"/>
    <w:rsid w:val="00D2068E"/>
    <w:rsid w:val="00D21B12"/>
    <w:rsid w:val="00D21B1D"/>
    <w:rsid w:val="00D21CD2"/>
    <w:rsid w:val="00D22156"/>
    <w:rsid w:val="00D22342"/>
    <w:rsid w:val="00D223A8"/>
    <w:rsid w:val="00D22597"/>
    <w:rsid w:val="00D2281B"/>
    <w:rsid w:val="00D22DC6"/>
    <w:rsid w:val="00D2363E"/>
    <w:rsid w:val="00D23EEB"/>
    <w:rsid w:val="00D2433A"/>
    <w:rsid w:val="00D24BE1"/>
    <w:rsid w:val="00D2568C"/>
    <w:rsid w:val="00D26779"/>
    <w:rsid w:val="00D26CC0"/>
    <w:rsid w:val="00D30292"/>
    <w:rsid w:val="00D31B21"/>
    <w:rsid w:val="00D31C89"/>
    <w:rsid w:val="00D3250B"/>
    <w:rsid w:val="00D326CD"/>
    <w:rsid w:val="00D32FE8"/>
    <w:rsid w:val="00D33058"/>
    <w:rsid w:val="00D332B9"/>
    <w:rsid w:val="00D33D15"/>
    <w:rsid w:val="00D35F23"/>
    <w:rsid w:val="00D36173"/>
    <w:rsid w:val="00D3774A"/>
    <w:rsid w:val="00D37BD3"/>
    <w:rsid w:val="00D407DE"/>
    <w:rsid w:val="00D40F5B"/>
    <w:rsid w:val="00D413E3"/>
    <w:rsid w:val="00D41FCE"/>
    <w:rsid w:val="00D42926"/>
    <w:rsid w:val="00D43B3C"/>
    <w:rsid w:val="00D454C0"/>
    <w:rsid w:val="00D46B7B"/>
    <w:rsid w:val="00D4768A"/>
    <w:rsid w:val="00D4791E"/>
    <w:rsid w:val="00D47A0F"/>
    <w:rsid w:val="00D503BA"/>
    <w:rsid w:val="00D508F3"/>
    <w:rsid w:val="00D509C2"/>
    <w:rsid w:val="00D50BD3"/>
    <w:rsid w:val="00D51962"/>
    <w:rsid w:val="00D52894"/>
    <w:rsid w:val="00D530E0"/>
    <w:rsid w:val="00D54296"/>
    <w:rsid w:val="00D55E1C"/>
    <w:rsid w:val="00D55FF3"/>
    <w:rsid w:val="00D56034"/>
    <w:rsid w:val="00D560D6"/>
    <w:rsid w:val="00D57768"/>
    <w:rsid w:val="00D63288"/>
    <w:rsid w:val="00D63D65"/>
    <w:rsid w:val="00D63E97"/>
    <w:rsid w:val="00D6470D"/>
    <w:rsid w:val="00D64CB4"/>
    <w:rsid w:val="00D6502D"/>
    <w:rsid w:val="00D6723D"/>
    <w:rsid w:val="00D679EA"/>
    <w:rsid w:val="00D7032E"/>
    <w:rsid w:val="00D70368"/>
    <w:rsid w:val="00D70C51"/>
    <w:rsid w:val="00D70E04"/>
    <w:rsid w:val="00D711ED"/>
    <w:rsid w:val="00D723B5"/>
    <w:rsid w:val="00D737B8"/>
    <w:rsid w:val="00D74067"/>
    <w:rsid w:val="00D742B1"/>
    <w:rsid w:val="00D74B44"/>
    <w:rsid w:val="00D7652A"/>
    <w:rsid w:val="00D7777F"/>
    <w:rsid w:val="00D77922"/>
    <w:rsid w:val="00D80251"/>
    <w:rsid w:val="00D80B9E"/>
    <w:rsid w:val="00D81D81"/>
    <w:rsid w:val="00D844B9"/>
    <w:rsid w:val="00D854B4"/>
    <w:rsid w:val="00D85ED4"/>
    <w:rsid w:val="00D85FD1"/>
    <w:rsid w:val="00D86C19"/>
    <w:rsid w:val="00D904B4"/>
    <w:rsid w:val="00D90A7A"/>
    <w:rsid w:val="00D91BAC"/>
    <w:rsid w:val="00D94180"/>
    <w:rsid w:val="00D94530"/>
    <w:rsid w:val="00D94E4C"/>
    <w:rsid w:val="00D97E34"/>
    <w:rsid w:val="00DA132D"/>
    <w:rsid w:val="00DA1D49"/>
    <w:rsid w:val="00DA2B55"/>
    <w:rsid w:val="00DA2FD2"/>
    <w:rsid w:val="00DA5758"/>
    <w:rsid w:val="00DA5ECF"/>
    <w:rsid w:val="00DA7598"/>
    <w:rsid w:val="00DB0732"/>
    <w:rsid w:val="00DB3212"/>
    <w:rsid w:val="00DB32E3"/>
    <w:rsid w:val="00DB5345"/>
    <w:rsid w:val="00DB5401"/>
    <w:rsid w:val="00DB54B2"/>
    <w:rsid w:val="00DB5579"/>
    <w:rsid w:val="00DB5A97"/>
    <w:rsid w:val="00DB5BCA"/>
    <w:rsid w:val="00DB5F7B"/>
    <w:rsid w:val="00DB689E"/>
    <w:rsid w:val="00DB703B"/>
    <w:rsid w:val="00DB72D2"/>
    <w:rsid w:val="00DB76EC"/>
    <w:rsid w:val="00DB78EC"/>
    <w:rsid w:val="00DC05AD"/>
    <w:rsid w:val="00DC062A"/>
    <w:rsid w:val="00DC0EFD"/>
    <w:rsid w:val="00DC3484"/>
    <w:rsid w:val="00DC34AA"/>
    <w:rsid w:val="00DC47DA"/>
    <w:rsid w:val="00DC4E08"/>
    <w:rsid w:val="00DC60E4"/>
    <w:rsid w:val="00DC64A4"/>
    <w:rsid w:val="00DC6FE8"/>
    <w:rsid w:val="00DD00F6"/>
    <w:rsid w:val="00DD08F1"/>
    <w:rsid w:val="00DD0EB6"/>
    <w:rsid w:val="00DD11D0"/>
    <w:rsid w:val="00DD2024"/>
    <w:rsid w:val="00DD2E80"/>
    <w:rsid w:val="00DD3826"/>
    <w:rsid w:val="00DD4229"/>
    <w:rsid w:val="00DD47A5"/>
    <w:rsid w:val="00DD4857"/>
    <w:rsid w:val="00DD58E5"/>
    <w:rsid w:val="00DD59CF"/>
    <w:rsid w:val="00DD7F8F"/>
    <w:rsid w:val="00DE05D5"/>
    <w:rsid w:val="00DE1CD0"/>
    <w:rsid w:val="00DE1D9A"/>
    <w:rsid w:val="00DE2E47"/>
    <w:rsid w:val="00DE3E98"/>
    <w:rsid w:val="00DE4F91"/>
    <w:rsid w:val="00DE6648"/>
    <w:rsid w:val="00DE668A"/>
    <w:rsid w:val="00DE7788"/>
    <w:rsid w:val="00DF2B25"/>
    <w:rsid w:val="00DF2B2A"/>
    <w:rsid w:val="00DF31EF"/>
    <w:rsid w:val="00DF3355"/>
    <w:rsid w:val="00DF3A51"/>
    <w:rsid w:val="00DF3AFA"/>
    <w:rsid w:val="00DF43EB"/>
    <w:rsid w:val="00DF444A"/>
    <w:rsid w:val="00DF4A03"/>
    <w:rsid w:val="00DF4C11"/>
    <w:rsid w:val="00DF56E7"/>
    <w:rsid w:val="00DF606C"/>
    <w:rsid w:val="00DF6B1A"/>
    <w:rsid w:val="00E005DD"/>
    <w:rsid w:val="00E01809"/>
    <w:rsid w:val="00E01A8F"/>
    <w:rsid w:val="00E0218D"/>
    <w:rsid w:val="00E02500"/>
    <w:rsid w:val="00E03765"/>
    <w:rsid w:val="00E040AF"/>
    <w:rsid w:val="00E04662"/>
    <w:rsid w:val="00E056B5"/>
    <w:rsid w:val="00E05B67"/>
    <w:rsid w:val="00E0702A"/>
    <w:rsid w:val="00E0712D"/>
    <w:rsid w:val="00E072AD"/>
    <w:rsid w:val="00E10C42"/>
    <w:rsid w:val="00E11EBD"/>
    <w:rsid w:val="00E120C6"/>
    <w:rsid w:val="00E123F6"/>
    <w:rsid w:val="00E13338"/>
    <w:rsid w:val="00E139D6"/>
    <w:rsid w:val="00E13AF5"/>
    <w:rsid w:val="00E1446E"/>
    <w:rsid w:val="00E14920"/>
    <w:rsid w:val="00E15FBB"/>
    <w:rsid w:val="00E172DC"/>
    <w:rsid w:val="00E21176"/>
    <w:rsid w:val="00E218F6"/>
    <w:rsid w:val="00E21908"/>
    <w:rsid w:val="00E228DE"/>
    <w:rsid w:val="00E229EB"/>
    <w:rsid w:val="00E232E6"/>
    <w:rsid w:val="00E251A8"/>
    <w:rsid w:val="00E255C3"/>
    <w:rsid w:val="00E25A40"/>
    <w:rsid w:val="00E25C9B"/>
    <w:rsid w:val="00E265B8"/>
    <w:rsid w:val="00E268A1"/>
    <w:rsid w:val="00E26B97"/>
    <w:rsid w:val="00E2719F"/>
    <w:rsid w:val="00E27714"/>
    <w:rsid w:val="00E279F4"/>
    <w:rsid w:val="00E3001F"/>
    <w:rsid w:val="00E306B6"/>
    <w:rsid w:val="00E306CA"/>
    <w:rsid w:val="00E31639"/>
    <w:rsid w:val="00E31EB6"/>
    <w:rsid w:val="00E32556"/>
    <w:rsid w:val="00E32A16"/>
    <w:rsid w:val="00E33074"/>
    <w:rsid w:val="00E34813"/>
    <w:rsid w:val="00E34A91"/>
    <w:rsid w:val="00E34F92"/>
    <w:rsid w:val="00E350BF"/>
    <w:rsid w:val="00E35841"/>
    <w:rsid w:val="00E4028C"/>
    <w:rsid w:val="00E4034A"/>
    <w:rsid w:val="00E4063F"/>
    <w:rsid w:val="00E41DE0"/>
    <w:rsid w:val="00E424A2"/>
    <w:rsid w:val="00E4260D"/>
    <w:rsid w:val="00E4374E"/>
    <w:rsid w:val="00E43CA9"/>
    <w:rsid w:val="00E447EC"/>
    <w:rsid w:val="00E4493F"/>
    <w:rsid w:val="00E45829"/>
    <w:rsid w:val="00E46D1C"/>
    <w:rsid w:val="00E4735F"/>
    <w:rsid w:val="00E4756B"/>
    <w:rsid w:val="00E4769E"/>
    <w:rsid w:val="00E5000E"/>
    <w:rsid w:val="00E50A0E"/>
    <w:rsid w:val="00E538AD"/>
    <w:rsid w:val="00E54490"/>
    <w:rsid w:val="00E54C18"/>
    <w:rsid w:val="00E55966"/>
    <w:rsid w:val="00E56C5E"/>
    <w:rsid w:val="00E571EA"/>
    <w:rsid w:val="00E5771A"/>
    <w:rsid w:val="00E60E64"/>
    <w:rsid w:val="00E60E9D"/>
    <w:rsid w:val="00E6121F"/>
    <w:rsid w:val="00E61235"/>
    <w:rsid w:val="00E6160D"/>
    <w:rsid w:val="00E61A0B"/>
    <w:rsid w:val="00E61B1D"/>
    <w:rsid w:val="00E641AC"/>
    <w:rsid w:val="00E64440"/>
    <w:rsid w:val="00E65574"/>
    <w:rsid w:val="00E655F8"/>
    <w:rsid w:val="00E658C7"/>
    <w:rsid w:val="00E65BAA"/>
    <w:rsid w:val="00E66C9D"/>
    <w:rsid w:val="00E671D9"/>
    <w:rsid w:val="00E70083"/>
    <w:rsid w:val="00E71131"/>
    <w:rsid w:val="00E73A1F"/>
    <w:rsid w:val="00E747FB"/>
    <w:rsid w:val="00E76935"/>
    <w:rsid w:val="00E7750F"/>
    <w:rsid w:val="00E778C4"/>
    <w:rsid w:val="00E77CE3"/>
    <w:rsid w:val="00E800E9"/>
    <w:rsid w:val="00E8096A"/>
    <w:rsid w:val="00E811EA"/>
    <w:rsid w:val="00E8131F"/>
    <w:rsid w:val="00E832FA"/>
    <w:rsid w:val="00E83E7C"/>
    <w:rsid w:val="00E848B7"/>
    <w:rsid w:val="00E8599B"/>
    <w:rsid w:val="00E90365"/>
    <w:rsid w:val="00E926AB"/>
    <w:rsid w:val="00E92AF4"/>
    <w:rsid w:val="00E9313C"/>
    <w:rsid w:val="00E9445F"/>
    <w:rsid w:val="00E9531E"/>
    <w:rsid w:val="00E9719C"/>
    <w:rsid w:val="00E9737E"/>
    <w:rsid w:val="00EA07BF"/>
    <w:rsid w:val="00EA0BAA"/>
    <w:rsid w:val="00EA1F28"/>
    <w:rsid w:val="00EA23BF"/>
    <w:rsid w:val="00EA33AF"/>
    <w:rsid w:val="00EA3858"/>
    <w:rsid w:val="00EA4452"/>
    <w:rsid w:val="00EA5A81"/>
    <w:rsid w:val="00EA68D3"/>
    <w:rsid w:val="00EA72FE"/>
    <w:rsid w:val="00EA7865"/>
    <w:rsid w:val="00EA79CF"/>
    <w:rsid w:val="00EA7A6C"/>
    <w:rsid w:val="00EA7F84"/>
    <w:rsid w:val="00EA7FA6"/>
    <w:rsid w:val="00EB2B21"/>
    <w:rsid w:val="00EB4846"/>
    <w:rsid w:val="00EB561C"/>
    <w:rsid w:val="00EB5E83"/>
    <w:rsid w:val="00EB5F32"/>
    <w:rsid w:val="00EB6E63"/>
    <w:rsid w:val="00EB6E6D"/>
    <w:rsid w:val="00EC32AF"/>
    <w:rsid w:val="00EC4018"/>
    <w:rsid w:val="00EC42E0"/>
    <w:rsid w:val="00EC46C6"/>
    <w:rsid w:val="00EC4A42"/>
    <w:rsid w:val="00EC508C"/>
    <w:rsid w:val="00EC59A4"/>
    <w:rsid w:val="00EC7163"/>
    <w:rsid w:val="00EC7398"/>
    <w:rsid w:val="00EC7A04"/>
    <w:rsid w:val="00ED0D01"/>
    <w:rsid w:val="00ED1FF8"/>
    <w:rsid w:val="00ED2142"/>
    <w:rsid w:val="00ED2278"/>
    <w:rsid w:val="00ED3580"/>
    <w:rsid w:val="00ED39F3"/>
    <w:rsid w:val="00ED3DAE"/>
    <w:rsid w:val="00ED3F7B"/>
    <w:rsid w:val="00ED50D6"/>
    <w:rsid w:val="00ED540D"/>
    <w:rsid w:val="00ED5C07"/>
    <w:rsid w:val="00ED5FAF"/>
    <w:rsid w:val="00ED645C"/>
    <w:rsid w:val="00ED6462"/>
    <w:rsid w:val="00ED7F9B"/>
    <w:rsid w:val="00EE091B"/>
    <w:rsid w:val="00EE25C4"/>
    <w:rsid w:val="00EE2742"/>
    <w:rsid w:val="00EE2994"/>
    <w:rsid w:val="00EE2E31"/>
    <w:rsid w:val="00EE4AF8"/>
    <w:rsid w:val="00EE5634"/>
    <w:rsid w:val="00EE5D57"/>
    <w:rsid w:val="00EE66C3"/>
    <w:rsid w:val="00EF17B5"/>
    <w:rsid w:val="00EF1F84"/>
    <w:rsid w:val="00EF2135"/>
    <w:rsid w:val="00EF23EF"/>
    <w:rsid w:val="00EF3853"/>
    <w:rsid w:val="00EF40C7"/>
    <w:rsid w:val="00EF57E4"/>
    <w:rsid w:val="00EF5FC1"/>
    <w:rsid w:val="00EF6134"/>
    <w:rsid w:val="00EF6ED8"/>
    <w:rsid w:val="00EF72DA"/>
    <w:rsid w:val="00F00214"/>
    <w:rsid w:val="00F01CFE"/>
    <w:rsid w:val="00F02367"/>
    <w:rsid w:val="00F037A3"/>
    <w:rsid w:val="00F03986"/>
    <w:rsid w:val="00F03BB7"/>
    <w:rsid w:val="00F04509"/>
    <w:rsid w:val="00F0549E"/>
    <w:rsid w:val="00F056AF"/>
    <w:rsid w:val="00F05B0E"/>
    <w:rsid w:val="00F0636B"/>
    <w:rsid w:val="00F07039"/>
    <w:rsid w:val="00F104D7"/>
    <w:rsid w:val="00F11075"/>
    <w:rsid w:val="00F11518"/>
    <w:rsid w:val="00F11B50"/>
    <w:rsid w:val="00F11D47"/>
    <w:rsid w:val="00F13587"/>
    <w:rsid w:val="00F14098"/>
    <w:rsid w:val="00F16984"/>
    <w:rsid w:val="00F16B32"/>
    <w:rsid w:val="00F16BDE"/>
    <w:rsid w:val="00F17FFC"/>
    <w:rsid w:val="00F212F1"/>
    <w:rsid w:val="00F21B43"/>
    <w:rsid w:val="00F223E8"/>
    <w:rsid w:val="00F22D87"/>
    <w:rsid w:val="00F22F53"/>
    <w:rsid w:val="00F231B3"/>
    <w:rsid w:val="00F23386"/>
    <w:rsid w:val="00F2343B"/>
    <w:rsid w:val="00F23497"/>
    <w:rsid w:val="00F2363F"/>
    <w:rsid w:val="00F23B8C"/>
    <w:rsid w:val="00F23B9E"/>
    <w:rsid w:val="00F24FF4"/>
    <w:rsid w:val="00F2594D"/>
    <w:rsid w:val="00F25A3F"/>
    <w:rsid w:val="00F25B04"/>
    <w:rsid w:val="00F25EE0"/>
    <w:rsid w:val="00F263B8"/>
    <w:rsid w:val="00F26B0F"/>
    <w:rsid w:val="00F2770C"/>
    <w:rsid w:val="00F30420"/>
    <w:rsid w:val="00F3074F"/>
    <w:rsid w:val="00F31B3E"/>
    <w:rsid w:val="00F32D5C"/>
    <w:rsid w:val="00F33DE7"/>
    <w:rsid w:val="00F353A5"/>
    <w:rsid w:val="00F3596C"/>
    <w:rsid w:val="00F35B6E"/>
    <w:rsid w:val="00F3676C"/>
    <w:rsid w:val="00F36FE2"/>
    <w:rsid w:val="00F37065"/>
    <w:rsid w:val="00F409E1"/>
    <w:rsid w:val="00F41573"/>
    <w:rsid w:val="00F415E8"/>
    <w:rsid w:val="00F4167D"/>
    <w:rsid w:val="00F4205E"/>
    <w:rsid w:val="00F427A6"/>
    <w:rsid w:val="00F4381B"/>
    <w:rsid w:val="00F444F9"/>
    <w:rsid w:val="00F44CB0"/>
    <w:rsid w:val="00F45FBD"/>
    <w:rsid w:val="00F45FCC"/>
    <w:rsid w:val="00F46285"/>
    <w:rsid w:val="00F4642B"/>
    <w:rsid w:val="00F474F6"/>
    <w:rsid w:val="00F50FF0"/>
    <w:rsid w:val="00F515E2"/>
    <w:rsid w:val="00F5178A"/>
    <w:rsid w:val="00F51C86"/>
    <w:rsid w:val="00F51D96"/>
    <w:rsid w:val="00F53090"/>
    <w:rsid w:val="00F53166"/>
    <w:rsid w:val="00F536E2"/>
    <w:rsid w:val="00F558BA"/>
    <w:rsid w:val="00F56352"/>
    <w:rsid w:val="00F577BB"/>
    <w:rsid w:val="00F5789A"/>
    <w:rsid w:val="00F606B6"/>
    <w:rsid w:val="00F60963"/>
    <w:rsid w:val="00F63A07"/>
    <w:rsid w:val="00F644E6"/>
    <w:rsid w:val="00F6509A"/>
    <w:rsid w:val="00F65362"/>
    <w:rsid w:val="00F659A8"/>
    <w:rsid w:val="00F6663E"/>
    <w:rsid w:val="00F67429"/>
    <w:rsid w:val="00F70DA9"/>
    <w:rsid w:val="00F70DFE"/>
    <w:rsid w:val="00F713CB"/>
    <w:rsid w:val="00F71794"/>
    <w:rsid w:val="00F75ACA"/>
    <w:rsid w:val="00F75C0F"/>
    <w:rsid w:val="00F764C2"/>
    <w:rsid w:val="00F8093D"/>
    <w:rsid w:val="00F8134B"/>
    <w:rsid w:val="00F8169F"/>
    <w:rsid w:val="00F81930"/>
    <w:rsid w:val="00F81D0A"/>
    <w:rsid w:val="00F823F7"/>
    <w:rsid w:val="00F83C8F"/>
    <w:rsid w:val="00F840CD"/>
    <w:rsid w:val="00F848DF"/>
    <w:rsid w:val="00F85465"/>
    <w:rsid w:val="00F85DB4"/>
    <w:rsid w:val="00F878D9"/>
    <w:rsid w:val="00F87904"/>
    <w:rsid w:val="00F87F51"/>
    <w:rsid w:val="00F90CF3"/>
    <w:rsid w:val="00F914EB"/>
    <w:rsid w:val="00F9244D"/>
    <w:rsid w:val="00F92B4B"/>
    <w:rsid w:val="00F9312A"/>
    <w:rsid w:val="00F93BE2"/>
    <w:rsid w:val="00F9401B"/>
    <w:rsid w:val="00F946EC"/>
    <w:rsid w:val="00F95A3C"/>
    <w:rsid w:val="00FA1976"/>
    <w:rsid w:val="00FA1CAF"/>
    <w:rsid w:val="00FA3230"/>
    <w:rsid w:val="00FA3239"/>
    <w:rsid w:val="00FA3240"/>
    <w:rsid w:val="00FA3396"/>
    <w:rsid w:val="00FA551B"/>
    <w:rsid w:val="00FA6180"/>
    <w:rsid w:val="00FA647F"/>
    <w:rsid w:val="00FA6AFB"/>
    <w:rsid w:val="00FA6CD6"/>
    <w:rsid w:val="00FB03D0"/>
    <w:rsid w:val="00FB0EFA"/>
    <w:rsid w:val="00FB14D9"/>
    <w:rsid w:val="00FB19B8"/>
    <w:rsid w:val="00FB211A"/>
    <w:rsid w:val="00FB3CE6"/>
    <w:rsid w:val="00FB49F7"/>
    <w:rsid w:val="00FB5453"/>
    <w:rsid w:val="00FB662F"/>
    <w:rsid w:val="00FB69C1"/>
    <w:rsid w:val="00FB6C09"/>
    <w:rsid w:val="00FB78CA"/>
    <w:rsid w:val="00FC0823"/>
    <w:rsid w:val="00FC18AE"/>
    <w:rsid w:val="00FC1CA7"/>
    <w:rsid w:val="00FC26FD"/>
    <w:rsid w:val="00FC2E73"/>
    <w:rsid w:val="00FC2FEC"/>
    <w:rsid w:val="00FC4AF6"/>
    <w:rsid w:val="00FC4BCD"/>
    <w:rsid w:val="00FC5DCC"/>
    <w:rsid w:val="00FC6782"/>
    <w:rsid w:val="00FC75FF"/>
    <w:rsid w:val="00FC76F1"/>
    <w:rsid w:val="00FD1515"/>
    <w:rsid w:val="00FD1ED5"/>
    <w:rsid w:val="00FD2147"/>
    <w:rsid w:val="00FD2277"/>
    <w:rsid w:val="00FD3917"/>
    <w:rsid w:val="00FD3D35"/>
    <w:rsid w:val="00FD56FB"/>
    <w:rsid w:val="00FD600A"/>
    <w:rsid w:val="00FD668B"/>
    <w:rsid w:val="00FD6F31"/>
    <w:rsid w:val="00FD7369"/>
    <w:rsid w:val="00FD7836"/>
    <w:rsid w:val="00FD792F"/>
    <w:rsid w:val="00FD7E0F"/>
    <w:rsid w:val="00FE08CE"/>
    <w:rsid w:val="00FE1652"/>
    <w:rsid w:val="00FE254D"/>
    <w:rsid w:val="00FE25AA"/>
    <w:rsid w:val="00FE28AE"/>
    <w:rsid w:val="00FE2F54"/>
    <w:rsid w:val="00FE31CF"/>
    <w:rsid w:val="00FE33E0"/>
    <w:rsid w:val="00FE3C27"/>
    <w:rsid w:val="00FE404B"/>
    <w:rsid w:val="00FE534B"/>
    <w:rsid w:val="00FE7DB4"/>
    <w:rsid w:val="00FF13BC"/>
    <w:rsid w:val="00FF1A76"/>
    <w:rsid w:val="00FF201B"/>
    <w:rsid w:val="00FF2263"/>
    <w:rsid w:val="00FF2B70"/>
    <w:rsid w:val="00FF2C41"/>
    <w:rsid w:val="00FF3EF9"/>
    <w:rsid w:val="00FF50E7"/>
    <w:rsid w:val="00FF5F0D"/>
    <w:rsid w:val="00FF635E"/>
    <w:rsid w:val="00FF67FA"/>
    <w:rsid w:val="00FF7632"/>
    <w:rsid w:val="00FF76B3"/>
    <w:rsid w:val="00FF7B62"/>
    <w:rsid w:val="00FF7C7A"/>
    <w:rsid w:val="0E075460"/>
    <w:rsid w:val="3CCB7AB0"/>
    <w:rsid w:val="573098C8"/>
    <w:rsid w:val="65607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ACF0DEE"/>
  <w15:docId w15:val="{8DAB27EC-8B7E-4AD2-879B-0488E9BE87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MS Sans Serif" w:eastAsia="Malgun Gothic" w:hAnsi="MS Sans Serif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jc w:val="thaiDistribute"/>
      <w:outlineLvl w:val="0"/>
    </w:pPr>
    <w:rPr>
      <w:rFonts w:ascii="Angsana New" w:hAnsi="Angsana New"/>
      <w:b/>
      <w:bCs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ind w:left="162" w:right="-36"/>
      <w:jc w:val="thaiDistribute"/>
      <w:outlineLvl w:val="1"/>
    </w:pPr>
    <w:rPr>
      <w:rFonts w:ascii="Angsana New" w:hAnsi="Angsana New"/>
      <w:sz w:val="32"/>
      <w:szCs w:val="32"/>
      <w:u w:val="single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jc w:val="thaiDistribute"/>
      <w:outlineLvl w:val="2"/>
    </w:pPr>
    <w:rPr>
      <w:rFonts w:ascii="Angsana New" w:hAnsi="Angsana New"/>
      <w:sz w:val="32"/>
      <w:szCs w:val="32"/>
      <w:u w:val="single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tabs>
        <w:tab w:val="left" w:pos="2160"/>
      </w:tabs>
      <w:ind w:right="-36"/>
      <w:jc w:val="center"/>
      <w:outlineLvl w:val="3"/>
    </w:pPr>
    <w:rPr>
      <w:rFonts w:ascii="Angsana New" w:hAnsi="Angsana New"/>
      <w:sz w:val="32"/>
      <w:szCs w:val="32"/>
      <w:u w:val="single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spacing w:line="400" w:lineRule="exact"/>
      <w:ind w:right="-36" w:firstLine="20"/>
      <w:jc w:val="thaiDistribute"/>
      <w:outlineLvl w:val="4"/>
    </w:pPr>
    <w:rPr>
      <w:rFonts w:ascii="Angsana New" w:hAnsi="Angsana New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ind w:left="360" w:firstLine="540"/>
      <w:outlineLvl w:val="5"/>
    </w:p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ind w:right="-36"/>
      <w:jc w:val="thaiDistribute"/>
      <w:outlineLvl w:val="6"/>
    </w:pPr>
    <w:rPr>
      <w:rFonts w:ascii="Angsana New" w:hAnsi="Angsana New"/>
      <w:sz w:val="32"/>
      <w:szCs w:val="32"/>
      <w:u w:val="single"/>
    </w:rPr>
  </w:style>
  <w:style w:type="paragraph" w:styleId="Heading8">
    <w:name w:val="heading 8"/>
    <w:basedOn w:val="Normal"/>
    <w:next w:val="Normal"/>
    <w:link w:val="Heading8Char"/>
    <w:uiPriority w:val="9"/>
    <w:qFormat/>
    <w:pPr>
      <w:keepNext/>
      <w:tabs>
        <w:tab w:val="left" w:pos="2160"/>
      </w:tabs>
      <w:ind w:left="522" w:right="-36"/>
      <w:outlineLvl w:val="7"/>
    </w:pPr>
    <w:rPr>
      <w:rFonts w:ascii="Angsana New" w:hAnsi="Angsana New"/>
      <w:sz w:val="32"/>
      <w:szCs w:val="32"/>
    </w:rPr>
  </w:style>
  <w:style w:type="paragraph" w:styleId="Heading9">
    <w:name w:val="heading 9"/>
    <w:basedOn w:val="Normal"/>
    <w:next w:val="Normal"/>
    <w:link w:val="Heading9Char"/>
    <w:uiPriority w:val="9"/>
    <w:qFormat/>
    <w:pPr>
      <w:keepNext/>
      <w:ind w:left="-18" w:firstLine="18"/>
      <w:jc w:val="center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uiPriority w:val="99"/>
  </w:style>
  <w:style w:type="paragraph" w:styleId="Header">
    <w:name w:val="header"/>
    <w:aliases w:val=" Cha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Caption">
    <w:name w:val="caption"/>
    <w:basedOn w:val="Normal"/>
    <w:next w:val="Normal"/>
    <w:qFormat/>
    <w:pPr>
      <w:tabs>
        <w:tab w:val="left" w:pos="360"/>
        <w:tab w:val="left" w:pos="2160"/>
      </w:tabs>
      <w:spacing w:before="240" w:after="120"/>
      <w:ind w:left="360" w:right="-43" w:firstLine="540"/>
      <w:jc w:val="thaiDistribute"/>
    </w:pPr>
    <w:rPr>
      <w:rFonts w:ascii="Angsana New" w:hAnsi="Angsana New"/>
      <w:b/>
      <w:bCs/>
      <w:sz w:val="32"/>
      <w:szCs w:val="32"/>
    </w:rPr>
  </w:style>
  <w:style w:type="paragraph" w:styleId="BlockText">
    <w:name w:val="Block Text"/>
    <w:basedOn w:val="Normal"/>
    <w:uiPriority w:val="99"/>
    <w:pPr>
      <w:tabs>
        <w:tab w:val="left" w:pos="900"/>
        <w:tab w:val="left" w:pos="2160"/>
        <w:tab w:val="right" w:pos="6750"/>
        <w:tab w:val="right" w:pos="8190"/>
      </w:tabs>
      <w:spacing w:before="120" w:after="120"/>
      <w:ind w:left="900" w:right="-36" w:hanging="540"/>
      <w:jc w:val="thaiDistribute"/>
    </w:pPr>
    <w:rPr>
      <w:rFonts w:ascii="Angsana New" w:hAnsi="Angsana New"/>
      <w:sz w:val="32"/>
      <w:szCs w:val="32"/>
    </w:rPr>
  </w:style>
  <w:style w:type="paragraph" w:styleId="BodyTextIndent3">
    <w:name w:val="Body Text Indent 3"/>
    <w:basedOn w:val="Normal"/>
    <w:link w:val="BodyTextIndent3Char"/>
    <w:uiPriority w:val="99"/>
    <w:pPr>
      <w:tabs>
        <w:tab w:val="left" w:pos="360"/>
        <w:tab w:val="left" w:pos="1440"/>
        <w:tab w:val="left" w:pos="2880"/>
      </w:tabs>
      <w:spacing w:before="120" w:after="120"/>
      <w:ind w:left="907" w:hanging="907"/>
      <w:jc w:val="thaiDistribute"/>
    </w:pPr>
    <w:rPr>
      <w:rFonts w:ascii="Angsana New" w:hAnsi="Angsana New"/>
      <w:sz w:val="32"/>
      <w:szCs w:val="32"/>
    </w:rPr>
  </w:style>
  <w:style w:type="paragraph" w:styleId="BodyTextIndent">
    <w:name w:val="Body Text Indent"/>
    <w:aliases w:val="การเยื้องตัวข้อความ อักขระ,อักขระ อักขระ Char Char,อักขระ อักขระ Char, อักขระ อักขระ Char Char, อักขระ อักขระ Char"/>
    <w:basedOn w:val="Normal"/>
    <w:link w:val="BodyTextIndentChar"/>
    <w:uiPriority w:val="99"/>
    <w:pPr>
      <w:spacing w:before="120" w:after="120"/>
      <w:ind w:firstLine="540"/>
      <w:jc w:val="both"/>
    </w:pPr>
    <w:rPr>
      <w:rFonts w:ascii="Angsana New" w:hAnsi="Angsana New"/>
      <w:sz w:val="30"/>
      <w:szCs w:val="30"/>
    </w:rPr>
  </w:style>
  <w:style w:type="paragraph" w:styleId="BodyText">
    <w:name w:val="Body Text"/>
    <w:basedOn w:val="Normal"/>
    <w:link w:val="BodyTextChar"/>
    <w:uiPriority w:val="99"/>
    <w:pPr>
      <w:spacing w:line="380" w:lineRule="exact"/>
      <w:ind w:right="43"/>
      <w:jc w:val="center"/>
    </w:pPr>
    <w:rPr>
      <w:rFonts w:ascii="Angsana New" w:hAnsi="Angsana New"/>
      <w:sz w:val="28"/>
      <w:lang w:val="th-TH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left" w:pos="2160"/>
        <w:tab w:val="left" w:pos="4140"/>
      </w:tabs>
      <w:spacing w:before="120" w:after="80"/>
      <w:ind w:left="1260" w:firstLine="540"/>
      <w:jc w:val="thaiDistribute"/>
    </w:pPr>
    <w:rPr>
      <w:rFonts w:ascii="Angsana New" w:hAnsi="Angsana New"/>
      <w:sz w:val="32"/>
      <w:szCs w:val="32"/>
    </w:rPr>
  </w:style>
  <w:style w:type="paragraph" w:styleId="Title">
    <w:name w:val="Title"/>
    <w:basedOn w:val="Normal"/>
    <w:qFormat/>
    <w:pPr>
      <w:overflowPunct/>
      <w:autoSpaceDE/>
      <w:autoSpaceDN/>
      <w:adjustRightInd/>
      <w:jc w:val="center"/>
      <w:textAlignment w:val="auto"/>
    </w:pPr>
    <w:rPr>
      <w:rFonts w:ascii="Angsana New" w:hAnsi="Angsana New"/>
      <w:b/>
      <w:bCs/>
      <w:caps/>
      <w:sz w:val="32"/>
      <w:szCs w:val="32"/>
    </w:rPr>
  </w:style>
  <w:style w:type="character" w:styleId="Hyperlink">
    <w:name w:val="Hyperlink"/>
    <w:uiPriority w:val="99"/>
    <w:rPr>
      <w:color w:val="0000FF"/>
      <w:u w:val="single"/>
    </w:rPr>
  </w:style>
  <w:style w:type="paragraph" w:customStyle="1" w:styleId="Char">
    <w:name w:val="Char"/>
    <w:basedOn w:val="Normal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uiPriority w:val="99"/>
    <w:pPr>
      <w:spacing w:after="120" w:line="480" w:lineRule="auto"/>
    </w:pPr>
    <w:rPr>
      <w:rFonts w:hAnsi="Tms Rmn"/>
      <w:szCs w:val="24"/>
    </w:rPr>
  </w:style>
  <w:style w:type="paragraph" w:styleId="EnvelopeReturn">
    <w:name w:val="envelope return"/>
    <w:basedOn w:val="Normal"/>
    <w:pPr>
      <w:overflowPunct/>
      <w:autoSpaceDE/>
      <w:autoSpaceDN/>
      <w:adjustRightInd/>
      <w:jc w:val="both"/>
      <w:textAlignment w:val="auto"/>
    </w:pPr>
    <w:rPr>
      <w:rFonts w:eastAsia="Cordia New" w:hAnsi="Times New Roman"/>
      <w:szCs w:val="24"/>
    </w:rPr>
  </w:style>
  <w:style w:type="paragraph" w:styleId="Index1">
    <w:name w:val="index 1"/>
    <w:basedOn w:val="Normal"/>
    <w:next w:val="Normal"/>
    <w:autoRedefine/>
    <w:semiHidden/>
    <w:pPr>
      <w:ind w:left="240" w:hanging="240"/>
    </w:pPr>
  </w:style>
  <w:style w:type="paragraph" w:styleId="IndexHeading">
    <w:name w:val="index heading"/>
    <w:basedOn w:val="Normal"/>
    <w:next w:val="Index1"/>
    <w:semiHidden/>
    <w:pPr>
      <w:overflowPunct/>
      <w:autoSpaceDE/>
      <w:autoSpaceDN/>
      <w:adjustRightInd/>
      <w:jc w:val="both"/>
      <w:textAlignment w:val="auto"/>
    </w:pPr>
    <w:rPr>
      <w:rFonts w:eastAsia="Cordia New" w:hAnsi="Times New Roman" w:cs="Monotype Sorts"/>
      <w:b/>
      <w:bCs/>
      <w:szCs w:val="24"/>
    </w:rPr>
  </w:style>
  <w:style w:type="table" w:styleId="TableGrid">
    <w:name w:val="Table Grid"/>
    <w:basedOn w:val="TableNormal"/>
    <w:uiPriority w:val="59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har0">
    <w:name w:val="Char0"/>
    <w:basedOn w:val="Normal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HeaderChar">
    <w:name w:val="Header Char"/>
    <w:aliases w:val=" Char Char"/>
    <w:link w:val="Header"/>
    <w:uiPriority w:val="99"/>
    <w:rPr>
      <w:rFonts w:ascii="Times New Roman"/>
      <w:sz w:val="24"/>
      <w:szCs w:val="28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pPr>
      <w:spacing w:line="368" w:lineRule="atLeast"/>
    </w:pPr>
    <w:rPr>
      <w:rFonts w:ascii="Calibri"/>
      <w:color w:val="auto"/>
    </w:rPr>
  </w:style>
  <w:style w:type="paragraph" w:customStyle="1" w:styleId="CM2">
    <w:name w:val="CM2"/>
    <w:basedOn w:val="Default"/>
    <w:next w:val="Default"/>
    <w:uiPriority w:val="99"/>
    <w:rPr>
      <w:rFonts w:ascii="Calibri"/>
      <w:color w:val="auto"/>
    </w:rPr>
  </w:style>
  <w:style w:type="paragraph" w:customStyle="1" w:styleId="EYBusinessaddress">
    <w:name w:val="EY Business address"/>
    <w:basedOn w:val="Normal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customStyle="1" w:styleId="a">
    <w:name w:val="???????"/>
    <w:basedOn w:val="Normal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atang"/>
      <w:sz w:val="30"/>
      <w:szCs w:val="30"/>
      <w:lang w:val="th-TH"/>
    </w:rPr>
  </w:style>
  <w:style w:type="character" w:customStyle="1" w:styleId="BodyText2Char">
    <w:name w:val="Body Text 2 Char"/>
    <w:link w:val="BodyText2"/>
    <w:uiPriority w:val="99"/>
    <w:rPr>
      <w:rFonts w:ascii="Times New Roman" w:hAnsi="Tms Rmn"/>
      <w:sz w:val="24"/>
      <w:szCs w:val="24"/>
    </w:rPr>
  </w:style>
  <w:style w:type="character" w:customStyle="1" w:styleId="BodyTextIndentChar">
    <w:name w:val="Body Text Indent Char"/>
    <w:aliases w:val="การเยื้องตัวข้อความ อักขระ Char,อักขระ อักขระ Char Char Char,อักขระ อักขระ Char Char1, อักขระ อักขระ Char Char Char, อักขระ อักขระ Char Char1"/>
    <w:link w:val="BodyTextIndent"/>
    <w:uiPriority w:val="99"/>
    <w:locked/>
    <w:rPr>
      <w:rFonts w:ascii="Angsana New" w:hAnsi="Angsana New" w:cs="AngsanaUPC"/>
      <w:sz w:val="30"/>
      <w:szCs w:val="30"/>
    </w:rPr>
  </w:style>
  <w:style w:type="character" w:styleId="Strong">
    <w:name w:val="Strong"/>
    <w:uiPriority w:val="22"/>
    <w:qFormat/>
    <w:rPr>
      <w:b/>
      <w:bCs/>
    </w:rPr>
  </w:style>
  <w:style w:type="character" w:styleId="Emphasis">
    <w:name w:val="Emphasis"/>
    <w:uiPriority w:val="20"/>
    <w:qFormat/>
    <w:rPr>
      <w:i/>
      <w:iCs/>
    </w:rPr>
  </w:style>
  <w:style w:type="table" w:customStyle="1" w:styleId="TableGrid2">
    <w:name w:val="Table Grid2"/>
    <w:basedOn w:val="TableNormal"/>
    <w:next w:val="TableGrid"/>
    <w:uiPriority w:val="59"/>
    <w:rPr>
      <w:rFonts w:ascii="Verdana" w:eastAsia="Verdana" w:hAnsi="Verdana" w:cs="BrowalliaUPC"/>
      <w:sz w:val="17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/>
      <w:b/>
      <w:bCs/>
      <w:szCs w:val="25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8"/>
    </w:rPr>
  </w:style>
  <w:style w:type="paragraph" w:customStyle="1" w:styleId="a0">
    <w:name w:val="¢éÍ¤ÇÒÁ"/>
    <w:basedOn w:val="Normal"/>
    <w:pPr>
      <w:tabs>
        <w:tab w:val="left" w:pos="1080"/>
      </w:tabs>
      <w:overflowPunct/>
      <w:autoSpaceDE/>
      <w:autoSpaceDN/>
      <w:adjustRightInd/>
      <w:textAlignment w:val="auto"/>
    </w:pPr>
    <w:rPr>
      <w:rFonts w:eastAsia="Times New Roman" w:hAnsi="Times New Roman" w:cs="BrowalliaUPC"/>
      <w:sz w:val="30"/>
      <w:szCs w:val="30"/>
      <w:lang w:val="th-TH"/>
    </w:rPr>
  </w:style>
  <w:style w:type="paragraph" w:styleId="MacroText">
    <w:name w:val="macro"/>
    <w:link w:val="MacroTextChar"/>
    <w:uiPriority w:val="9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PMingLiU" w:hAnsi="Arial"/>
    </w:rPr>
  </w:style>
  <w:style w:type="character" w:customStyle="1" w:styleId="MacroTextChar">
    <w:name w:val="Macro Text Char"/>
    <w:basedOn w:val="DefaultParagraphFont"/>
    <w:link w:val="MacroText"/>
    <w:uiPriority w:val="99"/>
    <w:rPr>
      <w:rFonts w:ascii="Arial" w:eastAsia="PMingLiU" w:hAnsi="Arial"/>
    </w:rPr>
  </w:style>
  <w:style w:type="character" w:customStyle="1" w:styleId="Heading7Char">
    <w:name w:val="Heading 7 Char"/>
    <w:basedOn w:val="DefaultParagraphFont"/>
    <w:link w:val="Heading7"/>
    <w:uiPriority w:val="9"/>
    <w:rPr>
      <w:rFonts w:ascii="Angsana New" w:hAnsi="Angsana New"/>
      <w:sz w:val="32"/>
      <w:szCs w:val="32"/>
      <w:u w:val="single"/>
    </w:rPr>
  </w:style>
  <w:style w:type="character" w:customStyle="1" w:styleId="FooterChar">
    <w:name w:val="Footer Char"/>
    <w:basedOn w:val="DefaultParagraphFont"/>
    <w:link w:val="Footer"/>
    <w:uiPriority w:val="99"/>
    <w:rPr>
      <w:rFonts w:ascii="Times New Roman"/>
      <w:sz w:val="24"/>
      <w:szCs w:val="28"/>
    </w:rPr>
  </w:style>
  <w:style w:type="character" w:customStyle="1" w:styleId="Heading1Char">
    <w:name w:val="Heading 1 Char"/>
    <w:link w:val="Heading1"/>
    <w:uiPriority w:val="9"/>
    <w:locked/>
    <w:rPr>
      <w:rFonts w:ascii="Angsana New" w:hAnsi="Angsana New"/>
      <w:b/>
      <w:bCs/>
      <w:sz w:val="32"/>
      <w:szCs w:val="32"/>
    </w:rPr>
  </w:style>
  <w:style w:type="character" w:customStyle="1" w:styleId="Heading2Char">
    <w:name w:val="Heading 2 Char"/>
    <w:link w:val="Heading2"/>
    <w:uiPriority w:val="9"/>
    <w:rPr>
      <w:rFonts w:ascii="Angsana New" w:hAnsi="Angsana New"/>
      <w:sz w:val="32"/>
      <w:szCs w:val="32"/>
      <w:u w:val="single"/>
    </w:rPr>
  </w:style>
  <w:style w:type="character" w:customStyle="1" w:styleId="Heading3Char">
    <w:name w:val="Heading 3 Char"/>
    <w:link w:val="Heading3"/>
    <w:uiPriority w:val="9"/>
    <w:rPr>
      <w:rFonts w:ascii="Angsana New" w:hAnsi="Angsana New"/>
      <w:sz w:val="32"/>
      <w:szCs w:val="32"/>
      <w:u w:val="single"/>
    </w:rPr>
  </w:style>
  <w:style w:type="character" w:customStyle="1" w:styleId="Heading4Char">
    <w:name w:val="Heading 4 Char"/>
    <w:link w:val="Heading4"/>
    <w:uiPriority w:val="9"/>
    <w:locked/>
    <w:rPr>
      <w:rFonts w:ascii="Angsana New" w:hAnsi="Angsana New"/>
      <w:sz w:val="32"/>
      <w:szCs w:val="32"/>
      <w:u w:val="single"/>
    </w:rPr>
  </w:style>
  <w:style w:type="character" w:customStyle="1" w:styleId="Heading5Char">
    <w:name w:val="Heading 5 Char"/>
    <w:link w:val="Heading5"/>
    <w:uiPriority w:val="9"/>
    <w:rPr>
      <w:rFonts w:ascii="Angsana New" w:hAnsi="Angsana New"/>
      <w:b/>
      <w:bCs/>
      <w:sz w:val="32"/>
      <w:szCs w:val="32"/>
    </w:rPr>
  </w:style>
  <w:style w:type="character" w:customStyle="1" w:styleId="Heading6Char">
    <w:name w:val="Heading 6 Char"/>
    <w:link w:val="Heading6"/>
    <w:uiPriority w:val="9"/>
    <w:locked/>
    <w:rPr>
      <w:rFonts w:ascii="Times New Roman"/>
      <w:sz w:val="24"/>
      <w:szCs w:val="28"/>
    </w:rPr>
  </w:style>
  <w:style w:type="character" w:customStyle="1" w:styleId="Heading8Char">
    <w:name w:val="Heading 8 Char"/>
    <w:link w:val="Heading8"/>
    <w:uiPriority w:val="9"/>
    <w:rPr>
      <w:rFonts w:ascii="Angsana New" w:hAnsi="Angsana New"/>
      <w:sz w:val="32"/>
      <w:szCs w:val="32"/>
    </w:rPr>
  </w:style>
  <w:style w:type="character" w:customStyle="1" w:styleId="Heading9Char">
    <w:name w:val="Heading 9 Char"/>
    <w:link w:val="Heading9"/>
    <w:uiPriority w:val="9"/>
    <w:rPr>
      <w:rFonts w:ascii="Angsana New" w:hAnsi="Angsana New"/>
      <w:sz w:val="32"/>
      <w:szCs w:val="32"/>
    </w:rPr>
  </w:style>
  <w:style w:type="paragraph" w:styleId="BodyText3">
    <w:name w:val="Body Text 3"/>
    <w:basedOn w:val="Normal"/>
    <w:next w:val="Normal"/>
    <w:link w:val="BodyText3Char"/>
    <w:uiPriority w:val="99"/>
    <w:pPr>
      <w:overflowPunct/>
      <w:autoSpaceDE/>
      <w:autoSpaceDN/>
      <w:adjustRightInd/>
      <w:jc w:val="both"/>
      <w:textAlignment w:val="auto"/>
    </w:pPr>
    <w:rPr>
      <w:rFonts w:ascii="Arial" w:eastAsia="Times New Roman" w:hAnsi="Arial"/>
      <w:szCs w:val="24"/>
      <w:lang w:eastAsia="th-TH"/>
    </w:rPr>
  </w:style>
  <w:style w:type="character" w:customStyle="1" w:styleId="BodyText3Char">
    <w:name w:val="Body Text 3 Char"/>
    <w:basedOn w:val="DefaultParagraphFont"/>
    <w:link w:val="BodyText3"/>
    <w:uiPriority w:val="99"/>
    <w:rPr>
      <w:rFonts w:ascii="Arial" w:eastAsia="Times New Roman" w:hAnsi="Arial"/>
      <w:sz w:val="24"/>
      <w:szCs w:val="24"/>
      <w:lang w:eastAsia="th-TH"/>
    </w:rPr>
  </w:style>
  <w:style w:type="paragraph" w:customStyle="1" w:styleId="7I-7H-">
    <w:name w:val="@7I-@#7H-"/>
    <w:basedOn w:val="Normal"/>
    <w:next w:val="Normal"/>
    <w:pPr>
      <w:overflowPunct/>
      <w:autoSpaceDE/>
      <w:autoSpaceDN/>
      <w:adjustRightInd/>
      <w:textAlignment w:val="auto"/>
    </w:pPr>
    <w:rPr>
      <w:rFonts w:ascii="Arial" w:eastAsia="Times New Roman" w:hAnsi="Arial"/>
      <w:b/>
      <w:bCs/>
      <w:szCs w:val="24"/>
      <w:lang w:eastAsia="th-TH"/>
    </w:rPr>
  </w:style>
  <w:style w:type="character" w:customStyle="1" w:styleId="BodyTextIndent2Char">
    <w:name w:val="Body Text Indent 2 Char"/>
    <w:link w:val="BodyTextIndent2"/>
    <w:uiPriority w:val="99"/>
    <w:rPr>
      <w:rFonts w:ascii="Angsana New" w:hAnsi="Angsana New"/>
      <w:sz w:val="32"/>
      <w:szCs w:val="32"/>
    </w:rPr>
  </w:style>
  <w:style w:type="character" w:customStyle="1" w:styleId="BodyTextChar">
    <w:name w:val="Body Text Char"/>
    <w:link w:val="BodyText"/>
    <w:uiPriority w:val="99"/>
    <w:rPr>
      <w:rFonts w:ascii="Angsana New" w:hAnsi="Angsana New"/>
      <w:sz w:val="28"/>
      <w:szCs w:val="28"/>
      <w:lang w:val="th-TH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</w:rPr>
  </w:style>
  <w:style w:type="character" w:styleId="FollowedHyperlink">
    <w:name w:val="FollowedHyperlink"/>
    <w:uiPriority w:val="99"/>
    <w:rPr>
      <w:color w:val="800080"/>
      <w:u w:val="single"/>
    </w:rPr>
  </w:style>
  <w:style w:type="paragraph" w:styleId="Revision">
    <w:name w:val="Revision"/>
    <w:hidden/>
    <w:uiPriority w:val="99"/>
    <w:semiHidden/>
    <w:rPr>
      <w:rFonts w:ascii="Cordia New" w:eastAsia="Times New Roman" w:hAnsi="Cordia New"/>
      <w:color w:val="000000"/>
      <w:sz w:val="24"/>
      <w:szCs w:val="30"/>
    </w:rPr>
  </w:style>
  <w:style w:type="character" w:customStyle="1" w:styleId="BodyTextIndent3Char">
    <w:name w:val="Body Text Indent 3 Char"/>
    <w:link w:val="BodyTextIndent3"/>
    <w:uiPriority w:val="99"/>
    <w:locked/>
    <w:rPr>
      <w:rFonts w:ascii="Angsana New" w:hAnsi="Angsana New"/>
      <w:sz w:val="32"/>
      <w:szCs w:val="32"/>
    </w:rPr>
  </w:style>
  <w:style w:type="paragraph" w:styleId="NormalIndent">
    <w:name w:val="Normal Indent"/>
    <w:basedOn w:val="Normal"/>
    <w:uiPriority w:val="99"/>
    <w:pPr>
      <w:overflowPunct/>
      <w:autoSpaceDE/>
      <w:autoSpaceDN/>
      <w:adjustRightInd/>
      <w:ind w:left="720"/>
      <w:textAlignment w:val="auto"/>
    </w:pPr>
    <w:rPr>
      <w:rFonts w:ascii="CordiaUPC" w:eastAsia="Times New Roman" w:hAnsi="CordiaUPC" w:cs="Angsan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pPr>
      <w:overflowPunct/>
      <w:autoSpaceDE/>
      <w:autoSpaceDN/>
      <w:adjustRightInd/>
      <w:spacing w:after="130" w:line="260" w:lineRule="atLeast"/>
      <w:ind w:left="1134" w:right="0" w:hanging="1134"/>
      <w:jc w:val="left"/>
      <w:textAlignment w:val="auto"/>
    </w:pPr>
    <w:rPr>
      <w:rFonts w:ascii="Times New Roman" w:eastAsia="MS Mincho" w:hAnsi="Times New Roman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eastAsia="MS Mincho" w:hAnsi="Times New Roman"/>
      <w:sz w:val="22"/>
      <w:szCs w:val="20"/>
      <w:lang w:val="en-GB" w:bidi="ar-SA"/>
    </w:rPr>
  </w:style>
  <w:style w:type="paragraph" w:styleId="FootnoteText">
    <w:name w:val="footnote text"/>
    <w:basedOn w:val="Normal"/>
    <w:link w:val="FootnoteTextChar"/>
    <w:uiPriority w:val="99"/>
    <w:pPr>
      <w:overflowPunct/>
      <w:autoSpaceDE/>
      <w:autoSpaceDN/>
      <w:adjustRightInd/>
      <w:textAlignment w:val="auto"/>
    </w:pPr>
    <w:rPr>
      <w:rFonts w:ascii="Angsana New" w:eastAsia="Times New Roman" w:hAnsi="Angsana New"/>
      <w:color w:val="000000"/>
      <w:sz w:val="2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Pr>
      <w:rFonts w:ascii="Angsana New" w:eastAsia="Times New Roman" w:hAnsi="Angsana New"/>
      <w:color w:val="000000"/>
      <w:szCs w:val="23"/>
      <w:lang w:val="en-GB" w:eastAsia="en-GB"/>
    </w:rPr>
  </w:style>
  <w:style w:type="table" w:customStyle="1" w:styleId="TableGrid4">
    <w:name w:val="Table Grid4"/>
    <w:basedOn w:val="TableNormal"/>
    <w:next w:val="TableGrid"/>
    <w:uiPriority w:val="59"/>
    <w:rsid w:val="00242A7E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677FC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231BC6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disclaimer">
    <w:name w:val="zdisclaimer"/>
    <w:basedOn w:val="Normal"/>
    <w:next w:val="Footer"/>
    <w:rsid w:val="00B8339E"/>
    <w:pPr>
      <w:framePr w:wrap="auto" w:vAnchor="page" w:hAnchor="page" w:x="3238" w:y="14685"/>
      <w:overflowPunct/>
      <w:autoSpaceDE/>
      <w:autoSpaceDN/>
      <w:adjustRightInd/>
      <w:spacing w:line="240" w:lineRule="exact"/>
      <w:textAlignment w:val="auto"/>
    </w:pPr>
    <w:rPr>
      <w:rFonts w:ascii="Univers 55" w:eastAsia="Times New Roman" w:hAnsi="Univers 55" w:cs="Times New Roman"/>
      <w:sz w:val="20"/>
      <w:szCs w:val="20"/>
    </w:rPr>
  </w:style>
  <w:style w:type="character" w:customStyle="1" w:styleId="normaltextrun">
    <w:name w:val="normaltextrun"/>
    <w:basedOn w:val="DefaultParagraphFont"/>
    <w:rsid w:val="008C72C4"/>
  </w:style>
  <w:style w:type="character" w:customStyle="1" w:styleId="spellingerror">
    <w:name w:val="spellingerror"/>
    <w:basedOn w:val="DefaultParagraphFont"/>
    <w:rsid w:val="008C72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2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7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0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4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13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5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1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5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9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64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1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44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6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5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8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33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17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3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05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5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5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1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8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7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7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8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7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9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6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1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0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2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7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3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6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2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4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2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3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7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1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0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tiathawornchai\Desktop\PangmaoHelper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A7B753D223C5E34AB87677ED8EF2DC4C" ma:contentTypeVersion="11" ma:contentTypeDescription="สร้างเอกสารใหม่" ma:contentTypeScope="" ma:versionID="c4a4532f6701c52a8342196d60dacdbf">
  <xsd:schema xmlns:xsd="http://www.w3.org/2001/XMLSchema" xmlns:xs="http://www.w3.org/2001/XMLSchema" xmlns:p="http://schemas.microsoft.com/office/2006/metadata/properties" xmlns:ns2="e4aa87c3-b3c7-4a60-99ba-36bc98ea187f" xmlns:ns3="5a9030fe-44eb-414a-a832-b9cd4a240f9b" targetNamespace="http://schemas.microsoft.com/office/2006/metadata/properties" ma:root="true" ma:fieldsID="3a5b5bbf1219a4049dfcf012c6db1fca" ns2:_="" ns3:_="">
    <xsd:import namespace="e4aa87c3-b3c7-4a60-99ba-36bc98ea187f"/>
    <xsd:import namespace="5a9030fe-44eb-414a-a832-b9cd4a240f9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aa87c3-b3c7-4a60-99ba-36bc98ea18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9030fe-44eb-414a-a832-b9cd4a240f9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DAEMSEngagementItemInfo xmlns="http://schemas.microsoft.com/DAEMSEngagementItemInfoXML">
  <EngagementID>5000063960</EngagementID>
  <LogicalEMSServerID>587502520312770826</LogicalEMSServerID>
  <WorkingPaperID>3070465767100000457</WorkingPaperID>
</DAEMSEngagementItemInfo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11E4880-BF44-4B6A-959F-31F24F8B9AD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1982545-6E6D-49F5-8A5A-A46E5908BD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aa87c3-b3c7-4a60-99ba-36bc98ea187f"/>
    <ds:schemaRef ds:uri="5a9030fe-44eb-414a-a832-b9cd4a240f9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AD0098F-4814-44C5-99C6-CCF0B5342759}">
  <ds:schemaRefs>
    <ds:schemaRef ds:uri="http://schemas.microsoft.com/DAEMSEngagementItemInfoXML"/>
  </ds:schemaRefs>
</ds:datastoreItem>
</file>

<file path=customXml/itemProps4.xml><?xml version="1.0" encoding="utf-8"?>
<ds:datastoreItem xmlns:ds="http://schemas.openxmlformats.org/officeDocument/2006/customXml" ds:itemID="{A23AFC38-E2DB-4B56-97C9-F64E27C399CE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593F16C-6CD2-4FDF-AEC7-BAEF6BF3C56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PangmaoHelper</Template>
  <TotalTime>423</TotalTime>
  <Pages>43</Pages>
  <Words>12639</Words>
  <Characters>52418</Characters>
  <Application>Microsoft Office Word</Application>
  <DocSecurity>0</DocSecurity>
  <Lines>436</Lines>
  <Paragraphs>129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สามารถ อี-เทรดดิ้ง จำกัด</vt:lpstr>
      <vt:lpstr>บริษัท สามารถ อี-เทรดดิ้ง จำกัด</vt:lpstr>
    </vt:vector>
  </TitlesOfParts>
  <Company>Ernst &amp; Young</Company>
  <LinksUpToDate>false</LinksUpToDate>
  <CharactersWithSpaces>64928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สามารถ อี-เทรดดิ้ง จำกัด</dc:title>
  <dc:subject/>
  <dc:creator>Phitsinee.M</dc:creator>
  <cp:keywords/>
  <dc:description/>
  <cp:lastModifiedBy>Kamolwan Rerkpichai</cp:lastModifiedBy>
  <cp:revision>306</cp:revision>
  <cp:lastPrinted>2021-08-10T06:39:00Z</cp:lastPrinted>
  <dcterms:created xsi:type="dcterms:W3CDTF">2021-08-04T09:38:00Z</dcterms:created>
  <dcterms:modified xsi:type="dcterms:W3CDTF">2021-08-10T09:01:00Z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0x010100A7B753D223C5E34AB87677ED8EF2DC4C</vt:lpwstr>
  </property>
</Properties>
</file>