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DA5748" w14:textId="77777777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353309C" w14:textId="1D403BA6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97CA724" w14:textId="77777777" w:rsidR="0028496C" w:rsidRPr="00610FB1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4DB15" w14:textId="77777777" w:rsidR="0028496C" w:rsidRPr="009D0D6C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9229A0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13062F" w:rsidRPr="009229A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  <w:r w:rsidR="003B122C" w:rsidRPr="009229A0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512D7694" w:rsidR="00D87CFF" w:rsidRPr="009229A0" w:rsidRDefault="005E153C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51220">
        <w:rPr>
          <w:rFonts w:ascii="Angsana New" w:hAnsi="Angsana New"/>
          <w:sz w:val="30"/>
          <w:szCs w:val="30"/>
        </w:rPr>
        <w:t>30</w:t>
      </w:r>
      <w:r w:rsidR="00D5122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56C6">
        <w:rPr>
          <w:rFonts w:ascii="Angsana New" w:hAnsi="Angsana New" w:hint="cs"/>
          <w:sz w:val="30"/>
          <w:szCs w:val="30"/>
          <w:cs/>
        </w:rPr>
        <w:t xml:space="preserve"> </w:t>
      </w:r>
      <w:r w:rsidR="00C156C6" w:rsidRPr="009229A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C156C6">
        <w:rPr>
          <w:rFonts w:ascii="Angsana New" w:hAnsi="Angsana New" w:hint="cs"/>
          <w:sz w:val="30"/>
          <w:szCs w:val="30"/>
          <w:cs/>
        </w:rPr>
        <w:t>และหกเดือน</w:t>
      </w:r>
      <w:r w:rsidR="00C156C6" w:rsidRPr="009229A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156C6">
        <w:rPr>
          <w:rFonts w:ascii="Angsana New" w:hAnsi="Angsana New"/>
          <w:sz w:val="30"/>
          <w:szCs w:val="30"/>
        </w:rPr>
        <w:t>30</w:t>
      </w:r>
      <w:r w:rsidR="00C156C6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C156C6">
        <w:rPr>
          <w:rFonts w:ascii="Angsana New" w:hAnsi="Angsana New" w:hint="cs"/>
          <w:sz w:val="30"/>
          <w:szCs w:val="30"/>
          <w:cs/>
        </w:rPr>
        <w:t>มิถุนายน</w:t>
      </w:r>
      <w:r w:rsidR="00C156C6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C156C6" w:rsidRPr="009229A0">
        <w:rPr>
          <w:rFonts w:ascii="Angsana New" w:hAnsi="Angsana New"/>
          <w:sz w:val="30"/>
          <w:szCs w:val="30"/>
        </w:rPr>
        <w:t>256</w:t>
      </w:r>
      <w:r w:rsidR="00C156C6">
        <w:rPr>
          <w:rFonts w:ascii="Angsana New" w:hAnsi="Angsana New"/>
          <w:sz w:val="30"/>
          <w:szCs w:val="30"/>
        </w:rPr>
        <w:t>4</w:t>
      </w:r>
      <w:r w:rsidR="00C156C6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D51220">
        <w:rPr>
          <w:rFonts w:ascii="Angsana New" w:hAnsi="Angsana New" w:hint="cs"/>
          <w:sz w:val="30"/>
          <w:szCs w:val="30"/>
          <w:cs/>
        </w:rPr>
        <w:t>หก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51220">
        <w:rPr>
          <w:rFonts w:ascii="Angsana New" w:hAnsi="Angsana New"/>
          <w:sz w:val="30"/>
          <w:szCs w:val="30"/>
        </w:rPr>
        <w:t>30</w:t>
      </w:r>
      <w:r w:rsidR="00D5122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9229A0">
        <w:rPr>
          <w:rFonts w:ascii="Angsana New" w:hAnsi="Angsana New"/>
          <w:sz w:val="30"/>
          <w:szCs w:val="30"/>
        </w:rPr>
        <w:t>256</w:t>
      </w:r>
      <w:r w:rsidR="00A44329">
        <w:rPr>
          <w:rFonts w:ascii="Angsana New" w:hAnsi="Angsana New"/>
          <w:sz w:val="30"/>
          <w:szCs w:val="30"/>
        </w:rPr>
        <w:t>4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E6A8898" w14:textId="77777777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5DE842E6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="00E519E0"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="00E519E0" w:rsidRPr="00463144">
        <w:rPr>
          <w:rFonts w:ascii="Angsana New" w:hAnsi="Angsana New"/>
          <w:sz w:val="30"/>
          <w:szCs w:val="30"/>
          <w:cs/>
        </w:rPr>
        <w:t xml:space="preserve"> </w:t>
      </w:r>
      <w:r w:rsidR="00E519E0"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77777777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519E0" w:rsidRPr="00463144">
        <w:rPr>
          <w:rFonts w:ascii="Angsana New" w:hAnsi="Angsana New"/>
          <w:sz w:val="30"/>
          <w:szCs w:val="30"/>
        </w:rPr>
        <w:t>10966</w:t>
      </w:r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73D59575" w:rsidR="001919F7" w:rsidRPr="00463144" w:rsidRDefault="0065720D" w:rsidP="0089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31FA6">
        <w:rPr>
          <w:rFonts w:ascii="Angsana New" w:hAnsi="Angsana New"/>
          <w:sz w:val="30"/>
          <w:szCs w:val="30"/>
        </w:rPr>
        <w:t>2564</w:t>
      </w:r>
    </w:p>
    <w:p w14:paraId="550BBBD0" w14:textId="5471D5EB" w:rsidR="00655378" w:rsidRDefault="00655378" w:rsidP="00A660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655378" w:rsidSect="00527BDE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705E6" w14:textId="77777777" w:rsidR="00702C18" w:rsidRDefault="00702C18">
      <w:r>
        <w:separator/>
      </w:r>
    </w:p>
  </w:endnote>
  <w:endnote w:type="continuationSeparator" w:id="0">
    <w:p w14:paraId="34418761" w14:textId="77777777" w:rsidR="00702C18" w:rsidRDefault="0070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D38A" w14:textId="77777777" w:rsidR="00CD5341" w:rsidRDefault="00CD5341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CD5341" w:rsidRDefault="00CD5341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06B06" w14:textId="77777777" w:rsidR="00CD5341" w:rsidRPr="00381B5D" w:rsidRDefault="00CD5341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CD5341" w:rsidRDefault="00CD5341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CD5341" w:rsidRDefault="00CD5341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CD5341" w:rsidRDefault="00CD5341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CD5341" w:rsidRDefault="00CD5341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CD5341" w:rsidRDefault="00CD5341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CD5341" w:rsidRPr="00890558" w:rsidRDefault="00CD5341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9628" w14:textId="77777777" w:rsidR="00CD5341" w:rsidRPr="00381B5D" w:rsidRDefault="00CD5341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BB2C7" w14:textId="77777777" w:rsidR="00CD5341" w:rsidRPr="00381B5D" w:rsidRDefault="00CD5341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CD5341" w:rsidRPr="00890558" w:rsidRDefault="00CD5341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0236F" w14:textId="77777777" w:rsidR="00CD5341" w:rsidRDefault="00CD5341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5EECF0FC" w:rsidR="00CD5341" w:rsidRPr="00775DAE" w:rsidRDefault="00CD5341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A57988">
      <w:rPr>
        <w:rFonts w:ascii="Angsana New" w:hAnsi="Angsana New"/>
        <w:noProof/>
        <w:sz w:val="30"/>
        <w:szCs w:val="30"/>
      </w:rPr>
      <w:t>2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E4029" w14:textId="77777777" w:rsidR="00702C18" w:rsidRDefault="00702C18">
      <w:r>
        <w:separator/>
      </w:r>
    </w:p>
  </w:footnote>
  <w:footnote w:type="continuationSeparator" w:id="0">
    <w:p w14:paraId="506F395D" w14:textId="77777777" w:rsidR="00702C18" w:rsidRDefault="00702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4D4DF" w14:textId="77777777" w:rsidR="00CD5341" w:rsidRDefault="00CD5341">
    <w:pPr>
      <w:pStyle w:val="Header"/>
    </w:pPr>
  </w:p>
  <w:p w14:paraId="61873B10" w14:textId="77777777" w:rsidR="00CD5341" w:rsidRPr="00E807EC" w:rsidRDefault="00CD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2"/>
  </w:num>
  <w:num w:numId="14">
    <w:abstractNumId w:val="20"/>
  </w:num>
  <w:num w:numId="15">
    <w:abstractNumId w:val="22"/>
  </w:num>
  <w:num w:numId="16">
    <w:abstractNumId w:val="34"/>
  </w:num>
  <w:num w:numId="17">
    <w:abstractNumId w:val="38"/>
  </w:num>
  <w:num w:numId="18">
    <w:abstractNumId w:val="36"/>
  </w:num>
  <w:num w:numId="19">
    <w:abstractNumId w:val="30"/>
  </w:num>
  <w:num w:numId="20">
    <w:abstractNumId w:val="19"/>
  </w:num>
  <w:num w:numId="21">
    <w:abstractNumId w:val="16"/>
  </w:num>
  <w:num w:numId="22">
    <w:abstractNumId w:val="11"/>
  </w:num>
  <w:num w:numId="23">
    <w:abstractNumId w:val="14"/>
  </w:num>
  <w:num w:numId="24">
    <w:abstractNumId w:val="37"/>
  </w:num>
  <w:num w:numId="25">
    <w:abstractNumId w:val="33"/>
  </w:num>
  <w:num w:numId="26">
    <w:abstractNumId w:val="26"/>
  </w:num>
  <w:num w:numId="27">
    <w:abstractNumId w:val="18"/>
  </w:num>
  <w:num w:numId="28">
    <w:abstractNumId w:val="28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25"/>
  </w:num>
  <w:num w:numId="34">
    <w:abstractNumId w:val="23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3"/>
  </w:num>
  <w:num w:numId="38">
    <w:abstractNumId w:val="12"/>
  </w:num>
  <w:num w:numId="39">
    <w:abstractNumId w:val="24"/>
  </w:num>
  <w:num w:numId="4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FD"/>
    <w:rsid w:val="000103B4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3AF6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B63"/>
    <w:rsid w:val="00062E94"/>
    <w:rsid w:val="0006394E"/>
    <w:rsid w:val="0006434B"/>
    <w:rsid w:val="00064808"/>
    <w:rsid w:val="00064E56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2CD0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BF"/>
    <w:rsid w:val="00103E54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605C"/>
    <w:rsid w:val="00166611"/>
    <w:rsid w:val="00166985"/>
    <w:rsid w:val="00166A34"/>
    <w:rsid w:val="00167EFE"/>
    <w:rsid w:val="001702F6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0B9D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CF"/>
    <w:rsid w:val="001858CD"/>
    <w:rsid w:val="00185C3D"/>
    <w:rsid w:val="00185CCC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E68"/>
    <w:rsid w:val="001C085E"/>
    <w:rsid w:val="001C0863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D3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A7C"/>
    <w:rsid w:val="001F6AFD"/>
    <w:rsid w:val="001F6CBD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C1D"/>
    <w:rsid w:val="00217E1D"/>
    <w:rsid w:val="0022030D"/>
    <w:rsid w:val="00220C7D"/>
    <w:rsid w:val="00220D5F"/>
    <w:rsid w:val="00220F39"/>
    <w:rsid w:val="002211F7"/>
    <w:rsid w:val="00221865"/>
    <w:rsid w:val="00221A7E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F2E"/>
    <w:rsid w:val="00236749"/>
    <w:rsid w:val="00236964"/>
    <w:rsid w:val="00236AF1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E05"/>
    <w:rsid w:val="00266F86"/>
    <w:rsid w:val="002677DB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1F2"/>
    <w:rsid w:val="002747B0"/>
    <w:rsid w:val="002753C0"/>
    <w:rsid w:val="00275701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968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9D6"/>
    <w:rsid w:val="00295A97"/>
    <w:rsid w:val="002968E4"/>
    <w:rsid w:val="00296B67"/>
    <w:rsid w:val="00296D23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AA3"/>
    <w:rsid w:val="002F3F93"/>
    <w:rsid w:val="002F4145"/>
    <w:rsid w:val="002F438E"/>
    <w:rsid w:val="002F4C5D"/>
    <w:rsid w:val="002F4D4B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1B4F"/>
    <w:rsid w:val="00311C32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3F34"/>
    <w:rsid w:val="0039433D"/>
    <w:rsid w:val="003947CD"/>
    <w:rsid w:val="00394B2B"/>
    <w:rsid w:val="00395109"/>
    <w:rsid w:val="0039572E"/>
    <w:rsid w:val="00395B95"/>
    <w:rsid w:val="00395DAD"/>
    <w:rsid w:val="00395F76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97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A8D"/>
    <w:rsid w:val="00412D69"/>
    <w:rsid w:val="00412DC5"/>
    <w:rsid w:val="00413282"/>
    <w:rsid w:val="0041354A"/>
    <w:rsid w:val="0041401E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1AEE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640"/>
    <w:rsid w:val="004838EE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234A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72F"/>
    <w:rsid w:val="004E1CFF"/>
    <w:rsid w:val="004E1E17"/>
    <w:rsid w:val="004E1EC3"/>
    <w:rsid w:val="004E21EA"/>
    <w:rsid w:val="004E2650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4F0B"/>
    <w:rsid w:val="004E528E"/>
    <w:rsid w:val="004E5955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61CB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74A2"/>
    <w:rsid w:val="00507C46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63B"/>
    <w:rsid w:val="00533B53"/>
    <w:rsid w:val="00533FA7"/>
    <w:rsid w:val="00533FD9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F7"/>
    <w:rsid w:val="00555EF8"/>
    <w:rsid w:val="00557093"/>
    <w:rsid w:val="00557549"/>
    <w:rsid w:val="005578D6"/>
    <w:rsid w:val="005579C3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067D"/>
    <w:rsid w:val="00581306"/>
    <w:rsid w:val="005817E5"/>
    <w:rsid w:val="0058185D"/>
    <w:rsid w:val="005821E2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85C"/>
    <w:rsid w:val="00616AE4"/>
    <w:rsid w:val="00617196"/>
    <w:rsid w:val="00617B34"/>
    <w:rsid w:val="00617C77"/>
    <w:rsid w:val="00620020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6F3"/>
    <w:rsid w:val="0065597B"/>
    <w:rsid w:val="00655DC2"/>
    <w:rsid w:val="00655EE3"/>
    <w:rsid w:val="0065660E"/>
    <w:rsid w:val="00656A36"/>
    <w:rsid w:val="00657040"/>
    <w:rsid w:val="006571B7"/>
    <w:rsid w:val="0065720D"/>
    <w:rsid w:val="006576EB"/>
    <w:rsid w:val="00657989"/>
    <w:rsid w:val="00660099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A44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86F"/>
    <w:rsid w:val="00685A0E"/>
    <w:rsid w:val="00685CB5"/>
    <w:rsid w:val="00685D42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613"/>
    <w:rsid w:val="006D488F"/>
    <w:rsid w:val="006D4AE5"/>
    <w:rsid w:val="006D4B93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18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FBE"/>
    <w:rsid w:val="007710B6"/>
    <w:rsid w:val="00771219"/>
    <w:rsid w:val="00771285"/>
    <w:rsid w:val="007713A0"/>
    <w:rsid w:val="0077192C"/>
    <w:rsid w:val="00771CF0"/>
    <w:rsid w:val="00771D2F"/>
    <w:rsid w:val="007727F7"/>
    <w:rsid w:val="00772B81"/>
    <w:rsid w:val="00772EDB"/>
    <w:rsid w:val="007730D7"/>
    <w:rsid w:val="00773382"/>
    <w:rsid w:val="00773906"/>
    <w:rsid w:val="00773BC6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5D6"/>
    <w:rsid w:val="008028E4"/>
    <w:rsid w:val="00802A9D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0DA"/>
    <w:rsid w:val="0087233B"/>
    <w:rsid w:val="008724BD"/>
    <w:rsid w:val="0087280C"/>
    <w:rsid w:val="008728D5"/>
    <w:rsid w:val="008730A2"/>
    <w:rsid w:val="0087311A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93E"/>
    <w:rsid w:val="00961AB8"/>
    <w:rsid w:val="00961C70"/>
    <w:rsid w:val="0096230C"/>
    <w:rsid w:val="0096248E"/>
    <w:rsid w:val="00963197"/>
    <w:rsid w:val="009634DF"/>
    <w:rsid w:val="00963639"/>
    <w:rsid w:val="009636EB"/>
    <w:rsid w:val="00963BB3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2F10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DC1"/>
    <w:rsid w:val="009B2E3F"/>
    <w:rsid w:val="009B3061"/>
    <w:rsid w:val="009B3175"/>
    <w:rsid w:val="009B32AE"/>
    <w:rsid w:val="009B41A3"/>
    <w:rsid w:val="009B4292"/>
    <w:rsid w:val="009B432F"/>
    <w:rsid w:val="009B4367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57F"/>
    <w:rsid w:val="009D4BF1"/>
    <w:rsid w:val="009D4C4E"/>
    <w:rsid w:val="009D4D73"/>
    <w:rsid w:val="009D4F2D"/>
    <w:rsid w:val="009D515A"/>
    <w:rsid w:val="009D556A"/>
    <w:rsid w:val="009D5A92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969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988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5F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B0A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DC7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7EC"/>
    <w:rsid w:val="00BA48F4"/>
    <w:rsid w:val="00BA5022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B00F5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B4B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20D4"/>
    <w:rsid w:val="00CD20D9"/>
    <w:rsid w:val="00CD238C"/>
    <w:rsid w:val="00CD2775"/>
    <w:rsid w:val="00CD3020"/>
    <w:rsid w:val="00CD31EA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270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1CC"/>
    <w:rsid w:val="00D1158A"/>
    <w:rsid w:val="00D116BC"/>
    <w:rsid w:val="00D11809"/>
    <w:rsid w:val="00D11E21"/>
    <w:rsid w:val="00D12151"/>
    <w:rsid w:val="00D12747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73CD"/>
    <w:rsid w:val="00D27D83"/>
    <w:rsid w:val="00D27E88"/>
    <w:rsid w:val="00D27EF0"/>
    <w:rsid w:val="00D30287"/>
    <w:rsid w:val="00D307A2"/>
    <w:rsid w:val="00D30C79"/>
    <w:rsid w:val="00D3126C"/>
    <w:rsid w:val="00D31503"/>
    <w:rsid w:val="00D31526"/>
    <w:rsid w:val="00D3189B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220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7037"/>
    <w:rsid w:val="00D57188"/>
    <w:rsid w:val="00D57304"/>
    <w:rsid w:val="00D5755D"/>
    <w:rsid w:val="00D577E0"/>
    <w:rsid w:val="00D57AB5"/>
    <w:rsid w:val="00D57ABC"/>
    <w:rsid w:val="00D57B3B"/>
    <w:rsid w:val="00D57CD8"/>
    <w:rsid w:val="00D57ED5"/>
    <w:rsid w:val="00D60066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7A4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5518"/>
    <w:rsid w:val="00D8578A"/>
    <w:rsid w:val="00D859CC"/>
    <w:rsid w:val="00D85C82"/>
    <w:rsid w:val="00D85C94"/>
    <w:rsid w:val="00D85DDA"/>
    <w:rsid w:val="00D86429"/>
    <w:rsid w:val="00D866E4"/>
    <w:rsid w:val="00D8678D"/>
    <w:rsid w:val="00D86986"/>
    <w:rsid w:val="00D869BE"/>
    <w:rsid w:val="00D86C5B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D32"/>
    <w:rsid w:val="00DC1D85"/>
    <w:rsid w:val="00DC1E9B"/>
    <w:rsid w:val="00DC1FCF"/>
    <w:rsid w:val="00DC2524"/>
    <w:rsid w:val="00DC27C7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8EE"/>
    <w:rsid w:val="00DF7CBC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32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3730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EF4"/>
    <w:rsid w:val="00E13F17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F2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608"/>
    <w:rsid w:val="00EC6781"/>
    <w:rsid w:val="00EC6828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385"/>
    <w:rsid w:val="00EF3724"/>
    <w:rsid w:val="00EF3808"/>
    <w:rsid w:val="00EF464F"/>
    <w:rsid w:val="00EF4AEB"/>
    <w:rsid w:val="00EF4AFB"/>
    <w:rsid w:val="00EF5024"/>
    <w:rsid w:val="00EF536C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BA2"/>
    <w:rsid w:val="00F06277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0D9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289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3C2"/>
    <w:rsid w:val="00FA46AA"/>
    <w:rsid w:val="00FA4AD9"/>
    <w:rsid w:val="00FA4BE2"/>
    <w:rsid w:val="00FA4D59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65B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3F99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1A844-9ABE-459B-AF88-6F5A30C15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426</Words>
  <Characters>1702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2021-08-06T10:52:00Z</cp:lastPrinted>
  <dcterms:created xsi:type="dcterms:W3CDTF">2021-08-10T04:28:00Z</dcterms:created>
  <dcterms:modified xsi:type="dcterms:W3CDTF">2021-08-10T04:28:00Z</dcterms:modified>
</cp:coreProperties>
</file>