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4D487B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4D487B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4D487B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4D487B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4D487B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95A3F" w:rsidRPr="009566C2" w14:paraId="1C29F3D7" w14:textId="77777777" w:rsidTr="004D487B">
        <w:tc>
          <w:tcPr>
            <w:tcW w:w="1188" w:type="dxa"/>
          </w:tcPr>
          <w:p w14:paraId="5CB4D893" w14:textId="107C49BD" w:rsidR="00595A3F" w:rsidRPr="00463144" w:rsidRDefault="00595A3F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20E56A41" w14:textId="49280804" w:rsidR="00595A3F" w:rsidRPr="00595A3F" w:rsidRDefault="00595A3F" w:rsidP="0059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595A3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5737E2" w:rsidRPr="009566C2" w14:paraId="01ABF178" w14:textId="77777777" w:rsidTr="004D487B">
        <w:tc>
          <w:tcPr>
            <w:tcW w:w="1188" w:type="dxa"/>
          </w:tcPr>
          <w:p w14:paraId="65563BAE" w14:textId="52BFBE52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383C7046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3E5733F2" w14:textId="77777777" w:rsidTr="004D487B">
        <w:tc>
          <w:tcPr>
            <w:tcW w:w="1188" w:type="dxa"/>
          </w:tcPr>
          <w:p w14:paraId="3C5B395F" w14:textId="7C360A06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12B4D4DF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737E2" w:rsidRPr="009566C2" w14:paraId="6A4E8F49" w14:textId="77777777" w:rsidTr="004D487B">
        <w:tc>
          <w:tcPr>
            <w:tcW w:w="1188" w:type="dxa"/>
          </w:tcPr>
          <w:p w14:paraId="3270A8F3" w14:textId="5E392AA9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1B2EDA72" w14:textId="77777777" w:rsidTr="004D487B">
        <w:tc>
          <w:tcPr>
            <w:tcW w:w="1188" w:type="dxa"/>
          </w:tcPr>
          <w:p w14:paraId="62DBC6B9" w14:textId="2749C530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  <w:shd w:val="clear" w:color="auto" w:fill="auto"/>
          </w:tcPr>
          <w:p w14:paraId="246393EE" w14:textId="77777777" w:rsidR="005737E2" w:rsidRPr="00463144" w:rsidRDefault="005737E2" w:rsidP="005737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4631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5737E2" w:rsidRPr="009566C2" w14:paraId="2C507E7C" w14:textId="77777777" w:rsidTr="004D487B">
        <w:tc>
          <w:tcPr>
            <w:tcW w:w="1188" w:type="dxa"/>
          </w:tcPr>
          <w:p w14:paraId="6F7EF7BE" w14:textId="3105B384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74F313EE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DB5A60" w:rsidRPr="009566C2" w14:paraId="10AAAD15" w14:textId="77777777" w:rsidTr="004D487B">
        <w:tc>
          <w:tcPr>
            <w:tcW w:w="1188" w:type="dxa"/>
          </w:tcPr>
          <w:p w14:paraId="685703AA" w14:textId="5F8D9B1D" w:rsidR="00DB5A60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6D347649" w14:textId="19814668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B5A60" w:rsidRPr="009566C2" w14:paraId="4EA119E7" w14:textId="77777777" w:rsidTr="004D487B">
        <w:tc>
          <w:tcPr>
            <w:tcW w:w="1188" w:type="dxa"/>
          </w:tcPr>
          <w:p w14:paraId="2711199D" w14:textId="568480D9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6106936" w14:textId="1B417835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B5A60" w:rsidRPr="009566C2" w14:paraId="4F037D36" w14:textId="77777777" w:rsidTr="004D487B">
        <w:tc>
          <w:tcPr>
            <w:tcW w:w="1188" w:type="dxa"/>
          </w:tcPr>
          <w:p w14:paraId="156B923B" w14:textId="344FF274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5AD596B5" w14:textId="77777777" w:rsidR="00DB5A60" w:rsidRPr="00463144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B5A60" w:rsidRPr="009566C2" w14:paraId="4050D0C7" w14:textId="77777777" w:rsidTr="004D487B">
        <w:tc>
          <w:tcPr>
            <w:tcW w:w="1188" w:type="dxa"/>
          </w:tcPr>
          <w:p w14:paraId="53E76A31" w14:textId="16E0910F" w:rsidR="00DB5A60" w:rsidRPr="000B60F2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60F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345" w:type="dxa"/>
          </w:tcPr>
          <w:p w14:paraId="6FE1B104" w14:textId="77777777" w:rsidR="00DB5A60" w:rsidRPr="000B60F2" w:rsidRDefault="00DB5A60" w:rsidP="00DB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B60F2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52025F93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7E2B57">
        <w:rPr>
          <w:rFonts w:ascii="Angsana New" w:hAnsi="Angsana New"/>
          <w:sz w:val="30"/>
          <w:szCs w:val="30"/>
        </w:rPr>
        <w:t xml:space="preserve">11 </w:t>
      </w:r>
      <w:r w:rsidR="007E2B57">
        <w:rPr>
          <w:rFonts w:ascii="Angsana New" w:hAnsi="Angsana New" w:hint="cs"/>
          <w:sz w:val="30"/>
          <w:szCs w:val="30"/>
          <w:cs/>
        </w:rPr>
        <w:t>สิงหาคม</w:t>
      </w:r>
      <w:r w:rsidR="007F2CED" w:rsidRPr="00537948">
        <w:rPr>
          <w:rFonts w:ascii="Angsana New" w:hAnsi="Angsana New" w:hint="cs"/>
          <w:sz w:val="30"/>
          <w:szCs w:val="30"/>
          <w:cs/>
        </w:rPr>
        <w:t xml:space="preserve"> </w:t>
      </w:r>
      <w:r w:rsidR="007F2CED" w:rsidRPr="00537948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46CC144F" w:rsidR="00A506AB" w:rsidRPr="00537948" w:rsidRDefault="00051F2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537948">
        <w:rPr>
          <w:rFonts w:ascii="Angsana New" w:hAnsi="Angsana New" w:cs="Angsana New"/>
          <w:cs/>
        </w:rPr>
        <w:t>ผลิตเพลารถกระบะและที่รองแหนบรถบรรทุก</w:t>
      </w:r>
      <w:r w:rsidR="00922686" w:rsidRPr="00537948">
        <w:rPr>
          <w:rFonts w:ascii="Angsana New" w:hAnsi="Angsana New" w:cs="Angsana New"/>
          <w:cs/>
        </w:rPr>
        <w:t xml:space="preserve"> </w:t>
      </w:r>
      <w:r w:rsidR="00183A2B" w:rsidRPr="00537948">
        <w:rPr>
          <w:rFonts w:ascii="Angsana New" w:hAnsi="Angsana New" w:cs="Angsana New"/>
          <w:cs/>
        </w:rPr>
        <w:t>รายละเอียดของ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1" w:name="_Hlk35076687"/>
      <w:r w:rsidR="000D6723">
        <w:rPr>
          <w:rFonts w:ascii="Angsana New" w:hAnsi="Angsana New" w:cs="Angsana New"/>
          <w:lang w:val="en-US"/>
        </w:rPr>
        <w:t xml:space="preserve">30 </w:t>
      </w:r>
      <w:r w:rsidR="000D6723">
        <w:rPr>
          <w:rFonts w:ascii="Angsana New" w:hAnsi="Angsana New" w:cs="Angsana New" w:hint="cs"/>
          <w:cs/>
          <w:lang w:val="en-US"/>
        </w:rPr>
        <w:t>มิถุนายน</w:t>
      </w:r>
      <w:r w:rsidR="00736B35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A44329">
        <w:rPr>
          <w:rFonts w:ascii="Angsana New" w:hAnsi="Angsana New" w:cs="Angsana New"/>
          <w:lang w:val="en-US"/>
        </w:rPr>
        <w:t>4</w:t>
      </w:r>
      <w:r w:rsidR="00E47713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1"/>
      <w:r w:rsidR="0078463D" w:rsidRPr="00537948">
        <w:rPr>
          <w:rFonts w:ascii="Angsana New" w:hAnsi="Angsana New" w:cs="Angsana New" w:hint="cs"/>
          <w:cs/>
        </w:rPr>
        <w:t xml:space="preserve">และ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A44329">
        <w:rPr>
          <w:rFonts w:ascii="Angsana New" w:hAnsi="Angsana New" w:cs="Angsana New"/>
          <w:lang w:val="en-US"/>
        </w:rPr>
        <w:t>3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8624D2">
        <w:rPr>
          <w:rFonts w:ascii="Angsana New" w:hAnsi="Angsana New" w:cs="Angsana New"/>
          <w:lang w:val="en-US"/>
        </w:rPr>
        <w:t>5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54BBC" w:rsidRPr="00537948">
        <w:rPr>
          <w:rFonts w:ascii="Angsana New" w:hAnsi="Angsana New" w:cs="Angsana New" w:hint="cs"/>
          <w:cs/>
          <w:lang w:val="en-US"/>
        </w:rPr>
        <w:t>และ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8624D2">
        <w:rPr>
          <w:rFonts w:ascii="Angsana New" w:hAnsi="Angsana New" w:cs="Angsana New"/>
          <w:lang w:val="en-US"/>
        </w:rPr>
        <w:t>6</w:t>
      </w:r>
    </w:p>
    <w:p w14:paraId="44704A42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8B98416" w14:textId="77777777" w:rsidR="00A506AB" w:rsidRPr="00537948" w:rsidRDefault="00A506AB" w:rsidP="00A506AB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00D05E6" w14:textId="77777777" w:rsidR="00A506AB" w:rsidRPr="00537948" w:rsidRDefault="00A506AB" w:rsidP="00A50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>(ก)</w:t>
      </w: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14:paraId="3EA83474" w14:textId="77777777" w:rsidR="00A506AB" w:rsidRPr="00537948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3794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5F10F32" w14:textId="1B761355" w:rsidR="00A506AB" w:rsidRPr="00537948" w:rsidRDefault="00525431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 w:hint="cs"/>
          <w:sz w:val="30"/>
          <w:szCs w:val="30"/>
          <w:cs/>
        </w:rPr>
        <w:t>แบบย่อ</w:t>
      </w:r>
      <w:r w:rsidRPr="00537948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</w:p>
    <w:p w14:paraId="1BE0CED4" w14:textId="77777777" w:rsidR="000C164D" w:rsidRPr="00537948" w:rsidRDefault="000C164D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6B5071" w14:textId="62C2625B" w:rsidR="00A506AB" w:rsidRPr="00537948" w:rsidRDefault="00A506A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276C16">
        <w:rPr>
          <w:rFonts w:ascii="Angsana New" w:hAnsi="Angsana New"/>
          <w:sz w:val="30"/>
          <w:szCs w:val="30"/>
        </w:rPr>
        <w:t>3</w:t>
      </w:r>
    </w:p>
    <w:p w14:paraId="21F9C616" w14:textId="77777777" w:rsidR="0003172B" w:rsidRPr="00537948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C293C1" w14:textId="63ED74F0" w:rsidR="00D729D6" w:rsidRDefault="00D729D6" w:rsidP="00D7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9D6">
        <w:rPr>
          <w:rFonts w:ascii="Angsana New" w:hAnsi="Angsana New"/>
          <w:sz w:val="30"/>
          <w:szCs w:val="30"/>
          <w:cs/>
        </w:rPr>
        <w:t>กลุ่มบริษัทได้</w:t>
      </w:r>
      <w:r w:rsidRPr="00D729D6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/>
          <w:sz w:val="30"/>
          <w:szCs w:val="30"/>
        </w:rPr>
        <w:t xml:space="preserve">1 </w:t>
      </w:r>
      <w:r w:rsidRPr="00D729D6">
        <w:rPr>
          <w:rFonts w:ascii="Angsana New" w:hAnsi="Angsana New" w:hint="cs"/>
          <w:sz w:val="30"/>
          <w:szCs w:val="30"/>
          <w:cs/>
        </w:rPr>
        <w:t>มกราคม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/>
          <w:sz w:val="30"/>
          <w:szCs w:val="30"/>
        </w:rPr>
        <w:t>2564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D729D6">
        <w:rPr>
          <w:rFonts w:ascii="Angsana New" w:hAnsi="Angsana New"/>
          <w:sz w:val="30"/>
          <w:szCs w:val="30"/>
          <w:cs/>
        </w:rPr>
        <w:t>ไม่มีผลกระทบ</w:t>
      </w:r>
      <w:r w:rsidRPr="00D729D6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D729D6">
        <w:rPr>
          <w:rFonts w:ascii="Angsana New" w:hAnsi="Angsana New"/>
          <w:sz w:val="30"/>
          <w:szCs w:val="30"/>
          <w:cs/>
        </w:rPr>
        <w:t>ต่องบการเงิน</w:t>
      </w:r>
      <w:r w:rsidRPr="00D729D6">
        <w:rPr>
          <w:rFonts w:ascii="Angsana New" w:hAnsi="Angsana New"/>
          <w:sz w:val="30"/>
          <w:szCs w:val="30"/>
        </w:rPr>
        <w:t xml:space="preserve"> </w:t>
      </w:r>
    </w:p>
    <w:p w14:paraId="284D7A8A" w14:textId="6555D16D" w:rsidR="00A11B31" w:rsidRDefault="00A1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99E757A" w14:textId="52BAC031" w:rsidR="002C6903" w:rsidRDefault="00EA23E8" w:rsidP="002C6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3E8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A23E8">
        <w:rPr>
          <w:rFonts w:ascii="Angsana New" w:hAnsi="Angsana New"/>
          <w:sz w:val="30"/>
          <w:szCs w:val="30"/>
        </w:rPr>
        <w:t xml:space="preserve"> </w:t>
      </w:r>
      <w:r w:rsidR="00BD2874" w:rsidRPr="00EA23E8">
        <w:rPr>
          <w:rFonts w:ascii="Angsana New" w:hAnsi="Angsana New"/>
          <w:sz w:val="30"/>
          <w:szCs w:val="30"/>
          <w:cs/>
        </w:rPr>
        <w:t>กลุ่ม</w:t>
      </w:r>
      <w:r w:rsidR="002C6903"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5F75EB6" w14:textId="77777777" w:rsidR="00B64567" w:rsidRPr="00EA23E8" w:rsidRDefault="00B64567" w:rsidP="00EA2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9F528" w14:textId="075176F2" w:rsidR="002D5CC2" w:rsidRPr="00E758CC" w:rsidRDefault="001815FE" w:rsidP="00221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D5CC2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495876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</w:t>
      </w:r>
      <w:r w:rsidR="005705B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22186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21865"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="006B3DEE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ใช้วิจารณญาณ</w:t>
      </w:r>
      <w:r w:rsidR="00230FF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155450" w:rsidRPr="001554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การประมาณกา</w:t>
      </w:r>
      <w:r w:rsidR="0043505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</w:t>
      </w:r>
      <w:r w:rsid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</w:t>
      </w:r>
      <w:r w:rsidR="00230FF0" w:rsidRP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นโยบายการบัญชี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FEC86A" w14:textId="0B7F4430" w:rsidR="00D85C82" w:rsidRDefault="00D85C82" w:rsidP="004E2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1F0DFC">
        <w:rPr>
          <w:rFonts w:ascii="Angsana New" w:hAnsi="Angsana New"/>
          <w:sz w:val="30"/>
          <w:szCs w:val="30"/>
        </w:rPr>
        <w:t>3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3DF81409" w14:textId="605210A7" w:rsidR="00A11B31" w:rsidRDefault="005E10C4" w:rsidP="00A11B31">
      <w:pPr>
        <w:pStyle w:val="NormalWeb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81ADD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 </w:t>
      </w:r>
      <w:r w:rsidR="002F0D5C" w:rsidRPr="00083AC7">
        <w:rPr>
          <w:rFonts w:asciiTheme="majorBidi" w:hAnsiTheme="majorBidi" w:cstheme="majorBidi"/>
          <w:sz w:val="30"/>
          <w:szCs w:val="30"/>
        </w:rPr>
        <w:t>C</w:t>
      </w:r>
      <w:r w:rsidR="002F0D5C">
        <w:rPr>
          <w:rFonts w:asciiTheme="majorBidi" w:hAnsiTheme="majorBidi" w:cstheme="majorBidi"/>
          <w:sz w:val="30"/>
          <w:szCs w:val="30"/>
        </w:rPr>
        <w:t>ovid</w:t>
      </w:r>
      <w:r w:rsidR="002F0D5C" w:rsidRPr="00083AC7">
        <w:rPr>
          <w:rFonts w:ascii="Angsana New" w:hAnsi="Angsana New"/>
          <w:color w:val="000000"/>
          <w:sz w:val="30"/>
          <w:szCs w:val="30"/>
        </w:rPr>
        <w:t>-19</w:t>
      </w:r>
      <w:r w:rsidR="002F0D5C">
        <w:rPr>
          <w:rFonts w:ascii="Angsana New" w:hAnsi="Angsana New"/>
          <w:color w:val="000000"/>
          <w:sz w:val="30"/>
          <w:szCs w:val="30"/>
        </w:rPr>
        <w:t xml:space="preserve"> </w:t>
      </w:r>
      <w:r w:rsidRPr="00F81ADD">
        <w:rPr>
          <w:rFonts w:ascii="Angsana New" w:hAnsi="Angsana New" w:cs="Angsana New" w:hint="cs"/>
          <w:sz w:val="30"/>
          <w:szCs w:val="30"/>
          <w:cs/>
        </w:rPr>
        <w:t xml:space="preserve">ยังคงเกิดขึ้นอย่างต่อเนื่อง </w:t>
      </w:r>
      <w:r w:rsidR="00F81ADD" w:rsidRPr="00F81ADD">
        <w:rPr>
          <w:rFonts w:ascii="Angsana New" w:hAnsi="Angsana New" w:cs="Angsana New" w:hint="cs"/>
          <w:sz w:val="30"/>
          <w:szCs w:val="30"/>
          <w:cs/>
        </w:rPr>
        <w:t>จากความไม่แน่นอนของสถานการณ์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ในปี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2563 </w:t>
      </w:r>
      <w:r w:rsidR="00BD2F3F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บริษัทจึงจัดทำงบการเงินสำหรับปีสิ้นสุดวันที่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31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2563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2019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ในเรื่องการไม่นำสถานการณ์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="002F0D5C" w:rsidRPr="00083AC7">
        <w:rPr>
          <w:rFonts w:asciiTheme="majorBidi" w:hAnsiTheme="majorBidi" w:cstheme="majorBidi"/>
          <w:sz w:val="30"/>
          <w:szCs w:val="30"/>
        </w:rPr>
        <w:t>C</w:t>
      </w:r>
      <w:r w:rsidR="002F0D5C">
        <w:rPr>
          <w:rFonts w:asciiTheme="majorBidi" w:hAnsiTheme="majorBidi" w:cstheme="majorBidi"/>
          <w:sz w:val="30"/>
          <w:szCs w:val="30"/>
        </w:rPr>
        <w:t>ovid</w:t>
      </w:r>
      <w:r w:rsidR="002F0D5C" w:rsidRPr="00083AC7">
        <w:rPr>
          <w:rFonts w:ascii="Angsana New" w:hAnsi="Angsana New"/>
          <w:color w:val="000000"/>
          <w:sz w:val="30"/>
          <w:szCs w:val="30"/>
        </w:rPr>
        <w:t>-19</w:t>
      </w:r>
      <w:r w:rsidR="002F0D5C">
        <w:rPr>
          <w:rFonts w:ascii="Angsana New" w:hAnsi="Angsana New"/>
          <w:color w:val="000000"/>
          <w:sz w:val="30"/>
          <w:szCs w:val="30"/>
        </w:rPr>
        <w:t xml:space="preserve">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มาพิจารณา</w:t>
      </w:r>
      <w:r w:rsidR="00111746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ดังนี้ </w:t>
      </w:r>
    </w:p>
    <w:p w14:paraId="4B2D4E47" w14:textId="3DA354C6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2420E2D8" w14:textId="77777777" w:rsidR="00A11B31" w:rsidRPr="0040220A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CAB4546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083AC7">
        <w:rPr>
          <w:rFonts w:ascii="Angsana New" w:hAnsi="Angsana New"/>
          <w:color w:val="000000"/>
          <w:sz w:val="30"/>
          <w:szCs w:val="30"/>
        </w:rPr>
        <w:t>loss rate)</w:t>
      </w: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083AC7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083AC7">
        <w:rPr>
          <w:rFonts w:ascii="Angsana New" w:hAnsi="Angsana New"/>
          <w:sz w:val="30"/>
          <w:szCs w:val="30"/>
        </w:rPr>
        <w:t xml:space="preserve">(Forward-looking information) </w:t>
      </w:r>
      <w:r w:rsidRPr="00083AC7">
        <w:rPr>
          <w:rFonts w:ascii="Angsana New" w:hAnsi="Angsana New"/>
          <w:sz w:val="30"/>
          <w:szCs w:val="30"/>
          <w:cs/>
        </w:rPr>
        <w:t>มาพิจารณา</w:t>
      </w:r>
    </w:p>
    <w:p w14:paraId="718D48DF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3186ED" w14:textId="1F9D0A04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083AC7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color w:val="000000"/>
          <w:sz w:val="30"/>
          <w:szCs w:val="30"/>
        </w:rPr>
        <w:t xml:space="preserve">-19 </w:t>
      </w:r>
      <w:r w:rsidRPr="00083AC7">
        <w:rPr>
          <w:rFonts w:ascii="Angsana New" w:hAnsi="Angsana New"/>
          <w:color w:val="000000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</w:t>
      </w:r>
      <w:r w:rsidRPr="00083AC7">
        <w:rPr>
          <w:rFonts w:ascii="Angsana New" w:hAnsi="Angsana New" w:hint="cs"/>
          <w:color w:val="000000"/>
          <w:sz w:val="30"/>
          <w:szCs w:val="30"/>
          <w:cs/>
        </w:rPr>
        <w:t>ค่าความนิยม</w:t>
      </w:r>
    </w:p>
    <w:p w14:paraId="6695F78B" w14:textId="22468343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36DD92" w14:textId="5D9A058C" w:rsidR="00A11B31" w:rsidRP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B31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กลุ่มบริษัทได้ประเมินผลกระทบดังกล่าว ซึ่งไม่มีผลกระทบอย่างมีสาระสำคัญต่องบการเงิน ดังนั้น</w:t>
      </w:r>
      <w:r w:rsidR="00771285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A11B31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บริษัทจึงไม่ปรับปรุงมูลค่าลูกหนี้การค้าในปี </w:t>
      </w:r>
      <w:r w:rsidRPr="00A11B31">
        <w:rPr>
          <w:rFonts w:ascii="Angsana New" w:hAnsi="Angsana New" w:hint="cs"/>
          <w:color w:val="000000"/>
          <w:sz w:val="30"/>
          <w:szCs w:val="30"/>
        </w:rPr>
        <w:t>2564</w:t>
      </w:r>
    </w:p>
    <w:p w14:paraId="0B120BF1" w14:textId="4FBAB9A9" w:rsidR="0040220A" w:rsidRDefault="00402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60C7DC" w14:textId="72DD39B5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71E01C4F" w14:textId="77777777" w:rsidR="00A11B31" w:rsidRPr="000D6723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3DAAF74A" w14:textId="0C04A08A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br/>
        <w:t xml:space="preserve">31 </w:t>
      </w:r>
      <w:r w:rsidRPr="00083AC7">
        <w:rPr>
          <w:rFonts w:ascii="Angsana New" w:hAnsi="Angsana New" w:hint="cs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2563 </w:t>
      </w:r>
      <w:r w:rsidRPr="00083AC7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1 </w:t>
      </w:r>
      <w:r w:rsidRPr="00083AC7">
        <w:rPr>
          <w:rFonts w:ascii="Angsana New" w:hAnsi="Angsana New" w:hint="cs"/>
          <w:sz w:val="30"/>
          <w:szCs w:val="30"/>
          <w:cs/>
        </w:rPr>
        <w:t>มกราคม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>2563</w:t>
      </w:r>
    </w:p>
    <w:p w14:paraId="288F7339" w14:textId="2244282D" w:rsidR="009F7580" w:rsidRPr="000D6723" w:rsidRDefault="009F7580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BC6115A" w14:textId="2C44E334" w:rsidR="009F7580" w:rsidRPr="00083AC7" w:rsidRDefault="009F7580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กลุ่มบริษัทปรับปรุงมูลค่าสินทรัพย์ดังกล่าวในปี </w:t>
      </w:r>
      <w:r>
        <w:rPr>
          <w:rFonts w:ascii="Angsana New" w:hAnsi="Angsana New"/>
          <w:sz w:val="30"/>
          <w:szCs w:val="30"/>
        </w:rPr>
        <w:t>2564 (</w:t>
      </w:r>
      <w:r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DC300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)</w:t>
      </w:r>
    </w:p>
    <w:p w14:paraId="62DD9DA2" w14:textId="77777777" w:rsidR="00A11B31" w:rsidRPr="000D6723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AF54231" w14:textId="77777777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83A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DF932AE" w14:textId="77777777" w:rsidR="00A11B31" w:rsidRPr="000D6723" w:rsidRDefault="00A11B31" w:rsidP="00A1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C1A382B" w14:textId="066F80CF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083AC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83AC7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-19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31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pacing w:val="-2"/>
          <w:sz w:val="30"/>
          <w:szCs w:val="30"/>
        </w:rPr>
        <w:t>2563</w:t>
      </w:r>
    </w:p>
    <w:p w14:paraId="7EAD3320" w14:textId="5F8B978F" w:rsidR="00C7125F" w:rsidRPr="000D6723" w:rsidRDefault="00C7125F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94235AD" w14:textId="0C7103AB" w:rsidR="00C7125F" w:rsidRDefault="00C7125F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กลุ่มบริษัทได้ประเมินผลกระทบดังกล่าว </w:t>
      </w:r>
      <w:r w:rsidR="00444C1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ไม่มีผลกระทบอย่างมีสาระสำคัญต่องบการเงิน</w:t>
      </w:r>
    </w:p>
    <w:p w14:paraId="66A6674C" w14:textId="18D5C6F2" w:rsidR="0003426A" w:rsidRDefault="0003426A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1B20FAA" w14:textId="50E8A649" w:rsidR="0003426A" w:rsidRPr="00B308BA" w:rsidRDefault="0003426A" w:rsidP="00D872B0">
      <w:pPr>
        <w:tabs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08BA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 w:rsidR="0024194B">
        <w:rPr>
          <w:rFonts w:ascii="Angsana New" w:hAnsi="Angsana New" w:hint="cs"/>
          <w:sz w:val="30"/>
          <w:szCs w:val="30"/>
          <w:cs/>
        </w:rPr>
        <w:t>กลุ่ม</w:t>
      </w:r>
      <w:r w:rsidRPr="00B308BA">
        <w:rPr>
          <w:rFonts w:ascii="Angsana New" w:hAnsi="Angsana New"/>
          <w:sz w:val="30"/>
          <w:szCs w:val="30"/>
          <w:cs/>
        </w:rPr>
        <w:t>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5DC09C2C" w14:textId="190B17D7" w:rsidR="00AB7701" w:rsidRPr="000D6723" w:rsidRDefault="00AB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>
        <w:rPr>
          <w:rFonts w:ascii="Angsana New" w:hAnsi="Angsana New" w:cs="Angsana New" w:hint="cs"/>
          <w:b/>
          <w:bCs/>
          <w:cs/>
        </w:rPr>
        <w:t>3</w:t>
      </w:r>
      <w:r w:rsidR="00DE14E5" w:rsidRPr="00C4398E">
        <w:rPr>
          <w:rFonts w:ascii="Angsana New" w:hAnsi="Angsana New" w:cs="Angsana New"/>
          <w:b/>
          <w:bCs/>
          <w:cs/>
        </w:rPr>
        <w:tab/>
      </w:r>
      <w:r w:rsidR="00DD0EFA" w:rsidRPr="00DE14E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F15E06A" w14:textId="77777777" w:rsidR="001409DC" w:rsidRPr="000D6723" w:rsidRDefault="001409DC" w:rsidP="00880946">
      <w:pPr>
        <w:tabs>
          <w:tab w:val="clear" w:pos="227"/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49F945A" w14:textId="77777777" w:rsidR="00A75785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>ความสัมพันธ์ที่มีกับบริษัท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 xml:space="preserve">ย่อย </w:t>
      </w:r>
      <w:r w:rsidRPr="00C7421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>ร่วม และการร่วมค้า</w:t>
      </w:r>
      <w:r w:rsidRPr="00C7421D">
        <w:rPr>
          <w:rFonts w:ascii="Angsana New" w:hAnsi="Angsana New"/>
          <w:spacing w:val="4"/>
          <w:sz w:val="30"/>
          <w:szCs w:val="30"/>
          <w:cs/>
        </w:rPr>
        <w:t>ได้เปิดเผยในหมายเหตุข้อ</w:t>
      </w:r>
      <w:r w:rsidR="00E3236E">
        <w:rPr>
          <w:rFonts w:ascii="Angsana New" w:hAnsi="Angsana New"/>
          <w:spacing w:val="4"/>
          <w:sz w:val="30"/>
          <w:szCs w:val="30"/>
        </w:rPr>
        <w:t xml:space="preserve"> </w:t>
      </w:r>
      <w:r w:rsidR="00CD4511">
        <w:rPr>
          <w:rFonts w:ascii="Angsana New" w:hAnsi="Angsana New"/>
          <w:spacing w:val="4"/>
          <w:sz w:val="30"/>
          <w:szCs w:val="30"/>
        </w:rPr>
        <w:t>5</w:t>
      </w:r>
      <w:r w:rsidR="00C42F35" w:rsidRPr="00C7421D">
        <w:rPr>
          <w:rFonts w:ascii="Angsana New" w:hAnsi="Angsana New"/>
          <w:spacing w:val="4"/>
          <w:sz w:val="30"/>
          <w:szCs w:val="30"/>
        </w:rPr>
        <w:t xml:space="preserve"> 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CD4511">
        <w:rPr>
          <w:rFonts w:ascii="Angsana New" w:hAnsi="Angsana New"/>
          <w:spacing w:val="4"/>
          <w:sz w:val="30"/>
          <w:szCs w:val="30"/>
        </w:rPr>
        <w:t>6</w:t>
      </w:r>
    </w:p>
    <w:p w14:paraId="254EF5C3" w14:textId="41884A84" w:rsidR="00D22E1E" w:rsidRPr="00301647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20"/>
          <w:szCs w:val="20"/>
        </w:rPr>
      </w:pPr>
      <w:r w:rsidRPr="00301647">
        <w:rPr>
          <w:rFonts w:ascii="Angsana New" w:hAnsi="Angsana New"/>
          <w:spacing w:val="4"/>
          <w:sz w:val="20"/>
          <w:szCs w:val="20"/>
          <w:cs/>
        </w:rPr>
        <w:t xml:space="preserve"> </w:t>
      </w:r>
    </w:p>
    <w:p w14:paraId="149F7E10" w14:textId="73599CE9" w:rsidR="00734460" w:rsidRDefault="00734460" w:rsidP="0073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C1E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795C1E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บุคคลหรือกิจการที่เกี่ยวข้องกัน</w:t>
      </w:r>
      <w:r w:rsidRPr="00795C1E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EB6043">
        <w:rPr>
          <w:rFonts w:ascii="Angsana New" w:hAnsi="Angsana New" w:hint="cs"/>
          <w:sz w:val="30"/>
          <w:szCs w:val="30"/>
          <w:cs/>
        </w:rPr>
        <w:t>เดือน</w:t>
      </w:r>
      <w:r w:rsidR="00B33DC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B6043">
        <w:rPr>
          <w:rFonts w:ascii="Angsana New" w:hAnsi="Angsana New"/>
          <w:sz w:val="30"/>
          <w:szCs w:val="30"/>
          <w:cs/>
        </w:rPr>
        <w:t>สิ้นสุด</w:t>
      </w:r>
      <w:r w:rsidRPr="00795C1E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</w:t>
      </w:r>
      <w:r w:rsidR="004F16C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F16C9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95C1E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5B3F8EA" w14:textId="77777777" w:rsidR="00734460" w:rsidRPr="00301647" w:rsidRDefault="00734460" w:rsidP="0073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1080"/>
        <w:gridCol w:w="270"/>
        <w:gridCol w:w="990"/>
        <w:gridCol w:w="270"/>
        <w:gridCol w:w="1080"/>
        <w:gridCol w:w="270"/>
        <w:gridCol w:w="1080"/>
      </w:tblGrid>
      <w:tr w:rsidR="000D6723" w:rsidRPr="008733FB" w14:paraId="23906547" w14:textId="77777777" w:rsidTr="00103E54">
        <w:trPr>
          <w:trHeight w:val="87"/>
        </w:trPr>
        <w:tc>
          <w:tcPr>
            <w:tcW w:w="2340" w:type="dxa"/>
          </w:tcPr>
          <w:p w14:paraId="424225F8" w14:textId="77777777" w:rsidR="000D6723" w:rsidRPr="006F0709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50" w:type="dxa"/>
          </w:tcPr>
          <w:p w14:paraId="7EB774A1" w14:textId="77777777" w:rsidR="000D6723" w:rsidRPr="00A56D0D" w:rsidRDefault="000D6723" w:rsidP="000D672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340" w:type="dxa"/>
            <w:gridSpan w:val="3"/>
          </w:tcPr>
          <w:p w14:paraId="5F024703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6B281C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EEBB33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6723" w:rsidRPr="008733FB" w14:paraId="7484E0CC" w14:textId="77777777" w:rsidTr="00103E54">
        <w:tc>
          <w:tcPr>
            <w:tcW w:w="2340" w:type="dxa"/>
          </w:tcPr>
          <w:p w14:paraId="758A0EC9" w14:textId="77777777" w:rsidR="000D6723" w:rsidRPr="006F0709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4C66257D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B8F89E" w14:textId="7A6FD098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4266E76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86D05" w14:textId="3554B361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2B55F2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D0BF0" w14:textId="2BD80556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0FED07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4DC51" w14:textId="39BB8B03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D6723" w:rsidRPr="008733FB" w14:paraId="66787468" w14:textId="77777777" w:rsidTr="00103E54">
        <w:tc>
          <w:tcPr>
            <w:tcW w:w="2340" w:type="dxa"/>
          </w:tcPr>
          <w:p w14:paraId="28B0D5FE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30E29B2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16262E2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6723" w:rsidRPr="008733FB" w14:paraId="24A864D2" w14:textId="77777777" w:rsidTr="00103E54">
        <w:tc>
          <w:tcPr>
            <w:tcW w:w="2340" w:type="dxa"/>
          </w:tcPr>
          <w:p w14:paraId="3616A0CF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1D23F5AD" w14:textId="77777777" w:rsidR="000D6723" w:rsidRPr="008733FB" w:rsidRDefault="000D6723" w:rsidP="000D6723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4A479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67964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BDD74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B62D1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A9DD4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5A6CF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D1DAD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C40" w:rsidRPr="008733FB" w14:paraId="436FC2AE" w14:textId="77777777" w:rsidTr="00103E54">
        <w:tc>
          <w:tcPr>
            <w:tcW w:w="2340" w:type="dxa"/>
          </w:tcPr>
          <w:p w14:paraId="6B308023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3EB0B33B" w14:textId="77777777" w:rsidR="00275C40" w:rsidRPr="008733FB" w:rsidRDefault="00275C40" w:rsidP="00275C4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80" w:type="dxa"/>
          </w:tcPr>
          <w:p w14:paraId="1BD8A34C" w14:textId="7966DE75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D4B50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3F1872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99CC31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B5A88" w14:textId="64424FDA" w:rsidR="00275C40" w:rsidRPr="008733FB" w:rsidRDefault="00997E49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220CC802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1BBD5" w14:textId="0F43058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275C40" w:rsidRPr="008733FB" w14:paraId="025AD04A" w14:textId="77777777" w:rsidTr="00103E54">
        <w:tc>
          <w:tcPr>
            <w:tcW w:w="2340" w:type="dxa"/>
          </w:tcPr>
          <w:p w14:paraId="318C610F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50" w:type="dxa"/>
          </w:tcPr>
          <w:p w14:paraId="717439BD" w14:textId="77777777" w:rsidR="00275C40" w:rsidRPr="008733FB" w:rsidRDefault="00275C40" w:rsidP="00275C40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1080" w:type="dxa"/>
          </w:tcPr>
          <w:p w14:paraId="12D7F7D5" w14:textId="7A71220A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B56B6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4A3DAA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C696A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035E" w14:textId="2E8577B5" w:rsidR="00275C40" w:rsidRPr="008733FB" w:rsidRDefault="00E15A77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F320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EEEA5D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1DAFC" w14:textId="0C5350A1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275C40" w:rsidRPr="008733FB" w14:paraId="48B9DEE9" w14:textId="77777777" w:rsidTr="00103E54">
        <w:tc>
          <w:tcPr>
            <w:tcW w:w="2340" w:type="dxa"/>
          </w:tcPr>
          <w:p w14:paraId="70F55915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0F676F4C" w14:textId="77777777" w:rsidR="00275C40" w:rsidRPr="008733FB" w:rsidRDefault="00275C40" w:rsidP="00275C4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อัตราที่</w:t>
            </w: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ตกลงตามสัญญา</w:t>
            </w:r>
          </w:p>
        </w:tc>
        <w:tc>
          <w:tcPr>
            <w:tcW w:w="1080" w:type="dxa"/>
          </w:tcPr>
          <w:p w14:paraId="0E2579F9" w14:textId="6133DD6E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5043F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40C6F7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DE905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11EE4" w14:textId="5EDDCD08" w:rsidR="00275C40" w:rsidRPr="008733FB" w:rsidRDefault="00760E51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8ABB8A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96525" w14:textId="4CD75DFD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1647" w:rsidRPr="008733FB" w14:paraId="63E816D4" w14:textId="77777777" w:rsidTr="00103E54">
        <w:tc>
          <w:tcPr>
            <w:tcW w:w="2340" w:type="dxa"/>
          </w:tcPr>
          <w:p w14:paraId="00E1EEC1" w14:textId="77777777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0C9E5DBE" w14:textId="7691040E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345571CB" w14:textId="77777777" w:rsidR="00301647" w:rsidRPr="008733FB" w:rsidRDefault="00301647" w:rsidP="0030164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327EE9BA" w14:textId="4CFB3C8E" w:rsidR="00301647" w:rsidRDefault="00301647" w:rsidP="0030164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</w:tcPr>
          <w:p w14:paraId="5D4EFC2F" w14:textId="77777777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49D9597E" w14:textId="3A2D86CB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B1050" w14:textId="77777777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98ECEA" w14:textId="77777777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04BDA93A" w14:textId="28C5BEAD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1D994" w14:textId="77777777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0BB74" w14:textId="77777777" w:rsidR="00301647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76D4F5DA" w14:textId="79942B5A" w:rsidR="00301647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2E8AC65" w14:textId="77777777" w:rsidR="00301647" w:rsidRPr="008733FB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01035" w14:textId="77777777" w:rsidR="00301647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132A96CE" w14:textId="4E8AAC7A" w:rsidR="00301647" w:rsidRDefault="00301647" w:rsidP="0030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D6723" w:rsidRPr="008733FB" w14:paraId="61A2AB37" w14:textId="77777777" w:rsidTr="00103E54">
        <w:tc>
          <w:tcPr>
            <w:tcW w:w="2340" w:type="dxa"/>
          </w:tcPr>
          <w:p w14:paraId="5AB48AAC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50" w:type="dxa"/>
          </w:tcPr>
          <w:p w14:paraId="5B38CB9D" w14:textId="77777777" w:rsidR="000D6723" w:rsidRPr="008733FB" w:rsidRDefault="000D6723" w:rsidP="000D672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340" w:type="dxa"/>
            <w:gridSpan w:val="3"/>
            <w:vAlign w:val="center"/>
          </w:tcPr>
          <w:p w14:paraId="2CE82BCA" w14:textId="77777777" w:rsidR="000D6723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1E4B17B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79B85E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94F" w:rsidRPr="008733FB" w14:paraId="386EF640" w14:textId="77777777" w:rsidTr="00103E54">
        <w:tc>
          <w:tcPr>
            <w:tcW w:w="2340" w:type="dxa"/>
          </w:tcPr>
          <w:p w14:paraId="388F383E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696D8580" w14:textId="77777777" w:rsidR="001E594F" w:rsidRPr="008733FB" w:rsidRDefault="001E594F" w:rsidP="001E594F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A77DAE" w14:textId="79C999EF" w:rsidR="001E594F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98D518F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7E8A27" w14:textId="5724EB41" w:rsidR="001E594F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86E4A4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FE45B1" w14:textId="51019D40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CC4502C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47CA8" w14:textId="34A37C1B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D6723" w:rsidRPr="008733FB" w14:paraId="32F910CD" w14:textId="77777777" w:rsidTr="00103E54">
        <w:tc>
          <w:tcPr>
            <w:tcW w:w="2340" w:type="dxa"/>
          </w:tcPr>
          <w:p w14:paraId="13E9B817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847FEBC" w14:textId="77777777" w:rsidR="000D6723" w:rsidRPr="008733FB" w:rsidRDefault="000D6723" w:rsidP="000D672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center"/>
          </w:tcPr>
          <w:p w14:paraId="4D042480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3E5A" w:rsidRPr="008733FB" w14:paraId="500308A0" w14:textId="77777777" w:rsidTr="00103E54">
        <w:tc>
          <w:tcPr>
            <w:tcW w:w="2340" w:type="dxa"/>
          </w:tcPr>
          <w:p w14:paraId="66D3C5A0" w14:textId="285F2997" w:rsidR="00673E5A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6551718D" w14:textId="77777777" w:rsidR="00673E5A" w:rsidRPr="008733FB" w:rsidRDefault="00673E5A" w:rsidP="000D672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E13AE" w14:textId="77777777" w:rsidR="00673E5A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5AB6F" w14:textId="77777777" w:rsidR="00673E5A" w:rsidRPr="008733FB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ECE7D" w14:textId="77777777" w:rsidR="00673E5A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47EE2" w14:textId="77777777" w:rsidR="00673E5A" w:rsidRPr="008733FB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4660A" w14:textId="77777777" w:rsidR="00673E5A" w:rsidRPr="008733FB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B617B" w14:textId="77777777" w:rsidR="00673E5A" w:rsidRPr="008733FB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768FA" w14:textId="77777777" w:rsidR="00673E5A" w:rsidRPr="008733FB" w:rsidRDefault="00673E5A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CD0" w:rsidRPr="008733FB" w14:paraId="70A4B280" w14:textId="77777777" w:rsidTr="00103E54">
        <w:tc>
          <w:tcPr>
            <w:tcW w:w="2340" w:type="dxa"/>
          </w:tcPr>
          <w:p w14:paraId="2FDB556D" w14:textId="04E76E0C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14:paraId="0C690ABF" w14:textId="3D758040" w:rsidR="00072CD0" w:rsidRPr="008733FB" w:rsidRDefault="00072CD0" w:rsidP="00072C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80" w:type="dxa"/>
          </w:tcPr>
          <w:p w14:paraId="34CDF430" w14:textId="5FC5F270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DB51F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BA3E60" w14:textId="47F28EB3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7DA17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68FE1" w14:textId="3F5944F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A7750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02A55" w14:textId="5EB78CB3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2CD0" w:rsidRPr="008733FB" w14:paraId="5D59AFC8" w14:textId="77777777" w:rsidTr="00103E54">
        <w:tc>
          <w:tcPr>
            <w:tcW w:w="2340" w:type="dxa"/>
          </w:tcPr>
          <w:p w14:paraId="3447F4D3" w14:textId="429D881E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47881F31" w14:textId="307BBF9D" w:rsidR="00072CD0" w:rsidRPr="008733FB" w:rsidRDefault="00072CD0" w:rsidP="00072C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</w:tcPr>
          <w:p w14:paraId="4C2171CB" w14:textId="1672C646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174E2A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E7DCC" w14:textId="4C2D35E8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CBB19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28C92" w14:textId="7D79F43F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D95D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477264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C2664" w14:textId="4A9C15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2CD0" w:rsidRPr="008733FB" w14:paraId="3EA2320E" w14:textId="77777777" w:rsidTr="00103E54">
        <w:tc>
          <w:tcPr>
            <w:tcW w:w="2340" w:type="dxa"/>
          </w:tcPr>
          <w:p w14:paraId="34A5B154" w14:textId="60F04461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5390BA35" w14:textId="7C7C2862" w:rsidR="00072CD0" w:rsidRPr="008733FB" w:rsidRDefault="00072CD0" w:rsidP="00072C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80" w:type="dxa"/>
          </w:tcPr>
          <w:p w14:paraId="72446329" w14:textId="42262E10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D08EA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6BDDEF" w14:textId="4DC1FC65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E0D5D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38612" w14:textId="25FC8DB4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FB3FDA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D4378" w14:textId="64D4F22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2CD0" w:rsidRPr="008733FB" w14:paraId="6D9D1448" w14:textId="77777777" w:rsidTr="00103E54">
        <w:tc>
          <w:tcPr>
            <w:tcW w:w="2340" w:type="dxa"/>
          </w:tcPr>
          <w:p w14:paraId="0F0649B7" w14:textId="585AB21C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7F46BC1B" w14:textId="2A6FC440" w:rsidR="00072CD0" w:rsidRPr="008733FB" w:rsidRDefault="00072CD0" w:rsidP="00072C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</w:tcPr>
          <w:p w14:paraId="57AB54B7" w14:textId="1CC88A31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DC286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7C8AE8" w14:textId="546A4374" w:rsidR="00072CD0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9ECA0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7AA30" w14:textId="0BAAA830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8DB38" w14:textId="77777777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E966A" w14:textId="2D02F442" w:rsidR="00072CD0" w:rsidRPr="008733FB" w:rsidRDefault="00072CD0" w:rsidP="000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75C40" w:rsidRPr="008733FB" w14:paraId="5D689F8F" w14:textId="77777777" w:rsidTr="00103E54">
        <w:tc>
          <w:tcPr>
            <w:tcW w:w="2340" w:type="dxa"/>
          </w:tcPr>
          <w:p w14:paraId="4B5E699D" w14:textId="57BAA6AA" w:rsidR="00275C40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000694F0" w14:textId="2E989EE7" w:rsidR="00275C40" w:rsidRPr="008733FB" w:rsidRDefault="00275C40" w:rsidP="00275C4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80" w:type="dxa"/>
          </w:tcPr>
          <w:p w14:paraId="178C7A0E" w14:textId="21C7A4F9" w:rsidR="00275C40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332DC7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6FDF63" w14:textId="417FFA18" w:rsidR="00275C40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9B42D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1E721" w14:textId="310A71AC" w:rsidR="00275C40" w:rsidRPr="008733FB" w:rsidRDefault="00634D38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6CD374" w14:textId="77777777" w:rsidR="00275C40" w:rsidRPr="008733FB" w:rsidRDefault="00275C40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8C349" w14:textId="146B1B4B" w:rsidR="00275C40" w:rsidRPr="008733FB" w:rsidRDefault="00B1638A" w:rsidP="0027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C370C" w:rsidRPr="008733FB" w14:paraId="263EA0C3" w14:textId="77777777" w:rsidTr="00103E54">
        <w:tc>
          <w:tcPr>
            <w:tcW w:w="2340" w:type="dxa"/>
          </w:tcPr>
          <w:p w14:paraId="13635D0A" w14:textId="3014C0E9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65F4F1C4" w14:textId="27397EF1" w:rsidR="008C370C" w:rsidRPr="008733FB" w:rsidRDefault="008C370C" w:rsidP="008C370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80" w:type="dxa"/>
          </w:tcPr>
          <w:p w14:paraId="00EBE1B2" w14:textId="0310B562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3E15F2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CCC2B" w14:textId="63C7A449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1582E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085ED" w14:textId="00E76B58" w:rsidR="008C370C" w:rsidRPr="008733FB" w:rsidRDefault="00D26278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4E84D3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A878A" w14:textId="7CF68252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70C" w:rsidRPr="008733FB" w14:paraId="226848E3" w14:textId="77777777" w:rsidTr="00103E54">
        <w:tc>
          <w:tcPr>
            <w:tcW w:w="2340" w:type="dxa"/>
          </w:tcPr>
          <w:p w14:paraId="74E2011D" w14:textId="77777777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D519BE4" w14:textId="77777777" w:rsidR="008C370C" w:rsidRPr="008733FB" w:rsidRDefault="008C370C" w:rsidP="008C370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D63219" w14:textId="77777777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CD2BB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D2E1E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F1B19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F84FF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DE83B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2DEC0" w14:textId="77777777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70C" w:rsidRPr="008733FB" w14:paraId="55D62B12" w14:textId="77777777" w:rsidTr="00103E54">
        <w:tc>
          <w:tcPr>
            <w:tcW w:w="2340" w:type="dxa"/>
          </w:tcPr>
          <w:p w14:paraId="75247D74" w14:textId="460E2C36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13EDB64B" w14:textId="77777777" w:rsidR="008C370C" w:rsidRPr="008733FB" w:rsidRDefault="008C370C" w:rsidP="008C370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70522" w14:textId="77777777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CB16E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FBF1F" w14:textId="77777777" w:rsidR="008C370C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3F356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AF373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A4802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96EA3" w14:textId="77777777" w:rsidR="008C370C" w:rsidRPr="008733FB" w:rsidRDefault="008C370C" w:rsidP="008C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119" w:rsidRPr="008733FB" w14:paraId="0592379E" w14:textId="77777777" w:rsidTr="00103E54">
        <w:tc>
          <w:tcPr>
            <w:tcW w:w="2340" w:type="dxa"/>
          </w:tcPr>
          <w:p w14:paraId="68C62CF1" w14:textId="7F62F5E2" w:rsidR="00AA6119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15B71975" w14:textId="127FE646" w:rsidR="00AA6119" w:rsidRPr="008733FB" w:rsidRDefault="00AA6119" w:rsidP="00AA6119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80" w:type="dxa"/>
          </w:tcPr>
          <w:p w14:paraId="2C58534E" w14:textId="4FB1D8FB" w:rsidR="00AA6119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3809AD8" w14:textId="77777777" w:rsidR="00AA6119" w:rsidRPr="008733FB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14390" w14:textId="74DDEEF2" w:rsidR="00AA6119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99ECA" w14:textId="77777777" w:rsidR="00AA6119" w:rsidRPr="008733FB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D7D0E" w14:textId="0124AAFC" w:rsidR="00AA6119" w:rsidRPr="008733FB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35B7A" w14:textId="77777777" w:rsidR="00AA6119" w:rsidRPr="008733FB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29258C" w14:textId="76C03CC4" w:rsidR="00AA6119" w:rsidRPr="008733FB" w:rsidRDefault="00AA6119" w:rsidP="00AA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CE7" w:rsidRPr="008733FB" w14:paraId="27CAABEB" w14:textId="77777777" w:rsidTr="00103E54">
        <w:tc>
          <w:tcPr>
            <w:tcW w:w="2340" w:type="dxa"/>
          </w:tcPr>
          <w:p w14:paraId="4A058611" w14:textId="77777777" w:rsidR="00773CE7" w:rsidRPr="008733FB" w:rsidRDefault="00773CE7" w:rsidP="00773C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50F50BC6" w14:textId="77777777" w:rsidR="00773CE7" w:rsidRPr="008733FB" w:rsidRDefault="00773CE7" w:rsidP="00773C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65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</w:tcPr>
          <w:p w14:paraId="63D17D59" w14:textId="6638516C" w:rsidR="00773CE7" w:rsidRDefault="002D785F" w:rsidP="007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2B80A" w14:textId="77777777" w:rsidR="00773CE7" w:rsidRPr="008733FB" w:rsidRDefault="00773CE7" w:rsidP="007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1B4960" w14:textId="5BB41B9E" w:rsidR="00773CE7" w:rsidRDefault="00773CE7" w:rsidP="007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CDAB786" w14:textId="77777777" w:rsidR="00773CE7" w:rsidRPr="008733FB" w:rsidRDefault="00773CE7" w:rsidP="007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F6CBD" w14:textId="1568B05F" w:rsidR="00773CE7" w:rsidRDefault="00773CE7" w:rsidP="007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B7F6D" w14:textId="77777777" w:rsidR="00773CE7" w:rsidRPr="008733FB" w:rsidRDefault="00773CE7" w:rsidP="007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4609A" w14:textId="32BFED30" w:rsidR="00773CE7" w:rsidRDefault="00773CE7" w:rsidP="007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85C" w:rsidRPr="008733FB" w14:paraId="63F1BD69" w14:textId="77777777" w:rsidTr="00103E54">
        <w:tc>
          <w:tcPr>
            <w:tcW w:w="2340" w:type="dxa"/>
          </w:tcPr>
          <w:p w14:paraId="25322426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0FA18E1D" w14:textId="77777777" w:rsidR="0061685C" w:rsidRPr="008733FB" w:rsidRDefault="0061685C" w:rsidP="0061685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43D5ACE0" w14:textId="77777777" w:rsidR="0061685C" w:rsidRPr="008733FB" w:rsidRDefault="0061685C" w:rsidP="0061685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755EC02" w14:textId="77777777" w:rsidR="0061685C" w:rsidRPr="008733FB" w:rsidRDefault="0061685C" w:rsidP="0061685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</w:tcPr>
          <w:p w14:paraId="7D6A5501" w14:textId="77777777" w:rsidR="0061685C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1A9E2B36" w14:textId="734BFD39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EC8465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BF49D" w14:textId="77777777" w:rsidR="0061685C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2C3AC158" w14:textId="5FD3D06C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18053D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092AD" w14:textId="77777777" w:rsidR="0061685C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0EA98963" w14:textId="0D97EF56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9085ACE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BBB20" w14:textId="77777777" w:rsidR="0061685C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6DF4D08E" w14:textId="0E269D9C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1685C" w14:paraId="34739569" w14:textId="77777777" w:rsidTr="00103E54">
        <w:tc>
          <w:tcPr>
            <w:tcW w:w="2340" w:type="dxa"/>
          </w:tcPr>
          <w:p w14:paraId="4BFC5FA7" w14:textId="77777777" w:rsidR="0061685C" w:rsidRPr="008733FB" w:rsidRDefault="0061685C" w:rsidP="0061685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2BEE62D6" w14:textId="77777777" w:rsidR="0061685C" w:rsidRPr="008733FB" w:rsidRDefault="0061685C" w:rsidP="0061685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1B65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1080" w:type="dxa"/>
          </w:tcPr>
          <w:p w14:paraId="7352650F" w14:textId="595CBE79" w:rsidR="0061685C" w:rsidRPr="00A32C69" w:rsidRDefault="009D0522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32C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FBEEEE" w14:textId="77777777" w:rsidR="0061685C" w:rsidRPr="00A32C69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9EB50" w14:textId="157C40C0" w:rsidR="0061685C" w:rsidRPr="00A32C69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32C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D954783" w14:textId="77777777" w:rsidR="0061685C" w:rsidRPr="00A32C69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53259" w14:textId="4881FBBA" w:rsidR="0061685C" w:rsidRPr="00A32C69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32C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C95E4B" w14:textId="77777777" w:rsidR="0061685C" w:rsidRPr="00A32C69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3348B" w14:textId="13126FF9" w:rsidR="0061685C" w:rsidRPr="00A32C69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32C6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41F7D" w:rsidRPr="008733FB" w14:paraId="2368FA34" w14:textId="77777777" w:rsidTr="00103E54">
        <w:tc>
          <w:tcPr>
            <w:tcW w:w="2340" w:type="dxa"/>
          </w:tcPr>
          <w:p w14:paraId="1539C4A8" w14:textId="14384E43" w:rsidR="00E41F7D" w:rsidRDefault="00E41F7D" w:rsidP="00E41F7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643A24EA" w14:textId="4F1F09D9" w:rsidR="00E41F7D" w:rsidRPr="001B653D" w:rsidRDefault="00E41F7D" w:rsidP="00E41F7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65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80" w:type="dxa"/>
          </w:tcPr>
          <w:p w14:paraId="25A71494" w14:textId="74C9BBCC" w:rsidR="00E41F7D" w:rsidRPr="00F320D9" w:rsidRDefault="00E41F7D" w:rsidP="00E4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41F7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5CD3701" w14:textId="77777777" w:rsidR="00E41F7D" w:rsidRPr="008733FB" w:rsidRDefault="00E41F7D" w:rsidP="00E4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3CE8B" w14:textId="7A366583" w:rsidR="00E41F7D" w:rsidRDefault="00E41F7D" w:rsidP="00E4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798A3" w14:textId="77777777" w:rsidR="00E41F7D" w:rsidRPr="008733FB" w:rsidRDefault="00E41F7D" w:rsidP="00E4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A605" w14:textId="13E13BB8" w:rsidR="00E41F7D" w:rsidRDefault="00E41F7D" w:rsidP="00E4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78CA96" w14:textId="77777777" w:rsidR="00E41F7D" w:rsidRPr="008733FB" w:rsidRDefault="00E41F7D" w:rsidP="00E4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09BE2" w14:textId="42BCAF53" w:rsidR="00E41F7D" w:rsidRDefault="00E41F7D" w:rsidP="00E4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85C" w:rsidRPr="008733FB" w14:paraId="2454FDDB" w14:textId="77777777" w:rsidTr="00103E54">
        <w:tc>
          <w:tcPr>
            <w:tcW w:w="2340" w:type="dxa"/>
          </w:tcPr>
          <w:p w14:paraId="557A91FD" w14:textId="77777777" w:rsidR="0061685C" w:rsidRDefault="0061685C" w:rsidP="0061685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A3F8CC5" w14:textId="77777777" w:rsidR="0061685C" w:rsidRPr="001B653D" w:rsidRDefault="0061685C" w:rsidP="0061685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08570E" w14:textId="77777777" w:rsidR="0061685C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086BC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3D9B2F" w14:textId="77777777" w:rsidR="0061685C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3F74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A2CC5" w14:textId="77777777" w:rsidR="0061685C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43D22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A2AB3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85C" w:rsidRPr="008733FB" w14:paraId="5333340B" w14:textId="77777777" w:rsidTr="00103E54">
        <w:tc>
          <w:tcPr>
            <w:tcW w:w="2340" w:type="dxa"/>
          </w:tcPr>
          <w:p w14:paraId="6B9B7274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4582B950" w14:textId="77777777" w:rsidR="0061685C" w:rsidRPr="008733FB" w:rsidRDefault="0061685C" w:rsidP="0061685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0BFE90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1C59C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6CFB6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B2B04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E379C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81884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14650" w14:textId="77777777" w:rsidR="0061685C" w:rsidRPr="008733FB" w:rsidRDefault="0061685C" w:rsidP="0061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7A" w:rsidRPr="008733FB" w14:paraId="0FBAD47B" w14:textId="77777777" w:rsidTr="00103E54">
        <w:tc>
          <w:tcPr>
            <w:tcW w:w="2340" w:type="dxa"/>
            <w:shd w:val="clear" w:color="auto" w:fill="auto"/>
          </w:tcPr>
          <w:p w14:paraId="6E6060B0" w14:textId="77777777" w:rsidR="00241D7A" w:rsidRPr="00731044" w:rsidRDefault="00241D7A" w:rsidP="00241D7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  <w:shd w:val="clear" w:color="auto" w:fill="auto"/>
          </w:tcPr>
          <w:p w14:paraId="026A1FDA" w14:textId="77777777" w:rsidR="00241D7A" w:rsidRPr="00731044" w:rsidRDefault="00241D7A" w:rsidP="00241D7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310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80" w:type="dxa"/>
            <w:shd w:val="clear" w:color="auto" w:fill="auto"/>
          </w:tcPr>
          <w:p w14:paraId="3C548E7D" w14:textId="50F3B5DA" w:rsidR="00241D7A" w:rsidRPr="00731044" w:rsidRDefault="00B20B80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2EB3645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8DABE9" w14:textId="3D40CD88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09085A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921E17" w14:textId="09878A8A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93770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F0B0C9" w14:textId="073B1AEB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1D7A" w:rsidRPr="008733FB" w14:paraId="1B670F67" w14:textId="77777777" w:rsidTr="00103E54">
        <w:tc>
          <w:tcPr>
            <w:tcW w:w="2340" w:type="dxa"/>
            <w:shd w:val="clear" w:color="auto" w:fill="auto"/>
          </w:tcPr>
          <w:p w14:paraId="0D7634C6" w14:textId="77777777" w:rsidR="00241D7A" w:rsidRPr="00731044" w:rsidRDefault="00241D7A" w:rsidP="00241D7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AD34B5A" w14:textId="77777777" w:rsidR="00241D7A" w:rsidRPr="00731044" w:rsidRDefault="00241D7A" w:rsidP="00241D7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FE70BE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819F1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48021F" w14:textId="77777777" w:rsidR="00241D7A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865BB8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79705F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D8ADC6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F66C9" w14:textId="77777777" w:rsidR="00241D7A" w:rsidRPr="00731044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7A" w:rsidRPr="008733FB" w14:paraId="30A0E21C" w14:textId="77777777" w:rsidTr="00103E54">
        <w:tc>
          <w:tcPr>
            <w:tcW w:w="4590" w:type="dxa"/>
            <w:gridSpan w:val="2"/>
          </w:tcPr>
          <w:p w14:paraId="5BC6A8D9" w14:textId="77777777" w:rsidR="00241D7A" w:rsidRPr="008733FB" w:rsidRDefault="00241D7A" w:rsidP="00241D7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F488324" w14:textId="77777777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BF503" w14:textId="77777777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35486" w14:textId="77777777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E69C1" w14:textId="77777777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BD91F" w14:textId="77777777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54319" w14:textId="77777777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BB87A" w14:textId="77777777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7A" w:rsidRPr="008733FB" w14:paraId="1495EF3B" w14:textId="77777777" w:rsidTr="00103E54">
        <w:tc>
          <w:tcPr>
            <w:tcW w:w="4590" w:type="dxa"/>
            <w:gridSpan w:val="2"/>
          </w:tcPr>
          <w:p w14:paraId="270F2913" w14:textId="77777777" w:rsidR="00241D7A" w:rsidRPr="006D4613" w:rsidRDefault="00241D7A" w:rsidP="00241D7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BA7917D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5207F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3C6D2F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57958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CF392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F045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664CD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7A" w:rsidRPr="008733FB" w14:paraId="695F7D58" w14:textId="77777777" w:rsidTr="00103E54">
        <w:tc>
          <w:tcPr>
            <w:tcW w:w="4590" w:type="dxa"/>
            <w:gridSpan w:val="2"/>
          </w:tcPr>
          <w:p w14:paraId="57076D58" w14:textId="77777777" w:rsidR="00241D7A" w:rsidRPr="006D4613" w:rsidRDefault="00241D7A" w:rsidP="00241D7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52FAAAAD" w14:textId="3D5CA0AC" w:rsidR="00241D7A" w:rsidRPr="006D4613" w:rsidRDefault="007E4D84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572834A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23A2EC" w14:textId="4968F506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32E0716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2982F" w14:textId="209BE5C7" w:rsidR="00241D7A" w:rsidRPr="006D4613" w:rsidRDefault="007E4D84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524F79B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BA615" w14:textId="1DC2276E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41D7A" w:rsidRPr="008733FB" w14:paraId="102B97A8" w14:textId="77777777" w:rsidTr="00103E54">
        <w:tc>
          <w:tcPr>
            <w:tcW w:w="4590" w:type="dxa"/>
            <w:gridSpan w:val="2"/>
          </w:tcPr>
          <w:p w14:paraId="0F5893C8" w14:textId="77777777" w:rsidR="00241D7A" w:rsidRPr="006D4613" w:rsidRDefault="00241D7A" w:rsidP="00241D7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2A07F7" w14:textId="5BB7BCDA" w:rsidR="00241D7A" w:rsidRPr="006D4613" w:rsidRDefault="007E4D84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80844A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600ADC" w14:textId="7A850369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8D7D0D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03417B" w14:textId="17CAD771" w:rsidR="00241D7A" w:rsidRPr="006D4613" w:rsidRDefault="007E4D84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F3B26C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0AF8C" w14:textId="194EB0F2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41D7A" w:rsidRPr="008733FB" w14:paraId="262525A7" w14:textId="77777777" w:rsidTr="00103E54">
        <w:tc>
          <w:tcPr>
            <w:tcW w:w="4590" w:type="dxa"/>
            <w:gridSpan w:val="2"/>
          </w:tcPr>
          <w:p w14:paraId="7365BD01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0B950" w14:textId="2A444DDB" w:rsidR="00241D7A" w:rsidRPr="006D4613" w:rsidRDefault="007E4D84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9A205E9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C978EF" w14:textId="594CE3C5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73158FF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2FDEF8" w14:textId="4F4FC897" w:rsidR="00241D7A" w:rsidRPr="006D4613" w:rsidRDefault="007E4D84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68989A3" w14:textId="7777777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721F3D" w14:textId="0883EAC7" w:rsidR="00241D7A" w:rsidRPr="006D4613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  <w:tr w:rsidR="00241D7A" w:rsidRPr="008733FB" w14:paraId="491A2231" w14:textId="77777777" w:rsidTr="00103E54">
        <w:tc>
          <w:tcPr>
            <w:tcW w:w="4590" w:type="dxa"/>
            <w:gridSpan w:val="2"/>
          </w:tcPr>
          <w:p w14:paraId="7A223DDF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AC9BC9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E12698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924E03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DC7BD26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B068F1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4B6D56A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264B0E" w14:textId="77777777" w:rsidR="00241D7A" w:rsidRPr="005E2D81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41D7A" w:rsidRPr="008733FB" w14:paraId="5E41A144" w14:textId="77777777" w:rsidTr="00103E54">
        <w:tc>
          <w:tcPr>
            <w:tcW w:w="4590" w:type="dxa"/>
            <w:gridSpan w:val="2"/>
          </w:tcPr>
          <w:p w14:paraId="0A9E7DEE" w14:textId="5F45D8FD" w:rsidR="00241D7A" w:rsidRPr="008733FB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51DBEA" w14:textId="77777777" w:rsidR="00241D7A" w:rsidRPr="00BE3495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E92A6" w14:textId="77777777" w:rsidR="00241D7A" w:rsidRPr="00BE3495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FCC0D9" w14:textId="77777777" w:rsidR="00241D7A" w:rsidRPr="00BE3495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F16CD" w14:textId="77777777" w:rsidR="00241D7A" w:rsidRPr="00BE3495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AABBC" w14:textId="77777777" w:rsidR="00241D7A" w:rsidRPr="00BE3495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B2F7A" w14:textId="77777777" w:rsidR="00241D7A" w:rsidRPr="00BE3495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92F8B" w14:textId="77777777" w:rsidR="00241D7A" w:rsidRPr="00BE3495" w:rsidRDefault="00241D7A" w:rsidP="00241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E694EA1" w14:textId="77777777" w:rsidR="00301647" w:rsidRDefault="00301647">
      <w: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250"/>
        <w:gridCol w:w="900"/>
        <w:gridCol w:w="270"/>
        <w:gridCol w:w="934"/>
        <w:gridCol w:w="270"/>
        <w:gridCol w:w="956"/>
        <w:gridCol w:w="286"/>
        <w:gridCol w:w="974"/>
      </w:tblGrid>
      <w:tr w:rsidR="000D6723" w:rsidRPr="008733FB" w14:paraId="188868C5" w14:textId="77777777" w:rsidTr="00301647">
        <w:trPr>
          <w:trHeight w:val="87"/>
        </w:trPr>
        <w:tc>
          <w:tcPr>
            <w:tcW w:w="2790" w:type="dxa"/>
          </w:tcPr>
          <w:p w14:paraId="58ECD495" w14:textId="5D0A2B4D" w:rsidR="000D6723" w:rsidRPr="006F0709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5B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250" w:type="dxa"/>
          </w:tcPr>
          <w:p w14:paraId="10A43BA3" w14:textId="77777777" w:rsidR="000D6723" w:rsidRPr="00A56D0D" w:rsidRDefault="000D6723" w:rsidP="000D672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</w:tcPr>
          <w:p w14:paraId="07909816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273C7D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69485F99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94F" w:rsidRPr="008733FB" w14:paraId="338A249F" w14:textId="77777777" w:rsidTr="00301647">
        <w:tc>
          <w:tcPr>
            <w:tcW w:w="2790" w:type="dxa"/>
          </w:tcPr>
          <w:p w14:paraId="44280E88" w14:textId="77777777" w:rsidR="001E594F" w:rsidRPr="006F0709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4FC23D63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B9F1D4" w14:textId="475B4500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7F3D51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5600419" w14:textId="3AD329D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8A0B59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DE22E20" w14:textId="53917CD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14:paraId="59103E77" w14:textId="77777777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F3947F3" w14:textId="36552DA5" w:rsidR="001E594F" w:rsidRPr="008733FB" w:rsidRDefault="001E594F" w:rsidP="001E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D6723" w:rsidRPr="008733FB" w14:paraId="71312B17" w14:textId="77777777" w:rsidTr="00301647">
        <w:tc>
          <w:tcPr>
            <w:tcW w:w="2790" w:type="dxa"/>
          </w:tcPr>
          <w:p w14:paraId="55ABBE74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B6480D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43F6E161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6723" w:rsidRPr="008733FB" w14:paraId="47C6D335" w14:textId="77777777" w:rsidTr="00301647">
        <w:tc>
          <w:tcPr>
            <w:tcW w:w="2790" w:type="dxa"/>
          </w:tcPr>
          <w:p w14:paraId="064EFDEE" w14:textId="15A25BDA" w:rsidR="000D6723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250" w:type="dxa"/>
          </w:tcPr>
          <w:p w14:paraId="1F704E95" w14:textId="77777777" w:rsidR="000D6723" w:rsidRPr="008733FB" w:rsidRDefault="000D6723" w:rsidP="000D6723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8369AB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9A028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30212F9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E986C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C4A4963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8EE595E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AE75578" w14:textId="77777777" w:rsidR="000D6723" w:rsidRPr="008733FB" w:rsidRDefault="000D6723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968" w:rsidRPr="008733FB" w14:paraId="3F54E68D" w14:textId="77777777" w:rsidTr="00301647">
        <w:tc>
          <w:tcPr>
            <w:tcW w:w="2790" w:type="dxa"/>
          </w:tcPr>
          <w:p w14:paraId="0C9391CC" w14:textId="1E29FE74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144CEBFF" w14:textId="4C1377A4" w:rsidR="00287968" w:rsidRPr="008733FB" w:rsidRDefault="00287968" w:rsidP="0028796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6606418B" w14:textId="21E19DB4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0D5C46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09996B0" w14:textId="676BD509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36ACB1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F8BB21B" w14:textId="2ED8A186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6D3C8B4D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6B8EC7A" w14:textId="47B950B2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87968" w:rsidRPr="008733FB" w14:paraId="7F97C532" w14:textId="77777777" w:rsidTr="00301647">
        <w:tc>
          <w:tcPr>
            <w:tcW w:w="2790" w:type="dxa"/>
          </w:tcPr>
          <w:p w14:paraId="1F597753" w14:textId="33CF8FEA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46435F87" w14:textId="3CD0CE1D" w:rsidR="00287968" w:rsidRPr="008733FB" w:rsidRDefault="00287968" w:rsidP="0028796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1B4969C" w14:textId="317FFAAA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2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02ACF9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B29F2E" w14:textId="15C0143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916F92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A71EEEE" w14:textId="04D44E43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FE817D1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5E6BAC5" w14:textId="5FCB105E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7968" w:rsidRPr="008733FB" w14:paraId="4504BD8E" w14:textId="77777777" w:rsidTr="00301647">
        <w:tc>
          <w:tcPr>
            <w:tcW w:w="2790" w:type="dxa"/>
          </w:tcPr>
          <w:p w14:paraId="0C3FD08D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14:paraId="6EFB7235" w14:textId="07306201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662C7D5A" w14:textId="77777777" w:rsidR="00287968" w:rsidRPr="008733FB" w:rsidRDefault="00287968" w:rsidP="0028796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3F594CC5" w14:textId="53D1E05A" w:rsidR="00287968" w:rsidRPr="008733FB" w:rsidRDefault="00287968" w:rsidP="0028796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3598C3CC" w14:textId="77777777" w:rsidR="00287968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5FE30299" w14:textId="409C408D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E78A0A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653A16" w14:textId="77777777" w:rsidR="00287968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27A76F09" w14:textId="5772482A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5B7818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6475BDB" w14:textId="77777777" w:rsidR="00287968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191B2A08" w14:textId="0A9BD048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42282B4E" w14:textId="77777777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69206F7" w14:textId="77777777" w:rsidR="00287968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1A12243B" w14:textId="7B21FD08" w:rsidR="00287968" w:rsidRPr="008733FB" w:rsidRDefault="00287968" w:rsidP="0028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87968" w:rsidRPr="008733FB" w14:paraId="7B45DFD0" w14:textId="77777777" w:rsidTr="00301647">
        <w:tc>
          <w:tcPr>
            <w:tcW w:w="2790" w:type="dxa"/>
          </w:tcPr>
          <w:p w14:paraId="5FD69CCE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74A80A0" w14:textId="77777777" w:rsidR="00287968" w:rsidRPr="008733FB" w:rsidRDefault="00287968" w:rsidP="000D6723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54249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C9AEC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10369D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BE793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6BFB144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30066C1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172C6EB" w14:textId="77777777" w:rsidR="00287968" w:rsidRPr="008733FB" w:rsidRDefault="00287968" w:rsidP="000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5F9AD9DF" w14:textId="77777777" w:rsidTr="00301647">
        <w:tc>
          <w:tcPr>
            <w:tcW w:w="2790" w:type="dxa"/>
          </w:tcPr>
          <w:p w14:paraId="181D4E79" w14:textId="284CAC5B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250" w:type="dxa"/>
          </w:tcPr>
          <w:p w14:paraId="375837CC" w14:textId="00FC60FD" w:rsidR="002B5BD0" w:rsidRPr="008733FB" w:rsidRDefault="002B5BD0" w:rsidP="002B5BD0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</w:tcPr>
          <w:p w14:paraId="6D817E39" w14:textId="5B934B2D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D43D35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792D72D2" w14:textId="5D5F7C3F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BD0" w:rsidRPr="008733FB" w14:paraId="52AF3D06" w14:textId="77777777" w:rsidTr="00301647">
        <w:tc>
          <w:tcPr>
            <w:tcW w:w="2790" w:type="dxa"/>
          </w:tcPr>
          <w:p w14:paraId="02ADA070" w14:textId="6D217118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59F0A6CD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3BF692" w14:textId="2086DE41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76EFF55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460D84" w14:textId="71091510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281342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1BBDA0E" w14:textId="536FEEAF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14:paraId="5EA9151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79BE50F" w14:textId="082487FE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24DC7" w:rsidRPr="008733FB" w14:paraId="635197DE" w14:textId="77777777" w:rsidTr="00301647">
        <w:tc>
          <w:tcPr>
            <w:tcW w:w="2790" w:type="dxa"/>
          </w:tcPr>
          <w:p w14:paraId="5777E85E" w14:textId="77777777" w:rsidR="00F24DC7" w:rsidRPr="008733FB" w:rsidRDefault="00F24DC7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E1A4E9E" w14:textId="77777777" w:rsidR="00F24DC7" w:rsidRPr="008733FB" w:rsidRDefault="00F24DC7" w:rsidP="002B5BD0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495BD6F0" w14:textId="6C54C3C8" w:rsidR="00F24DC7" w:rsidRPr="008733FB" w:rsidRDefault="00F24DC7" w:rsidP="00F2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5BD0" w:rsidRPr="008733FB" w14:paraId="243850F9" w14:textId="77777777" w:rsidTr="00301647">
        <w:tc>
          <w:tcPr>
            <w:tcW w:w="2790" w:type="dxa"/>
          </w:tcPr>
          <w:p w14:paraId="15CD076C" w14:textId="0F21877E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75A28323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8DCBCC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05B8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C532A39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795B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58657A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DDC9B6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3425EB7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0818CA47" w14:textId="77777777" w:rsidTr="00301647">
        <w:tc>
          <w:tcPr>
            <w:tcW w:w="2790" w:type="dxa"/>
          </w:tcPr>
          <w:p w14:paraId="31A16069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16FC72EA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6DD13B85" w14:textId="7C768CCB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54638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C3913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6874E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0A18824" w14:textId="7CD445DB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6" w:type="dxa"/>
          </w:tcPr>
          <w:p w14:paraId="6FF08785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98BED3A" w14:textId="2FB66516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2B5BD0" w:rsidRPr="008733FB" w14:paraId="7E3A8005" w14:textId="77777777" w:rsidTr="00301647">
        <w:tc>
          <w:tcPr>
            <w:tcW w:w="2790" w:type="dxa"/>
          </w:tcPr>
          <w:p w14:paraId="3A14B12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50" w:type="dxa"/>
          </w:tcPr>
          <w:p w14:paraId="46DDEBB5" w14:textId="77777777" w:rsidR="002B5BD0" w:rsidRPr="008733FB" w:rsidRDefault="002B5BD0" w:rsidP="002B5BD0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00" w:type="dxa"/>
          </w:tcPr>
          <w:p w14:paraId="4AA848DC" w14:textId="6B04359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FEC0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0F772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BEBF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E791F4D" w14:textId="716CC283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86" w:type="dxa"/>
          </w:tcPr>
          <w:p w14:paraId="07B2B760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E318EA7" w14:textId="4BF021D9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2B5BD0" w:rsidRPr="008733FB" w14:paraId="3ED8F2B0" w14:textId="77777777" w:rsidTr="00301647">
        <w:tc>
          <w:tcPr>
            <w:tcW w:w="2790" w:type="dxa"/>
          </w:tcPr>
          <w:p w14:paraId="254E3AA0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452BDAE0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3E78998B" w14:textId="1B88C6C9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A73EFE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28536B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4EBB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DA49085" w14:textId="35EBF562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3D49168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7F14B0D" w14:textId="3EB8EFEF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5BD0" w:rsidRPr="008733FB" w14:paraId="15624CBC" w14:textId="77777777" w:rsidTr="00301647">
        <w:tc>
          <w:tcPr>
            <w:tcW w:w="2790" w:type="dxa"/>
          </w:tcPr>
          <w:p w14:paraId="23E30FEC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58E69D3C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222AF219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649660C0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93EDA45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B50F607" w14:textId="2B486D52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B4DD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2E564F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55FB60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D79B24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41CE530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86993D6" w14:textId="71DC9D01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6" w:type="dxa"/>
          </w:tcPr>
          <w:p w14:paraId="2559397B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D57D8B2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2F4D37D" w14:textId="3E2112F5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2B5BD0" w:rsidRPr="008733FB" w14:paraId="68EFC2BA" w14:textId="77777777" w:rsidTr="00301647">
        <w:tc>
          <w:tcPr>
            <w:tcW w:w="2790" w:type="dxa"/>
          </w:tcPr>
          <w:p w14:paraId="77269878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สาธารณูปโภครับ</w:t>
            </w:r>
          </w:p>
        </w:tc>
        <w:tc>
          <w:tcPr>
            <w:tcW w:w="2250" w:type="dxa"/>
          </w:tcPr>
          <w:p w14:paraId="1EB41B12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7E7F5588" w14:textId="1496BDFB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133F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734A590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C05CC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3B330FA" w14:textId="235A337D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C6AD0F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8E088E0" w14:textId="79F7894F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5BD0" w:rsidRPr="008733FB" w14:paraId="1951F453" w14:textId="77777777" w:rsidTr="00301647">
        <w:tc>
          <w:tcPr>
            <w:tcW w:w="2790" w:type="dxa"/>
          </w:tcPr>
          <w:p w14:paraId="510E531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2D96FE1D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149F6712" w14:textId="7602FBD4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1CA6C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FF638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936A4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0D1DEE8" w14:textId="1BD1475F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03B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6E61665C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9A0CFD5" w14:textId="59CFA8D3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5BD0" w:rsidRPr="008733FB" w14:paraId="4BC0DA7C" w14:textId="77777777" w:rsidTr="00301647">
        <w:tc>
          <w:tcPr>
            <w:tcW w:w="2790" w:type="dxa"/>
          </w:tcPr>
          <w:p w14:paraId="7816D4B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1EEC4688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695A8A39" w14:textId="6B83F650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59D19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18B39B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AF0DE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4B4895F" w14:textId="46ABC973" w:rsidR="002B5BD0" w:rsidRPr="005045D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6D06B50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55CFF74" w14:textId="404106E7" w:rsidR="002B5BD0" w:rsidRPr="005045D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B5BD0" w:rsidRPr="008733FB" w14:paraId="27B274A0" w14:textId="77777777" w:rsidTr="00301647">
        <w:tc>
          <w:tcPr>
            <w:tcW w:w="2790" w:type="dxa"/>
          </w:tcPr>
          <w:p w14:paraId="408A9C9E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20A71D83" w14:textId="77777777" w:rsidR="002B5BD0" w:rsidRPr="004B26EE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164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4623E256" w14:textId="408D5678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EDC79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4D08FD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5EB57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E6565B0" w14:textId="36F0A98F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2FACC49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A7BBA99" w14:textId="731291BA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5BD0" w:rsidRPr="008733FB" w14:paraId="5230E750" w14:textId="77777777" w:rsidTr="00301647">
        <w:tc>
          <w:tcPr>
            <w:tcW w:w="2790" w:type="dxa"/>
          </w:tcPr>
          <w:p w14:paraId="0430DDF8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61C01D47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23010C0" w14:textId="093B19BB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F551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66F334F" w14:textId="7E702B28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103823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04679C5" w14:textId="30CA55F4" w:rsidR="002B5BD0" w:rsidRPr="005045D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03B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1ABA595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A02A2EA" w14:textId="462ECB94" w:rsidR="002B5BD0" w:rsidRPr="005045D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5BD0" w:rsidRPr="008733FB" w14:paraId="792A518D" w14:textId="77777777" w:rsidTr="00301647">
        <w:tc>
          <w:tcPr>
            <w:tcW w:w="2790" w:type="dxa"/>
          </w:tcPr>
          <w:p w14:paraId="1A52D719" w14:textId="19FCAABC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771287A3" w14:textId="2B6CC58B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1CEA6E57" w14:textId="3B56D022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97D40C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3AEC566" w14:textId="1CE04D34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7A94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684FC3B" w14:textId="0F1B80CD" w:rsidR="002B5BD0" w:rsidRPr="005045D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6" w:type="dxa"/>
          </w:tcPr>
          <w:p w14:paraId="56CD2034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6594149" w14:textId="69F9DB8C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1AE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5BD0" w:rsidRPr="008733FB" w14:paraId="5FBC2808" w14:textId="77777777" w:rsidTr="00301647">
        <w:tc>
          <w:tcPr>
            <w:tcW w:w="2790" w:type="dxa"/>
          </w:tcPr>
          <w:p w14:paraId="3926CF17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79F3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20E375D5" w14:textId="77777777" w:rsidR="002B5BD0" w:rsidRPr="007779F3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779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512C2300" w14:textId="0C7B80D8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7A0CD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F09E3B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1B64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D6EC2FD" w14:textId="6206550C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0D3B40E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5357AFE" w14:textId="450E1F48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5BD0" w:rsidRPr="008733FB" w14:paraId="305E4C16" w14:textId="77777777" w:rsidTr="00301647">
        <w:tc>
          <w:tcPr>
            <w:tcW w:w="2790" w:type="dxa"/>
          </w:tcPr>
          <w:p w14:paraId="505898DE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1ED4DF1" w14:textId="77777777" w:rsidR="002B5BD0" w:rsidRPr="007779F3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D419D3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F967B" w14:textId="77777777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6CDCEE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44DAE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A050764" w14:textId="77777777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DF978D8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69DD76D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569AD717" w14:textId="77777777" w:rsidTr="00301647">
        <w:tc>
          <w:tcPr>
            <w:tcW w:w="2790" w:type="dxa"/>
          </w:tcPr>
          <w:p w14:paraId="2C99B984" w14:textId="77777777" w:rsidR="002B5BD0" w:rsidRPr="000E2C13" w:rsidRDefault="002B5BD0" w:rsidP="002B5BD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C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206EC868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50B143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4A64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3ADEA3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BD09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5FDB4E8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111D46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40ECB5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190EE06C" w14:textId="77777777" w:rsidTr="00301647">
        <w:tc>
          <w:tcPr>
            <w:tcW w:w="2790" w:type="dxa"/>
          </w:tcPr>
          <w:p w14:paraId="6B769AE5" w14:textId="364E7D4A" w:rsidR="002B5BD0" w:rsidRPr="000E2C13" w:rsidRDefault="002B5BD0" w:rsidP="002B5BD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40212293" w14:textId="7C295E9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52384415" w14:textId="52695D93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398BBE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56EA5A7" w14:textId="712E487C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D5CBB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4F5E3DB" w14:textId="3507180F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8332C5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E39C387" w14:textId="6C32C3A6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5BD0" w:rsidRPr="008733FB" w14:paraId="558A5AB5" w14:textId="77777777" w:rsidTr="00301647">
        <w:tc>
          <w:tcPr>
            <w:tcW w:w="2790" w:type="dxa"/>
          </w:tcPr>
          <w:p w14:paraId="0D3A6014" w14:textId="77777777" w:rsidR="002B5BD0" w:rsidRPr="008733FB" w:rsidRDefault="002B5BD0" w:rsidP="002B5BD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1384A720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30C3184" w14:textId="69C1B9E6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D48C50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617C077" w14:textId="20ADCCF8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4F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3F622E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2A66D75" w14:textId="1C2A1642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5C1E6F7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AC653D1" w14:textId="6BAC38C6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5BD0" w:rsidRPr="008733FB" w14:paraId="313E7295" w14:textId="77777777" w:rsidTr="00301647">
        <w:tc>
          <w:tcPr>
            <w:tcW w:w="2790" w:type="dxa"/>
          </w:tcPr>
          <w:p w14:paraId="37C6AD3E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5BF0F50B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45F598D0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9F43A07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3194938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86630BD" w14:textId="5C1AD5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68AD5B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312FA31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DE4FEC6" w14:textId="5A14E405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0EC7B8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D399D3E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903A574" w14:textId="389B307A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5BEF3380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3578461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C79A1BC" w14:textId="0F7E55CF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B5BD0" w:rsidRPr="008733FB" w14:paraId="39D6D95C" w14:textId="77777777" w:rsidTr="00301647">
        <w:tc>
          <w:tcPr>
            <w:tcW w:w="2790" w:type="dxa"/>
          </w:tcPr>
          <w:p w14:paraId="43BE7AF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7D800CD6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41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3B41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3479719E" w14:textId="17DC188A" w:rsidR="002B5BD0" w:rsidRPr="006D46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088840" w14:textId="77777777" w:rsidR="002B5BD0" w:rsidRPr="006D46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5FCE87" w14:textId="374DEEC8" w:rsidR="002B5BD0" w:rsidRPr="006D46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82CB43" w14:textId="77777777" w:rsidR="002B5BD0" w:rsidRPr="006D46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EBCA858" w14:textId="37260945" w:rsidR="002B5BD0" w:rsidRPr="006D46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2693447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AB62C85" w14:textId="4F8FA76F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5BD0" w:rsidRPr="008733FB" w14:paraId="26089BD3" w14:textId="77777777" w:rsidTr="00301647">
        <w:trPr>
          <w:trHeight w:val="335"/>
        </w:trPr>
        <w:tc>
          <w:tcPr>
            <w:tcW w:w="2790" w:type="dxa"/>
          </w:tcPr>
          <w:p w14:paraId="393C5796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F07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250" w:type="dxa"/>
          </w:tcPr>
          <w:p w14:paraId="5AF8D9C0" w14:textId="77777777" w:rsidR="002B5BD0" w:rsidRPr="00A56D0D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  <w:vAlign w:val="center"/>
          </w:tcPr>
          <w:p w14:paraId="17C686CD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62E171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213915DE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BD0" w:rsidRPr="008733FB" w14:paraId="36224017" w14:textId="77777777" w:rsidTr="00301647">
        <w:trPr>
          <w:trHeight w:val="335"/>
        </w:trPr>
        <w:tc>
          <w:tcPr>
            <w:tcW w:w="2790" w:type="dxa"/>
          </w:tcPr>
          <w:p w14:paraId="334EADA4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6C684B0F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148086" w14:textId="0F9D1D64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937B1B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E6A056" w14:textId="73ED8906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BA1E1C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C605827" w14:textId="169906E4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14:paraId="2722B27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925B1C8" w14:textId="22B511DA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B5BD0" w:rsidRPr="008733FB" w14:paraId="6E22B44C" w14:textId="77777777" w:rsidTr="00301647">
        <w:trPr>
          <w:trHeight w:val="335"/>
        </w:trPr>
        <w:tc>
          <w:tcPr>
            <w:tcW w:w="2790" w:type="dxa"/>
          </w:tcPr>
          <w:p w14:paraId="5B0184B3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44CB8C4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vAlign w:val="center"/>
          </w:tcPr>
          <w:p w14:paraId="6E592D10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5BD0" w:rsidRPr="008733FB" w14:paraId="30568EDD" w14:textId="77777777" w:rsidTr="00301647">
        <w:trPr>
          <w:trHeight w:val="335"/>
        </w:trPr>
        <w:tc>
          <w:tcPr>
            <w:tcW w:w="2790" w:type="dxa"/>
          </w:tcPr>
          <w:p w14:paraId="446BC09E" w14:textId="5A3617EA" w:rsidR="002B5BD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C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74C954B9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C4298D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AF93E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2B86C1B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82493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13FE0F0" w14:textId="77777777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AA5203E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BD2C830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930" w:rsidRPr="008733FB" w14:paraId="3C5CDF05" w14:textId="77777777" w:rsidTr="00301647">
        <w:trPr>
          <w:trHeight w:val="335"/>
        </w:trPr>
        <w:tc>
          <w:tcPr>
            <w:tcW w:w="2790" w:type="dxa"/>
          </w:tcPr>
          <w:p w14:paraId="0E77D8D4" w14:textId="1BBDD029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26C602A0" w14:textId="5BE76B97" w:rsidR="00933930" w:rsidRPr="008733FB" w:rsidRDefault="00933930" w:rsidP="009339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393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155F8427" w14:textId="5817709F" w:rsidR="00933930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5D7F59" w14:textId="77777777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9EB2F21" w14:textId="16486BC4" w:rsidR="00933930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7BEEDD" w14:textId="77777777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3876117" w14:textId="735AF62C" w:rsidR="00933930" w:rsidRPr="00F15D18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BA469CC" w14:textId="77777777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D7BAB05" w14:textId="03A2EA21" w:rsidR="00933930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930" w:rsidRPr="008733FB" w14:paraId="787AE0D8" w14:textId="77777777" w:rsidTr="00301647">
        <w:trPr>
          <w:trHeight w:val="335"/>
        </w:trPr>
        <w:tc>
          <w:tcPr>
            <w:tcW w:w="2790" w:type="dxa"/>
          </w:tcPr>
          <w:p w14:paraId="4A5866BF" w14:textId="11D8E350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2A0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3C6A996F" w14:textId="489537A6" w:rsidR="00933930" w:rsidRPr="008733FB" w:rsidRDefault="00933930" w:rsidP="009339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39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08D0E50" w14:textId="1F84AF00" w:rsidR="00933930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F2A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E6B0ED9" w14:textId="77777777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255102" w14:textId="403A68B8" w:rsidR="00933930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F2A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A179B8" w14:textId="77777777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3C73FF7" w14:textId="1BD02CE5" w:rsidR="00933930" w:rsidRPr="00F15D18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6DEDC271" w14:textId="77777777" w:rsidR="00933930" w:rsidRPr="008733FB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5494F7A" w14:textId="1C56FCB3" w:rsidR="00933930" w:rsidRDefault="00933930" w:rsidP="0093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33930" w:rsidRPr="008733FB" w14:paraId="2841DE57" w14:textId="77777777" w:rsidTr="00301647">
        <w:trPr>
          <w:trHeight w:val="209"/>
        </w:trPr>
        <w:tc>
          <w:tcPr>
            <w:tcW w:w="2790" w:type="dxa"/>
          </w:tcPr>
          <w:p w14:paraId="192E9159" w14:textId="77777777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A8ACDE3" w14:textId="77777777" w:rsidR="00933930" w:rsidRPr="008733FB" w:rsidRDefault="0093393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094D0A" w14:textId="77777777" w:rsidR="00933930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D4EBA" w14:textId="77777777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2220418" w14:textId="77777777" w:rsidR="00933930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3F458" w14:textId="77777777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8C1B5D4" w14:textId="77777777" w:rsidR="00933930" w:rsidRPr="00F15D18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A694209" w14:textId="77777777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31719B5" w14:textId="77777777" w:rsidR="00933930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930" w:rsidRPr="008733FB" w14:paraId="4AFD9C80" w14:textId="77777777" w:rsidTr="00301647">
        <w:trPr>
          <w:trHeight w:val="335"/>
        </w:trPr>
        <w:tc>
          <w:tcPr>
            <w:tcW w:w="2790" w:type="dxa"/>
          </w:tcPr>
          <w:p w14:paraId="3D008AAB" w14:textId="335B7312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58D498E3" w14:textId="77777777" w:rsidR="00933930" w:rsidRPr="008733FB" w:rsidRDefault="0093393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EFA2357" w14:textId="77777777" w:rsidR="00933930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AA982" w14:textId="77777777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8B59F18" w14:textId="77777777" w:rsidR="00933930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51E68" w14:textId="77777777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B8C4896" w14:textId="77777777" w:rsidR="00933930" w:rsidRPr="00F15D18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FC95CEF" w14:textId="77777777" w:rsidR="00933930" w:rsidRPr="008733FB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AFF30BE" w14:textId="77777777" w:rsidR="00933930" w:rsidRDefault="0093393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684D17E6" w14:textId="77777777" w:rsidTr="00301647">
        <w:trPr>
          <w:trHeight w:val="335"/>
        </w:trPr>
        <w:tc>
          <w:tcPr>
            <w:tcW w:w="2790" w:type="dxa"/>
          </w:tcPr>
          <w:p w14:paraId="5FB503F6" w14:textId="50DD7BA8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3E65D70C" w14:textId="5BDDADDA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63F7C9AA" w14:textId="62636B85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400649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1FA291" w14:textId="1B20B9AA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EAC408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1339F08" w14:textId="517F7B42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468CDA6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3A627AF" w14:textId="22A87E4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5BD0" w:rsidRPr="008733FB" w14:paraId="2E215759" w14:textId="77777777" w:rsidTr="00301647">
        <w:trPr>
          <w:trHeight w:val="335"/>
        </w:trPr>
        <w:tc>
          <w:tcPr>
            <w:tcW w:w="2790" w:type="dxa"/>
          </w:tcPr>
          <w:p w14:paraId="6AC0AF87" w14:textId="77777777" w:rsidR="002B5BD0" w:rsidRPr="0092163E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D1ACACC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E2DE83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EF85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30B1182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B5629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A1523A3" w14:textId="77777777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804D54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C77771D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1916AB5B" w14:textId="77777777" w:rsidTr="00301647">
        <w:trPr>
          <w:trHeight w:val="335"/>
        </w:trPr>
        <w:tc>
          <w:tcPr>
            <w:tcW w:w="2790" w:type="dxa"/>
          </w:tcPr>
          <w:p w14:paraId="72E03F23" w14:textId="36C342DD" w:rsidR="002B5BD0" w:rsidRPr="0092163E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50" w:type="dxa"/>
          </w:tcPr>
          <w:p w14:paraId="1FE32178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87C6E4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611E9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B4A05DD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D08B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C80357E" w14:textId="77777777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D910A2D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0402D4C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4C2EAEDF" w14:textId="77777777" w:rsidTr="00301647">
        <w:trPr>
          <w:trHeight w:val="335"/>
        </w:trPr>
        <w:tc>
          <w:tcPr>
            <w:tcW w:w="2790" w:type="dxa"/>
          </w:tcPr>
          <w:p w14:paraId="47D9E6F6" w14:textId="26E28480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8A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250" w:type="dxa"/>
          </w:tcPr>
          <w:p w14:paraId="0D7E5864" w14:textId="77777777" w:rsidR="002B5BD0" w:rsidRPr="006F48AC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11B2D2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5E880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2B5318C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A806E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B5DDB1E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AAC01F6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3D42225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0789E816" w14:textId="77777777" w:rsidTr="00301647">
        <w:trPr>
          <w:trHeight w:val="335"/>
        </w:trPr>
        <w:tc>
          <w:tcPr>
            <w:tcW w:w="2790" w:type="dxa"/>
          </w:tcPr>
          <w:p w14:paraId="485B5803" w14:textId="5B01ECE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8AC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250" w:type="dxa"/>
          </w:tcPr>
          <w:p w14:paraId="734C45AD" w14:textId="77777777" w:rsidR="002B5BD0" w:rsidRPr="006F48AC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19EED7" w14:textId="222A790B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DEC84A7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A9A647" w14:textId="4B8AF1DE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85CC0B2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9592A68" w14:textId="3655B102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86" w:type="dxa"/>
          </w:tcPr>
          <w:p w14:paraId="2CBCA509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C140829" w14:textId="61A18C8F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B5BD0" w:rsidRPr="008733FB" w14:paraId="77D2DF0A" w14:textId="77777777" w:rsidTr="00301647">
        <w:trPr>
          <w:trHeight w:val="335"/>
        </w:trPr>
        <w:tc>
          <w:tcPr>
            <w:tcW w:w="2790" w:type="dxa"/>
          </w:tcPr>
          <w:p w14:paraId="49CC7BC1" w14:textId="73EA41EA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8AC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250" w:type="dxa"/>
          </w:tcPr>
          <w:p w14:paraId="44B46F55" w14:textId="77777777" w:rsidR="002B5BD0" w:rsidRPr="006F48AC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1FF003" w14:textId="52724E2C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477EA7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6D2A529" w14:textId="2C6DACD6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16DD3A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A31D0EA" w14:textId="10746B6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2428687E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D3D6830" w14:textId="0D9A389F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5BD0" w:rsidRPr="008733FB" w14:paraId="2494780A" w14:textId="77777777" w:rsidTr="00301647">
        <w:trPr>
          <w:trHeight w:val="335"/>
        </w:trPr>
        <w:tc>
          <w:tcPr>
            <w:tcW w:w="2790" w:type="dxa"/>
          </w:tcPr>
          <w:p w14:paraId="34625A16" w14:textId="50EF1696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250" w:type="dxa"/>
          </w:tcPr>
          <w:p w14:paraId="3C26DCC7" w14:textId="77777777" w:rsidR="002B5BD0" w:rsidRPr="006F48AC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9F08F84" w14:textId="25B0D751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CBE90E5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5C98825" w14:textId="1282D6FE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6F78BCF2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05F57106" w14:textId="54C940A3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6" w:type="dxa"/>
          </w:tcPr>
          <w:p w14:paraId="33FDB63E" w14:textId="77777777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274531CE" w14:textId="71AA1D4C" w:rsidR="002B5BD0" w:rsidRPr="006F48AC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2B5BD0" w:rsidRPr="008733FB" w14:paraId="0B0A85DA" w14:textId="77777777" w:rsidTr="00301647">
        <w:trPr>
          <w:trHeight w:val="335"/>
        </w:trPr>
        <w:tc>
          <w:tcPr>
            <w:tcW w:w="2790" w:type="dxa"/>
          </w:tcPr>
          <w:p w14:paraId="0706C117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92A32B9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E8B2DB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2589F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4AE962A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3B14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36740F50" w14:textId="77777777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D7C3DD7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425D2969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41F732D6" w14:textId="77777777" w:rsidTr="00301647">
        <w:trPr>
          <w:trHeight w:val="335"/>
        </w:trPr>
        <w:tc>
          <w:tcPr>
            <w:tcW w:w="2790" w:type="dxa"/>
          </w:tcPr>
          <w:p w14:paraId="01965549" w14:textId="0E969B9B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250" w:type="dxa"/>
          </w:tcPr>
          <w:p w14:paraId="7F528A16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887385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4683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DE0674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A6422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1D05DF2" w14:textId="77777777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1B0CE7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6EDF5B1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BD0" w:rsidRPr="008733FB" w14:paraId="440C3EF9" w14:textId="77777777" w:rsidTr="00301647">
        <w:trPr>
          <w:trHeight w:val="335"/>
        </w:trPr>
        <w:tc>
          <w:tcPr>
            <w:tcW w:w="2790" w:type="dxa"/>
          </w:tcPr>
          <w:p w14:paraId="03B37B52" w14:textId="77777777" w:rsidR="002B5BD0" w:rsidRPr="0070702E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02E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178EB3C3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5892F171" w14:textId="20644418" w:rsidR="002B5BD0" w:rsidRPr="00D3189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318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455F55" w14:textId="77777777" w:rsidR="002B5BD0" w:rsidRPr="00D3189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8670D35" w14:textId="4D1F3330" w:rsidR="002B5BD0" w:rsidRPr="00D3189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3189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726F1C" w14:textId="77777777" w:rsidR="002B5BD0" w:rsidRPr="00D3189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51D829B" w14:textId="35FD169B" w:rsidR="002B5BD0" w:rsidRPr="00D3189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318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28282A55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7ECD74C" w14:textId="05EE223E" w:rsidR="002B5BD0" w:rsidRPr="00F15D18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B5BD0" w:rsidRPr="008733FB" w14:paraId="26BE8511" w14:textId="77777777" w:rsidTr="00301647">
        <w:trPr>
          <w:trHeight w:val="335"/>
        </w:trPr>
        <w:tc>
          <w:tcPr>
            <w:tcW w:w="2790" w:type="dxa"/>
          </w:tcPr>
          <w:p w14:paraId="24D8B16C" w14:textId="77777777" w:rsidR="002B5BD0" w:rsidRPr="0070702E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281B4358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38F348E8" w14:textId="1D5B06DB" w:rsidR="002B5BD0" w:rsidRPr="0092163E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840C020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176F48" w14:textId="0D9AA5CE" w:rsidR="002B5BD0" w:rsidRPr="0092163E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14E6F5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1ED41FC" w14:textId="409F2DC2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609397C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AEF3B30" w14:textId="0CC4F32C" w:rsidR="002B5BD0" w:rsidRPr="007779F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5BD0" w:rsidRPr="008733FB" w14:paraId="18000C5E" w14:textId="77777777" w:rsidTr="00301647">
        <w:tc>
          <w:tcPr>
            <w:tcW w:w="2790" w:type="dxa"/>
          </w:tcPr>
          <w:p w14:paraId="7603B4D7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073D89E1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2250" w:type="dxa"/>
          </w:tcPr>
          <w:p w14:paraId="5EDF3442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33E4B8AB" w14:textId="77777777" w:rsidR="002B5BD0" w:rsidRPr="008733FB" w:rsidRDefault="002B5BD0" w:rsidP="002B5BD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11FC3522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1A20FA0" w14:textId="7AAB201F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3E3A87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48350D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DBEF5F6" w14:textId="35281296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1EE94C4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EC5E05E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0B3A935" w14:textId="683D6CD5" w:rsidR="002B5BD0" w:rsidRPr="002411D2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576F0CBA" w14:textId="77777777" w:rsidR="002B5BD0" w:rsidRPr="008733FB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B0176E3" w14:textId="77777777" w:rsidR="002B5BD0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AB7CB54" w14:textId="523A890D" w:rsidR="002B5BD0" w:rsidRPr="008D6C13" w:rsidRDefault="002B5BD0" w:rsidP="002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739C8E58" w14:textId="1DA43489" w:rsidR="00103E54" w:rsidRDefault="00103E54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</w:p>
    <w:p w14:paraId="3F801F52" w14:textId="77777777" w:rsidR="00103E54" w:rsidRDefault="0010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0DB563" w14:textId="654E69FA" w:rsidR="00F71679" w:rsidRDefault="008748E0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  <w:r w:rsidRPr="0031260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4F36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266FD">
        <w:rPr>
          <w:rFonts w:ascii="Angsana New" w:hAnsi="Angsana New"/>
          <w:sz w:val="30"/>
          <w:szCs w:val="30"/>
        </w:rPr>
        <w:t xml:space="preserve">30 </w:t>
      </w:r>
      <w:r w:rsidR="009266FD">
        <w:rPr>
          <w:rFonts w:ascii="Angsana New" w:hAnsi="Angsana New" w:hint="cs"/>
          <w:sz w:val="30"/>
          <w:szCs w:val="30"/>
          <w:cs/>
        </w:rPr>
        <w:t>มิถุนายน</w:t>
      </w:r>
      <w:r w:rsidR="000E653A">
        <w:rPr>
          <w:rFonts w:ascii="Angsana New" w:hAnsi="Angsana New" w:hint="cs"/>
          <w:sz w:val="30"/>
          <w:szCs w:val="30"/>
          <w:cs/>
        </w:rPr>
        <w:t xml:space="preserve"> </w:t>
      </w:r>
      <w:r w:rsidR="004F36CB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A44329">
        <w:rPr>
          <w:rFonts w:ascii="Angsana New" w:hAnsi="Angsana New"/>
          <w:sz w:val="30"/>
          <w:szCs w:val="30"/>
        </w:rPr>
        <w:t>4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และ</w:t>
      </w:r>
      <w:r w:rsidRPr="00312608">
        <w:rPr>
          <w:rFonts w:ascii="Angsana New" w:hAnsi="Angsana New"/>
          <w:sz w:val="30"/>
          <w:szCs w:val="30"/>
        </w:rPr>
        <w:t xml:space="preserve"> 31 </w:t>
      </w:r>
      <w:r w:rsidRPr="0031260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12608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A44329">
        <w:rPr>
          <w:rFonts w:ascii="Angsana New" w:hAnsi="Angsana New"/>
          <w:sz w:val="30"/>
          <w:szCs w:val="30"/>
        </w:rPr>
        <w:t>3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มีดังนี้</w:t>
      </w:r>
    </w:p>
    <w:p w14:paraId="08BD885D" w14:textId="77777777" w:rsidR="00A44329" w:rsidRPr="00301647" w:rsidRDefault="00A44329" w:rsidP="00A44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"/>
        <w:gridCol w:w="3681"/>
        <w:gridCol w:w="1170"/>
        <w:gridCol w:w="270"/>
        <w:gridCol w:w="1260"/>
        <w:gridCol w:w="270"/>
        <w:gridCol w:w="1170"/>
        <w:gridCol w:w="270"/>
        <w:gridCol w:w="1080"/>
      </w:tblGrid>
      <w:tr w:rsidR="008B40E6" w:rsidRPr="008B40E6" w14:paraId="5CBAC71C" w14:textId="77777777" w:rsidTr="008B40E6">
        <w:trPr>
          <w:gridBefore w:val="1"/>
          <w:wBefore w:w="9" w:type="dxa"/>
        </w:trPr>
        <w:tc>
          <w:tcPr>
            <w:tcW w:w="3681" w:type="dxa"/>
          </w:tcPr>
          <w:p w14:paraId="01885631" w14:textId="6695C6BF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301C8A4" w14:textId="6EA1BDFE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B083C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60A1B01" w14:textId="4E02A76B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0E6" w:rsidRPr="008B40E6" w14:paraId="1D927DDC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484BF7AD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698369" w14:textId="46347275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BE32BA2" w14:textId="77777777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0DD38C" w14:textId="6517BE2E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E7978B3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858DF" w14:textId="5AE7D615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21647F0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2B5BA" w14:textId="0B0CC8A3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B40E6" w:rsidRPr="008B40E6" w14:paraId="38DC3AFA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7812029A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FAB558" w14:textId="0479C300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0BE448" w14:textId="77777777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418CE7" w14:textId="4E3A89CD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C73F3A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16E96" w14:textId="36C55D28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8C3428" w14:textId="77777777" w:rsidR="008B40E6" w:rsidRPr="008B40E6" w:rsidRDefault="008B40E6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996D5" w14:textId="4C939FA5" w:rsidR="008B40E6" w:rsidRPr="008B40E6" w:rsidRDefault="008B40E6" w:rsidP="008B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103E54" w:rsidRPr="008B40E6" w14:paraId="3C014318" w14:textId="77777777" w:rsidTr="005F7732">
        <w:trPr>
          <w:gridBefore w:val="1"/>
          <w:wBefore w:w="9" w:type="dxa"/>
        </w:trPr>
        <w:tc>
          <w:tcPr>
            <w:tcW w:w="3681" w:type="dxa"/>
          </w:tcPr>
          <w:p w14:paraId="42DEE3C1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6DA33C7" w14:textId="436E126B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E54" w:rsidRPr="008B40E6" w14:paraId="72F315F8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6B7549E9" w14:textId="3E4B4975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DA166C9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0D94E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CD4639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BDE15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3C29D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DEBF4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1F790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E54" w:rsidRPr="008B40E6" w14:paraId="5918A158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7D4A8FDB" w14:textId="11A57944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07DB327" w14:textId="7D76A075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EBCE7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1CCAD" w14:textId="4AF697EC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5CBC2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6B32E" w14:textId="712F1678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31,813</w:t>
            </w:r>
          </w:p>
        </w:tc>
        <w:tc>
          <w:tcPr>
            <w:tcW w:w="270" w:type="dxa"/>
          </w:tcPr>
          <w:p w14:paraId="67F4E684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C4B11" w14:textId="367DDC5A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26,880</w:t>
            </w:r>
          </w:p>
        </w:tc>
      </w:tr>
      <w:tr w:rsidR="00103E54" w:rsidRPr="008B40E6" w14:paraId="05DB77BA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14F25C6D" w14:textId="764EB68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0D06BBF" w14:textId="30FD9D61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34,741</w:t>
            </w:r>
          </w:p>
        </w:tc>
        <w:tc>
          <w:tcPr>
            <w:tcW w:w="270" w:type="dxa"/>
          </w:tcPr>
          <w:p w14:paraId="46C24BAD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DE0068" w14:textId="0C8B50EB" w:rsidR="00103E54" w:rsidRPr="008B40E6" w:rsidRDefault="00103E54" w:rsidP="007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DC25BC4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473AB5" w14:textId="57AC0BD1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3F6B1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B9BF9" w14:textId="7E4E3B35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03E54" w:rsidRPr="008B40E6" w14:paraId="35726659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3F6BE5C7" w14:textId="21D28209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5AD484" w14:textId="6C235500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5,587</w:t>
            </w:r>
          </w:p>
        </w:tc>
        <w:tc>
          <w:tcPr>
            <w:tcW w:w="270" w:type="dxa"/>
          </w:tcPr>
          <w:p w14:paraId="1C97A1E6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AB526" w14:textId="2280E45A" w:rsidR="00103E54" w:rsidRPr="008B40E6" w:rsidRDefault="00103E54" w:rsidP="007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4,424</w:t>
            </w:r>
          </w:p>
        </w:tc>
        <w:tc>
          <w:tcPr>
            <w:tcW w:w="270" w:type="dxa"/>
          </w:tcPr>
          <w:p w14:paraId="017415F3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AC605" w14:textId="45C51435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5,586</w:t>
            </w:r>
          </w:p>
        </w:tc>
        <w:tc>
          <w:tcPr>
            <w:tcW w:w="270" w:type="dxa"/>
          </w:tcPr>
          <w:p w14:paraId="4A0BA59D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D577F" w14:textId="34A501FB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4,424</w:t>
            </w:r>
          </w:p>
        </w:tc>
      </w:tr>
      <w:tr w:rsidR="00103E54" w:rsidRPr="008B40E6" w14:paraId="0795ADF2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0489E8CE" w14:textId="6D929DA5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B4E1E1" w14:textId="6CA573A9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40,328</w:t>
            </w:r>
          </w:p>
        </w:tc>
        <w:tc>
          <w:tcPr>
            <w:tcW w:w="270" w:type="dxa"/>
          </w:tcPr>
          <w:p w14:paraId="6B4A53AC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78CCA5" w14:textId="22531368" w:rsidR="00103E54" w:rsidRPr="008B40E6" w:rsidRDefault="00103E54" w:rsidP="007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3E4FA3CB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4B7206" w14:textId="681C3DBE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37,399</w:t>
            </w:r>
          </w:p>
        </w:tc>
        <w:tc>
          <w:tcPr>
            <w:tcW w:w="270" w:type="dxa"/>
          </w:tcPr>
          <w:p w14:paraId="39620A66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35CA11" w14:textId="1E798E5F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</w:rPr>
              <w:t>31,304</w:t>
            </w:r>
          </w:p>
        </w:tc>
      </w:tr>
      <w:tr w:rsidR="00103E54" w:rsidRPr="008B40E6" w14:paraId="270644D7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7B19EFA1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0ADCD7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6E692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8826F0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A8BFE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E98210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F8423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ED3B3D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E54" w:rsidRPr="008B40E6" w14:paraId="30E03E92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09CAA22A" w14:textId="7914019F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DBBDE0E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8CC9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FE2B8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995AC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FF9F76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51948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7A776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E54" w:rsidRPr="008B40E6" w14:paraId="4BBCA3D8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196C4B40" w14:textId="4552A02A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A8F9423" w14:textId="4EB57135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30445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780B7" w14:textId="504C6D32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1C86C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8285D6" w14:textId="4E6FBD0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44,543</w:t>
            </w:r>
          </w:p>
        </w:tc>
        <w:tc>
          <w:tcPr>
            <w:tcW w:w="270" w:type="dxa"/>
          </w:tcPr>
          <w:p w14:paraId="13556233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F0F4" w14:textId="142CBCA8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38,569</w:t>
            </w:r>
          </w:p>
        </w:tc>
      </w:tr>
      <w:tr w:rsidR="00103E54" w:rsidRPr="008B40E6" w14:paraId="287EF518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04755D89" w14:textId="77777777" w:rsidR="00103E54" w:rsidRPr="008B40E6" w:rsidRDefault="00103E54" w:rsidP="00103E5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591F483" w14:textId="2E87F81C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4,470</w:t>
            </w:r>
          </w:p>
        </w:tc>
        <w:tc>
          <w:tcPr>
            <w:tcW w:w="270" w:type="dxa"/>
          </w:tcPr>
          <w:p w14:paraId="6B5E11B7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A884D" w14:textId="1F05E7B7" w:rsidR="00103E54" w:rsidRPr="008B40E6" w:rsidRDefault="00103E54" w:rsidP="007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8,246</w:t>
            </w:r>
          </w:p>
        </w:tc>
        <w:tc>
          <w:tcPr>
            <w:tcW w:w="270" w:type="dxa"/>
          </w:tcPr>
          <w:p w14:paraId="64ABBE53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15384" w14:textId="405362C2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70" w:type="dxa"/>
          </w:tcPr>
          <w:p w14:paraId="4CDDAEDE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229" w14:textId="06E12820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3,386</w:t>
            </w:r>
          </w:p>
        </w:tc>
      </w:tr>
      <w:tr w:rsidR="00103E54" w:rsidRPr="008B40E6" w14:paraId="48EFB7B7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298D597C" w14:textId="77777777" w:rsidR="00103E54" w:rsidRPr="008B40E6" w:rsidRDefault="00103E54" w:rsidP="00103E5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EAEB3A1" w14:textId="617171D5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7F2DE932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82ED5" w14:textId="40971512" w:rsidR="00103E54" w:rsidRPr="008B40E6" w:rsidRDefault="00103E54" w:rsidP="007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15096B09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5C00F4" w14:textId="6121EAF7" w:rsidR="00103E54" w:rsidRPr="008B40E6" w:rsidRDefault="00103E54" w:rsidP="00E05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9D4B75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B7E6" w14:textId="7FDBC18A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103E54" w:rsidRPr="008B40E6" w14:paraId="1668E2F8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2F67B40F" w14:textId="77777777" w:rsidR="00103E54" w:rsidRPr="008B40E6" w:rsidRDefault="00103E54" w:rsidP="00103E5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736F5A" w14:textId="51724E08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4,797</w:t>
            </w:r>
          </w:p>
        </w:tc>
        <w:tc>
          <w:tcPr>
            <w:tcW w:w="270" w:type="dxa"/>
          </w:tcPr>
          <w:p w14:paraId="3F83A99C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0E9E50" w14:textId="7F103937" w:rsidR="00103E54" w:rsidRPr="008B40E6" w:rsidRDefault="00103E54" w:rsidP="007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8,731</w:t>
            </w:r>
          </w:p>
        </w:tc>
        <w:tc>
          <w:tcPr>
            <w:tcW w:w="270" w:type="dxa"/>
          </w:tcPr>
          <w:p w14:paraId="00DC3856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69E37B" w14:textId="11295C5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47,831</w:t>
            </w:r>
          </w:p>
        </w:tc>
        <w:tc>
          <w:tcPr>
            <w:tcW w:w="270" w:type="dxa"/>
          </w:tcPr>
          <w:p w14:paraId="4848ADEA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44D33F" w14:textId="16B88DFD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</w:rPr>
              <w:t>41,962</w:t>
            </w:r>
          </w:p>
        </w:tc>
      </w:tr>
      <w:tr w:rsidR="00103E54" w:rsidRPr="008B40E6" w14:paraId="0FDBE052" w14:textId="77777777" w:rsidTr="0052791C">
        <w:trPr>
          <w:gridBefore w:val="1"/>
          <w:wBefore w:w="9" w:type="dxa"/>
        </w:trPr>
        <w:tc>
          <w:tcPr>
            <w:tcW w:w="3681" w:type="dxa"/>
          </w:tcPr>
          <w:p w14:paraId="196A600F" w14:textId="77777777" w:rsidR="00103E54" w:rsidRPr="008B40E6" w:rsidRDefault="00103E54" w:rsidP="00103E5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F3EBCE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9F4D5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2275A8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8858C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F82BB1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10B5A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0D64AC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3E54" w:rsidRPr="008B40E6" w14:paraId="53127A3E" w14:textId="77777777" w:rsidTr="008B40E6">
        <w:tc>
          <w:tcPr>
            <w:tcW w:w="3690" w:type="dxa"/>
            <w:gridSpan w:val="2"/>
          </w:tcPr>
          <w:p w14:paraId="55F7B8AA" w14:textId="13854B8E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B40E6">
              <w:rPr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</w:tcPr>
          <w:p w14:paraId="1B742DEC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3E54" w:rsidRPr="008B40E6" w14:paraId="3726490D" w14:textId="77777777" w:rsidTr="0052791C">
        <w:tc>
          <w:tcPr>
            <w:tcW w:w="3690" w:type="dxa"/>
            <w:gridSpan w:val="2"/>
          </w:tcPr>
          <w:p w14:paraId="06E88F9E" w14:textId="77777777" w:rsidR="00103E54" w:rsidRPr="008B40E6" w:rsidRDefault="00103E54" w:rsidP="00103E54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2DA53E0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D08A0C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74CC7BF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97DEFA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851E892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541B61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AB3920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BB2EC7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8FE844C" w14:textId="5F620C7E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03E54" w:rsidRPr="008B40E6" w14:paraId="47080A52" w14:textId="77777777" w:rsidTr="0052791C">
        <w:tc>
          <w:tcPr>
            <w:tcW w:w="3690" w:type="dxa"/>
            <w:gridSpan w:val="2"/>
          </w:tcPr>
          <w:p w14:paraId="52CD51B6" w14:textId="77777777" w:rsidR="00103E54" w:rsidRPr="008B40E6" w:rsidRDefault="00103E54" w:rsidP="00103E54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29C492BA" w14:textId="60A1D699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53DBAB7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30F3D1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D068426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087CDF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6AB5367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AB4878" w14:textId="4B9E276E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40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103E54" w:rsidRPr="008B40E6" w14:paraId="335D3389" w14:textId="77777777" w:rsidTr="008B40E6">
        <w:tc>
          <w:tcPr>
            <w:tcW w:w="3690" w:type="dxa"/>
            <w:gridSpan w:val="2"/>
          </w:tcPr>
          <w:p w14:paraId="1A80C6D4" w14:textId="77777777" w:rsidR="00103E54" w:rsidRPr="008B40E6" w:rsidRDefault="00103E54" w:rsidP="00103E5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9588117" w14:textId="77777777" w:rsidR="00103E54" w:rsidRPr="008B40E6" w:rsidRDefault="00103E54" w:rsidP="00103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E54" w:rsidRPr="008B40E6" w14:paraId="34391B70" w14:textId="77777777" w:rsidTr="0052791C">
        <w:tc>
          <w:tcPr>
            <w:tcW w:w="3690" w:type="dxa"/>
            <w:gridSpan w:val="2"/>
          </w:tcPr>
          <w:p w14:paraId="198EE2FE" w14:textId="77777777" w:rsidR="00103E54" w:rsidRPr="008B40E6" w:rsidRDefault="00103E54" w:rsidP="00103E5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9A6E40C" w14:textId="2C7581B3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3287558F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A2771" w14:textId="632BC9E6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7E163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E4371" w14:textId="21ED79B0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E33E5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BD1E" w14:textId="193B9E9A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103E54" w:rsidRPr="008B40E6" w14:paraId="085A741C" w14:textId="77777777" w:rsidTr="0052791C">
        <w:trPr>
          <w:trHeight w:val="119"/>
        </w:trPr>
        <w:tc>
          <w:tcPr>
            <w:tcW w:w="3690" w:type="dxa"/>
            <w:gridSpan w:val="2"/>
          </w:tcPr>
          <w:p w14:paraId="0DDE74FA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3A53C4" w14:textId="441A75C2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AAC61D8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325490" w14:textId="29B1CC7F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301E3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CC38AF" w14:textId="24FEDC7C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75588" w14:textId="77777777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938F3" w14:textId="1F4027E1" w:rsidR="00103E54" w:rsidRPr="008B40E6" w:rsidRDefault="00103E54" w:rsidP="0010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64506008" w14:textId="4B231F32" w:rsidR="008C7DA0" w:rsidRDefault="008C7DA0">
      <w:pPr>
        <w:rPr>
          <w:rFonts w:ascii="Angsana New" w:hAnsi="Angsana New"/>
          <w:sz w:val="30"/>
          <w:szCs w:val="30"/>
        </w:rPr>
      </w:pPr>
      <w:bookmarkStart w:id="2" w:name="_Hlk14962937"/>
    </w:p>
    <w:p w14:paraId="1D70A9B1" w14:textId="77777777" w:rsidR="008C7DA0" w:rsidRDefault="008C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70"/>
      </w:tblGrid>
      <w:tr w:rsidR="00201AAE" w:rsidRPr="008B40E6" w14:paraId="15951454" w14:textId="77777777" w:rsidTr="00FB721C">
        <w:tc>
          <w:tcPr>
            <w:tcW w:w="3690" w:type="dxa"/>
          </w:tcPr>
          <w:p w14:paraId="53BC7051" w14:textId="77777777" w:rsidR="00201AAE" w:rsidRPr="008B40E6" w:rsidRDefault="001A3E5B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B40E6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</w:tcPr>
          <w:p w14:paraId="7F2DA80E" w14:textId="77777777" w:rsidR="00201AAE" w:rsidRPr="008B40E6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FD" w:rsidRPr="008B40E6" w14:paraId="0B8EDF0C" w14:textId="77777777" w:rsidTr="00FB721C">
        <w:tc>
          <w:tcPr>
            <w:tcW w:w="3690" w:type="dxa"/>
          </w:tcPr>
          <w:p w14:paraId="13399C15" w14:textId="77777777" w:rsidR="009266FD" w:rsidRPr="008B40E6" w:rsidRDefault="009266FD" w:rsidP="009266F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42582A2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E1152BF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9A057AF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50966F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A81391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036316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FD32C8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8D27D" w14:textId="77777777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95BA327" w14:textId="3DAFC10E" w:rsidR="009266FD" w:rsidRPr="008B40E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64D4A" w:rsidRPr="008B40E6" w14:paraId="361A5F8B" w14:textId="77777777" w:rsidTr="00FB721C">
        <w:tc>
          <w:tcPr>
            <w:tcW w:w="3690" w:type="dxa"/>
          </w:tcPr>
          <w:p w14:paraId="030F749A" w14:textId="77777777" w:rsidR="00E64D4A" w:rsidRPr="008B40E6" w:rsidRDefault="00360597" w:rsidP="00E64D4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2F8F5FD" w14:textId="1641553C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46A2" w:rsidRPr="008B40E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401ADAD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708A40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74AB97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7A0E3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21406EC" w14:textId="77777777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5A5923" w14:textId="4D5EF5AA" w:rsidR="00E64D4A" w:rsidRPr="008B40E6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546A2" w:rsidRPr="008B40E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201AAE" w:rsidRPr="008B40E6" w14:paraId="1593B976" w14:textId="77777777" w:rsidTr="00FB721C">
        <w:tc>
          <w:tcPr>
            <w:tcW w:w="3690" w:type="dxa"/>
          </w:tcPr>
          <w:p w14:paraId="2CD02A71" w14:textId="77777777" w:rsidR="00201AAE" w:rsidRPr="008B40E6" w:rsidRDefault="00201AAE" w:rsidP="000564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8F90DD0" w14:textId="77777777" w:rsidR="00201AAE" w:rsidRPr="008B40E6" w:rsidRDefault="00201AAE" w:rsidP="0005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80C" w:rsidRPr="008B40E6" w14:paraId="2D1E4368" w14:textId="77777777" w:rsidTr="00FB721C">
        <w:tc>
          <w:tcPr>
            <w:tcW w:w="3690" w:type="dxa"/>
          </w:tcPr>
          <w:p w14:paraId="5F3E8FA0" w14:textId="77777777" w:rsidR="0058480C" w:rsidRPr="008B40E6" w:rsidRDefault="0058480C" w:rsidP="0058480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18C9F5" w14:textId="06331150" w:rsidR="0058480C" w:rsidRPr="008B40E6" w:rsidRDefault="0058480C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1808BE3B" w14:textId="77777777" w:rsidR="0058480C" w:rsidRPr="008B40E6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6AB96" w14:textId="2995ED95" w:rsidR="0058480C" w:rsidRPr="008B40E6" w:rsidRDefault="00640FC1" w:rsidP="002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3DA15E47" w14:textId="77777777" w:rsidR="0058480C" w:rsidRPr="008B40E6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A99E3" w14:textId="4BC84574" w:rsidR="0058480C" w:rsidRPr="008B40E6" w:rsidRDefault="00640FC1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(440,000)</w:t>
            </w:r>
          </w:p>
        </w:tc>
        <w:tc>
          <w:tcPr>
            <w:tcW w:w="270" w:type="dxa"/>
          </w:tcPr>
          <w:p w14:paraId="15DEA057" w14:textId="77777777" w:rsidR="0058480C" w:rsidRPr="008B40E6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9DB49" w14:textId="070F6966" w:rsidR="0058480C" w:rsidRPr="008B40E6" w:rsidRDefault="00640FC1" w:rsidP="00FB721C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640FC1" w:rsidRPr="008B40E6" w14:paraId="50C7D248" w14:textId="77777777" w:rsidTr="00FB721C">
        <w:tc>
          <w:tcPr>
            <w:tcW w:w="3690" w:type="dxa"/>
          </w:tcPr>
          <w:p w14:paraId="7D0CB5FC" w14:textId="77777777" w:rsidR="00640FC1" w:rsidRPr="008B40E6" w:rsidRDefault="00640FC1" w:rsidP="00640F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BAE7024" w14:textId="5D211157" w:rsidR="00640FC1" w:rsidRPr="008B40E6" w:rsidRDefault="00640FC1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E110EFD" w14:textId="77777777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8C7C5" w14:textId="40E578A5" w:rsidR="00640FC1" w:rsidRPr="008B40E6" w:rsidRDefault="00640FC1" w:rsidP="002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48B76" w14:textId="77777777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6FEDE" w14:textId="3E521FDE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5C4BAF" w14:textId="77777777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6BE4" w14:textId="6F9D5DE3" w:rsidR="00640FC1" w:rsidRPr="008B40E6" w:rsidRDefault="00640FC1" w:rsidP="00FB721C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640FC1" w:rsidRPr="008B40E6" w14:paraId="599702A3" w14:textId="77777777" w:rsidTr="00FB721C">
        <w:trPr>
          <w:trHeight w:val="119"/>
        </w:trPr>
        <w:tc>
          <w:tcPr>
            <w:tcW w:w="3690" w:type="dxa"/>
          </w:tcPr>
          <w:p w14:paraId="1CDB06CD" w14:textId="77777777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A09681" w14:textId="032DB1EB" w:rsidR="00640FC1" w:rsidRPr="008B40E6" w:rsidRDefault="00640FC1" w:rsidP="008B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40BA96E6" w14:textId="77777777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3BCCB2" w14:textId="2433E2B8" w:rsidR="00640FC1" w:rsidRPr="008B40E6" w:rsidRDefault="00640FC1" w:rsidP="002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7E28AC04" w14:textId="77777777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5C101C" w14:textId="758D6ACE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(440,000)</w:t>
            </w:r>
          </w:p>
        </w:tc>
        <w:tc>
          <w:tcPr>
            <w:tcW w:w="270" w:type="dxa"/>
          </w:tcPr>
          <w:p w14:paraId="5BE2E959" w14:textId="77777777" w:rsidR="00640FC1" w:rsidRPr="008B40E6" w:rsidRDefault="00640FC1" w:rsidP="0064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1ED9D1" w14:textId="3D04E33C" w:rsidR="00640FC1" w:rsidRPr="008B40E6" w:rsidRDefault="00640FC1" w:rsidP="00FB721C">
            <w:pPr>
              <w:pStyle w:val="acctfourfigures"/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0E6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bookmarkEnd w:id="2"/>
    </w:tbl>
    <w:p w14:paraId="114D0DA5" w14:textId="34F3ACE7" w:rsidR="00363A25" w:rsidRPr="009266FD" w:rsidRDefault="00363A2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113208" w14:textId="77777777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</w:rPr>
        <w:t xml:space="preserve"> (Money Market Rate)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2B93480" w14:textId="22306B80" w:rsidR="00C664C7" w:rsidRDefault="00C6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8"/>
        <w:gridCol w:w="252"/>
        <w:gridCol w:w="990"/>
        <w:gridCol w:w="270"/>
        <w:gridCol w:w="990"/>
        <w:gridCol w:w="252"/>
        <w:gridCol w:w="1080"/>
      </w:tblGrid>
      <w:tr w:rsidR="001546A2" w:rsidRPr="009266FD" w14:paraId="1E1E0B76" w14:textId="77777777" w:rsidTr="009266FD">
        <w:trPr>
          <w:tblHeader/>
        </w:trPr>
        <w:tc>
          <w:tcPr>
            <w:tcW w:w="4410" w:type="dxa"/>
          </w:tcPr>
          <w:p w14:paraId="4FC24CCD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4"/>
          </w:tcPr>
          <w:p w14:paraId="6C093D4C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816ADF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34EDB3F8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FD" w:rsidRPr="009266FD" w14:paraId="7D3A4D2E" w14:textId="77777777" w:rsidTr="009266FD">
        <w:trPr>
          <w:tblHeader/>
        </w:trPr>
        <w:tc>
          <w:tcPr>
            <w:tcW w:w="4410" w:type="dxa"/>
          </w:tcPr>
          <w:p w14:paraId="0B99A755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0B52AA4" w14:textId="78B4D82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9266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131A959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9805" w14:textId="78ACA586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E6C5B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3CE045" w14:textId="412E4D4F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9266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09746D2B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C3A4" w14:textId="2CCF0033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266FD" w:rsidRPr="009266FD" w14:paraId="286EB329" w14:textId="77777777" w:rsidTr="009266FD">
        <w:trPr>
          <w:tblHeader/>
        </w:trPr>
        <w:tc>
          <w:tcPr>
            <w:tcW w:w="4410" w:type="dxa"/>
          </w:tcPr>
          <w:p w14:paraId="01AA6398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00BB7AC4" w14:textId="7E4EC7BD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33615BB1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75F66" w14:textId="68C8DCF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E3AB66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35A65" w14:textId="190342A2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3C1FB5B9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B5CAA" w14:textId="40B02C60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9266FD" w:rsidRPr="009266FD" w14:paraId="19A57FEF" w14:textId="77777777" w:rsidTr="009266FD">
        <w:trPr>
          <w:tblHeader/>
        </w:trPr>
        <w:tc>
          <w:tcPr>
            <w:tcW w:w="4410" w:type="dxa"/>
          </w:tcPr>
          <w:p w14:paraId="39DBF7B9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8"/>
          </w:tcPr>
          <w:p w14:paraId="46BB4727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6FD" w:rsidRPr="009266FD" w14:paraId="4158748C" w14:textId="77777777" w:rsidTr="006C5A47">
        <w:tc>
          <w:tcPr>
            <w:tcW w:w="4410" w:type="dxa"/>
          </w:tcPr>
          <w:p w14:paraId="7D29A25A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842" w:type="dxa"/>
            <w:gridSpan w:val="8"/>
          </w:tcPr>
          <w:p w14:paraId="41464F2E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67A44" w:rsidRPr="009266FD" w14:paraId="1EF548B3" w14:textId="77777777" w:rsidTr="006C5A47">
        <w:tc>
          <w:tcPr>
            <w:tcW w:w="4410" w:type="dxa"/>
          </w:tcPr>
          <w:p w14:paraId="797BFAB8" w14:textId="77777777" w:rsidR="00467A44" w:rsidRPr="009266FD" w:rsidRDefault="00467A44" w:rsidP="0046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gridSpan w:val="2"/>
          </w:tcPr>
          <w:p w14:paraId="244E5936" w14:textId="35454A53" w:rsidR="00467A44" w:rsidRPr="009266FD" w:rsidRDefault="00467A44" w:rsidP="0046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C1238A" w14:textId="77777777" w:rsidR="00467A44" w:rsidRPr="009266FD" w:rsidRDefault="00467A44" w:rsidP="0046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D4471" w14:textId="026660ED" w:rsidR="00467A44" w:rsidRPr="009266FD" w:rsidRDefault="00467A44" w:rsidP="00467A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77EB1" w14:textId="77777777" w:rsidR="00467A44" w:rsidRPr="009266FD" w:rsidRDefault="00467A44" w:rsidP="0046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840566" w14:textId="03F3BA6C" w:rsidR="00467A44" w:rsidRPr="009266FD" w:rsidRDefault="00467A44" w:rsidP="00467A4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6,972</w:t>
            </w:r>
          </w:p>
        </w:tc>
        <w:tc>
          <w:tcPr>
            <w:tcW w:w="252" w:type="dxa"/>
          </w:tcPr>
          <w:p w14:paraId="1DCFDD45" w14:textId="77777777" w:rsidR="00467A44" w:rsidRPr="009266FD" w:rsidRDefault="00467A44" w:rsidP="0046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850EC" w14:textId="063485F4" w:rsidR="00467A44" w:rsidRPr="009266FD" w:rsidRDefault="00467A44" w:rsidP="00467A4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6,972</w:t>
            </w:r>
          </w:p>
        </w:tc>
      </w:tr>
      <w:tr w:rsidR="00E249B4" w:rsidRPr="009266FD" w14:paraId="6E937D6F" w14:textId="77777777" w:rsidTr="006C5A47">
        <w:tc>
          <w:tcPr>
            <w:tcW w:w="4410" w:type="dxa"/>
          </w:tcPr>
          <w:p w14:paraId="696FF1DD" w14:textId="51B0FB1B" w:rsidR="00E249B4" w:rsidRPr="009266FD" w:rsidRDefault="00E249B4" w:rsidP="00E24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gridSpan w:val="2"/>
          </w:tcPr>
          <w:p w14:paraId="069E9ED4" w14:textId="2BE5CCB6" w:rsidR="00E249B4" w:rsidRPr="00395B95" w:rsidRDefault="00395B95" w:rsidP="00E24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5B95">
              <w:rPr>
                <w:rFonts w:ascii="Angsana New" w:hAnsi="Angsana New"/>
                <w:sz w:val="30"/>
                <w:szCs w:val="30"/>
              </w:rPr>
              <w:t>42,491</w:t>
            </w:r>
          </w:p>
        </w:tc>
        <w:tc>
          <w:tcPr>
            <w:tcW w:w="252" w:type="dxa"/>
          </w:tcPr>
          <w:p w14:paraId="0E3FE1F1" w14:textId="77777777" w:rsidR="00E249B4" w:rsidRPr="009266FD" w:rsidRDefault="00E249B4" w:rsidP="00E24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937F" w14:textId="33C94FDA" w:rsidR="00E249B4" w:rsidRPr="009266FD" w:rsidRDefault="00E249B4" w:rsidP="00E249B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64AC5" w14:textId="77777777" w:rsidR="00E249B4" w:rsidRPr="009266FD" w:rsidRDefault="00E249B4" w:rsidP="00E24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CF6D63" w14:textId="5297FFDB" w:rsidR="00E249B4" w:rsidRPr="009266FD" w:rsidRDefault="00E249B4" w:rsidP="00E249B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A458B1" w14:textId="77777777" w:rsidR="00E249B4" w:rsidRPr="009266FD" w:rsidRDefault="00E249B4" w:rsidP="00E24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B3D18" w14:textId="1A999B12" w:rsidR="00E249B4" w:rsidRPr="009266FD" w:rsidRDefault="00E249B4" w:rsidP="00E249B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3416C" w:rsidRPr="009266FD" w14:paraId="53D82DA3" w14:textId="77777777" w:rsidTr="006C5A47">
        <w:tc>
          <w:tcPr>
            <w:tcW w:w="4410" w:type="dxa"/>
          </w:tcPr>
          <w:p w14:paraId="42F2C222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gridSpan w:val="2"/>
          </w:tcPr>
          <w:p w14:paraId="760E7AA6" w14:textId="72F108E5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13,148</w:t>
            </w:r>
          </w:p>
        </w:tc>
        <w:tc>
          <w:tcPr>
            <w:tcW w:w="252" w:type="dxa"/>
          </w:tcPr>
          <w:p w14:paraId="24842C84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AC8151" w14:textId="3C40067F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11,088</w:t>
            </w:r>
          </w:p>
        </w:tc>
        <w:tc>
          <w:tcPr>
            <w:tcW w:w="270" w:type="dxa"/>
          </w:tcPr>
          <w:p w14:paraId="5DE9F78F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CB21F5" w14:textId="1CD3DED6" w:rsidR="0083416C" w:rsidRPr="009266FD" w:rsidRDefault="0083416C" w:rsidP="0083416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2E29B41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6AF224" w14:textId="508DE13A" w:rsidR="0083416C" w:rsidRPr="009266FD" w:rsidRDefault="0083416C" w:rsidP="008341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3416C" w:rsidRPr="009266FD" w14:paraId="3F9613DD" w14:textId="77777777" w:rsidTr="006C5A47">
        <w:tc>
          <w:tcPr>
            <w:tcW w:w="4410" w:type="dxa"/>
          </w:tcPr>
          <w:p w14:paraId="0A637640" w14:textId="30C47F14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gridSpan w:val="2"/>
          </w:tcPr>
          <w:p w14:paraId="24BC3DA2" w14:textId="397F445D" w:rsidR="0083416C" w:rsidRDefault="00096D78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52" w:type="dxa"/>
          </w:tcPr>
          <w:p w14:paraId="64953529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254068" w14:textId="3D7755B6" w:rsidR="0083416C" w:rsidRPr="009266FD" w:rsidRDefault="0083416C" w:rsidP="0083416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4BFCD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DF1C7F" w14:textId="6E065D1D" w:rsidR="0083416C" w:rsidRPr="009266FD" w:rsidRDefault="0083416C" w:rsidP="0083416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552C3F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F4D52" w14:textId="052F02B9" w:rsidR="0083416C" w:rsidRPr="009266FD" w:rsidRDefault="0083416C" w:rsidP="008341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3416C" w:rsidRPr="009266FD" w14:paraId="02486FA9" w14:textId="77777777" w:rsidTr="006C5A47">
        <w:tc>
          <w:tcPr>
            <w:tcW w:w="4410" w:type="dxa"/>
          </w:tcPr>
          <w:p w14:paraId="275BA8E6" w14:textId="77777777" w:rsidR="0083416C" w:rsidRPr="009266FD" w:rsidRDefault="0083416C" w:rsidP="0083416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3B80" w14:textId="378C8B51" w:rsidR="0083416C" w:rsidRPr="009266FD" w:rsidRDefault="00096D78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55,890</w:t>
            </w:r>
          </w:p>
        </w:tc>
        <w:tc>
          <w:tcPr>
            <w:tcW w:w="252" w:type="dxa"/>
            <w:vAlign w:val="bottom"/>
          </w:tcPr>
          <w:p w14:paraId="66D65CF6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943CD" w14:textId="3FA5E70F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</w:rPr>
              <w:t>11,088</w:t>
            </w:r>
          </w:p>
        </w:tc>
        <w:tc>
          <w:tcPr>
            <w:tcW w:w="270" w:type="dxa"/>
            <w:vAlign w:val="bottom"/>
          </w:tcPr>
          <w:p w14:paraId="066AF8AD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2B939" w14:textId="3AE53468" w:rsidR="0083416C" w:rsidRPr="0083416C" w:rsidRDefault="0083416C" w:rsidP="008341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41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6,972</w:t>
            </w:r>
          </w:p>
        </w:tc>
        <w:tc>
          <w:tcPr>
            <w:tcW w:w="252" w:type="dxa"/>
            <w:vAlign w:val="bottom"/>
          </w:tcPr>
          <w:p w14:paraId="3F189846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683BB" w14:textId="51B78C8D" w:rsidR="0083416C" w:rsidRPr="009266FD" w:rsidRDefault="0083416C" w:rsidP="008341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6,972</w:t>
            </w:r>
          </w:p>
        </w:tc>
      </w:tr>
      <w:tr w:rsidR="0083416C" w:rsidRPr="009266FD" w14:paraId="0BC26A7D" w14:textId="77777777" w:rsidTr="006C5A47">
        <w:tc>
          <w:tcPr>
            <w:tcW w:w="4410" w:type="dxa"/>
          </w:tcPr>
          <w:p w14:paraId="76479626" w14:textId="356E980F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5815EF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4E3B7A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CA65D" w14:textId="77777777" w:rsidR="0083416C" w:rsidRPr="009266FD" w:rsidRDefault="0083416C" w:rsidP="008341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71EF7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BDA20" w14:textId="77777777" w:rsidR="0083416C" w:rsidRPr="009266FD" w:rsidRDefault="0083416C" w:rsidP="008341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83BC2C8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C6598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6C" w:rsidRPr="009266FD" w14:paraId="3D97D968" w14:textId="77777777" w:rsidTr="006C5A47">
        <w:tc>
          <w:tcPr>
            <w:tcW w:w="4410" w:type="dxa"/>
          </w:tcPr>
          <w:p w14:paraId="096B0E1D" w14:textId="7B3B85C3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6B092515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E07975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06DD3" w14:textId="77777777" w:rsidR="0083416C" w:rsidRPr="009266FD" w:rsidRDefault="0083416C" w:rsidP="008341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1F5D8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1302B" w14:textId="77777777" w:rsidR="0083416C" w:rsidRPr="009266FD" w:rsidRDefault="0083416C" w:rsidP="008341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681AD27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DC683D" w14:textId="77777777" w:rsidR="0083416C" w:rsidRPr="009266FD" w:rsidRDefault="0083416C" w:rsidP="00834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502" w:rsidRPr="009266FD" w14:paraId="64C5402E" w14:textId="77777777" w:rsidTr="006C5A47">
        <w:tc>
          <w:tcPr>
            <w:tcW w:w="4410" w:type="dxa"/>
          </w:tcPr>
          <w:p w14:paraId="48EBDA54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B23ADBF" w14:textId="2BA683BC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CD3B13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014B4" w14:textId="7B2E5B84" w:rsidR="00CE1502" w:rsidRPr="009266FD" w:rsidRDefault="00CE1502" w:rsidP="00CE15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71E33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1E5815" w14:textId="3B9A3B0E" w:rsidR="00CE1502" w:rsidRPr="009266FD" w:rsidRDefault="00CE1502" w:rsidP="00CE15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34,681</w:t>
            </w:r>
          </w:p>
        </w:tc>
        <w:tc>
          <w:tcPr>
            <w:tcW w:w="252" w:type="dxa"/>
          </w:tcPr>
          <w:p w14:paraId="1A25D108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EA9C" w14:textId="2019DE62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18,325</w:t>
            </w:r>
          </w:p>
        </w:tc>
      </w:tr>
      <w:tr w:rsidR="00CE1502" w:rsidRPr="009266FD" w14:paraId="78774C3E" w14:textId="77777777" w:rsidTr="006C5A47">
        <w:tc>
          <w:tcPr>
            <w:tcW w:w="4410" w:type="dxa"/>
          </w:tcPr>
          <w:p w14:paraId="7E3C18EC" w14:textId="77777777" w:rsidR="00CE1502" w:rsidRPr="009266FD" w:rsidRDefault="00CE1502" w:rsidP="00CE150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2950B5F" w14:textId="79C08D66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270" w:type="dxa"/>
            <w:gridSpan w:val="2"/>
          </w:tcPr>
          <w:p w14:paraId="0AE21C3F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626379" w14:textId="29FDA2BF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1C8ED07B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E0C904" w14:textId="56375283" w:rsidR="00CE1502" w:rsidRPr="009266FD" w:rsidRDefault="00CE1502" w:rsidP="00CE15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52" w:type="dxa"/>
          </w:tcPr>
          <w:p w14:paraId="238C5920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43DCB7" w14:textId="78EC1C41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</w:tr>
      <w:tr w:rsidR="00CE1502" w:rsidRPr="009266FD" w14:paraId="664AF334" w14:textId="77777777" w:rsidTr="006C5A47">
        <w:tc>
          <w:tcPr>
            <w:tcW w:w="4410" w:type="dxa"/>
          </w:tcPr>
          <w:p w14:paraId="13B4D8B8" w14:textId="77777777" w:rsidR="00CE1502" w:rsidRPr="009266FD" w:rsidRDefault="00CE1502" w:rsidP="00CE150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1BEAB76E" w14:textId="36AF50C2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  <w:gridSpan w:val="2"/>
          </w:tcPr>
          <w:p w14:paraId="168BAD5D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67752" w14:textId="3290C6A8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C9C308C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FF47B3" w14:textId="5A352D96" w:rsidR="00CE1502" w:rsidRPr="009266FD" w:rsidRDefault="00CE1502" w:rsidP="00CE150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6E5387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87300C" w14:textId="78FDC37F" w:rsidR="00CE1502" w:rsidRPr="009266FD" w:rsidRDefault="00CE1502" w:rsidP="00CE150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E1502" w:rsidRPr="009266FD" w14:paraId="09D7B479" w14:textId="77777777" w:rsidTr="006C5A47">
        <w:tc>
          <w:tcPr>
            <w:tcW w:w="4410" w:type="dxa"/>
          </w:tcPr>
          <w:p w14:paraId="64611098" w14:textId="77777777" w:rsidR="00CE1502" w:rsidRPr="009266FD" w:rsidRDefault="00CE1502" w:rsidP="00CE1502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AC676F9" w14:textId="4D6B5DEC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  <w:gridSpan w:val="2"/>
          </w:tcPr>
          <w:p w14:paraId="2ACF33E8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71216" w14:textId="6A57B33B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14:paraId="2C4DC8C9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1C84FC" w14:textId="6D6DE4A7" w:rsidR="00CE1502" w:rsidRPr="009266FD" w:rsidRDefault="00CE1502" w:rsidP="00CE1502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52" w:type="dxa"/>
          </w:tcPr>
          <w:p w14:paraId="442699B4" w14:textId="77777777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36649" w14:textId="0B6706D6" w:rsidR="00CE1502" w:rsidRPr="009266FD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t>1,304</w:t>
            </w:r>
          </w:p>
        </w:tc>
      </w:tr>
      <w:tr w:rsidR="00CE1502" w:rsidRPr="00C664CA" w14:paraId="0B3F9BD8" w14:textId="77777777" w:rsidTr="006C5A47">
        <w:trPr>
          <w:trHeight w:val="70"/>
        </w:trPr>
        <w:tc>
          <w:tcPr>
            <w:tcW w:w="4410" w:type="dxa"/>
          </w:tcPr>
          <w:p w14:paraId="3333310B" w14:textId="77777777" w:rsidR="00CE1502" w:rsidRPr="00C664CA" w:rsidRDefault="00CE1502" w:rsidP="00CE1502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ED377B" w14:textId="12DFEAF9" w:rsidR="00CE1502" w:rsidRPr="00E07E35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3,099</w:t>
            </w:r>
          </w:p>
        </w:tc>
        <w:tc>
          <w:tcPr>
            <w:tcW w:w="270" w:type="dxa"/>
            <w:gridSpan w:val="2"/>
          </w:tcPr>
          <w:p w14:paraId="20764446" w14:textId="77777777" w:rsidR="00CE1502" w:rsidRPr="00C664CA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5FC0E" w14:textId="78E47D32" w:rsidR="00CE1502" w:rsidRPr="00C664CA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70" w:type="dxa"/>
          </w:tcPr>
          <w:p w14:paraId="7043A1FD" w14:textId="77777777" w:rsidR="00CE1502" w:rsidRPr="00C664CA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AA5F51" w14:textId="57AB9AB2" w:rsidR="00CE1502" w:rsidRPr="0061210E" w:rsidRDefault="00CE1502" w:rsidP="00CE1502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36,059</w:t>
            </w:r>
          </w:p>
        </w:tc>
        <w:tc>
          <w:tcPr>
            <w:tcW w:w="252" w:type="dxa"/>
          </w:tcPr>
          <w:p w14:paraId="3C17A2BB" w14:textId="77777777" w:rsidR="00CE1502" w:rsidRPr="0061210E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CAC6F5" w14:textId="1ED406E7" w:rsidR="00CE1502" w:rsidRPr="00C664CA" w:rsidRDefault="00CE1502" w:rsidP="00CE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B6D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7B6D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</w:tr>
    </w:tbl>
    <w:p w14:paraId="0CAECF65" w14:textId="038A9BC1" w:rsidR="004B008F" w:rsidRDefault="004B008F" w:rsidP="009266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785DB8E" w14:textId="77777777" w:rsidR="004B008F" w:rsidRDefault="004B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73577C0" w14:textId="77777777" w:rsidR="007A7D4C" w:rsidRPr="009266FD" w:rsidRDefault="007A7D4C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66FD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สัญญาบริการด้านการบริหารกับกิจการที่เกี่ยวข้องกัน</w:t>
      </w:r>
    </w:p>
    <w:p w14:paraId="193FDABE" w14:textId="77777777" w:rsidR="007A7D4C" w:rsidRPr="009266FD" w:rsidRDefault="007A7D4C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7AD2F7" w14:textId="6544C960" w:rsidR="00724335" w:rsidRDefault="007A7D4C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266FD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9266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โดยบริษัทที่เกี่ยวข้องกันจะให้บริการงานที่ปรึกษาตามที่ระบุในสัญญา และบริษัทตกลงจ่ายค่าบริการปีละ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9266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266FD">
        <w:rPr>
          <w:rFonts w:asciiTheme="majorBidi" w:hAnsiTheme="majorBidi" w:cstheme="majorBidi"/>
          <w:spacing w:val="4"/>
          <w:sz w:val="30"/>
          <w:szCs w:val="30"/>
          <w:cs/>
        </w:rPr>
        <w:t>ล้านบาท สัญญาดังกล่าว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มีผลตั้งแต่วันที่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มกราคม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ถึงวันที่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724335" w:rsidRPr="009266FD">
        <w:rPr>
          <w:rFonts w:asciiTheme="majorBidi" w:hAnsiTheme="majorBidi" w:cstheme="majorBidi"/>
          <w:spacing w:val="4"/>
          <w:sz w:val="30"/>
          <w:szCs w:val="30"/>
        </w:rPr>
        <w:t>2566</w:t>
      </w:r>
    </w:p>
    <w:p w14:paraId="1AEE4C35" w14:textId="77777777" w:rsidR="004B008F" w:rsidRPr="009266FD" w:rsidRDefault="004B008F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AC82FD4" w14:textId="4CC432D6" w:rsidR="001540FE" w:rsidRPr="009266FD" w:rsidRDefault="001540FE" w:rsidP="0092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66FD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266F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266F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B8F0A9" w14:textId="77777777" w:rsidR="001540FE" w:rsidRPr="009266FD" w:rsidRDefault="001540FE" w:rsidP="009266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849"/>
        <w:gridCol w:w="236"/>
        <w:gridCol w:w="992"/>
        <w:gridCol w:w="271"/>
        <w:gridCol w:w="993"/>
        <w:gridCol w:w="271"/>
        <w:gridCol w:w="993"/>
        <w:gridCol w:w="271"/>
        <w:gridCol w:w="1052"/>
      </w:tblGrid>
      <w:tr w:rsidR="001540FE" w:rsidRPr="009266FD" w14:paraId="28FACA5B" w14:textId="77777777" w:rsidTr="009266FD">
        <w:trPr>
          <w:tblHeader/>
        </w:trPr>
        <w:tc>
          <w:tcPr>
            <w:tcW w:w="1805" w:type="pct"/>
          </w:tcPr>
          <w:p w14:paraId="3C0A9894" w14:textId="77777777" w:rsidR="001540FE" w:rsidRPr="009266FD" w:rsidRDefault="001540FE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</w:tcPr>
          <w:p w14:paraId="7D8C3CAE" w14:textId="77777777" w:rsidR="001540FE" w:rsidRPr="009266FD" w:rsidRDefault="001540FE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800D407" w14:textId="77777777" w:rsidR="001540FE" w:rsidRPr="009266FD" w:rsidRDefault="001540FE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22D2CAEA" w14:textId="77777777" w:rsidR="001540FE" w:rsidRPr="009266FD" w:rsidRDefault="001540FE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BBF3998" w14:textId="77777777" w:rsidR="001540FE" w:rsidRPr="009266FD" w:rsidRDefault="001540FE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421133BE" w14:textId="77777777" w:rsidR="001540FE" w:rsidRPr="009266FD" w:rsidRDefault="001540FE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266FD" w:rsidRPr="009266FD" w14:paraId="4ECB669E" w14:textId="77777777" w:rsidTr="009266FD">
        <w:trPr>
          <w:tblHeader/>
        </w:trPr>
        <w:tc>
          <w:tcPr>
            <w:tcW w:w="1805" w:type="pct"/>
          </w:tcPr>
          <w:p w14:paraId="3831BFBA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7952506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BA4AF1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08D9F1BF" w14:textId="614615B8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C1BD8F8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5F7EDB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41926C74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" w:type="pct"/>
          </w:tcPr>
          <w:p w14:paraId="29577044" w14:textId="03D4D62C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A7A972E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C067535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66FD" w:rsidRPr="009266FD" w14:paraId="4F076623" w14:textId="77777777" w:rsidTr="009266FD">
        <w:trPr>
          <w:tblHeader/>
        </w:trPr>
        <w:tc>
          <w:tcPr>
            <w:tcW w:w="1805" w:type="pct"/>
          </w:tcPr>
          <w:p w14:paraId="6C2C98A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05EA50E3" w14:textId="51883791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" w:type="pct"/>
          </w:tcPr>
          <w:p w14:paraId="092DC9BE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3CA1371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FCC637A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10F02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7DAB24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" w:type="pct"/>
          </w:tcPr>
          <w:p w14:paraId="5BF750DF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9E6627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65D2954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266FD" w:rsidRPr="009266FD" w14:paraId="6229594B" w14:textId="77777777" w:rsidTr="009266FD">
        <w:trPr>
          <w:tblHeader/>
        </w:trPr>
        <w:tc>
          <w:tcPr>
            <w:tcW w:w="1805" w:type="pct"/>
          </w:tcPr>
          <w:p w14:paraId="69E638C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401C67D5" w14:textId="7C580DC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CC82BCD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1" w:type="pct"/>
            <w:gridSpan w:val="7"/>
          </w:tcPr>
          <w:p w14:paraId="46450DA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6FD" w:rsidRPr="009266FD" w14:paraId="1B59533A" w14:textId="77777777" w:rsidTr="009266FD">
        <w:trPr>
          <w:trHeight w:val="299"/>
        </w:trPr>
        <w:tc>
          <w:tcPr>
            <w:tcW w:w="1805" w:type="pct"/>
          </w:tcPr>
          <w:p w14:paraId="675370BB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8" w:type="pct"/>
          </w:tcPr>
          <w:p w14:paraId="071891A6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4984D5E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DCF49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4A08F8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AF61A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41DFD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35205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2645ED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55884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FD" w:rsidRPr="009266FD" w14:paraId="56E1C1C0" w14:textId="77777777" w:rsidTr="009266FD">
        <w:trPr>
          <w:trHeight w:val="299"/>
        </w:trPr>
        <w:tc>
          <w:tcPr>
            <w:tcW w:w="1805" w:type="pct"/>
          </w:tcPr>
          <w:p w14:paraId="4CDA864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8" w:type="pct"/>
          </w:tcPr>
          <w:p w14:paraId="765F1495" w14:textId="219DB71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38A5857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0FD6737" w14:textId="6CD5AA80" w:rsidR="009266FD" w:rsidRPr="009266FD" w:rsidRDefault="00995690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40,328</w:t>
            </w:r>
          </w:p>
        </w:tc>
        <w:tc>
          <w:tcPr>
            <w:tcW w:w="146" w:type="pct"/>
            <w:vAlign w:val="bottom"/>
          </w:tcPr>
          <w:p w14:paraId="546D8C0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09A2140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146" w:type="pct"/>
          </w:tcPr>
          <w:p w14:paraId="29E82E4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4562A4" w14:textId="1CD8FC1A" w:rsidR="009266FD" w:rsidRPr="009266FD" w:rsidRDefault="00995690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46" w:type="pct"/>
          </w:tcPr>
          <w:p w14:paraId="3FE6148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8AE6EE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31,304</w:t>
            </w:r>
          </w:p>
        </w:tc>
      </w:tr>
      <w:tr w:rsidR="009266FD" w:rsidRPr="009266FD" w14:paraId="2B514BA2" w14:textId="77777777" w:rsidTr="009266FD">
        <w:trPr>
          <w:trHeight w:val="236"/>
        </w:trPr>
        <w:tc>
          <w:tcPr>
            <w:tcW w:w="1805" w:type="pct"/>
          </w:tcPr>
          <w:p w14:paraId="613D418D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" w:type="pct"/>
          </w:tcPr>
          <w:p w14:paraId="06089B96" w14:textId="31415C05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345896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DB5324C" w14:textId="242EC4D1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B576D7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40E6E2E" w14:textId="33B43A56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A5A44A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059C92F6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BEA66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4701CE39" w14:textId="3A85A268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FD" w:rsidRPr="009266FD" w14:paraId="7282817E" w14:textId="77777777" w:rsidTr="009266FD">
        <w:tc>
          <w:tcPr>
            <w:tcW w:w="1805" w:type="pct"/>
          </w:tcPr>
          <w:p w14:paraId="68CF410B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8" w:type="pct"/>
          </w:tcPr>
          <w:p w14:paraId="71FF2FDD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5DC2E9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AF33F2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C98F4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F8AA32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A1317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6F2405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A713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DF531C0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FD" w:rsidRPr="009266FD" w14:paraId="2B7224DE" w14:textId="77777777" w:rsidTr="009266FD">
        <w:tc>
          <w:tcPr>
            <w:tcW w:w="1805" w:type="pct"/>
          </w:tcPr>
          <w:p w14:paraId="13AEAA99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8" w:type="pct"/>
          </w:tcPr>
          <w:p w14:paraId="2ED371B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0BF6EC7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097939" w14:textId="0D38C172" w:rsidR="009266FD" w:rsidRPr="009266FD" w:rsidRDefault="00D842DE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1,379,173</w:t>
            </w:r>
          </w:p>
        </w:tc>
        <w:tc>
          <w:tcPr>
            <w:tcW w:w="146" w:type="pct"/>
          </w:tcPr>
          <w:p w14:paraId="457C4AA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C4826BB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1,179,901</w:t>
            </w:r>
          </w:p>
        </w:tc>
        <w:tc>
          <w:tcPr>
            <w:tcW w:w="146" w:type="pct"/>
          </w:tcPr>
          <w:p w14:paraId="0702B3C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B74C42" w14:textId="0F5A12C0" w:rsidR="009266FD" w:rsidRPr="009266FD" w:rsidRDefault="000A7D62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493,364</w:t>
            </w:r>
          </w:p>
        </w:tc>
        <w:tc>
          <w:tcPr>
            <w:tcW w:w="146" w:type="pct"/>
          </w:tcPr>
          <w:p w14:paraId="4BF54296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B0860B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384,002</w:t>
            </w:r>
          </w:p>
        </w:tc>
      </w:tr>
      <w:tr w:rsidR="009266FD" w:rsidRPr="009266FD" w14:paraId="03BBE512" w14:textId="77777777" w:rsidTr="009266FD">
        <w:tc>
          <w:tcPr>
            <w:tcW w:w="1805" w:type="pct"/>
          </w:tcPr>
          <w:p w14:paraId="54FD25D3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58" w:type="pct"/>
          </w:tcPr>
          <w:p w14:paraId="0EA0ECF1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AE927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A36EDC7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4CA463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4B538A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D0AC59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0BCA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024935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BF375E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FD" w:rsidRPr="009266FD" w14:paraId="45C351AF" w14:textId="77777777" w:rsidTr="009266FD">
        <w:tc>
          <w:tcPr>
            <w:tcW w:w="1805" w:type="pct"/>
          </w:tcPr>
          <w:p w14:paraId="5A4FA7CC" w14:textId="77777777" w:rsidR="009266FD" w:rsidRP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8" w:type="pct"/>
          </w:tcPr>
          <w:p w14:paraId="3CE52928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E68BA86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2C87C19" w14:textId="45CDB5D0" w:rsidR="009266FD" w:rsidRPr="009266FD" w:rsidRDefault="001C6B32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21,373</w:t>
            </w:r>
          </w:p>
        </w:tc>
        <w:tc>
          <w:tcPr>
            <w:tcW w:w="146" w:type="pct"/>
          </w:tcPr>
          <w:p w14:paraId="704DA79E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E243EBF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10,721</w:t>
            </w:r>
          </w:p>
        </w:tc>
        <w:tc>
          <w:tcPr>
            <w:tcW w:w="146" w:type="pct"/>
          </w:tcPr>
          <w:p w14:paraId="7F882A6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5CEDB54" w14:textId="4647BFD7" w:rsidR="009266FD" w:rsidRPr="009266FD" w:rsidRDefault="000A7D62" w:rsidP="000A7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BC0E462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06464B" w14:textId="77777777" w:rsidR="009266FD" w:rsidRPr="009266FD" w:rsidRDefault="009266FD" w:rsidP="0092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4,386</w:t>
            </w:r>
          </w:p>
        </w:tc>
      </w:tr>
      <w:tr w:rsidR="00D842DE" w:rsidRPr="009266FD" w14:paraId="4C932E56" w14:textId="77777777" w:rsidTr="000A7D62">
        <w:tc>
          <w:tcPr>
            <w:tcW w:w="1805" w:type="pct"/>
          </w:tcPr>
          <w:p w14:paraId="71218762" w14:textId="77777777" w:rsidR="00D842DE" w:rsidRPr="009266FD" w:rsidRDefault="00D842DE" w:rsidP="00D8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2E539F28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0D9261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8B56CB3" w14:textId="79CFBE4F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3180A95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C5AE433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F14BD9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04F79D13" w14:textId="58C8D493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A51A231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8C805CC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2DE" w:rsidRPr="009266FD" w14:paraId="40A9CA9B" w14:textId="77777777" w:rsidTr="009266FD">
        <w:tc>
          <w:tcPr>
            <w:tcW w:w="1805" w:type="pct"/>
          </w:tcPr>
          <w:p w14:paraId="4565812B" w14:textId="77777777" w:rsidR="00D842DE" w:rsidRPr="009266FD" w:rsidRDefault="00D842DE" w:rsidP="00D8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621925FC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D32CCE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356AC922" w14:textId="3508FB5E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5CB2DF36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52A0DDB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6" w:type="pct"/>
          </w:tcPr>
          <w:p w14:paraId="49627256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0C916AC" w14:textId="2B8FFB92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779EA0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0D274F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2DE" w:rsidRPr="009266FD" w14:paraId="7BF3E297" w14:textId="77777777" w:rsidTr="009266FD">
        <w:tc>
          <w:tcPr>
            <w:tcW w:w="1805" w:type="pct"/>
          </w:tcPr>
          <w:p w14:paraId="4CCE6C08" w14:textId="77777777" w:rsidR="00D842DE" w:rsidRPr="009266FD" w:rsidRDefault="00D842DE" w:rsidP="00D8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266FD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261352F0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618778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0E96EEF9" w14:textId="5FA9ECCA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14,042</w:t>
            </w:r>
          </w:p>
        </w:tc>
        <w:tc>
          <w:tcPr>
            <w:tcW w:w="146" w:type="pct"/>
          </w:tcPr>
          <w:p w14:paraId="4F5A7AE8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5D29F5D0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14,532</w:t>
            </w:r>
          </w:p>
        </w:tc>
        <w:tc>
          <w:tcPr>
            <w:tcW w:w="146" w:type="pct"/>
          </w:tcPr>
          <w:p w14:paraId="2DC81D1B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11167E7" w14:textId="4DB2E6A8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CBF39E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24DC10E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2DE" w:rsidRPr="009266FD" w14:paraId="4FB0B09C" w14:textId="77777777" w:rsidTr="009266FD">
        <w:tc>
          <w:tcPr>
            <w:tcW w:w="1805" w:type="pct"/>
          </w:tcPr>
          <w:p w14:paraId="5648B703" w14:textId="4BB15F0B" w:rsidR="00D842DE" w:rsidRPr="002477C5" w:rsidRDefault="00D842DE" w:rsidP="00D8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7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8" w:type="pct"/>
          </w:tcPr>
          <w:p w14:paraId="3EA1DE1C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D2A0DA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571AC61" w14:textId="092A2FE5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1,414,653</w:t>
            </w:r>
          </w:p>
        </w:tc>
        <w:tc>
          <w:tcPr>
            <w:tcW w:w="146" w:type="pct"/>
          </w:tcPr>
          <w:p w14:paraId="34EECF45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8924F3A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1,205,593</w:t>
            </w:r>
          </w:p>
        </w:tc>
        <w:tc>
          <w:tcPr>
            <w:tcW w:w="146" w:type="pct"/>
          </w:tcPr>
          <w:p w14:paraId="2FF630A6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12B51C36" w14:textId="55007BF8" w:rsidR="00D842DE" w:rsidRPr="000A7D62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493,938</w:t>
            </w:r>
          </w:p>
        </w:tc>
        <w:tc>
          <w:tcPr>
            <w:tcW w:w="146" w:type="pct"/>
          </w:tcPr>
          <w:p w14:paraId="4907F72B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1A20543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388,388</w:t>
            </w:r>
          </w:p>
        </w:tc>
      </w:tr>
      <w:tr w:rsidR="00D842DE" w:rsidRPr="009266FD" w14:paraId="7CE7A094" w14:textId="77777777" w:rsidTr="009266FD">
        <w:tc>
          <w:tcPr>
            <w:tcW w:w="1805" w:type="pct"/>
          </w:tcPr>
          <w:p w14:paraId="29E088AA" w14:textId="653D7234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 w:hanging="336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266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458" w:type="pct"/>
          </w:tcPr>
          <w:p w14:paraId="25E79922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0EA69BE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7BE7874B" w14:textId="3FC318CC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(4,080)</w:t>
            </w:r>
          </w:p>
        </w:tc>
        <w:tc>
          <w:tcPr>
            <w:tcW w:w="146" w:type="pct"/>
          </w:tcPr>
          <w:p w14:paraId="7C3E5050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7D9C07DE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(3,828)</w:t>
            </w:r>
          </w:p>
        </w:tc>
        <w:tc>
          <w:tcPr>
            <w:tcW w:w="146" w:type="pct"/>
          </w:tcPr>
          <w:p w14:paraId="65E6C4C2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2AE4105" w14:textId="77777777" w:rsidR="00D842DE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174315" w14:textId="0578B46C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755917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F5412AB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CA30C" w14:textId="1488CE03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2DE" w:rsidRPr="009266FD" w14:paraId="7496128B" w14:textId="77777777" w:rsidTr="009266FD">
        <w:tc>
          <w:tcPr>
            <w:tcW w:w="1805" w:type="pct"/>
          </w:tcPr>
          <w:p w14:paraId="5D0847D3" w14:textId="77777777" w:rsidR="00D842DE" w:rsidRPr="009266FD" w:rsidRDefault="00D842DE" w:rsidP="00D8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</w:tcPr>
          <w:p w14:paraId="21B84DD5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68EB899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1C4CA5B8" w14:textId="5B3228FC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1,410,573</w:t>
            </w:r>
          </w:p>
        </w:tc>
        <w:tc>
          <w:tcPr>
            <w:tcW w:w="146" w:type="pct"/>
          </w:tcPr>
          <w:p w14:paraId="437E390B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5C5F337C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1,201,765</w:t>
            </w:r>
          </w:p>
        </w:tc>
        <w:tc>
          <w:tcPr>
            <w:tcW w:w="146" w:type="pct"/>
          </w:tcPr>
          <w:p w14:paraId="4B4709BE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7F4D94DD" w14:textId="483952C3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493,938</w:t>
            </w:r>
          </w:p>
        </w:tc>
        <w:tc>
          <w:tcPr>
            <w:tcW w:w="146" w:type="pct"/>
          </w:tcPr>
          <w:p w14:paraId="5E54D021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76C166EA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388,388</w:t>
            </w:r>
          </w:p>
        </w:tc>
      </w:tr>
      <w:tr w:rsidR="00D842DE" w:rsidRPr="009266FD" w14:paraId="77148806" w14:textId="77777777" w:rsidTr="009266FD">
        <w:tc>
          <w:tcPr>
            <w:tcW w:w="1805" w:type="pct"/>
          </w:tcPr>
          <w:p w14:paraId="3C52624C" w14:textId="77777777" w:rsidR="00D842DE" w:rsidRPr="009266FD" w:rsidRDefault="00D842DE" w:rsidP="00D8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8" w:type="pct"/>
          </w:tcPr>
          <w:p w14:paraId="3F91C491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62EC90A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5BE360B8" w14:textId="7C0BFDBC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1,450,901</w:t>
            </w:r>
          </w:p>
        </w:tc>
        <w:tc>
          <w:tcPr>
            <w:tcW w:w="146" w:type="pct"/>
          </w:tcPr>
          <w:p w14:paraId="3D0255C0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DA0779A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1,206,210</w:t>
            </w:r>
          </w:p>
        </w:tc>
        <w:tc>
          <w:tcPr>
            <w:tcW w:w="146" w:type="pct"/>
          </w:tcPr>
          <w:p w14:paraId="3019020C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4A705B8D" w14:textId="08A6E8DD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531,337</w:t>
            </w:r>
          </w:p>
        </w:tc>
        <w:tc>
          <w:tcPr>
            <w:tcW w:w="146" w:type="pct"/>
          </w:tcPr>
          <w:p w14:paraId="53751E37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4F1516B2" w14:textId="77777777" w:rsidR="00D842DE" w:rsidRPr="009266FD" w:rsidRDefault="00D842DE" w:rsidP="00D84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419,692</w:t>
            </w:r>
          </w:p>
        </w:tc>
      </w:tr>
    </w:tbl>
    <w:p w14:paraId="69B33474" w14:textId="77777777" w:rsidR="001540FE" w:rsidRDefault="001540FE" w:rsidP="0015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F10B0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29570CB1" w14:textId="4C47FE1D" w:rsidR="00E96AEE" w:rsidRDefault="00D45BD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tbl>
      <w:tblPr>
        <w:tblW w:w="15087" w:type="dxa"/>
        <w:tblLayout w:type="fixed"/>
        <w:tblLook w:val="01E0" w:firstRow="1" w:lastRow="1" w:firstColumn="1" w:lastColumn="1" w:noHBand="0" w:noVBand="0"/>
      </w:tblPr>
      <w:tblGrid>
        <w:gridCol w:w="2069"/>
        <w:gridCol w:w="2219"/>
        <w:gridCol w:w="804"/>
        <w:gridCol w:w="822"/>
        <w:gridCol w:w="270"/>
        <w:gridCol w:w="815"/>
        <w:gridCol w:w="270"/>
        <w:gridCol w:w="794"/>
        <w:gridCol w:w="270"/>
        <w:gridCol w:w="899"/>
        <w:gridCol w:w="270"/>
        <w:gridCol w:w="899"/>
        <w:gridCol w:w="270"/>
        <w:gridCol w:w="899"/>
        <w:gridCol w:w="270"/>
        <w:gridCol w:w="899"/>
        <w:gridCol w:w="270"/>
        <w:gridCol w:w="899"/>
        <w:gridCol w:w="270"/>
        <w:gridCol w:w="899"/>
        <w:gridCol w:w="10"/>
      </w:tblGrid>
      <w:tr w:rsidR="001546A2" w:rsidRPr="00C664CA" w14:paraId="21D531D9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44BE8212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5B90C7E0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9" w:type="dxa"/>
            <w:gridSpan w:val="18"/>
          </w:tcPr>
          <w:p w14:paraId="5C50C652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6A2" w:rsidRPr="00C664CA" w14:paraId="5BE9C511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0AE6278E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152F046A" w14:textId="77777777" w:rsidR="00EB5AED" w:rsidRDefault="00EB5AED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E12F0" w14:textId="6A9FF2B5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626" w:type="dxa"/>
            <w:gridSpan w:val="2"/>
          </w:tcPr>
          <w:p w14:paraId="38293ACF" w14:textId="47C9173F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0C1E4D4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49745362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EAFC38D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07EDAFC0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447BFCB7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639AD983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697590C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</w:tcPr>
          <w:p w14:paraId="2AB77AAB" w14:textId="66462C85" w:rsidR="001546A2" w:rsidRPr="004F7E93" w:rsidRDefault="001546A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="009E528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266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หก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9266FD" w:rsidRPr="00C664CA" w14:paraId="68676A41" w14:textId="77777777" w:rsidTr="00C461E1">
        <w:tc>
          <w:tcPr>
            <w:tcW w:w="2069" w:type="dxa"/>
          </w:tcPr>
          <w:p w14:paraId="3E1A034A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06FCF1D9" w14:textId="77777777" w:rsidR="009266FD" w:rsidRPr="00C664CA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4" w:type="dxa"/>
          </w:tcPr>
          <w:p w14:paraId="30D6BBA5" w14:textId="4CCA4E9A" w:rsidR="009266FD" w:rsidRDefault="009266FD" w:rsidP="009266FD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822" w:type="dxa"/>
          </w:tcPr>
          <w:p w14:paraId="38E96A0E" w14:textId="69100F04" w:rsidR="009266FD" w:rsidRDefault="009266FD" w:rsidP="009266FD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D966F01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3F2D63FD" w14:textId="728FD4AF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B61A6AB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7C43CC14" w14:textId="53FB394C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F912ED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05267D29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  <w:p w14:paraId="2157EB16" w14:textId="4194D119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4E26E6D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3DB337B8" w14:textId="0A03A1B5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6D6BCE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72D889F6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43CD8F22" w14:textId="309C2F8A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FF8E843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AF3352B" w14:textId="60281B18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F4BA2DC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0A72A46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43B3D5DF" w14:textId="7831917C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520A0E7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ACF53FB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2FC9B667" w14:textId="480D8C62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266FD" w:rsidRPr="00C664CA" w14:paraId="1627063C" w14:textId="77777777" w:rsidTr="00C461E1">
        <w:tc>
          <w:tcPr>
            <w:tcW w:w="2069" w:type="dxa"/>
          </w:tcPr>
          <w:p w14:paraId="3239F9F0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75364114" w14:textId="77777777" w:rsidR="009266FD" w:rsidRPr="00C664CA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4" w:type="dxa"/>
          </w:tcPr>
          <w:p w14:paraId="3D6B94C0" w14:textId="4D5EDB65" w:rsidR="009266FD" w:rsidRPr="00C664CA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22" w:type="dxa"/>
          </w:tcPr>
          <w:p w14:paraId="63366696" w14:textId="4B139F29" w:rsidR="009266FD" w:rsidRPr="00C664CA" w:rsidRDefault="009266FD" w:rsidP="009266FD">
            <w:pPr>
              <w:pStyle w:val="block"/>
              <w:spacing w:after="0" w:line="240" w:lineRule="auto"/>
              <w:ind w:left="-9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90A645B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5EB8C50F" w14:textId="565D6103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6CADA8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714F04BB" w14:textId="7C7A1582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758020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59C1581D" w14:textId="0C678FAB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5E408D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FDF5044" w14:textId="0C1BC38F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1721E3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37BCB7F" w14:textId="247639F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3A8C4C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4250C2F" w14:textId="4E60F17A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515957" w14:textId="77777777" w:rsidR="009266FD" w:rsidRPr="00C664C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67DD3898" w14:textId="2AB78B5E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D0FED4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68CCDC29" w14:textId="3302DF2A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66FD" w:rsidRPr="00C664CA" w14:paraId="2AC42D4B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7226F081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5AE5745B" w14:textId="77777777" w:rsidR="009266FD" w:rsidRPr="00C664CA" w:rsidRDefault="009266FD" w:rsidP="009266FD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6" w:type="dxa"/>
            <w:gridSpan w:val="2"/>
          </w:tcPr>
          <w:p w14:paraId="2FADABB0" w14:textId="77777777" w:rsidR="009266FD" w:rsidRPr="00C664CA" w:rsidRDefault="009266FD" w:rsidP="009266FD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4A0569B" w14:textId="77777777" w:rsidR="009266FD" w:rsidRPr="00C664CA" w:rsidRDefault="009266FD" w:rsidP="009266FD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3" w:type="dxa"/>
            <w:gridSpan w:val="15"/>
          </w:tcPr>
          <w:p w14:paraId="06273FB8" w14:textId="77777777" w:rsidR="009266FD" w:rsidRPr="00C664CA" w:rsidRDefault="009266FD" w:rsidP="009266FD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6FD" w:rsidRPr="00C664CA" w14:paraId="33549EF0" w14:textId="77777777" w:rsidTr="00C461E1">
        <w:tc>
          <w:tcPr>
            <w:tcW w:w="2069" w:type="dxa"/>
          </w:tcPr>
          <w:p w14:paraId="430A599B" w14:textId="77777777" w:rsidR="009266FD" w:rsidRPr="00C664C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19" w:type="dxa"/>
          </w:tcPr>
          <w:p w14:paraId="7F1C7475" w14:textId="77777777" w:rsidR="009266FD" w:rsidRPr="00C664CA" w:rsidRDefault="009266FD" w:rsidP="009266F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01ACB4F4" w14:textId="77777777" w:rsidR="009266FD" w:rsidRPr="00C664CA" w:rsidRDefault="009266FD" w:rsidP="009266F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59A69F46" w14:textId="77777777" w:rsidR="009266FD" w:rsidRPr="00C664CA" w:rsidRDefault="009266FD" w:rsidP="009266F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3927D5" w14:textId="77777777" w:rsidR="009266FD" w:rsidRPr="00C664CA" w:rsidRDefault="009266FD" w:rsidP="009266F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73B9FA55" w14:textId="77777777" w:rsidR="009266FD" w:rsidRPr="00C664CA" w:rsidRDefault="009266FD" w:rsidP="009266F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C5748F" w14:textId="77777777" w:rsidR="009266FD" w:rsidRPr="00C664CA" w:rsidRDefault="009266FD" w:rsidP="009266F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72155828" w14:textId="77777777" w:rsidR="009266FD" w:rsidRPr="00C664CA" w:rsidRDefault="009266FD" w:rsidP="009266F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E3D7F0" w14:textId="77777777" w:rsidR="009266FD" w:rsidRPr="00C664CA" w:rsidRDefault="009266FD" w:rsidP="009266F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3ADFF11F" w14:textId="77777777" w:rsidR="009266FD" w:rsidRPr="00C664CA" w:rsidRDefault="009266FD" w:rsidP="009266FD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2116C" w14:textId="77777777" w:rsidR="009266FD" w:rsidRPr="00C664CA" w:rsidRDefault="009266FD" w:rsidP="009266FD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67D329EF" w14:textId="77777777" w:rsidR="009266FD" w:rsidRPr="00C664CA" w:rsidRDefault="009266FD" w:rsidP="009266FD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C9D87" w14:textId="77777777" w:rsidR="009266FD" w:rsidRPr="00C664CA" w:rsidRDefault="009266FD" w:rsidP="009266FD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38340681" w14:textId="77777777" w:rsidR="009266FD" w:rsidRPr="00C664CA" w:rsidRDefault="009266FD" w:rsidP="009266FD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EA6120" w14:textId="77777777" w:rsidR="009266FD" w:rsidRPr="00C664CA" w:rsidRDefault="009266FD" w:rsidP="009266FD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09CCF6F" w14:textId="77777777" w:rsidR="009266FD" w:rsidRPr="00C664CA" w:rsidRDefault="009266FD" w:rsidP="009266FD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EA1C0" w14:textId="77777777" w:rsidR="009266FD" w:rsidRPr="00C664CA" w:rsidRDefault="009266FD" w:rsidP="009266FD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4202714" w14:textId="77777777" w:rsidR="009266FD" w:rsidRPr="00C664CA" w:rsidRDefault="009266FD" w:rsidP="009266FD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80C6D" w14:textId="77777777" w:rsidR="009266FD" w:rsidRPr="00C664CA" w:rsidRDefault="009266FD" w:rsidP="009266FD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1E516321" w14:textId="77777777" w:rsidR="009266FD" w:rsidRPr="00C664CA" w:rsidRDefault="009266FD" w:rsidP="009266FD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9E0" w:rsidRPr="00C664CA" w14:paraId="28E10A82" w14:textId="77777777" w:rsidTr="00C461E1">
        <w:tc>
          <w:tcPr>
            <w:tcW w:w="2069" w:type="dxa"/>
          </w:tcPr>
          <w:p w14:paraId="50622EA2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A3E7B3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ซึชิโยชิ สมบูรณ์</w:t>
            </w:r>
          </w:p>
          <w:p w14:paraId="67FC989D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โคเตท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219" w:type="dxa"/>
          </w:tcPr>
          <w:p w14:paraId="6077B006" w14:textId="77777777" w:rsidR="00CE19E0" w:rsidRDefault="00CE19E0" w:rsidP="00CE19E0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ผลิตและจำห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น่ายทราย</w:t>
            </w:r>
          </w:p>
          <w:p w14:paraId="6AA8D315" w14:textId="77777777" w:rsidR="00CE19E0" w:rsidRDefault="00CE19E0" w:rsidP="00CE19E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Pr="00C664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  <w:p w14:paraId="69B6C4F6" w14:textId="77777777" w:rsidR="00CE19E0" w:rsidRPr="00C664CA" w:rsidRDefault="00CE19E0" w:rsidP="00CE19E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อบแห้ง</w:t>
            </w:r>
          </w:p>
        </w:tc>
        <w:tc>
          <w:tcPr>
            <w:tcW w:w="804" w:type="dxa"/>
            <w:vAlign w:val="bottom"/>
          </w:tcPr>
          <w:p w14:paraId="23AF06A2" w14:textId="4EF0141D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822" w:type="dxa"/>
            <w:vAlign w:val="bottom"/>
          </w:tcPr>
          <w:p w14:paraId="0C9E3299" w14:textId="4F5730D4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270" w:type="dxa"/>
            <w:vAlign w:val="bottom"/>
          </w:tcPr>
          <w:p w14:paraId="2C07BE79" w14:textId="77777777" w:rsidR="00CE19E0" w:rsidRPr="00C664C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4022E5D9" w14:textId="473A280A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15D89106" w14:textId="77777777" w:rsidR="00CE19E0" w:rsidRPr="00C664C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304048D4" w14:textId="33758FB0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2D36C8F4" w14:textId="77777777" w:rsidR="00CE19E0" w:rsidRPr="00C664C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9C80D9C" w14:textId="1E53D16E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7ABEF2C2" w14:textId="77777777" w:rsidR="00CE19E0" w:rsidRPr="00C664CA" w:rsidRDefault="00CE19E0" w:rsidP="00CE19E0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0A73FB8F" w14:textId="592ADB41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1E8652D3" w14:textId="77777777" w:rsidR="00CE19E0" w:rsidRPr="00C664CA" w:rsidRDefault="00CE19E0" w:rsidP="00CE19E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2243322" w14:textId="2B4F9213" w:rsidR="00CE19E0" w:rsidRPr="00C664CA" w:rsidRDefault="00FD565B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56,409</w:t>
            </w:r>
          </w:p>
        </w:tc>
        <w:tc>
          <w:tcPr>
            <w:tcW w:w="270" w:type="dxa"/>
            <w:vAlign w:val="bottom"/>
          </w:tcPr>
          <w:p w14:paraId="61CA67F5" w14:textId="77777777" w:rsidR="00CE19E0" w:rsidRPr="00C664CA" w:rsidRDefault="00CE19E0" w:rsidP="00CE19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D02FC38" w14:textId="20118F09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51,656</w:t>
            </w:r>
          </w:p>
        </w:tc>
        <w:tc>
          <w:tcPr>
            <w:tcW w:w="270" w:type="dxa"/>
            <w:vAlign w:val="bottom"/>
          </w:tcPr>
          <w:p w14:paraId="6692BE7E" w14:textId="77777777" w:rsidR="00CE19E0" w:rsidRPr="00C664CA" w:rsidRDefault="00CE19E0" w:rsidP="00CE19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6A2D2EC" w14:textId="4074D009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8277D5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5B3C06E3" w14:textId="42FD5815" w:rsidR="00CE19E0" w:rsidRPr="00B6015E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9E0" w:rsidRPr="00C664CA" w14:paraId="4208BB00" w14:textId="77777777" w:rsidTr="00C461E1">
        <w:trPr>
          <w:trHeight w:val="110"/>
        </w:trPr>
        <w:tc>
          <w:tcPr>
            <w:tcW w:w="2069" w:type="dxa"/>
          </w:tcPr>
          <w:p w14:paraId="5C5CE11C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7234DEBD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4" w:type="dxa"/>
            <w:vAlign w:val="bottom"/>
          </w:tcPr>
          <w:p w14:paraId="7151E441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6DAE8B85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2B5B89" w14:textId="77777777" w:rsidR="00CE19E0" w:rsidRPr="00C664C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0663781B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3556A" w14:textId="77777777" w:rsidR="00CE19E0" w:rsidRPr="00C664C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67F0806C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7BA2ED" w14:textId="77777777" w:rsidR="00CE19E0" w:rsidRPr="00C664C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22622F4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17E812" w14:textId="77777777" w:rsidR="00CE19E0" w:rsidRPr="00C664CA" w:rsidRDefault="00CE19E0" w:rsidP="00CE19E0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C2ED712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DDA42" w14:textId="77777777" w:rsidR="00CE19E0" w:rsidRPr="00C664CA" w:rsidRDefault="00CE19E0" w:rsidP="00CE19E0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4AACE3F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B73089" w14:textId="77777777" w:rsidR="00CE19E0" w:rsidRPr="00C664CA" w:rsidRDefault="00CE19E0" w:rsidP="00CE19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9CDD5F4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95D7D7" w14:textId="77777777" w:rsidR="00CE19E0" w:rsidRPr="00C664CA" w:rsidRDefault="00CE19E0" w:rsidP="00CE19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57864A04" w14:textId="77777777" w:rsidR="00CE19E0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25F68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02A2FE77" w14:textId="77777777" w:rsidR="00CE19E0" w:rsidRPr="00B6015E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9E0" w:rsidRPr="00C664CA" w14:paraId="50B1BC1B" w14:textId="77777777" w:rsidTr="00C461E1">
        <w:trPr>
          <w:trHeight w:val="70"/>
        </w:trPr>
        <w:tc>
          <w:tcPr>
            <w:tcW w:w="2069" w:type="dxa"/>
          </w:tcPr>
          <w:p w14:paraId="63FAC970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270EC7BF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219" w:type="dxa"/>
          </w:tcPr>
          <w:p w14:paraId="7D11C01A" w14:textId="77777777" w:rsidR="00CE19E0" w:rsidRPr="00C664CA" w:rsidRDefault="00CE19E0" w:rsidP="00CE19E0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BE665C">
              <w:rPr>
                <w:rFonts w:ascii="Angsana New" w:hAnsi="Angsana New" w:hint="cs"/>
                <w:sz w:val="30"/>
                <w:szCs w:val="30"/>
                <w:cs/>
              </w:rPr>
              <w:t>ผลิ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ตและจำหน่าย</w:t>
            </w:r>
          </w:p>
          <w:p w14:paraId="2D039DDB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804" w:type="dxa"/>
            <w:vAlign w:val="bottom"/>
          </w:tcPr>
          <w:p w14:paraId="7ECBB07F" w14:textId="6B406EA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822" w:type="dxa"/>
            <w:vAlign w:val="bottom"/>
          </w:tcPr>
          <w:p w14:paraId="673F0573" w14:textId="16877908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77C0FCCB" w14:textId="77777777" w:rsidR="00CE19E0" w:rsidRPr="00C664C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41AEE6CA" w14:textId="1D1ED75C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6DD8B4B6" w14:textId="77777777" w:rsidR="00CE19E0" w:rsidRPr="00C664C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2D99A873" w14:textId="2CC3AB59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7AE000D7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D39BA" w14:textId="10962342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0AEC9E11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278B1A4" w14:textId="58D57904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5B43B4A5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F761680" w14:textId="03947FA5" w:rsidR="00CE19E0" w:rsidRPr="00C664CA" w:rsidRDefault="00FD565B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491,379</w:t>
            </w:r>
          </w:p>
        </w:tc>
        <w:tc>
          <w:tcPr>
            <w:tcW w:w="270" w:type="dxa"/>
            <w:vAlign w:val="bottom"/>
          </w:tcPr>
          <w:p w14:paraId="004A104F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4605814" w14:textId="5AF4EDB8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459,265</w:t>
            </w:r>
          </w:p>
        </w:tc>
        <w:tc>
          <w:tcPr>
            <w:tcW w:w="270" w:type="dxa"/>
            <w:vAlign w:val="bottom"/>
          </w:tcPr>
          <w:p w14:paraId="6F1FC5A4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0EE0CA8" w14:textId="5C5DB878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68480C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A0C4FC" w14:textId="0C28FFF0" w:rsidR="00CE19E0" w:rsidRPr="00B6015E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9E0" w:rsidRPr="00C664CA" w14:paraId="01F0DC82" w14:textId="77777777" w:rsidTr="00C461E1">
        <w:trPr>
          <w:trHeight w:val="60"/>
        </w:trPr>
        <w:tc>
          <w:tcPr>
            <w:tcW w:w="2069" w:type="dxa"/>
          </w:tcPr>
          <w:p w14:paraId="4D8A395D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9" w:type="dxa"/>
          </w:tcPr>
          <w:p w14:paraId="4AC791A8" w14:textId="77777777" w:rsidR="00CE19E0" w:rsidRPr="00C664CA" w:rsidRDefault="00CE19E0" w:rsidP="00CE19E0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4" w:type="dxa"/>
            <w:vAlign w:val="bottom"/>
          </w:tcPr>
          <w:p w14:paraId="652BB0F2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583028BA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97483A" w14:textId="77777777" w:rsidR="00CE19E0" w:rsidRPr="00C664C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28BABF0D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0115E" w14:textId="77777777" w:rsidR="00CE19E0" w:rsidRPr="00C664C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77E70D19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E82FF" w14:textId="77777777" w:rsidR="00CE19E0" w:rsidRPr="00C664C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A2467D9" w14:textId="6AD35A97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41B0C95F" w14:textId="77777777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2A1DAD" w14:textId="12EBE9A8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08C1395D" w14:textId="77777777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7C24B25" w14:textId="2A4EA81A" w:rsidR="00CE19E0" w:rsidRPr="00BE665C" w:rsidRDefault="00FD565B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547,788</w:t>
            </w:r>
          </w:p>
        </w:tc>
        <w:tc>
          <w:tcPr>
            <w:tcW w:w="270" w:type="dxa"/>
            <w:vAlign w:val="bottom"/>
          </w:tcPr>
          <w:p w14:paraId="73C9CAA4" w14:textId="77777777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F6FEDB1" w14:textId="0D4FCC45" w:rsidR="00CE19E0" w:rsidRPr="00BE665C" w:rsidRDefault="00CE19E0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510,921</w:t>
            </w:r>
          </w:p>
        </w:tc>
        <w:tc>
          <w:tcPr>
            <w:tcW w:w="270" w:type="dxa"/>
            <w:vAlign w:val="bottom"/>
          </w:tcPr>
          <w:p w14:paraId="23FE595F" w14:textId="77777777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FB76295" w14:textId="127AAD36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1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4DDC7F" w14:textId="77777777" w:rsidR="00CE19E0" w:rsidRPr="00BE665C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B10E367" w14:textId="1BEF59A7" w:rsidR="00CE19E0" w:rsidRPr="00B6015E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1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4824E5" w14:textId="54BCA00C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354DC3A" w14:textId="77777777" w:rsidR="001546A2" w:rsidRDefault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31EFB9EE" w14:textId="77777777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15077" w:type="dxa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864"/>
        <w:gridCol w:w="848"/>
        <w:gridCol w:w="270"/>
        <w:gridCol w:w="870"/>
        <w:gridCol w:w="240"/>
        <w:gridCol w:w="82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546A2" w:rsidRPr="00C664CA" w14:paraId="18DFF9F9" w14:textId="77777777" w:rsidTr="009266FD">
        <w:tc>
          <w:tcPr>
            <w:tcW w:w="2070" w:type="dxa"/>
          </w:tcPr>
          <w:p w14:paraId="49917E2D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DA26DC5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37" w:type="dxa"/>
            <w:gridSpan w:val="18"/>
          </w:tcPr>
          <w:p w14:paraId="0B5A0E37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6A2" w:rsidRPr="00C664CA" w14:paraId="731834D1" w14:textId="77777777" w:rsidTr="009266FD">
        <w:tc>
          <w:tcPr>
            <w:tcW w:w="2070" w:type="dxa"/>
          </w:tcPr>
          <w:p w14:paraId="63857C74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04546C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276464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12" w:type="dxa"/>
            <w:gridSpan w:val="2"/>
          </w:tcPr>
          <w:p w14:paraId="0A4309CD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8DBBD29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0F4B6DF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7184ED9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A959966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82AAB3C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7F7D3B8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39821927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223664C" w14:textId="56239946" w:rsidR="001546A2" w:rsidRPr="00C2551A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266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9266FD" w:rsidRPr="00C664CA" w14:paraId="3AF63418" w14:textId="77777777" w:rsidTr="00C461E1">
        <w:tc>
          <w:tcPr>
            <w:tcW w:w="2070" w:type="dxa"/>
          </w:tcPr>
          <w:p w14:paraId="297EB58D" w14:textId="77777777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7A189" w14:textId="77777777" w:rsidR="009266FD" w:rsidRPr="00C2551A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28CCF144" w14:textId="61F8EC26" w:rsidR="009266FD" w:rsidRPr="00C2551A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848" w:type="dxa"/>
          </w:tcPr>
          <w:p w14:paraId="59509824" w14:textId="784E1551" w:rsidR="009266FD" w:rsidRPr="00C2551A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3E98023" w14:textId="77777777" w:rsidR="009266FD" w:rsidRPr="00C2551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2FE57723" w14:textId="73C9ABEC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11184AF1" w14:textId="77777777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6BFFAF21" w14:textId="0A8E7BDE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AEE6BF0" w14:textId="77777777" w:rsidR="009266FD" w:rsidRPr="00C2551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D846553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  <w:p w14:paraId="37AFC635" w14:textId="2B2FE87C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53A7EF" w14:textId="77777777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5E5D02" w14:textId="7E5FF94E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822DFD4" w14:textId="77777777" w:rsidR="009266FD" w:rsidRPr="00C2551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A0C9DFF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1CF1BA82" w14:textId="51162C22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08CD5B0" w14:textId="77777777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EE66DA" w14:textId="77809E6F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5EC8F97" w14:textId="77777777" w:rsidR="009266FD" w:rsidRPr="00C2551A" w:rsidRDefault="009266FD" w:rsidP="009266F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650AC42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2F4D635B" w14:textId="5FED1686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E9692F" w14:textId="77777777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286C79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  <w:p w14:paraId="037502B9" w14:textId="6CD6152D" w:rsidR="009266FD" w:rsidRPr="00C2551A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546A2" w:rsidRPr="00C664CA" w14:paraId="46A83821" w14:textId="77777777" w:rsidTr="00C461E1">
        <w:tc>
          <w:tcPr>
            <w:tcW w:w="2070" w:type="dxa"/>
          </w:tcPr>
          <w:p w14:paraId="02AF3382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57C630" w14:textId="77777777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405AEF9D" w14:textId="55A0BB01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48" w:type="dxa"/>
          </w:tcPr>
          <w:p w14:paraId="7BA73226" w14:textId="48E3FA7B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83BCD05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9352458" w14:textId="522B3A33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6BFEA2E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1B87D8FB" w14:textId="2ED5656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59BC8BC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470ACF1" w14:textId="2B53C4A8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A74874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37F1B" w14:textId="353030A0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7FF71D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A37F83D" w14:textId="2C1F806F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3B1ACB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FC765" w14:textId="38226ED3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114BDF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598B694" w14:textId="31655DE4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A11C50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80D04" w14:textId="73B95154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46A2" w:rsidRPr="00C664CA" w14:paraId="7401E3F9" w14:textId="77777777" w:rsidTr="009266FD">
        <w:tc>
          <w:tcPr>
            <w:tcW w:w="2070" w:type="dxa"/>
          </w:tcPr>
          <w:p w14:paraId="3E7E367C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AFD0D7D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  <w:gridSpan w:val="2"/>
          </w:tcPr>
          <w:p w14:paraId="28FB311B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97913B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</w:tcPr>
          <w:p w14:paraId="1CAB55A9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6A2" w:rsidRPr="00C664CA" w14:paraId="252CC2EA" w14:textId="77777777" w:rsidTr="00C461E1">
        <w:tc>
          <w:tcPr>
            <w:tcW w:w="2070" w:type="dxa"/>
          </w:tcPr>
          <w:p w14:paraId="0793AE6A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4796BBCD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CAF7026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716E6959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CC6BCD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45063AD" w14:textId="77777777" w:rsidR="001546A2" w:rsidRPr="00C2551A" w:rsidRDefault="001546A2" w:rsidP="001546A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B0CB345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11464C97" w14:textId="77777777" w:rsidR="001546A2" w:rsidRPr="00C2551A" w:rsidRDefault="001546A2" w:rsidP="001546A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4ED42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F3EE3DA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B80B19" w14:textId="77777777" w:rsidR="001546A2" w:rsidRPr="00C2551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18E7CF2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C38F6" w14:textId="77777777" w:rsidR="001546A2" w:rsidRPr="00C2551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022889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9CA36" w14:textId="77777777" w:rsidR="001546A2" w:rsidRPr="00C2551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2F6D88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89D43E" w14:textId="77777777" w:rsidR="001546A2" w:rsidRPr="00C2551A" w:rsidRDefault="001546A2" w:rsidP="001546A2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6A0468E" w14:textId="77777777" w:rsidR="001546A2" w:rsidRPr="00C2551A" w:rsidRDefault="001546A2" w:rsidP="001546A2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BFB57D" w14:textId="77777777" w:rsidR="001546A2" w:rsidRPr="00C2551A" w:rsidRDefault="001546A2" w:rsidP="001546A2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EA25893" w14:textId="77777777" w:rsidR="001546A2" w:rsidRPr="00C2551A" w:rsidRDefault="001546A2" w:rsidP="001546A2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9E0" w:rsidRPr="00C664CA" w14:paraId="51E6E5AE" w14:textId="77777777" w:rsidTr="00C461E1">
        <w:tc>
          <w:tcPr>
            <w:tcW w:w="2070" w:type="dxa"/>
          </w:tcPr>
          <w:p w14:paraId="413E57BC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 xml:space="preserve">บริษัท   มูเบีย สมบูรณ์ </w:t>
            </w:r>
          </w:p>
          <w:p w14:paraId="0FB8A124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90A8D63" w14:textId="77777777" w:rsidR="00CE19E0" w:rsidRPr="00C2551A" w:rsidRDefault="00CE19E0" w:rsidP="00CE19E0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64DEE85A" w14:textId="77777777" w:rsidR="00CE19E0" w:rsidRPr="00C2551A" w:rsidRDefault="00CE19E0" w:rsidP="00CE19E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864" w:type="dxa"/>
            <w:vAlign w:val="bottom"/>
          </w:tcPr>
          <w:p w14:paraId="5684B948" w14:textId="1EAF552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48" w:type="dxa"/>
            <w:vAlign w:val="bottom"/>
          </w:tcPr>
          <w:p w14:paraId="3CC4F146" w14:textId="53C21FBB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A68D668" w14:textId="77777777" w:rsidR="00CE19E0" w:rsidRPr="00C2551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F634AA" w14:textId="095BBA50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40" w:type="dxa"/>
            <w:vAlign w:val="bottom"/>
          </w:tcPr>
          <w:p w14:paraId="4A4F3247" w14:textId="77777777" w:rsidR="00CE19E0" w:rsidRPr="00C2551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48A36F" w14:textId="3A88FAB4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0CB2CAC5" w14:textId="77777777" w:rsidR="00CE19E0" w:rsidRPr="00C2551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2199B31" w14:textId="3175DAF9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6B638668" w14:textId="77777777" w:rsidR="00CE19E0" w:rsidRPr="00C2551A" w:rsidRDefault="00CE19E0" w:rsidP="00CE19E0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283B4A" w14:textId="61BACCF5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76777B4B" w14:textId="77777777" w:rsidR="00CE19E0" w:rsidRPr="00C2551A" w:rsidRDefault="00CE19E0" w:rsidP="00CE19E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C1DE49" w14:textId="75FE68D8" w:rsidR="00CE19E0" w:rsidRPr="00C2551A" w:rsidRDefault="00A15363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118B8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,49</w:t>
            </w:r>
            <w:r w:rsidR="00E07A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879820C" w14:textId="77777777" w:rsidR="00CE19E0" w:rsidRPr="00C2551A" w:rsidRDefault="00CE19E0" w:rsidP="00CE19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87EAC93" w14:textId="7564EEFF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341,166</w:t>
            </w:r>
          </w:p>
        </w:tc>
        <w:tc>
          <w:tcPr>
            <w:tcW w:w="270" w:type="dxa"/>
            <w:vAlign w:val="bottom"/>
          </w:tcPr>
          <w:p w14:paraId="6EAF4F4D" w14:textId="77777777" w:rsidR="00CE19E0" w:rsidRPr="00C2551A" w:rsidRDefault="00CE19E0" w:rsidP="00CE19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823D40" w14:textId="174BE53F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7498E4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D1A3818" w14:textId="0033549B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9E0" w:rsidRPr="00C664CA" w14:paraId="665F23AC" w14:textId="77777777" w:rsidTr="00C461E1">
        <w:trPr>
          <w:trHeight w:val="110"/>
        </w:trPr>
        <w:tc>
          <w:tcPr>
            <w:tcW w:w="2070" w:type="dxa"/>
          </w:tcPr>
          <w:p w14:paraId="220632CF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2D7E692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0FB551CC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3A0FC205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931B87" w14:textId="77777777" w:rsidR="00CE19E0" w:rsidRPr="00C2551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6B93B81F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D0B724D" w14:textId="77777777" w:rsidR="00CE19E0" w:rsidRPr="00C2551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2CC352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E0857" w14:textId="77777777" w:rsidR="00CE19E0" w:rsidRPr="00C2551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A2CC7E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8BE447" w14:textId="77777777" w:rsidR="00CE19E0" w:rsidRPr="00C2551A" w:rsidRDefault="00CE19E0" w:rsidP="00CE19E0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8C13DDB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6EA7AA" w14:textId="77777777" w:rsidR="00CE19E0" w:rsidRPr="00C2551A" w:rsidRDefault="00CE19E0" w:rsidP="00CE19E0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230BEF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DAE3C" w14:textId="77777777" w:rsidR="00CE19E0" w:rsidRPr="00C2551A" w:rsidRDefault="00CE19E0" w:rsidP="00CE19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D62088A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E80AF" w14:textId="77777777" w:rsidR="00CE19E0" w:rsidRPr="00C2551A" w:rsidRDefault="00CE19E0" w:rsidP="00CE19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CB7871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849BC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91A476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9E0" w:rsidRPr="00C664CA" w14:paraId="0D41ADD1" w14:textId="77777777" w:rsidTr="00C461E1">
        <w:tc>
          <w:tcPr>
            <w:tcW w:w="2070" w:type="dxa"/>
            <w:vAlign w:val="bottom"/>
          </w:tcPr>
          <w:p w14:paraId="6AE87165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72532FD1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2070" w:type="dxa"/>
          </w:tcPr>
          <w:p w14:paraId="7C5E5624" w14:textId="77777777" w:rsidR="00CE19E0" w:rsidRPr="00C2551A" w:rsidRDefault="00CE19E0" w:rsidP="00CE19E0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864" w:type="dxa"/>
            <w:vAlign w:val="bottom"/>
          </w:tcPr>
          <w:p w14:paraId="4A1B8E9A" w14:textId="476271BD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48" w:type="dxa"/>
            <w:vAlign w:val="bottom"/>
          </w:tcPr>
          <w:p w14:paraId="1E3A7699" w14:textId="4278B46D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43E49E74" w14:textId="77777777" w:rsidR="00CE19E0" w:rsidRPr="00C2551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349F9DEF" w14:textId="1F074922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0" w:type="dxa"/>
            <w:vAlign w:val="bottom"/>
          </w:tcPr>
          <w:p w14:paraId="6A7AB2D6" w14:textId="77777777" w:rsidR="00CE19E0" w:rsidRPr="00C2551A" w:rsidRDefault="00CE19E0" w:rsidP="00CE19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02BB3DB" w14:textId="7C2ECEEC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279F928E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FC61BB1" w14:textId="115E4645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5E212FD0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42896" w14:textId="323BD0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E05DD27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2021921" w14:textId="513656DD" w:rsidR="00CE19E0" w:rsidRPr="00C2551A" w:rsidRDefault="00A15363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13,723</w:t>
            </w:r>
          </w:p>
        </w:tc>
        <w:tc>
          <w:tcPr>
            <w:tcW w:w="270" w:type="dxa"/>
            <w:vAlign w:val="bottom"/>
          </w:tcPr>
          <w:p w14:paraId="658AD97B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AC6435D" w14:textId="580B6DEC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14,980</w:t>
            </w:r>
          </w:p>
        </w:tc>
        <w:tc>
          <w:tcPr>
            <w:tcW w:w="270" w:type="dxa"/>
            <w:vAlign w:val="bottom"/>
          </w:tcPr>
          <w:p w14:paraId="43130E0B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D0E8BDF" w14:textId="55A654FD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18B59D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8FC2C70" w14:textId="05A2DE9A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9E0" w:rsidRPr="00C664CA" w14:paraId="5F044057" w14:textId="77777777" w:rsidTr="00C461E1">
        <w:trPr>
          <w:trHeight w:val="334"/>
        </w:trPr>
        <w:tc>
          <w:tcPr>
            <w:tcW w:w="2070" w:type="dxa"/>
          </w:tcPr>
          <w:p w14:paraId="2BB5D855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A391190" w14:textId="77777777" w:rsidR="00CE19E0" w:rsidRPr="00C2551A" w:rsidRDefault="00CE19E0" w:rsidP="00CE19E0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7A63B599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E3AAB30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C62CFA" w14:textId="77777777" w:rsidR="00CE19E0" w:rsidRPr="00C2551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CB832CF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1820DAF" w14:textId="77777777" w:rsidR="00CE19E0" w:rsidRPr="00C2551A" w:rsidRDefault="00CE19E0" w:rsidP="00CE19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553CE4A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1DACF1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C80A55E" w14:textId="68BA874D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2E54DEE4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F79F35" w14:textId="4CB56736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1EA36795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DC982DC" w14:textId="20F9DDC1" w:rsidR="00CE19E0" w:rsidRPr="00C2551A" w:rsidRDefault="00A15363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118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,21</w:t>
            </w:r>
            <w:r w:rsidR="00E07A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6AE39EB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4F0B9EC" w14:textId="0B9AD707" w:rsidR="00CE19E0" w:rsidRPr="00C2551A" w:rsidRDefault="00CE19E0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356,146</w:t>
            </w:r>
          </w:p>
        </w:tc>
        <w:tc>
          <w:tcPr>
            <w:tcW w:w="270" w:type="dxa"/>
            <w:vAlign w:val="bottom"/>
          </w:tcPr>
          <w:p w14:paraId="32196C80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4643535" w14:textId="6917431A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59E966" w14:textId="7777777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B5BE246" w14:textId="14163247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E19E0" w:rsidRPr="00C664CA" w14:paraId="3023DD04" w14:textId="77777777" w:rsidTr="00C461E1">
        <w:tc>
          <w:tcPr>
            <w:tcW w:w="2070" w:type="dxa"/>
          </w:tcPr>
          <w:p w14:paraId="41252A30" w14:textId="77777777" w:rsidR="00CE19E0" w:rsidRPr="00C2551A" w:rsidRDefault="00CE19E0" w:rsidP="00CE19E0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C2551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49D05272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7F7C58A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7622F13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B4D3FA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035031F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CC5AC48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66F0EEA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9BE8CB" w14:textId="77777777" w:rsidR="00CE19E0" w:rsidRPr="00C2551A" w:rsidRDefault="00CE19E0" w:rsidP="00CE19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13EA005" w14:textId="56E584B1" w:rsidR="00CE19E0" w:rsidRPr="00C2551A" w:rsidRDefault="00CE19E0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2A8DA56D" w14:textId="77777777" w:rsidR="00CE19E0" w:rsidRPr="00C2551A" w:rsidRDefault="00CE19E0" w:rsidP="00CE19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71016A0" w14:textId="0DE786F5" w:rsidR="00CE19E0" w:rsidRPr="00C2551A" w:rsidRDefault="00CE19E0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5F40AB4D" w14:textId="77777777" w:rsidR="00CE19E0" w:rsidRPr="00C2551A" w:rsidRDefault="00CE19E0" w:rsidP="00CE19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EF88522" w14:textId="4D199394" w:rsidR="00CE19E0" w:rsidRPr="00C2551A" w:rsidRDefault="00A15363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936,00</w:t>
            </w:r>
            <w:r w:rsidR="00E07A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F18533A" w14:textId="77777777" w:rsidR="00CE19E0" w:rsidRPr="00C2551A" w:rsidRDefault="00CE19E0" w:rsidP="00CE19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33DA4CC" w14:textId="523E64F1" w:rsidR="00CE19E0" w:rsidRPr="00C2551A" w:rsidRDefault="00CE19E0" w:rsidP="00CE19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vAlign w:val="bottom"/>
          </w:tcPr>
          <w:p w14:paraId="7EE7FFF2" w14:textId="77777777" w:rsidR="00CE19E0" w:rsidRPr="00C2551A" w:rsidRDefault="00CE19E0" w:rsidP="00CE19E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2552DEF3" w14:textId="3C762A71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3FE9D0" w14:textId="77777777" w:rsidR="00CE19E0" w:rsidRPr="00C2551A" w:rsidRDefault="00CE19E0" w:rsidP="00CE19E0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9F9D316" w14:textId="626A4970" w:rsidR="00CE19E0" w:rsidRPr="00C2551A" w:rsidRDefault="00CE19E0" w:rsidP="00CE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26689B8" w14:textId="2A6B3A92" w:rsidR="001546A2" w:rsidRDefault="001546A2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1546A2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035"/>
        <w:gridCol w:w="270"/>
        <w:gridCol w:w="990"/>
        <w:gridCol w:w="270"/>
        <w:gridCol w:w="972"/>
        <w:gridCol w:w="270"/>
        <w:gridCol w:w="990"/>
        <w:gridCol w:w="270"/>
        <w:gridCol w:w="990"/>
      </w:tblGrid>
      <w:tr w:rsidR="001546A2" w:rsidRPr="008733FB" w14:paraId="1091C269" w14:textId="77777777" w:rsidTr="009D5A92">
        <w:tc>
          <w:tcPr>
            <w:tcW w:w="2430" w:type="dxa"/>
          </w:tcPr>
          <w:p w14:paraId="0DD7481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16F6652B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93D3E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1335F282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A51CAD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3449DC36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6A2" w:rsidRPr="00C4398E" w14:paraId="0E21D1D4" w14:textId="77777777" w:rsidTr="009D5A92">
        <w:trPr>
          <w:trHeight w:val="749"/>
        </w:trPr>
        <w:tc>
          <w:tcPr>
            <w:tcW w:w="2430" w:type="dxa"/>
          </w:tcPr>
          <w:p w14:paraId="42DBF1DD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0ADA7C36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7ADBDDAF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5FD47A0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75598D3E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8C80A8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4306DB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ED1623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7719B3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9266FD" w:rsidRPr="008733FB" w14:paraId="39C0392A" w14:textId="77777777" w:rsidTr="009D5A92">
        <w:trPr>
          <w:trHeight w:val="407"/>
        </w:trPr>
        <w:tc>
          <w:tcPr>
            <w:tcW w:w="2430" w:type="dxa"/>
          </w:tcPr>
          <w:p w14:paraId="138EE43A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D639F8" w14:textId="5BD2217B" w:rsidR="009266FD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47AC214" w14:textId="77777777" w:rsidR="009266FD" w:rsidRPr="00C3534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742ACB" w14:textId="31F7C18F" w:rsidR="009266FD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79A8A0F" w14:textId="77777777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EAF32E6" w14:textId="33D57C9B" w:rsidR="009266FD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240660A" w14:textId="77777777" w:rsidR="009266FD" w:rsidRPr="00C3534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B976838" w14:textId="3220C010" w:rsidR="009266FD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5A861D56" w14:textId="77777777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2042C8" w14:textId="3B7AC3BE" w:rsidR="009266FD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EAEEAFD" w14:textId="77777777" w:rsidR="009266FD" w:rsidRPr="00C3534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9E12D" w14:textId="7BAEA4C7" w:rsidR="009266FD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266FD" w:rsidRPr="008733FB" w14:paraId="1B757D8F" w14:textId="77777777" w:rsidTr="009D5A92">
        <w:trPr>
          <w:trHeight w:val="407"/>
        </w:trPr>
        <w:tc>
          <w:tcPr>
            <w:tcW w:w="2430" w:type="dxa"/>
          </w:tcPr>
          <w:p w14:paraId="427B77C6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AEC4E5" w14:textId="16F51563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CC4301F" w14:textId="77777777" w:rsidR="009266FD" w:rsidRPr="00C3534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771889" w14:textId="2CF87C00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CF5229A" w14:textId="77777777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33D37D4" w14:textId="37E0AE93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E93773C" w14:textId="77777777" w:rsidR="009266FD" w:rsidRPr="00C3534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A5233FB" w14:textId="341DD8A5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EA10658" w14:textId="77777777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27D0F80" w14:textId="1CF2AF41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2C85773" w14:textId="77777777" w:rsidR="009266FD" w:rsidRPr="00C35346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FA839" w14:textId="3E962E33" w:rsidR="009266FD" w:rsidRPr="00C35346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9266FD" w:rsidRPr="008733FB" w14:paraId="0A9D9661" w14:textId="77777777" w:rsidTr="009D5A92">
        <w:trPr>
          <w:trHeight w:val="407"/>
        </w:trPr>
        <w:tc>
          <w:tcPr>
            <w:tcW w:w="2430" w:type="dxa"/>
          </w:tcPr>
          <w:p w14:paraId="055E8B2E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170E07FB" w14:textId="77777777" w:rsidR="009266FD" w:rsidRPr="00BE5703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1054D85E" w14:textId="77777777" w:rsidR="009266FD" w:rsidRPr="00BE5703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52" w:type="dxa"/>
            <w:gridSpan w:val="7"/>
          </w:tcPr>
          <w:p w14:paraId="21FD39C2" w14:textId="77777777" w:rsidR="009266FD" w:rsidRPr="00BE5703" w:rsidRDefault="009266FD" w:rsidP="009266F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266FD" w:rsidRPr="008733FB" w14:paraId="391F2F9F" w14:textId="77777777" w:rsidTr="009D5A92">
        <w:tc>
          <w:tcPr>
            <w:tcW w:w="2430" w:type="dxa"/>
          </w:tcPr>
          <w:p w14:paraId="5A9EC4FA" w14:textId="77777777" w:rsidR="009266FD" w:rsidRPr="00BE57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7F79E70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5EC95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D1C4F4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DA0A7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9029A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5C947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778209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38E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668F3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4D737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</w:tcPr>
          <w:p w14:paraId="71B147DF" w14:textId="77777777" w:rsidR="009266FD" w:rsidRPr="008733FB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3C2" w:rsidRPr="008733FB" w14:paraId="076E2B85" w14:textId="77777777" w:rsidTr="009D5A92">
        <w:tc>
          <w:tcPr>
            <w:tcW w:w="2430" w:type="dxa"/>
          </w:tcPr>
          <w:p w14:paraId="7C72B91B" w14:textId="77777777" w:rsidR="00FA43C2" w:rsidRPr="00BE5703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5834328C" w14:textId="77777777" w:rsidR="00FA43C2" w:rsidRPr="00BE5703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65841ADF" w14:textId="6458A284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07BA13" w14:textId="77777777" w:rsidR="00FA43C2" w:rsidRPr="00DE14E5" w:rsidRDefault="00FA43C2" w:rsidP="00FA43C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B7A354E" w14:textId="142AF382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A5BD957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AD9694" w14:textId="727FF1B0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E76798B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22191CE" w14:textId="29FE19FD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CE34A2E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17EFC" w14:textId="28B16F11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C914CD6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3D6591" w14:textId="391CBB20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FA43C2" w:rsidRPr="008733FB" w14:paraId="67DF4FAA" w14:textId="77777777" w:rsidTr="009D5A92">
        <w:tc>
          <w:tcPr>
            <w:tcW w:w="2430" w:type="dxa"/>
          </w:tcPr>
          <w:p w14:paraId="28883781" w14:textId="77777777" w:rsidR="00FA43C2" w:rsidRPr="00BE5703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CC60D75" w14:textId="77777777" w:rsidR="00FA43C2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FF00D2" w14:textId="77777777" w:rsidR="00FA43C2" w:rsidRPr="00DE14E5" w:rsidRDefault="00FA43C2" w:rsidP="00FA43C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CF3E6C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A8FAC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69C89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3038EB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0460AB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D5D09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E6DEBE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BC289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305B8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3C2" w:rsidRPr="008733FB" w14:paraId="4B0A496C" w14:textId="77777777" w:rsidTr="009D5A92">
        <w:tc>
          <w:tcPr>
            <w:tcW w:w="2430" w:type="dxa"/>
          </w:tcPr>
          <w:p w14:paraId="7D001548" w14:textId="77777777" w:rsidR="00FA43C2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073D53E9" w14:textId="77777777" w:rsidR="00FA43C2" w:rsidRPr="00BE5703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56C8C2B9" w14:textId="375F939F" w:rsidR="00FA43C2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EE30C12" w14:textId="77777777" w:rsidR="00FA43C2" w:rsidRPr="00DE14E5" w:rsidRDefault="00FA43C2" w:rsidP="00FA43C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52F8B7" w14:textId="13D51730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651C46CA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4AA13" w14:textId="3167E726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618D4396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366C389" w14:textId="3A0517A5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86823C8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316E4B" w14:textId="39FEA6E2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9612DC0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251E5B" w14:textId="201C7C7E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FA43C2" w:rsidRPr="002062F5" w14:paraId="2785FA8F" w14:textId="77777777" w:rsidTr="009D5A92">
        <w:tc>
          <w:tcPr>
            <w:tcW w:w="2430" w:type="dxa"/>
          </w:tcPr>
          <w:p w14:paraId="64AF8F32" w14:textId="77777777" w:rsidR="00FA43C2" w:rsidRPr="008733FB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155EA2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C5527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BB8D04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D8FBE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05C31" w14:textId="7A1B5A2B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4E7D9A7E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B3AF" w14:textId="0125084B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6DA6073B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474A" w14:textId="7954FF6B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0F6BA83E" w14:textId="77777777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21B81" w14:textId="6B067E59" w:rsidR="00FA43C2" w:rsidRPr="00DE14E5" w:rsidRDefault="00FA43C2" w:rsidP="00FA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</w:tr>
    </w:tbl>
    <w:p w14:paraId="3FE9F7E1" w14:textId="77777777" w:rsidR="001546A2" w:rsidRDefault="001546A2" w:rsidP="00E9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E76977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</w:p>
    <w:p w14:paraId="51C5AD2E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791AB55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8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A66ABC1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D7D6B7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E91871" w:rsidSect="00E44AE0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1152" w:right="576" w:bottom="1152" w:left="691" w:header="720" w:footer="720" w:gutter="0"/>
          <w:cols w:space="720"/>
          <w:titlePg/>
          <w:docGrid w:linePitch="245"/>
        </w:sectPr>
      </w:pPr>
    </w:p>
    <w:p w14:paraId="46550EE2" w14:textId="5C5E35B3" w:rsidR="002E1586" w:rsidRPr="00C4398E" w:rsidRDefault="005A32E5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828DD3A" w14:textId="5550A961" w:rsidR="00E4002F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EF97BDD" w14:textId="77777777" w:rsidR="009D5A92" w:rsidRPr="001F117B" w:rsidRDefault="009D5A92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92"/>
        <w:gridCol w:w="2610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D5A92" w:rsidRPr="00C4398E" w14:paraId="57CB6133" w14:textId="77777777" w:rsidTr="004929B6">
        <w:tc>
          <w:tcPr>
            <w:tcW w:w="2592" w:type="dxa"/>
          </w:tcPr>
          <w:p w14:paraId="1411961E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01B8C5A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0" w:type="dxa"/>
            <w:gridSpan w:val="15"/>
          </w:tcPr>
          <w:p w14:paraId="28837FD2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D5A92" w:rsidRPr="00C4398E" w14:paraId="3911B34E" w14:textId="77777777" w:rsidTr="004929B6">
        <w:tc>
          <w:tcPr>
            <w:tcW w:w="2592" w:type="dxa"/>
          </w:tcPr>
          <w:p w14:paraId="305CBE11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70F45229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800F3BE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7939BD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44CD419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115A458E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4F2B0A3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32B6B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51987E2B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22D22D7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89E8F8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75F55727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11898BEF" w14:textId="77777777" w:rsidR="00CB1377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เงินปันผลรับสำหรับงวด</w:t>
            </w:r>
            <w:r w:rsidRPr="00CB13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</w:p>
          <w:p w14:paraId="64AC1796" w14:textId="1BEF89B3" w:rsidR="009D5A92" w:rsidRPr="00CB1377" w:rsidRDefault="009266FD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หก</w:t>
            </w:r>
            <w:r w:rsidR="00DD14EC"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เดือนสิ้นสุดวันที่</w:t>
            </w:r>
          </w:p>
        </w:tc>
      </w:tr>
      <w:tr w:rsidR="009266FD" w:rsidRPr="00C4398E" w14:paraId="5B758ED9" w14:textId="77777777" w:rsidTr="004929B6">
        <w:tc>
          <w:tcPr>
            <w:tcW w:w="2592" w:type="dxa"/>
          </w:tcPr>
          <w:p w14:paraId="0725E68C" w14:textId="77777777" w:rsidR="009266FD" w:rsidRPr="003B5C03" w:rsidRDefault="009266FD" w:rsidP="009266FD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540A4A6C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D5E89A" w14:textId="286F7754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E492DD8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41D6F9" w14:textId="60EB7654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8707F67" w14:textId="22138C69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ED45447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B21B09" w14:textId="06A9E604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C3E9D4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6089DF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7EE67BE" w14:textId="4D961B89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00EDC70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2B6445" w14:textId="5F199260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CB26BA8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291D2E" w14:textId="77777777" w:rsidR="009266FD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3D8D589" w14:textId="71511DBD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084C9E1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1417FCD" w14:textId="7E24D194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D0A4C0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4D4C51" w14:textId="52685326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266FD" w:rsidRPr="00C4398E" w14:paraId="6820CA8F" w14:textId="77777777" w:rsidTr="004929B6">
        <w:tc>
          <w:tcPr>
            <w:tcW w:w="2592" w:type="dxa"/>
          </w:tcPr>
          <w:p w14:paraId="77187AB2" w14:textId="77777777" w:rsidR="009266FD" w:rsidRPr="003B5C03" w:rsidRDefault="009266FD" w:rsidP="009266FD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0127E3D2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5BAB27" w14:textId="2929B03E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1C1FC64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FC6C0F" w14:textId="218863B9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3CA4C38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DAF934" w14:textId="4A7AB91B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971948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B1AD61" w14:textId="0D9BEAF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55545B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91F309" w14:textId="16310498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1258128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889B1" w14:textId="550403E9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C26FA96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67FCB5" w14:textId="5E4F356C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6569465" w14:textId="77777777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7A063" w14:textId="55ADFECB" w:rsidR="009266FD" w:rsidRPr="003B5C03" w:rsidRDefault="009266FD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266FD" w:rsidRPr="00C4398E" w14:paraId="7638288C" w14:textId="77777777" w:rsidTr="004929B6">
        <w:tc>
          <w:tcPr>
            <w:tcW w:w="2592" w:type="dxa"/>
          </w:tcPr>
          <w:p w14:paraId="4D07AC8F" w14:textId="77777777" w:rsidR="009266FD" w:rsidRPr="003B5C03" w:rsidRDefault="009266FD" w:rsidP="009266FD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3A73D745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9164C6F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377EF40C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1C655344" w14:textId="77777777" w:rsidR="009266FD" w:rsidRPr="003B5C03" w:rsidRDefault="009266FD" w:rsidP="009266F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266FD" w:rsidRPr="00C4398E" w14:paraId="137A5D06" w14:textId="77777777" w:rsidTr="004929B6">
        <w:tc>
          <w:tcPr>
            <w:tcW w:w="2592" w:type="dxa"/>
          </w:tcPr>
          <w:p w14:paraId="637882AF" w14:textId="77777777" w:rsidR="009266FD" w:rsidRPr="003B5C03" w:rsidRDefault="009266FD" w:rsidP="009266FD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3B5C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610" w:type="dxa"/>
          </w:tcPr>
          <w:p w14:paraId="213A6F48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9CBF2B9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2B8DAF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E72A53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4F6B06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C9A83C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47E495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D18F959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22C7A3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519F3E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56DE00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8F5C9F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E1298F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7043F13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F47380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FFC6CB" w14:textId="77777777" w:rsidR="009266FD" w:rsidRPr="003B5C03" w:rsidRDefault="009266FD" w:rsidP="009266F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67795D" w:rsidRPr="00C4398E" w14:paraId="4127AA8D" w14:textId="77777777" w:rsidTr="004929B6">
        <w:tc>
          <w:tcPr>
            <w:tcW w:w="2592" w:type="dxa"/>
          </w:tcPr>
          <w:p w14:paraId="584F6BA5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610" w:type="dxa"/>
          </w:tcPr>
          <w:p w14:paraId="79E1892E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5C58ADA9" w14:textId="77777777" w:rsidR="0067795D" w:rsidRPr="003B5C03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5024AC05" w14:textId="77777777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3D4601" w14:textId="29E81DC0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FB37132" w14:textId="77777777" w:rsidR="0067795D" w:rsidRPr="003B5C03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0024B4" w14:textId="77777777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9DF037B" w14:textId="3B8CE9B4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954A78" w14:textId="77777777" w:rsidR="0067795D" w:rsidRPr="003B5C03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2361CA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D523FCF" w14:textId="666B376E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6766C03D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8393E3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3A05B5A" w14:textId="1ACD62AE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39DD5101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1B6B450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F791467" w14:textId="09304FCF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031067CC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3ACC58C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D45E5D" w14:textId="56235391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6834FF82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3B0361" w14:textId="13A3B77D" w:rsidR="0067795D" w:rsidRPr="003B5C03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FD8251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7D54B5" w14:textId="4537E780" w:rsidR="0067795D" w:rsidRPr="003B5C03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99,998</w:t>
            </w:r>
          </w:p>
        </w:tc>
      </w:tr>
      <w:tr w:rsidR="0067795D" w:rsidRPr="009D5A92" w14:paraId="2DD6B3DD" w14:textId="77777777" w:rsidTr="004929B6">
        <w:trPr>
          <w:trHeight w:val="227"/>
        </w:trPr>
        <w:tc>
          <w:tcPr>
            <w:tcW w:w="2592" w:type="dxa"/>
          </w:tcPr>
          <w:p w14:paraId="29C6B45F" w14:textId="77777777" w:rsidR="0067795D" w:rsidRPr="009D5A92" w:rsidRDefault="0067795D" w:rsidP="006779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47026F7C" w14:textId="77777777" w:rsidR="0067795D" w:rsidRPr="009D5A92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7BD31F" w14:textId="77777777" w:rsidR="0067795D" w:rsidRPr="009D5A92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5F1565" w14:textId="77777777" w:rsidR="0067795D" w:rsidRPr="009D5A92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C481F5" w14:textId="77777777" w:rsidR="0067795D" w:rsidRPr="009D5A92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BA6BAC" w14:textId="77777777" w:rsidR="0067795D" w:rsidRPr="009D5A92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C17B46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A32BCF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38D475F2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DA546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0B7A388A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AD7ABE5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EA5F02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04BC271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F467C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8EFF04A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E240A5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EF5AC9" w:rsidRPr="00C4398E" w14:paraId="0EF82F04" w14:textId="77777777" w:rsidTr="004929B6">
        <w:tc>
          <w:tcPr>
            <w:tcW w:w="2592" w:type="dxa"/>
          </w:tcPr>
          <w:p w14:paraId="56E7477B" w14:textId="3554297B" w:rsidR="00EF5AC9" w:rsidRPr="003B5C03" w:rsidRDefault="00EF5AC9" w:rsidP="00EF5AC9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01AE2822" w14:textId="77777777" w:rsidR="00EF5AC9" w:rsidRPr="003B5C03" w:rsidRDefault="00EF5AC9" w:rsidP="00EF5AC9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อินดัสเตรียล จำกัด</w:t>
            </w:r>
          </w:p>
        </w:tc>
        <w:tc>
          <w:tcPr>
            <w:tcW w:w="2610" w:type="dxa"/>
          </w:tcPr>
          <w:p w14:paraId="48408BFB" w14:textId="1B0CE001" w:rsidR="00EF5AC9" w:rsidRPr="003B5C03" w:rsidRDefault="006C5D72" w:rsidP="006C5D7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ผลิตและจำหน่ายชิ้นส่วนยานยนต์</w:t>
            </w:r>
            <w:r w:rsidR="004929B6">
              <w:rPr>
                <w:rFonts w:ascii="Angsana New" w:hAnsi="Angsana New" w:hint="cs"/>
                <w:sz w:val="28"/>
                <w:szCs w:val="28"/>
                <w:cs/>
              </w:rPr>
              <w:t>และให้เช่าอสังหาริมทรัพย์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5BC7AD26" w14:textId="77777777" w:rsidR="00A421C9" w:rsidRDefault="00A421C9" w:rsidP="00EF5A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1C690E" w14:textId="392501ED" w:rsidR="00EF5AC9" w:rsidRPr="003B5C03" w:rsidRDefault="00EF5AC9" w:rsidP="00EF5A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2F7298A" w14:textId="77777777" w:rsidR="00EF5AC9" w:rsidRPr="003B5C03" w:rsidRDefault="00EF5AC9" w:rsidP="00EF5AC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1D676E" w14:textId="77777777" w:rsidR="00A421C9" w:rsidRDefault="00A421C9" w:rsidP="00EF5A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1691E2" w14:textId="164A72A8" w:rsidR="00EF5AC9" w:rsidRPr="003B5C03" w:rsidRDefault="00EF5AC9" w:rsidP="00EF5A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E75E33" w14:textId="77777777" w:rsidR="00EF5AC9" w:rsidRPr="003B5C03" w:rsidRDefault="00EF5AC9" w:rsidP="00EF5AC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CFFB0BD" w14:textId="77777777" w:rsidR="00A421C9" w:rsidRDefault="00A421C9" w:rsidP="00EF5A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E5D4A10" w14:textId="2015BCFB" w:rsidR="00EF5AC9" w:rsidRPr="003B5C03" w:rsidRDefault="00EF5AC9" w:rsidP="00EF5A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BEEF763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FD2D69" w14:textId="77777777" w:rsidR="00A421C9" w:rsidRDefault="00A421C9" w:rsidP="00EF5A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60AD693E" w14:textId="782C2E67" w:rsidR="00EF5AC9" w:rsidRPr="003B5C03" w:rsidRDefault="00EF5AC9" w:rsidP="00EF5A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7AB50B4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39C5E37" w14:textId="77777777" w:rsidR="00A421C9" w:rsidRDefault="00A421C9" w:rsidP="00EF5A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B4064B" w14:textId="78C4090E" w:rsidR="00EF5AC9" w:rsidRPr="003B5C03" w:rsidRDefault="00EF5AC9" w:rsidP="00EF5A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96227C7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2C8CD4" w14:textId="77777777" w:rsidR="00A421C9" w:rsidRDefault="00A421C9" w:rsidP="00EF5A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031907" w14:textId="70D72ED5" w:rsidR="00EF5AC9" w:rsidRPr="003B5C03" w:rsidRDefault="00EF5AC9" w:rsidP="00EF5A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79E3D88A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70C69" w14:textId="49D72CE8" w:rsidR="00EF5AC9" w:rsidRPr="003B5C03" w:rsidRDefault="00EF5AC9" w:rsidP="00EF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A3EFBD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30E61A" w14:textId="29639A67" w:rsidR="00EF5AC9" w:rsidRPr="003B5C03" w:rsidRDefault="00EF5AC9" w:rsidP="00EF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20,800</w:t>
            </w:r>
          </w:p>
        </w:tc>
      </w:tr>
      <w:tr w:rsidR="0067795D" w:rsidRPr="009D5A92" w14:paraId="1E3BAFE9" w14:textId="77777777" w:rsidTr="004929B6">
        <w:tc>
          <w:tcPr>
            <w:tcW w:w="2592" w:type="dxa"/>
          </w:tcPr>
          <w:p w14:paraId="62306F70" w14:textId="77777777" w:rsidR="0067795D" w:rsidRPr="009D5A92" w:rsidRDefault="0067795D" w:rsidP="006779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7730045C" w14:textId="77777777" w:rsidR="0067795D" w:rsidRPr="009D5A92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4341D" w14:textId="77777777" w:rsidR="0067795D" w:rsidRPr="009D5A92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EFE538" w14:textId="77777777" w:rsidR="0067795D" w:rsidRPr="009D5A92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398762" w14:textId="77777777" w:rsidR="0067795D" w:rsidRPr="009D5A92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0BA61F" w14:textId="77777777" w:rsidR="0067795D" w:rsidRPr="009D5A92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F0E634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BC24F1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64E21966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F554F7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C96BAF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34FE41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4C0AC9D2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D5EB2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6B199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5E819BD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305BBA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67795D" w:rsidRPr="00C4398E" w14:paraId="02CEA4FD" w14:textId="77777777" w:rsidTr="004929B6">
        <w:tc>
          <w:tcPr>
            <w:tcW w:w="2592" w:type="dxa"/>
          </w:tcPr>
          <w:p w14:paraId="72D8401A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อินเตอร์เนชั่นแนล แคสติ้ง </w:t>
            </w:r>
          </w:p>
          <w:p w14:paraId="6D202A11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โปรดักส์ จำกัด</w:t>
            </w:r>
          </w:p>
        </w:tc>
        <w:tc>
          <w:tcPr>
            <w:tcW w:w="2610" w:type="dxa"/>
          </w:tcPr>
          <w:p w14:paraId="05FABB80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7EF7D192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4C5F70B5" w14:textId="77777777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698270" w14:textId="04739B6F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BDE1D8" w14:textId="77777777" w:rsidR="0067795D" w:rsidRPr="003B5C03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D811E50" w14:textId="77777777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F6BC2F" w14:textId="5D74EE0E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B9E2082" w14:textId="77777777" w:rsidR="0067795D" w:rsidRPr="003B5C03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387622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97F208C" w14:textId="5218BE95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6D1063C3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37A6969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544BD920" w14:textId="7A2AB8A8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7CD58D45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AAAEA5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5AE61F0" w14:textId="6EFABA7E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4DF01AB0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84AC158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85FA2E5" w14:textId="66E84AB2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7F8EC00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2C0C6" w14:textId="1F4F68DC" w:rsidR="0067795D" w:rsidRPr="003B5C03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235,500</w:t>
            </w:r>
          </w:p>
        </w:tc>
        <w:tc>
          <w:tcPr>
            <w:tcW w:w="270" w:type="dxa"/>
          </w:tcPr>
          <w:p w14:paraId="6A2A40AC" w14:textId="77777777" w:rsidR="0067795D" w:rsidRPr="003B5C03" w:rsidRDefault="0067795D" w:rsidP="0067795D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FFF108" w14:textId="293ADCFF" w:rsidR="0067795D" w:rsidRPr="003B5C03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</w:tr>
      <w:tr w:rsidR="0067795D" w:rsidRPr="009D5A92" w14:paraId="79ED732C" w14:textId="77777777" w:rsidTr="004929B6">
        <w:tc>
          <w:tcPr>
            <w:tcW w:w="2592" w:type="dxa"/>
          </w:tcPr>
          <w:p w14:paraId="4C9C32BC" w14:textId="77777777" w:rsidR="0067795D" w:rsidRPr="009D5A92" w:rsidRDefault="0067795D" w:rsidP="006779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1F533250" w14:textId="77777777" w:rsidR="0067795D" w:rsidRPr="009D5A92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BDF3A3" w14:textId="77777777" w:rsidR="0067795D" w:rsidRPr="009D5A92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38A67A" w14:textId="77777777" w:rsidR="0067795D" w:rsidRPr="009D5A92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579699" w14:textId="77777777" w:rsidR="0067795D" w:rsidRPr="009D5A92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94439" w14:textId="77777777" w:rsidR="0067795D" w:rsidRPr="009D5A92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FB13FA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3A2C6B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5EC6F377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76F9F8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1C605B7D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8D52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7214647E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603095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492E0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7F397E8" w14:textId="77777777" w:rsidR="0067795D" w:rsidRPr="009D5A92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1774ED" w14:textId="77777777" w:rsidR="0067795D" w:rsidRPr="009D5A92" w:rsidRDefault="0067795D" w:rsidP="006779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67795D" w:rsidRPr="00C4398E" w14:paraId="39475DCA" w14:textId="77777777" w:rsidTr="004929B6">
        <w:tc>
          <w:tcPr>
            <w:tcW w:w="2592" w:type="dxa"/>
          </w:tcPr>
          <w:p w14:paraId="25685F57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สมบูรณ์ ฟอร์จจิ้ง </w:t>
            </w:r>
          </w:p>
          <w:p w14:paraId="301E45ED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3B5C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610" w:type="dxa"/>
          </w:tcPr>
          <w:p w14:paraId="146D6D37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4503A1D5" w14:textId="77777777" w:rsidR="0067795D" w:rsidRPr="003B5C03" w:rsidRDefault="0067795D" w:rsidP="0067795D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621EB655" w14:textId="77777777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F0B1A0" w14:textId="4F45BFE2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DB1727" w14:textId="77777777" w:rsidR="0067795D" w:rsidRPr="003B5C03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BEA163" w14:textId="77777777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789A21" w14:textId="45425304" w:rsidR="0067795D" w:rsidRPr="003B5C03" w:rsidRDefault="0067795D" w:rsidP="006779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5BDCE02" w14:textId="77777777" w:rsidR="0067795D" w:rsidRPr="003B5C03" w:rsidRDefault="0067795D" w:rsidP="006779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5437DE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8974DD" w14:textId="2BEFFC0B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0D54FC48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0EA9632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657678" w14:textId="2290EC1C" w:rsidR="0067795D" w:rsidRPr="003B5C03" w:rsidRDefault="0067795D" w:rsidP="006779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4B7EA20D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3D169B6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1C96B64" w14:textId="33D1415C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6729C5B9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F8B9C5" w14:textId="77777777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532F479" w14:textId="6FFB9AB2" w:rsidR="0067795D" w:rsidRPr="003B5C03" w:rsidRDefault="0067795D" w:rsidP="006779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1ED99A41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FF705B" w14:textId="73E6ABE0" w:rsidR="0067795D" w:rsidRPr="003B5C03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860424" w14:textId="77777777" w:rsidR="0067795D" w:rsidRPr="003B5C03" w:rsidRDefault="0067795D" w:rsidP="006779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44C96F0" w14:textId="50513C0E" w:rsidR="0067795D" w:rsidRPr="003B5C03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5AC9" w:rsidRPr="00C4398E" w14:paraId="4D665F2F" w14:textId="77777777" w:rsidTr="004929B6">
        <w:tc>
          <w:tcPr>
            <w:tcW w:w="2592" w:type="dxa"/>
          </w:tcPr>
          <w:p w14:paraId="01E5D7BE" w14:textId="77777777" w:rsidR="00EF5AC9" w:rsidRPr="003B5C03" w:rsidRDefault="00EF5AC9" w:rsidP="00EF5AC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699240D4" w14:textId="77777777" w:rsidR="00EF5AC9" w:rsidRPr="003B5C03" w:rsidRDefault="00EF5AC9" w:rsidP="00EF5AC9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ACDF6B0" w14:textId="77777777" w:rsidR="00EF5AC9" w:rsidRPr="003B5C03" w:rsidRDefault="00EF5AC9" w:rsidP="00EF5AC9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D771C" w14:textId="77777777" w:rsidR="00EF5AC9" w:rsidRPr="003B5C03" w:rsidRDefault="00EF5AC9" w:rsidP="00EF5AC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A4F3759" w14:textId="77777777" w:rsidR="00EF5AC9" w:rsidRPr="003B5C03" w:rsidRDefault="00EF5AC9" w:rsidP="00EF5AC9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0B4ACA" w14:textId="77777777" w:rsidR="00EF5AC9" w:rsidRPr="003B5C03" w:rsidRDefault="00EF5AC9" w:rsidP="00EF5AC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11227" w14:textId="77777777" w:rsidR="00EF5AC9" w:rsidRPr="003B5C03" w:rsidRDefault="00EF5AC9" w:rsidP="00EF5A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625C27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F7612EC" w14:textId="77777777" w:rsidR="00EF5AC9" w:rsidRPr="003B5C03" w:rsidRDefault="00EF5AC9" w:rsidP="00EF5A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C0978A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825EA0" w14:textId="7DC542E1" w:rsidR="00EF5AC9" w:rsidRPr="003B5C03" w:rsidRDefault="00EF5AC9" w:rsidP="00EF5A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567503A1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1919B8" w14:textId="1DAFF1DD" w:rsidR="00EF5AC9" w:rsidRPr="003B5C03" w:rsidRDefault="00EF5AC9" w:rsidP="00EF5A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77FC86B3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87F95" w14:textId="393726BD" w:rsidR="00EF5AC9" w:rsidRPr="00EF5AC9" w:rsidRDefault="00EF5AC9" w:rsidP="00EF5A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5AC9">
              <w:rPr>
                <w:rFonts w:ascii="Angsana New" w:hAnsi="Angsana New"/>
                <w:b/>
                <w:bCs/>
                <w:sz w:val="28"/>
                <w:szCs w:val="28"/>
              </w:rPr>
              <w:t>235,500</w:t>
            </w:r>
          </w:p>
        </w:tc>
        <w:tc>
          <w:tcPr>
            <w:tcW w:w="270" w:type="dxa"/>
          </w:tcPr>
          <w:p w14:paraId="7FD34906" w14:textId="77777777" w:rsidR="00EF5AC9" w:rsidRPr="003B5C03" w:rsidRDefault="00EF5AC9" w:rsidP="00EF5AC9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A55979" w14:textId="62F4DDF6" w:rsidR="00EF5AC9" w:rsidRPr="00925088" w:rsidRDefault="00EF5AC9" w:rsidP="00EF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088">
              <w:rPr>
                <w:rFonts w:ascii="Angsana New" w:hAnsi="Angsana New"/>
                <w:b/>
                <w:bCs/>
                <w:sz w:val="28"/>
                <w:szCs w:val="28"/>
              </w:rPr>
              <w:t>277,798</w:t>
            </w:r>
          </w:p>
        </w:tc>
      </w:tr>
    </w:tbl>
    <w:p w14:paraId="2B742BFD" w14:textId="77777777"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E91871">
          <w:head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2C851F8" w14:textId="70525DA8" w:rsidR="009B4367" w:rsidRDefault="009B4367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 w:rsidR="00036276">
        <w:rPr>
          <w:rFonts w:ascii="Angsana New" w:hAnsi="Angsana New"/>
          <w:sz w:val="30"/>
          <w:szCs w:val="30"/>
        </w:rPr>
        <w:t xml:space="preserve">30 </w:t>
      </w:r>
      <w:r w:rsidR="00036276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9FD4E63" w14:textId="77777777" w:rsidR="009B4367" w:rsidRDefault="009B4367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9B4367" w:rsidRPr="00C4398E" w14:paraId="6D400F5E" w14:textId="77777777" w:rsidTr="001B4F34">
        <w:trPr>
          <w:trHeight w:val="272"/>
        </w:trPr>
        <w:tc>
          <w:tcPr>
            <w:tcW w:w="2070" w:type="dxa"/>
          </w:tcPr>
          <w:p w14:paraId="05B52E1F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12B6FC02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10EE9AA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CB03F9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03C30FC1" w14:textId="3FE18E6C" w:rsidR="009B4367" w:rsidRPr="0035297B" w:rsidRDefault="009B4367" w:rsidP="001B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B4367" w:rsidRPr="008733FB" w14:paraId="24F70561" w14:textId="77777777" w:rsidTr="004F36BF">
        <w:trPr>
          <w:trHeight w:val="389"/>
        </w:trPr>
        <w:tc>
          <w:tcPr>
            <w:tcW w:w="2070" w:type="dxa"/>
          </w:tcPr>
          <w:p w14:paraId="4D9A6D9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AE56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4" w:type="dxa"/>
          </w:tcPr>
          <w:p w14:paraId="77EEF542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43CD3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352410D8" w14:textId="598A2D95" w:rsidR="009B4367" w:rsidRPr="00036276" w:rsidRDefault="00036276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3A6F6D9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8CE80" w14:textId="77777777" w:rsidR="009B4367" w:rsidRPr="0035297B" w:rsidRDefault="00F22C8C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B4367"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B4367" w:rsidRPr="008733FB" w14:paraId="633A6D8C" w14:textId="77777777" w:rsidTr="004F36BF">
        <w:trPr>
          <w:trHeight w:val="407"/>
        </w:trPr>
        <w:tc>
          <w:tcPr>
            <w:tcW w:w="2070" w:type="dxa"/>
          </w:tcPr>
          <w:p w14:paraId="33961DE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5DB38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8B7C4F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D0B23F9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6F6FD9CD" w14:textId="32C24AA9" w:rsidR="009B4367" w:rsidRPr="0035297B" w:rsidRDefault="009D5A92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1037F3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3430A0" w14:textId="11B14EA7" w:rsidR="009B4367" w:rsidRPr="0035297B" w:rsidRDefault="009D5A92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9B4367" w:rsidRPr="008733FB" w14:paraId="3DD876E7" w14:textId="77777777" w:rsidTr="004F36BF">
        <w:trPr>
          <w:trHeight w:val="407"/>
        </w:trPr>
        <w:tc>
          <w:tcPr>
            <w:tcW w:w="2070" w:type="dxa"/>
          </w:tcPr>
          <w:p w14:paraId="538984C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795DE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66FD3BB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BE9B68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700D007C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B4367" w:rsidRPr="008733FB" w14:paraId="463746C5" w14:textId="77777777" w:rsidTr="004F36BF">
        <w:tc>
          <w:tcPr>
            <w:tcW w:w="2070" w:type="dxa"/>
          </w:tcPr>
          <w:p w14:paraId="34565E73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70723625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68941782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6CFF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75D6C1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C8CA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C6A4F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95D" w:rsidRPr="008733FB" w14:paraId="156FE1D3" w14:textId="77777777" w:rsidTr="00540591">
        <w:trPr>
          <w:trHeight w:val="560"/>
        </w:trPr>
        <w:tc>
          <w:tcPr>
            <w:tcW w:w="2070" w:type="dxa"/>
          </w:tcPr>
          <w:p w14:paraId="51A2D25A" w14:textId="77777777" w:rsidR="0067795D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นิปปอน</w:t>
            </w: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14:paraId="570CE850" w14:textId="101C1BBC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25392C17" w14:textId="77777777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D402801" w14:textId="294FE3CF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414B71CD" w14:textId="77777777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598B3C" w14:textId="3EB9F3AD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343F3465" w14:textId="77777777" w:rsidR="0067795D" w:rsidRPr="0035297B" w:rsidRDefault="0067795D" w:rsidP="0067795D">
            <w:pPr>
              <w:tabs>
                <w:tab w:val="clear" w:pos="454"/>
                <w:tab w:val="decimal" w:pos="440"/>
              </w:tabs>
              <w:spacing w:line="240" w:lineRule="auto"/>
              <w:ind w:left="103" w:right="-153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9D7FC" w14:textId="77777777" w:rsidR="0067795D" w:rsidRPr="0035297B" w:rsidRDefault="0067795D" w:rsidP="0067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00371820" w14:textId="77777777" w:rsidR="00C02ABA" w:rsidRDefault="00C02ABA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CA52724" w14:textId="77777777" w:rsidR="004B2EFB" w:rsidRDefault="004B2EFB" w:rsidP="009F18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F48B1">
        <w:rPr>
          <w:rFonts w:ascii="Angsana New" w:hAnsi="Angsana New" w:hint="cs"/>
          <w:sz w:val="30"/>
          <w:szCs w:val="30"/>
          <w:cs/>
        </w:rPr>
        <w:t>ทั้งหมด</w:t>
      </w:r>
      <w:r w:rsidR="007649D2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</w:t>
      </w:r>
      <w:r w:rsidR="007649D2">
        <w:rPr>
          <w:rFonts w:ascii="Angsana New" w:hAnsi="Angsana New" w:hint="cs"/>
          <w:sz w:val="30"/>
          <w:szCs w:val="30"/>
          <w:cs/>
        </w:rPr>
        <w:t>ไทย</w:t>
      </w:r>
    </w:p>
    <w:p w14:paraId="6B0AF5F6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ACB17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38D569" w14:textId="77777777" w:rsidR="006340FE" w:rsidRDefault="006340FE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9DFA69" w14:textId="264ECDC5" w:rsidR="00CF77DA" w:rsidRDefault="00CF77D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F77DA" w:rsidSect="009B4367"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09C6BCE" w14:textId="4E74E288" w:rsidR="00395F76" w:rsidRPr="0050551C" w:rsidRDefault="00D012B2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5BA09D53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B52EFA">
        <w:rPr>
          <w:rFonts w:ascii="Angsana New" w:hAnsi="Angsana New" w:hint="cs"/>
          <w:sz w:val="30"/>
          <w:szCs w:val="30"/>
          <w:cs/>
        </w:rPr>
        <w:t>หก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52EFA">
        <w:rPr>
          <w:rFonts w:ascii="Angsana New" w:hAnsi="Angsana New"/>
          <w:sz w:val="30"/>
          <w:szCs w:val="30"/>
        </w:rPr>
        <w:t xml:space="preserve">30 </w:t>
      </w:r>
      <w:r w:rsidR="00B52EFA">
        <w:rPr>
          <w:rFonts w:ascii="Angsana New" w:hAnsi="Angsana New" w:hint="cs"/>
          <w:sz w:val="30"/>
          <w:szCs w:val="30"/>
          <w:cs/>
        </w:rPr>
        <w:t>มิถุนายน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315B77"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4</w:t>
      </w:r>
      <w:r w:rsidR="00315B77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61"/>
        <w:gridCol w:w="1709"/>
        <w:gridCol w:w="271"/>
        <w:gridCol w:w="1619"/>
        <w:gridCol w:w="270"/>
        <w:gridCol w:w="1619"/>
        <w:gridCol w:w="273"/>
        <w:gridCol w:w="1527"/>
        <w:gridCol w:w="273"/>
        <w:gridCol w:w="1441"/>
        <w:gridCol w:w="276"/>
        <w:gridCol w:w="1616"/>
      </w:tblGrid>
      <w:tr w:rsidR="00263A70" w:rsidRPr="0098013D" w14:paraId="6E198FE6" w14:textId="77777777" w:rsidTr="00263A70">
        <w:trPr>
          <w:tblHeader/>
        </w:trPr>
        <w:tc>
          <w:tcPr>
            <w:tcW w:w="1333" w:type="pct"/>
          </w:tcPr>
          <w:p w14:paraId="3D667F4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67" w:type="pct"/>
            <w:gridSpan w:val="11"/>
          </w:tcPr>
          <w:p w14:paraId="202CB49C" w14:textId="5018B0E5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81246E">
              <w:rPr>
                <w:rFonts w:ascii="Angsana New" w:hAnsi="Angsana New" w:hint="cs"/>
                <w:bCs/>
                <w:sz w:val="30"/>
                <w:szCs w:val="30"/>
                <w:cs/>
              </w:rPr>
              <w:t>นรวม</w:t>
            </w:r>
          </w:p>
        </w:tc>
      </w:tr>
      <w:tr w:rsidR="00263A70" w:rsidRPr="0098013D" w14:paraId="011C11AC" w14:textId="77777777" w:rsidTr="00263A70">
        <w:trPr>
          <w:trHeight w:val="1548"/>
          <w:tblHeader/>
        </w:trPr>
        <w:tc>
          <w:tcPr>
            <w:tcW w:w="1333" w:type="pct"/>
          </w:tcPr>
          <w:p w14:paraId="65B2527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  <w:hideMark/>
          </w:tcPr>
          <w:p w14:paraId="0DA7C996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0896370F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124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21EA262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  <w:hideMark/>
          </w:tcPr>
          <w:p w14:paraId="2EC59243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1" w:type="pct"/>
            <w:vAlign w:val="bottom"/>
          </w:tcPr>
          <w:p w14:paraId="0CD73844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  <w:hideMark/>
          </w:tcPr>
          <w:p w14:paraId="37963882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2" w:type="pct"/>
            <w:vAlign w:val="bottom"/>
          </w:tcPr>
          <w:p w14:paraId="160F7E5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6B6EFE90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2" w:type="pct"/>
          </w:tcPr>
          <w:p w14:paraId="51B510D0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99C8D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8F8888" w14:textId="7A3522F1" w:rsidR="00263A70" w:rsidRPr="0081246E" w:rsidRDefault="001E05F6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  <w:p w14:paraId="6154A553" w14:textId="08B74CDC" w:rsidR="00263A70" w:rsidRPr="0081246E" w:rsidRDefault="00263A70" w:rsidP="00403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3" w:type="pct"/>
          </w:tcPr>
          <w:p w14:paraId="6ABB580F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  <w:vAlign w:val="bottom"/>
            <w:hideMark/>
          </w:tcPr>
          <w:p w14:paraId="075740EA" w14:textId="68499A8F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637A6973" w:rsidR="00263A70" w:rsidRPr="0081246E" w:rsidRDefault="00B52EFA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263A70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3A70" w:rsidRPr="0081246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D4734" w:rsidRPr="0098013D" w14:paraId="667DDAF2" w14:textId="77777777" w:rsidTr="008D4734">
        <w:trPr>
          <w:trHeight w:val="119"/>
          <w:tblHeader/>
        </w:trPr>
        <w:tc>
          <w:tcPr>
            <w:tcW w:w="1333" w:type="pct"/>
          </w:tcPr>
          <w:p w14:paraId="6A9F54B0" w14:textId="77777777" w:rsidR="008D4734" w:rsidRPr="0081246E" w:rsidRDefault="008D4734" w:rsidP="008D473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7" w:type="pct"/>
            <w:gridSpan w:val="11"/>
            <w:vAlign w:val="bottom"/>
          </w:tcPr>
          <w:p w14:paraId="51CAA737" w14:textId="1BCB7F3B" w:rsidR="008D4734" w:rsidRPr="008D4734" w:rsidRDefault="008D4734" w:rsidP="008D47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002F0" w:rsidRPr="0098013D" w14:paraId="1690AE0C" w14:textId="77777777" w:rsidTr="00263A70">
        <w:trPr>
          <w:tblHeader/>
        </w:trPr>
        <w:tc>
          <w:tcPr>
            <w:tcW w:w="1333" w:type="pct"/>
            <w:hideMark/>
          </w:tcPr>
          <w:p w14:paraId="4E5CB383" w14:textId="77777777" w:rsidR="00B002F0" w:rsidRPr="0081246E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5" w:type="pct"/>
          </w:tcPr>
          <w:p w14:paraId="555F9130" w14:textId="7278F8D9" w:rsidR="00B002F0" w:rsidRPr="0081246E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  <w:tc>
          <w:tcPr>
            <w:tcW w:w="91" w:type="pct"/>
          </w:tcPr>
          <w:p w14:paraId="4E51CE28" w14:textId="77777777" w:rsidR="00B002F0" w:rsidRPr="0081246E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35EA7B4" w14:textId="31A5856B" w:rsidR="00B002F0" w:rsidRPr="00B002F0" w:rsidRDefault="00B002F0" w:rsidP="00EB3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51546FB1" w14:textId="77777777" w:rsidR="00B002F0" w:rsidRPr="00B002F0" w:rsidRDefault="00B002F0" w:rsidP="00B00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F4DC832" w14:textId="35FC33D8" w:rsidR="00B002F0" w:rsidRPr="00B002F0" w:rsidRDefault="00B002F0" w:rsidP="0067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5605F969" w14:textId="77777777" w:rsidR="00B002F0" w:rsidRPr="00B002F0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E3E036B" w14:textId="275DA695" w:rsidR="00B002F0" w:rsidRPr="00B002F0" w:rsidRDefault="00B002F0" w:rsidP="0067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69DE46B" w14:textId="77777777" w:rsidR="00B002F0" w:rsidRPr="00B002F0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C15E447" w14:textId="3F360B6B" w:rsidR="00B002F0" w:rsidRPr="00B002F0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3542A4D" w14:textId="77777777" w:rsidR="00B002F0" w:rsidRPr="0081246E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EE371C7" w14:textId="646379CC" w:rsidR="00B002F0" w:rsidRPr="0081246E" w:rsidRDefault="00B002F0" w:rsidP="00B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</w:tr>
      <w:tr w:rsidR="00235F2E" w:rsidRPr="0098013D" w14:paraId="78636232" w14:textId="77777777" w:rsidTr="00263A70">
        <w:trPr>
          <w:tblHeader/>
        </w:trPr>
        <w:tc>
          <w:tcPr>
            <w:tcW w:w="1333" w:type="pct"/>
            <w:hideMark/>
          </w:tcPr>
          <w:p w14:paraId="4771B22A" w14:textId="77777777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5" w:type="pct"/>
          </w:tcPr>
          <w:p w14:paraId="6FCCCAC0" w14:textId="780B8D41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672,563</w:t>
            </w:r>
          </w:p>
        </w:tc>
        <w:tc>
          <w:tcPr>
            <w:tcW w:w="91" w:type="pct"/>
          </w:tcPr>
          <w:p w14:paraId="1E8B0B42" w14:textId="77777777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73B9ED8" w14:textId="4E261274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22,448</w:t>
            </w:r>
          </w:p>
        </w:tc>
        <w:tc>
          <w:tcPr>
            <w:tcW w:w="91" w:type="pct"/>
          </w:tcPr>
          <w:p w14:paraId="2549A354" w14:textId="77777777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150BA5B6" w14:textId="215B5F0A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7AE0E293" w14:textId="77777777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06108BB" w14:textId="601B3B36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(42,443)</w:t>
            </w:r>
          </w:p>
        </w:tc>
        <w:tc>
          <w:tcPr>
            <w:tcW w:w="92" w:type="pct"/>
          </w:tcPr>
          <w:p w14:paraId="5D0B3AF6" w14:textId="77777777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598B3FE" w14:textId="04FC27DE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1B82A3B0" w14:textId="77777777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E3DEABF" w14:textId="026230D8" w:rsidR="00235F2E" w:rsidRPr="0081246E" w:rsidRDefault="001567B1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652,568</w:t>
            </w:r>
          </w:p>
        </w:tc>
      </w:tr>
      <w:tr w:rsidR="00235F2E" w:rsidRPr="0098013D" w14:paraId="07B676D5" w14:textId="77777777" w:rsidTr="00263A70">
        <w:trPr>
          <w:tblHeader/>
        </w:trPr>
        <w:tc>
          <w:tcPr>
            <w:tcW w:w="1333" w:type="pct"/>
            <w:hideMark/>
          </w:tcPr>
          <w:p w14:paraId="17BB1CF1" w14:textId="77777777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5" w:type="pct"/>
          </w:tcPr>
          <w:p w14:paraId="0051F7F0" w14:textId="2E4E966F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1,805,458</w:t>
            </w:r>
          </w:p>
        </w:tc>
        <w:tc>
          <w:tcPr>
            <w:tcW w:w="91" w:type="pct"/>
          </w:tcPr>
          <w:p w14:paraId="63A15002" w14:textId="77777777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E8741CF" w14:textId="557ADFDE" w:rsidR="00235F2E" w:rsidRPr="003D1A54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D1A54">
              <w:rPr>
                <w:rFonts w:ascii="Angsana New" w:hAnsi="Angsana New"/>
                <w:sz w:val="30"/>
                <w:szCs w:val="30"/>
              </w:rPr>
              <w:t>108,35</w:t>
            </w:r>
            <w:r w:rsidR="00C416D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1" w:type="pct"/>
          </w:tcPr>
          <w:p w14:paraId="65F46555" w14:textId="77777777" w:rsidR="00235F2E" w:rsidRPr="003D1A54" w:rsidRDefault="00235F2E" w:rsidP="0023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E0647D" w14:textId="72FEC73C" w:rsidR="00235F2E" w:rsidRPr="003D1A54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D1A54">
              <w:rPr>
                <w:rFonts w:ascii="Angsana New" w:hAnsi="Angsana New"/>
                <w:sz w:val="30"/>
                <w:szCs w:val="30"/>
              </w:rPr>
              <w:t>(17,276)</w:t>
            </w:r>
          </w:p>
        </w:tc>
        <w:tc>
          <w:tcPr>
            <w:tcW w:w="92" w:type="pct"/>
          </w:tcPr>
          <w:p w14:paraId="1A7BFDDB" w14:textId="77777777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1C68A82" w14:textId="567E7B19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left" w:pos="105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(234,680)</w:t>
            </w:r>
          </w:p>
        </w:tc>
        <w:tc>
          <w:tcPr>
            <w:tcW w:w="92" w:type="pct"/>
          </w:tcPr>
          <w:p w14:paraId="7C94750A" w14:textId="77777777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8BC6FCC" w14:textId="2DEDF6AD" w:rsidR="00235F2E" w:rsidRPr="00B002F0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</w:t>
            </w:r>
            <w:r w:rsidR="001A17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3" w:type="pct"/>
          </w:tcPr>
          <w:p w14:paraId="71C3EB3E" w14:textId="77777777" w:rsidR="00235F2E" w:rsidRPr="0081246E" w:rsidRDefault="00235F2E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19C564" w14:textId="2FC3E50D" w:rsidR="00235F2E" w:rsidRPr="0081246E" w:rsidRDefault="001567B1" w:rsidP="0023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1,666,70</w:t>
            </w:r>
            <w:r w:rsidR="00C416D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E053F" w:rsidRPr="0098013D" w14:paraId="38CF34F9" w14:textId="77777777" w:rsidTr="00263A70">
        <w:trPr>
          <w:tblHeader/>
        </w:trPr>
        <w:tc>
          <w:tcPr>
            <w:tcW w:w="1333" w:type="pct"/>
            <w:hideMark/>
          </w:tcPr>
          <w:p w14:paraId="7DF97343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5" w:type="pct"/>
          </w:tcPr>
          <w:p w14:paraId="65C7BFC8" w14:textId="4C3B3B62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29,640</w:t>
            </w:r>
          </w:p>
        </w:tc>
        <w:tc>
          <w:tcPr>
            <w:tcW w:w="91" w:type="pct"/>
          </w:tcPr>
          <w:p w14:paraId="3B1551F8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F669AA" w14:textId="52C639FE" w:rsidR="004E053F" w:rsidRPr="003D1A54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D1A54">
              <w:rPr>
                <w:rFonts w:ascii="Angsana New" w:hAnsi="Angsana New"/>
                <w:sz w:val="30"/>
                <w:szCs w:val="30"/>
              </w:rPr>
              <w:t>5,180</w:t>
            </w:r>
          </w:p>
        </w:tc>
        <w:tc>
          <w:tcPr>
            <w:tcW w:w="91" w:type="pct"/>
          </w:tcPr>
          <w:p w14:paraId="77407F0A" w14:textId="77777777" w:rsidR="004E053F" w:rsidRPr="003D1A54" w:rsidRDefault="004E053F" w:rsidP="004E05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0568C23" w14:textId="0C256D73" w:rsidR="004E053F" w:rsidRPr="003D1A54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D1A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134AC49A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6651007" w14:textId="584B38EB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(6,467)</w:t>
            </w:r>
          </w:p>
        </w:tc>
        <w:tc>
          <w:tcPr>
            <w:tcW w:w="92" w:type="pct"/>
          </w:tcPr>
          <w:p w14:paraId="4DFC4F50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24BAB5" w14:textId="65FD4703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09B342CF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21B9FD3" w14:textId="30B38BC3" w:rsidR="004E053F" w:rsidRPr="0081246E" w:rsidRDefault="001567B1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28,353</w:t>
            </w:r>
          </w:p>
        </w:tc>
      </w:tr>
      <w:tr w:rsidR="004E053F" w:rsidRPr="0098013D" w14:paraId="7E73E3EE" w14:textId="77777777" w:rsidTr="00263A70">
        <w:trPr>
          <w:tblHeader/>
        </w:trPr>
        <w:tc>
          <w:tcPr>
            <w:tcW w:w="1333" w:type="pct"/>
            <w:hideMark/>
          </w:tcPr>
          <w:p w14:paraId="00300DB3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5" w:type="pct"/>
          </w:tcPr>
          <w:p w14:paraId="4E8A4C51" w14:textId="20A84FB5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21,223</w:t>
            </w:r>
          </w:p>
        </w:tc>
        <w:tc>
          <w:tcPr>
            <w:tcW w:w="91" w:type="pct"/>
          </w:tcPr>
          <w:p w14:paraId="2A9E936C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8A6FDA" w14:textId="0D6F5873" w:rsidR="004E053F" w:rsidRPr="003D1A54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D1A54">
              <w:rPr>
                <w:rFonts w:ascii="Angsana New" w:hAnsi="Angsana New"/>
                <w:sz w:val="30"/>
                <w:szCs w:val="30"/>
              </w:rPr>
              <w:t>6,</w:t>
            </w:r>
            <w:r w:rsidR="003D1A54" w:rsidRPr="003D1A54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91" w:type="pct"/>
          </w:tcPr>
          <w:p w14:paraId="79F1BAF5" w14:textId="77777777" w:rsidR="004E053F" w:rsidRPr="003D1A54" w:rsidRDefault="004E053F" w:rsidP="004E05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99E551F" w14:textId="27AFD7E1" w:rsidR="004E053F" w:rsidRPr="003D1A54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D1A54">
              <w:rPr>
                <w:rFonts w:ascii="Angsana New" w:hAnsi="Angsana New"/>
                <w:sz w:val="30"/>
                <w:szCs w:val="30"/>
              </w:rPr>
              <w:t>(2,819)</w:t>
            </w:r>
          </w:p>
        </w:tc>
        <w:tc>
          <w:tcPr>
            <w:tcW w:w="92" w:type="pct"/>
          </w:tcPr>
          <w:p w14:paraId="5A345383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474ACD9" w14:textId="15CA5065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="00C45CFF">
              <w:rPr>
                <w:rFonts w:ascii="Angsana New" w:hAnsi="Angsana New"/>
                <w:sz w:val="30"/>
                <w:szCs w:val="30"/>
              </w:rPr>
              <w:t>553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7C4B94E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B17B5A8" w14:textId="409A293D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B868060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A0CA0B" w14:textId="1612F69B" w:rsidR="004E053F" w:rsidRPr="0081246E" w:rsidRDefault="001567B1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19,64</w:t>
            </w:r>
            <w:r w:rsidR="0094141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053F" w:rsidRPr="0098013D" w14:paraId="4AE5E101" w14:textId="77777777" w:rsidTr="00263A70">
        <w:trPr>
          <w:tblHeader/>
        </w:trPr>
        <w:tc>
          <w:tcPr>
            <w:tcW w:w="1333" w:type="pct"/>
            <w:hideMark/>
          </w:tcPr>
          <w:p w14:paraId="3EFC1CCB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5" w:type="pct"/>
          </w:tcPr>
          <w:p w14:paraId="68E970FC" w14:textId="49711C7F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174,967</w:t>
            </w:r>
          </w:p>
        </w:tc>
        <w:tc>
          <w:tcPr>
            <w:tcW w:w="91" w:type="pct"/>
          </w:tcPr>
          <w:p w14:paraId="5EA05A32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8B12A86" w14:textId="5918B7C3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89,109</w:t>
            </w:r>
          </w:p>
        </w:tc>
        <w:tc>
          <w:tcPr>
            <w:tcW w:w="91" w:type="pct"/>
          </w:tcPr>
          <w:p w14:paraId="4FB921E8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56A936" w14:textId="636BC45C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(62,871)</w:t>
            </w:r>
            <w:r w:rsidR="002B475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" w:type="pct"/>
          </w:tcPr>
          <w:p w14:paraId="73A62D9E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930FEA8" w14:textId="66C6CD39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009E7FE6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7A66166" w14:textId="752CD941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3949DC0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4F37540" w14:textId="2E615ABD" w:rsidR="004E053F" w:rsidRPr="0081246E" w:rsidRDefault="001567B1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201,205</w:t>
            </w:r>
          </w:p>
        </w:tc>
      </w:tr>
      <w:tr w:rsidR="004E053F" w:rsidRPr="0098013D" w14:paraId="65928F22" w14:textId="77777777" w:rsidTr="00A40AC2">
        <w:trPr>
          <w:tblHeader/>
        </w:trPr>
        <w:tc>
          <w:tcPr>
            <w:tcW w:w="1333" w:type="pct"/>
            <w:hideMark/>
          </w:tcPr>
          <w:p w14:paraId="6FF5CB83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5" w:type="pct"/>
          </w:tcPr>
          <w:p w14:paraId="438D4CDD" w14:textId="3E1190EA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101,523</w:t>
            </w:r>
          </w:p>
        </w:tc>
        <w:tc>
          <w:tcPr>
            <w:tcW w:w="91" w:type="pct"/>
          </w:tcPr>
          <w:p w14:paraId="1ECA7FE5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9994437" w14:textId="23DD8DFA" w:rsidR="004E053F" w:rsidRPr="00B002F0" w:rsidRDefault="002B4751" w:rsidP="002B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30,837</w:t>
            </w:r>
          </w:p>
        </w:tc>
        <w:tc>
          <w:tcPr>
            <w:tcW w:w="91" w:type="pct"/>
          </w:tcPr>
          <w:p w14:paraId="67DACB85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BE897A" w14:textId="50763F6B" w:rsidR="004E053F" w:rsidRPr="00B002F0" w:rsidRDefault="002B4751" w:rsidP="002B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(35,359)</w:t>
            </w:r>
          </w:p>
        </w:tc>
        <w:tc>
          <w:tcPr>
            <w:tcW w:w="92" w:type="pct"/>
          </w:tcPr>
          <w:p w14:paraId="5BACF731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59405E5" w14:textId="73BBF6F2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E4E48FE" w14:textId="77777777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6AB2D5AA" w14:textId="5497997C" w:rsidR="004E053F" w:rsidRPr="00B002F0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4656E26C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9BBD2CA" w14:textId="1C0284D6" w:rsidR="004E053F" w:rsidRPr="0081246E" w:rsidRDefault="001567B1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97,001</w:t>
            </w:r>
          </w:p>
        </w:tc>
      </w:tr>
      <w:tr w:rsidR="004E053F" w:rsidRPr="0098013D" w14:paraId="46F9FC3F" w14:textId="77777777" w:rsidTr="009F73DC">
        <w:trPr>
          <w:tblHeader/>
        </w:trPr>
        <w:tc>
          <w:tcPr>
            <w:tcW w:w="1333" w:type="pct"/>
            <w:hideMark/>
          </w:tcPr>
          <w:p w14:paraId="4289FFF1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258450F6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3,403,146</w:t>
            </w:r>
          </w:p>
        </w:tc>
        <w:tc>
          <w:tcPr>
            <w:tcW w:w="91" w:type="pct"/>
          </w:tcPr>
          <w:p w14:paraId="1F0F5851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0C89BAE2" w:rsidR="004E053F" w:rsidRPr="0081246E" w:rsidRDefault="001567B1" w:rsidP="0015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262,</w:t>
            </w:r>
            <w:r w:rsidR="00C45CFF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C416D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1" w:type="pct"/>
          </w:tcPr>
          <w:p w14:paraId="030B7970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59876F64" w:rsidR="004E053F" w:rsidRPr="0081246E" w:rsidRDefault="001567B1" w:rsidP="0015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(118,325)</w:t>
            </w:r>
          </w:p>
        </w:tc>
        <w:tc>
          <w:tcPr>
            <w:tcW w:w="92" w:type="pct"/>
          </w:tcPr>
          <w:p w14:paraId="77E7312C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74FCDF0E" w:rsidR="004E053F" w:rsidRPr="0081246E" w:rsidRDefault="001567B1" w:rsidP="0015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</w:t>
            </w:r>
            <w:r w:rsidR="00C45C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5CFF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810698B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A2D2E5D" w14:textId="0165ED81" w:rsidR="004E053F" w:rsidRPr="0081246E" w:rsidRDefault="001567B1" w:rsidP="0015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</w:t>
            </w:r>
            <w:r w:rsidR="001A178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3" w:type="pct"/>
          </w:tcPr>
          <w:p w14:paraId="3ED89A89" w14:textId="77777777" w:rsidR="004E053F" w:rsidRPr="0081246E" w:rsidRDefault="004E053F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207F23DB" w:rsidR="004E053F" w:rsidRPr="0081246E" w:rsidRDefault="001567B1" w:rsidP="004E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3,263,24</w:t>
            </w:r>
            <w:r w:rsidR="001A178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5F95E15D" w:rsidR="0098013D" w:rsidRPr="00F027C7" w:rsidRDefault="0098013D" w:rsidP="00BA47EC">
      <w:pPr>
        <w:tabs>
          <w:tab w:val="clear" w:pos="227"/>
          <w:tab w:val="clear" w:pos="454"/>
          <w:tab w:val="clear" w:pos="680"/>
          <w:tab w:val="clear" w:pos="907"/>
          <w:tab w:val="left" w:pos="547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9D5A92">
          <w:headerReference w:type="default" r:id="rId22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591"/>
        <w:gridCol w:w="1620"/>
        <w:gridCol w:w="270"/>
        <w:gridCol w:w="1710"/>
        <w:gridCol w:w="270"/>
        <w:gridCol w:w="1800"/>
        <w:gridCol w:w="272"/>
        <w:gridCol w:w="1620"/>
        <w:gridCol w:w="272"/>
        <w:gridCol w:w="1615"/>
      </w:tblGrid>
      <w:tr w:rsidR="00685CB5" w:rsidRPr="00071097" w14:paraId="75A9F153" w14:textId="77777777" w:rsidTr="0089537B">
        <w:trPr>
          <w:tblHeader/>
        </w:trPr>
        <w:tc>
          <w:tcPr>
            <w:tcW w:w="1635" w:type="pct"/>
          </w:tcPr>
          <w:p w14:paraId="052335E2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hideMark/>
          </w:tcPr>
          <w:p w14:paraId="32D6CE02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EFA" w:rsidRPr="00071097" w14:paraId="65B81DF0" w14:textId="77777777" w:rsidTr="00E2042F">
        <w:trPr>
          <w:trHeight w:val="1548"/>
          <w:tblHeader/>
        </w:trPr>
        <w:tc>
          <w:tcPr>
            <w:tcW w:w="1635" w:type="pct"/>
          </w:tcPr>
          <w:p w14:paraId="139BEBC0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  <w:hideMark/>
          </w:tcPr>
          <w:p w14:paraId="251BA6BB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0C0BFA5E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6A69BBB9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  <w:hideMark/>
          </w:tcPr>
          <w:p w14:paraId="75539E37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vAlign w:val="bottom"/>
          </w:tcPr>
          <w:p w14:paraId="7667B1D0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  <w:hideMark/>
          </w:tcPr>
          <w:p w14:paraId="031D7506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7" w:type="pct"/>
            <w:vAlign w:val="bottom"/>
          </w:tcPr>
          <w:p w14:paraId="6E9F441A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F048E2E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7" w:type="pct"/>
          </w:tcPr>
          <w:p w14:paraId="5EAB34C1" w14:textId="7777777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bottom"/>
            <w:hideMark/>
          </w:tcPr>
          <w:p w14:paraId="332BFF3C" w14:textId="77777777" w:rsidR="00B52EFA" w:rsidRPr="0081246E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365DC10" w14:textId="39EB5DB7" w:rsidR="00B52EFA" w:rsidRPr="005223D9" w:rsidRDefault="00B52EFA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85CB5" w:rsidRPr="00071097" w14:paraId="27F838C2" w14:textId="77777777" w:rsidTr="0089537B">
        <w:trPr>
          <w:trHeight w:val="218"/>
          <w:tblHeader/>
        </w:trPr>
        <w:tc>
          <w:tcPr>
            <w:tcW w:w="1635" w:type="pct"/>
          </w:tcPr>
          <w:p w14:paraId="63616F01" w14:textId="77777777" w:rsidR="004A5FA7" w:rsidRPr="005223D9" w:rsidRDefault="004A5FA7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vAlign w:val="bottom"/>
          </w:tcPr>
          <w:p w14:paraId="2BEC6C01" w14:textId="77777777" w:rsidR="004A5FA7" w:rsidRPr="005223D9" w:rsidRDefault="004A5FA7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3F5" w:rsidRPr="00071097" w14:paraId="742B2F0C" w14:textId="77777777" w:rsidTr="00E2042F">
        <w:trPr>
          <w:tblHeader/>
        </w:trPr>
        <w:tc>
          <w:tcPr>
            <w:tcW w:w="1635" w:type="pct"/>
            <w:hideMark/>
          </w:tcPr>
          <w:p w14:paraId="78A62E82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1A532EBC" w14:textId="53D6E6B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  <w:tc>
          <w:tcPr>
            <w:tcW w:w="96" w:type="pct"/>
          </w:tcPr>
          <w:p w14:paraId="04349F5E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1D28E0C" w14:textId="40385FAC" w:rsidR="000023F5" w:rsidRPr="005223D9" w:rsidRDefault="0090720A" w:rsidP="00D97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35A04557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0F27F" w14:textId="4DBB29C4" w:rsidR="000023F5" w:rsidRPr="005223D9" w:rsidRDefault="0090720A" w:rsidP="00D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3B3CE73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03E33A" w14:textId="203E2DB4" w:rsidR="000023F5" w:rsidRPr="005223D9" w:rsidRDefault="0090720A" w:rsidP="00D97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430EC8D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EFDE2D" w14:textId="2B79B5A9" w:rsidR="000023F5" w:rsidRPr="005223D9" w:rsidRDefault="0090720A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</w:tr>
      <w:tr w:rsidR="001A4B94" w:rsidRPr="00071097" w14:paraId="65631C64" w14:textId="77777777" w:rsidTr="00E2042F">
        <w:trPr>
          <w:tblHeader/>
        </w:trPr>
        <w:tc>
          <w:tcPr>
            <w:tcW w:w="1635" w:type="pct"/>
            <w:hideMark/>
          </w:tcPr>
          <w:p w14:paraId="37B8E33C" w14:textId="77777777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4AF242A6" w14:textId="654E8D22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222,414</w:t>
            </w:r>
          </w:p>
        </w:tc>
        <w:tc>
          <w:tcPr>
            <w:tcW w:w="96" w:type="pct"/>
          </w:tcPr>
          <w:p w14:paraId="4AF3A994" w14:textId="77777777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BD735A" w14:textId="3FA5DC3A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2,669</w:t>
            </w:r>
          </w:p>
        </w:tc>
        <w:tc>
          <w:tcPr>
            <w:tcW w:w="96" w:type="pct"/>
          </w:tcPr>
          <w:p w14:paraId="7EFEFC56" w14:textId="77777777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7237BBD" w14:textId="6391BEB3" w:rsidR="001A4B94" w:rsidRPr="005223D9" w:rsidRDefault="001A4B94" w:rsidP="00D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474EB07D" w14:textId="77777777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D59968" w14:textId="206BAC58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(13,31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0D6AF723" w14:textId="77777777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97B0B6" w14:textId="13EB1100" w:rsidR="001A4B94" w:rsidRPr="005223D9" w:rsidRDefault="001A4B94" w:rsidP="001A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211,76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4D3D" w:rsidRPr="00071097" w14:paraId="081E1603" w14:textId="77777777" w:rsidTr="00E2042F">
        <w:trPr>
          <w:tblHeader/>
        </w:trPr>
        <w:tc>
          <w:tcPr>
            <w:tcW w:w="1635" w:type="pct"/>
            <w:hideMark/>
          </w:tcPr>
          <w:p w14:paraId="26452636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14:paraId="45D79F16" w14:textId="14558A6D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646,105</w:t>
            </w:r>
          </w:p>
        </w:tc>
        <w:tc>
          <w:tcPr>
            <w:tcW w:w="96" w:type="pct"/>
          </w:tcPr>
          <w:p w14:paraId="7BFEF50B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F0B8FF8" w14:textId="61946B53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41,75</w:t>
            </w:r>
            <w:r w:rsidR="002C62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</w:tcPr>
          <w:p w14:paraId="799F095D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53720C1" w14:textId="4FCF8DD2" w:rsidR="00824D3D" w:rsidRPr="005223D9" w:rsidRDefault="00824D3D" w:rsidP="0097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(1,542)</w:t>
            </w:r>
          </w:p>
        </w:tc>
        <w:tc>
          <w:tcPr>
            <w:tcW w:w="97" w:type="pct"/>
          </w:tcPr>
          <w:p w14:paraId="0EF08294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CE21E9" w14:textId="307371F6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(83,0</w:t>
            </w:r>
            <w:r w:rsidR="002C6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7" w:type="pct"/>
          </w:tcPr>
          <w:p w14:paraId="6DF7BFAF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8186D2" w14:textId="2CCCED47" w:rsidR="00824D3D" w:rsidRPr="005223D9" w:rsidRDefault="009957C7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603,267</w:t>
            </w:r>
          </w:p>
        </w:tc>
      </w:tr>
      <w:tr w:rsidR="00824D3D" w:rsidRPr="00071097" w14:paraId="361DD322" w14:textId="77777777" w:rsidTr="00E2042F">
        <w:trPr>
          <w:tblHeader/>
        </w:trPr>
        <w:tc>
          <w:tcPr>
            <w:tcW w:w="1635" w:type="pct"/>
            <w:hideMark/>
          </w:tcPr>
          <w:p w14:paraId="053F1DE7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616ACBDB" w14:textId="13CB2BB5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17,218</w:t>
            </w:r>
          </w:p>
        </w:tc>
        <w:tc>
          <w:tcPr>
            <w:tcW w:w="96" w:type="pct"/>
          </w:tcPr>
          <w:p w14:paraId="591B7F74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55864" w14:textId="3D3A81DB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</w:t>
            </w:r>
            <w:r w:rsidR="002C62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</w:tcPr>
          <w:p w14:paraId="754CA03C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AC0893" w14:textId="01B7FF1A" w:rsidR="00824D3D" w:rsidRPr="005223D9" w:rsidRDefault="00824D3D" w:rsidP="00D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DD19CBC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76AE04" w14:textId="67F868BD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(3,788)</w:t>
            </w:r>
          </w:p>
        </w:tc>
        <w:tc>
          <w:tcPr>
            <w:tcW w:w="97" w:type="pct"/>
          </w:tcPr>
          <w:p w14:paraId="3CFEA180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86815F" w14:textId="14286A3A" w:rsidR="00824D3D" w:rsidRPr="005223D9" w:rsidRDefault="009957C7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17,431</w:t>
            </w:r>
          </w:p>
        </w:tc>
      </w:tr>
      <w:tr w:rsidR="00824D3D" w:rsidRPr="00071097" w14:paraId="4012F6EF" w14:textId="77777777" w:rsidTr="00E2042F">
        <w:trPr>
          <w:tblHeader/>
        </w:trPr>
        <w:tc>
          <w:tcPr>
            <w:tcW w:w="1635" w:type="pct"/>
            <w:hideMark/>
          </w:tcPr>
          <w:p w14:paraId="31398CFA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7" w:type="pct"/>
          </w:tcPr>
          <w:p w14:paraId="07E2338E" w14:textId="384DDE00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96" w:type="pct"/>
          </w:tcPr>
          <w:p w14:paraId="0BE0952C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C77082" w14:textId="4489E591" w:rsidR="00824D3D" w:rsidRPr="005223D9" w:rsidRDefault="00D9594E" w:rsidP="00D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2,221</w:t>
            </w:r>
          </w:p>
        </w:tc>
        <w:tc>
          <w:tcPr>
            <w:tcW w:w="96" w:type="pct"/>
          </w:tcPr>
          <w:p w14:paraId="1B33F58F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60299F" w14:textId="3045F02A" w:rsidR="00824D3D" w:rsidRPr="005223D9" w:rsidRDefault="00D9594E" w:rsidP="0097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0B2974DC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74C2F5" w14:textId="6540CD44" w:rsidR="00824D3D" w:rsidRPr="005223D9" w:rsidRDefault="00D9594E" w:rsidP="00D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(1,794)</w:t>
            </w:r>
          </w:p>
        </w:tc>
        <w:tc>
          <w:tcPr>
            <w:tcW w:w="97" w:type="pct"/>
          </w:tcPr>
          <w:p w14:paraId="2A682332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81B081B" w14:textId="29FF1491" w:rsidR="00824D3D" w:rsidRPr="005223D9" w:rsidRDefault="009957C7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17F60" w:rsidRPr="00071097" w14:paraId="4B51F62B" w14:textId="77777777" w:rsidTr="00E2042F">
        <w:trPr>
          <w:tblHeader/>
        </w:trPr>
        <w:tc>
          <w:tcPr>
            <w:tcW w:w="1635" w:type="pct"/>
            <w:hideMark/>
          </w:tcPr>
          <w:p w14:paraId="329803DE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14:paraId="0CD93BB6" w14:textId="25FD8F76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67,947</w:t>
            </w:r>
          </w:p>
        </w:tc>
        <w:tc>
          <w:tcPr>
            <w:tcW w:w="96" w:type="pct"/>
          </w:tcPr>
          <w:p w14:paraId="04D4635A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2F429F1" w14:textId="4375976B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61,57</w:t>
            </w:r>
            <w:r w:rsidR="002C62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4BF9EFDF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E741860" w14:textId="6099BD64" w:rsidR="00D17F60" w:rsidRPr="005223D9" w:rsidRDefault="00D17F60" w:rsidP="0097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(41,16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56D7F6F6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2A1E46" w14:textId="0635F4A5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8D83448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5A6141" w14:textId="46348D33" w:rsidR="00D17F60" w:rsidRPr="005223D9" w:rsidRDefault="009957C7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88,35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17F60" w:rsidRPr="00071097" w14:paraId="2EAB6B25" w14:textId="77777777" w:rsidTr="00E2042F">
        <w:trPr>
          <w:tblHeader/>
        </w:trPr>
        <w:tc>
          <w:tcPr>
            <w:tcW w:w="1635" w:type="pct"/>
            <w:hideMark/>
          </w:tcPr>
          <w:p w14:paraId="225DBD9E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14:paraId="014022C1" w14:textId="2BF42582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17,353</w:t>
            </w:r>
          </w:p>
        </w:tc>
        <w:tc>
          <w:tcPr>
            <w:tcW w:w="96" w:type="pct"/>
          </w:tcPr>
          <w:p w14:paraId="1481FD1D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9D80173" w14:textId="7CE146B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3,214</w:t>
            </w:r>
          </w:p>
        </w:tc>
        <w:tc>
          <w:tcPr>
            <w:tcW w:w="96" w:type="pct"/>
          </w:tcPr>
          <w:p w14:paraId="4EBC7BCB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E60931" w14:textId="75F83AD6" w:rsidR="00D17F60" w:rsidRPr="005223D9" w:rsidRDefault="007007A8" w:rsidP="0097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26FB6C9A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821495" w14:textId="5EF70D85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75C5A4B" w14:textId="77777777" w:rsidR="00D17F60" w:rsidRPr="005223D9" w:rsidRDefault="00D17F60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00B1A2" w14:textId="1D11E680" w:rsidR="00D17F60" w:rsidRPr="005223D9" w:rsidRDefault="009957C7" w:rsidP="00D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19,08</w:t>
            </w:r>
            <w:r w:rsidR="002C64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24D3D" w:rsidRPr="00071097" w14:paraId="7920C6B8" w14:textId="77777777" w:rsidTr="009D5A92">
        <w:trPr>
          <w:tblHeader/>
        </w:trPr>
        <w:tc>
          <w:tcPr>
            <w:tcW w:w="1635" w:type="pct"/>
            <w:hideMark/>
          </w:tcPr>
          <w:p w14:paraId="013A3560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2F328B74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1,066,710</w:t>
            </w:r>
          </w:p>
        </w:tc>
        <w:tc>
          <w:tcPr>
            <w:tcW w:w="96" w:type="pct"/>
          </w:tcPr>
          <w:p w14:paraId="71F90129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31F0FCEC" w:rsidR="00824D3D" w:rsidRPr="005223D9" w:rsidRDefault="002C629C" w:rsidP="002C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115,432</w:t>
            </w:r>
          </w:p>
        </w:tc>
        <w:tc>
          <w:tcPr>
            <w:tcW w:w="96" w:type="pct"/>
          </w:tcPr>
          <w:p w14:paraId="5A10D74F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61B47E44" w:rsidR="00824D3D" w:rsidRPr="005223D9" w:rsidRDefault="002C629C" w:rsidP="0097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(44,3</w:t>
            </w:r>
            <w:r w:rsidR="002C6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2DF36A5F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5B2BAE77" w:rsidR="00824D3D" w:rsidRPr="005223D9" w:rsidRDefault="009957C7" w:rsidP="0099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(101,94</w:t>
            </w:r>
            <w:r w:rsidR="002C6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58AC8555" w14:textId="77777777" w:rsidR="00824D3D" w:rsidRPr="005223D9" w:rsidRDefault="00824D3D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1714FD1A" w:rsidR="00824D3D" w:rsidRPr="005223D9" w:rsidRDefault="008A5D2C" w:rsidP="008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1,035,844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494AA9">
          <w:headerReference w:type="default" r:id="rId23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51BE6145" w14:textId="296D0D59" w:rsidR="00E110D3" w:rsidRDefault="00D012B2" w:rsidP="0065463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110D3" w:rsidRPr="00023E7F">
        <w:rPr>
          <w:rFonts w:ascii="Angsana New" w:hAnsi="Angsana New"/>
          <w:b/>
          <w:bCs/>
          <w:sz w:val="30"/>
          <w:szCs w:val="30"/>
        </w:rPr>
        <w:tab/>
      </w:r>
      <w:r w:rsidR="00E110D3" w:rsidRPr="0066450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6CDAC8B" w14:textId="57E78354" w:rsidR="00BC763B" w:rsidRPr="00D40A6A" w:rsidRDefault="00BC763B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067"/>
        <w:gridCol w:w="1100"/>
        <w:gridCol w:w="232"/>
        <w:gridCol w:w="1065"/>
        <w:gridCol w:w="234"/>
        <w:gridCol w:w="1054"/>
        <w:gridCol w:w="232"/>
        <w:gridCol w:w="1058"/>
        <w:gridCol w:w="244"/>
        <w:gridCol w:w="1058"/>
        <w:gridCol w:w="232"/>
        <w:gridCol w:w="1054"/>
      </w:tblGrid>
      <w:tr w:rsidR="00E73B89" w:rsidRPr="00F67B5C" w14:paraId="7884EA06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6632322D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</w:tcPr>
          <w:p w14:paraId="2EBBDFC9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67B5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73B89" w:rsidRPr="00F67B5C" w14:paraId="55E47C04" w14:textId="77777777" w:rsidTr="00E73B89">
        <w:trPr>
          <w:trHeight w:val="362"/>
          <w:tblHeader/>
        </w:trPr>
        <w:tc>
          <w:tcPr>
            <w:tcW w:w="2067" w:type="dxa"/>
            <w:shd w:val="clear" w:color="auto" w:fill="auto"/>
          </w:tcPr>
          <w:p w14:paraId="1E12D760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53DD46A1" w14:textId="3250540A" w:rsidR="00E73B89" w:rsidRPr="00F67B5C" w:rsidRDefault="008124EF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73B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73B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2" w:type="dxa"/>
            <w:shd w:val="clear" w:color="auto" w:fill="auto"/>
          </w:tcPr>
          <w:p w14:paraId="6AEB76A3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6" w:type="dxa"/>
            <w:gridSpan w:val="5"/>
            <w:shd w:val="clear" w:color="auto" w:fill="auto"/>
          </w:tcPr>
          <w:p w14:paraId="6633377C" w14:textId="3E72CA56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73B89" w:rsidRPr="00F67B5C" w14:paraId="00CF4D03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39769BD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64560A6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E99761A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054AD51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89EF98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5B954A9" w14:textId="77777777" w:rsidR="00E73B89" w:rsidRPr="00CC3114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1F1CB50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116F78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BEDF2EF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28D9855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D19E91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6100CFF" w14:textId="77777777" w:rsidR="00E73B89" w:rsidRPr="00CC3114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E73B89" w:rsidRPr="00F67B5C" w14:paraId="1E542053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2BCA0C50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  <w:vAlign w:val="bottom"/>
          </w:tcPr>
          <w:p w14:paraId="0147109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7DDD" w:rsidRPr="00F67B5C" w14:paraId="4C6598A8" w14:textId="77777777" w:rsidTr="00C30E2D">
        <w:tc>
          <w:tcPr>
            <w:tcW w:w="2067" w:type="dxa"/>
            <w:shd w:val="clear" w:color="auto" w:fill="auto"/>
          </w:tcPr>
          <w:p w14:paraId="2D1F926F" w14:textId="77777777" w:rsidR="00347DDD" w:rsidRPr="00427852" w:rsidRDefault="00347DDD" w:rsidP="00347DDD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427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F418526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7852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F9DCEAB" w14:textId="150EF49D" w:rsidR="00347DDD" w:rsidRPr="00057B3E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35,532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0E5FBB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67B76DB" w14:textId="399F9D99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98B74F2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6122309" w14:textId="4508781E" w:rsidR="00347DDD" w:rsidRPr="00057B3E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35,532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0D6CFCF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EF133C" w14:textId="27AA1C76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DC1D93B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0B7B6FB" w14:textId="179DCFA0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2F3691D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F1464A2" w14:textId="68C22FE3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</w:tr>
      <w:tr w:rsidR="00347DDD" w:rsidRPr="00F67B5C" w14:paraId="3E70AED1" w14:textId="77777777" w:rsidTr="00C30E2D">
        <w:tc>
          <w:tcPr>
            <w:tcW w:w="2067" w:type="dxa"/>
            <w:shd w:val="clear" w:color="auto" w:fill="auto"/>
          </w:tcPr>
          <w:p w14:paraId="709E3DF8" w14:textId="77777777" w:rsidR="00347DDD" w:rsidRPr="00427852" w:rsidRDefault="00347DDD" w:rsidP="00347DDD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427852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1BC443D" w14:textId="0C3EA11D" w:rsidR="00347DDD" w:rsidRPr="007D4040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E92966D" w14:textId="77777777" w:rsidR="00347DDD" w:rsidRPr="007D4040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8A1AB44" w14:textId="3B6DD4EB" w:rsidR="00347DDD" w:rsidRPr="007D4040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342E1C" w14:textId="77777777" w:rsidR="00347DDD" w:rsidRPr="007D4040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5D9E347" w14:textId="70F4E81E" w:rsidR="00347DDD" w:rsidRPr="007D4040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8,775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2F1056B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699F8F" w14:textId="23A690AD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117,369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61AE194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4CC02F" w14:textId="1B2EE3DC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B75A79B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BABF206" w14:textId="16B59B1F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117,369</w:t>
            </w:r>
          </w:p>
        </w:tc>
      </w:tr>
      <w:tr w:rsidR="00347DDD" w:rsidRPr="00F67B5C" w14:paraId="7408F88D" w14:textId="77777777" w:rsidTr="00C30E2D">
        <w:tc>
          <w:tcPr>
            <w:tcW w:w="2067" w:type="dxa"/>
            <w:shd w:val="clear" w:color="auto" w:fill="auto"/>
          </w:tcPr>
          <w:p w14:paraId="03EF4B4A" w14:textId="3BBD715B" w:rsidR="00347DDD" w:rsidRPr="00C36FDF" w:rsidRDefault="00347DDD" w:rsidP="00347DDD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36F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C36F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6F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E2814AD" w14:textId="09AA6B9A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2ADEC91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5594799" w14:textId="67297C43" w:rsidR="00347DDD" w:rsidRPr="00145E5A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37,292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D1C9903" w14:textId="77777777" w:rsidR="00347DDD" w:rsidRPr="00145E5A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D26FF87" w14:textId="104F8114" w:rsidR="00347DDD" w:rsidRPr="00145E5A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37,292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C25A60C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60098D" w14:textId="14AD9FBE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5B5558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E5D2C1" w14:textId="23F274E9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BD32262" w14:textId="77777777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DDAF580" w14:textId="56B8388C" w:rsidR="00347DDD" w:rsidRPr="00427852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</w:tr>
      <w:tr w:rsidR="00347DDD" w:rsidRPr="00F67B5C" w14:paraId="4CCCA01E" w14:textId="77777777" w:rsidTr="00C30E2D">
        <w:tc>
          <w:tcPr>
            <w:tcW w:w="2067" w:type="dxa"/>
            <w:shd w:val="clear" w:color="auto" w:fill="auto"/>
          </w:tcPr>
          <w:p w14:paraId="17343D40" w14:textId="77777777" w:rsidR="00347DDD" w:rsidRPr="00427852" w:rsidRDefault="00347DDD" w:rsidP="00347DDD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E75D3" w14:textId="7F1811EE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44,307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D9AF4A0" w14:textId="77777777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750DB" w14:textId="27B58B9C" w:rsidR="00347DDD" w:rsidRPr="00922070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37,292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9D593EA" w14:textId="77777777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82DE1" w14:textId="39DC648F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81,599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250195" w14:textId="77777777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A79BB" w14:textId="5CC5D69C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0DCFB83" w14:textId="77777777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99EBE" w14:textId="6BB962E9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070">
              <w:rPr>
                <w:rFonts w:ascii="Angsana New" w:hAnsi="Angsana New"/>
                <w:b/>
                <w:bCs/>
                <w:sz w:val="30"/>
                <w:szCs w:val="30"/>
              </w:rPr>
              <w:t>25,628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3BA3D0" w14:textId="77777777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80C4D" w14:textId="25312D80" w:rsidR="00347DDD" w:rsidRPr="009B6D31" w:rsidRDefault="00347DDD" w:rsidP="003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</w:tr>
    </w:tbl>
    <w:p w14:paraId="3487FC4F" w14:textId="1BE8C4FA" w:rsidR="00CB048E" w:rsidRPr="00D40A6A" w:rsidRDefault="00CB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70C0"/>
          <w:sz w:val="24"/>
          <w:szCs w:val="24"/>
        </w:rPr>
      </w:pPr>
    </w:p>
    <w:tbl>
      <w:tblPr>
        <w:tblW w:w="9639" w:type="dxa"/>
        <w:tblInd w:w="441" w:type="dxa"/>
        <w:tblLook w:val="04A0" w:firstRow="1" w:lastRow="0" w:firstColumn="1" w:lastColumn="0" w:noHBand="0" w:noVBand="1"/>
      </w:tblPr>
      <w:tblGrid>
        <w:gridCol w:w="1987"/>
        <w:gridCol w:w="1100"/>
        <w:gridCol w:w="257"/>
        <w:gridCol w:w="1065"/>
        <w:gridCol w:w="242"/>
        <w:gridCol w:w="1049"/>
        <w:gridCol w:w="236"/>
        <w:gridCol w:w="1058"/>
        <w:gridCol w:w="265"/>
        <w:gridCol w:w="1080"/>
        <w:gridCol w:w="324"/>
        <w:gridCol w:w="976"/>
      </w:tblGrid>
      <w:tr w:rsidR="00E73B89" w:rsidRPr="00F67B5C" w14:paraId="22E5BA6D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420ABF70" w14:textId="77777777" w:rsidR="00E73B89" w:rsidRPr="00FC08DE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2" w:type="dxa"/>
            <w:gridSpan w:val="11"/>
            <w:shd w:val="clear" w:color="auto" w:fill="auto"/>
          </w:tcPr>
          <w:p w14:paraId="315EF4E5" w14:textId="77777777" w:rsidR="00E73B89" w:rsidRPr="00FC08DE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งบการ</w:t>
            </w:r>
            <w:r w:rsidRPr="00FC08DE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เงินเฉพาะกิจการ</w:t>
            </w: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124EF" w:rsidRPr="00F67B5C" w14:paraId="69BCA023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622DBB24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3" w:type="dxa"/>
            <w:gridSpan w:val="5"/>
            <w:shd w:val="clear" w:color="auto" w:fill="auto"/>
          </w:tcPr>
          <w:p w14:paraId="0F71423A" w14:textId="45B06379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7065F00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3" w:type="dxa"/>
            <w:gridSpan w:val="5"/>
            <w:shd w:val="clear" w:color="auto" w:fill="auto"/>
          </w:tcPr>
          <w:p w14:paraId="1A7731C2" w14:textId="52ACCF33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124EF" w:rsidRPr="00F67B5C" w14:paraId="202F4965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0458558E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BD6DF35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D3DDE0E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97C84D9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901306D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ABBD43" w14:textId="77777777" w:rsidR="008124EF" w:rsidRPr="00CC3114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8869E3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530C4B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0B897D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65E25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3B769433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202B70" w14:textId="77777777" w:rsidR="008124EF" w:rsidRPr="00CC3114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8124EF" w:rsidRPr="00F67B5C" w14:paraId="12DCE088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511F7C23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2" w:type="dxa"/>
            <w:gridSpan w:val="11"/>
            <w:shd w:val="clear" w:color="auto" w:fill="auto"/>
            <w:vAlign w:val="bottom"/>
          </w:tcPr>
          <w:p w14:paraId="3FEA1964" w14:textId="77777777" w:rsidR="008124EF" w:rsidRPr="00FC08DE" w:rsidRDefault="008124EF" w:rsidP="0081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0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0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10BD" w:rsidRPr="00F67B5C" w14:paraId="4BCDC5BD" w14:textId="77777777" w:rsidTr="00824054">
        <w:tc>
          <w:tcPr>
            <w:tcW w:w="1987" w:type="dxa"/>
            <w:shd w:val="clear" w:color="auto" w:fill="auto"/>
          </w:tcPr>
          <w:p w14:paraId="3E9E74A8" w14:textId="77777777" w:rsidR="00B310BD" w:rsidRPr="00FC08DE" w:rsidRDefault="00B310BD" w:rsidP="00B310BD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FC08DE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FEE3429" w14:textId="25F0321A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053EEA5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F72368" w14:textId="4F24C2E4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16231A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4D5983" w14:textId="6AE8476A" w:rsidR="00B310BD" w:rsidRPr="00B310BD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0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FD1DA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4D27B2D" w14:textId="64970E38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CC452A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63199" w14:textId="0FE307B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7329B683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24BAA37" w14:textId="3F53C1F0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B310BD" w:rsidRPr="00F67B5C" w14:paraId="56AD410D" w14:textId="77777777" w:rsidTr="00824054">
        <w:tc>
          <w:tcPr>
            <w:tcW w:w="1987" w:type="dxa"/>
            <w:shd w:val="clear" w:color="auto" w:fill="auto"/>
          </w:tcPr>
          <w:p w14:paraId="3027C19F" w14:textId="77777777" w:rsidR="00B310BD" w:rsidRPr="00FC08DE" w:rsidRDefault="00B310BD" w:rsidP="00B310BD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FC0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08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03BC210" w14:textId="080CB38E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F90965D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8E52A41" w14:textId="2D792BAE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92D7DC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E6FF393" w14:textId="59E1BEB3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05ABF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5060D1A" w14:textId="48ECAA42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144" w:right="-64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3195BB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A075D" w14:textId="222F795A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4C097238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FBCDD" w14:textId="04909549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</w:tr>
      <w:tr w:rsidR="00B310BD" w:rsidRPr="00F67B5C" w14:paraId="7AC3F899" w14:textId="77777777" w:rsidTr="00824054">
        <w:tc>
          <w:tcPr>
            <w:tcW w:w="1987" w:type="dxa"/>
            <w:shd w:val="clear" w:color="auto" w:fill="auto"/>
          </w:tcPr>
          <w:p w14:paraId="4FA57699" w14:textId="77777777" w:rsidR="00B310BD" w:rsidRPr="00FC08DE" w:rsidRDefault="00B310BD" w:rsidP="00B310BD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3B47C" w14:textId="0C02A02E" w:rsidR="00B310BD" w:rsidRPr="00B310BD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0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EFB7EA" w14:textId="77777777" w:rsidR="00B310BD" w:rsidRPr="00B310BD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F4EB2" w14:textId="5BC7B424" w:rsidR="00B310BD" w:rsidRPr="00B310BD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0BD">
              <w:rPr>
                <w:rFonts w:ascii="Angsana New" w:hAnsi="Angsana New"/>
                <w:b/>
                <w:bCs/>
                <w:sz w:val="30"/>
                <w:szCs w:val="30"/>
              </w:rPr>
              <w:t>8,107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F2ACF78" w14:textId="77777777" w:rsidR="00B310BD" w:rsidRPr="00B310BD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5E90A" w14:textId="1756A219" w:rsidR="00B310BD" w:rsidRPr="00B310BD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0BD">
              <w:rPr>
                <w:rFonts w:ascii="Angsana New" w:hAnsi="Angsana New"/>
                <w:b/>
                <w:bCs/>
                <w:sz w:val="30"/>
                <w:szCs w:val="30"/>
              </w:rPr>
              <w:t>8,107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9F230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CCED7" w14:textId="732DE00E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57D8CF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55AB5" w14:textId="1B4736B4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9,418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4D15C5F8" w14:textId="77777777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88A71" w14:textId="259904CB" w:rsidR="00B310BD" w:rsidRPr="00FC08DE" w:rsidRDefault="00B310BD" w:rsidP="00B3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8DE">
              <w:rPr>
                <w:rFonts w:ascii="Angsana New" w:hAnsi="Angsana New"/>
                <w:b/>
                <w:bCs/>
                <w:sz w:val="30"/>
                <w:szCs w:val="30"/>
              </w:rPr>
              <w:t>101,061</w:t>
            </w:r>
          </w:p>
        </w:tc>
      </w:tr>
    </w:tbl>
    <w:p w14:paraId="441B3D6F" w14:textId="77777777" w:rsidR="00465CC9" w:rsidRPr="00D40A6A" w:rsidRDefault="00465CC9" w:rsidP="00C7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1951E36" w14:textId="77777777" w:rsidR="00110463" w:rsidRDefault="00F2523D" w:rsidP="00D7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lang w:val="en-GB"/>
        </w:rPr>
      </w:pPr>
      <w:r w:rsidRPr="00423B42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สินเชื่อ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ระยะยาว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ของ</w:t>
      </w:r>
      <w:r w:rsidR="004926E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A87F4E" w:rsidRPr="00425847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มี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ข้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อจำกัด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ว่า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และเงื่อนไขอื่นๆตามที่</w:t>
      </w:r>
      <w:r w:rsidR="00E110D3" w:rsidRPr="00E323E3">
        <w:rPr>
          <w:rFonts w:ascii="Angsana New" w:hAnsi="Angsana New"/>
          <w:sz w:val="30"/>
          <w:szCs w:val="30"/>
          <w:cs/>
          <w:lang w:val="en-GB"/>
        </w:rPr>
        <w:t>สถาบันการเงินกำหนด</w:t>
      </w:r>
    </w:p>
    <w:p w14:paraId="30B4F68E" w14:textId="77777777" w:rsidR="00110463" w:rsidRPr="00D40A6A" w:rsidRDefault="00110463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29637683" w14:textId="77777777" w:rsidR="00110463" w:rsidRPr="00110463" w:rsidRDefault="00110463" w:rsidP="00D7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lang w:val="en-GB"/>
        </w:rPr>
      </w:pPr>
      <w:r w:rsidRPr="00110463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เงินเบิกเกินบัญชีและ</w:t>
      </w:r>
      <w:r w:rsidR="00A228EB"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สั้นจากสถาบันการเงินของบริษัทย่อย</w:t>
      </w:r>
      <w:r w:rsidR="000325AD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ค้ำประกันโดยเงินฝากประจำและกรรมการบาง</w:t>
      </w:r>
      <w:r w:rsidR="00177C10">
        <w:rPr>
          <w:rFonts w:ascii="Angsana New" w:hAnsi="Angsana New" w:hint="cs"/>
          <w:sz w:val="30"/>
          <w:szCs w:val="30"/>
          <w:cs/>
          <w:lang w:val="en-GB"/>
        </w:rPr>
        <w:t>ท่าน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ของบริษัทย่อย</w:t>
      </w:r>
      <w:r w:rsidR="00653E8D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7C639A8" w14:textId="77777777" w:rsidR="00595BAD" w:rsidRPr="00D40A6A" w:rsidRDefault="00595BAD" w:rsidP="001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GB"/>
        </w:rPr>
      </w:pPr>
    </w:p>
    <w:p w14:paraId="3A9ED978" w14:textId="77777777" w:rsidR="001255D3" w:rsidRDefault="00E110D3" w:rsidP="004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 และเครื่องจักรส่วนใหญ่</w:t>
      </w:r>
      <w:r w:rsidRPr="00023E7F">
        <w:rPr>
          <w:rFonts w:ascii="Angsana New" w:hAnsi="Angsana New"/>
          <w:sz w:val="30"/>
          <w:szCs w:val="30"/>
          <w:cs/>
          <w:lang w:val="en-GB"/>
        </w:rPr>
        <w:t>ของ</w:t>
      </w:r>
      <w:r w:rsidR="0042584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5847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7B099899" w14:textId="77777777" w:rsidR="00ED2991" w:rsidRPr="00C81C22" w:rsidRDefault="00ED2991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/>
        <w:rPr>
          <w:rFonts w:ascii="Angsana New" w:hAnsi="Angsana New"/>
          <w:color w:val="000000"/>
          <w:sz w:val="30"/>
          <w:szCs w:val="30"/>
          <w:cs/>
        </w:rPr>
        <w:sectPr w:rsidR="00ED2991" w:rsidRPr="00C81C22" w:rsidSect="007E5297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7757FCA5" w:rsidR="00DA7237" w:rsidRDefault="00971654" w:rsidP="00234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DA7237" w:rsidRPr="00C4398E">
        <w:rPr>
          <w:rFonts w:ascii="Angsana New" w:hAnsi="Angsana New"/>
          <w:b/>
          <w:bCs/>
          <w:sz w:val="30"/>
          <w:szCs w:val="30"/>
        </w:rPr>
        <w:tab/>
      </w:r>
      <w:r w:rsidR="00E10C32" w:rsidRPr="0066450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199DF0C" w14:textId="57D7EFBD" w:rsidR="00131A44" w:rsidRDefault="00131A44" w:rsidP="00131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D27D83" w:rsidRPr="00D27D83" w14:paraId="7CB4F953" w14:textId="77777777" w:rsidTr="00412A8D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8962FBE" w14:textId="77777777" w:rsidR="00D27D83" w:rsidRPr="00D27D83" w:rsidRDefault="00D27D83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43465844" w14:textId="515F085F" w:rsidR="00D27D83" w:rsidRPr="00D27D83" w:rsidRDefault="00D27D83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27D83" w:rsidRPr="00D27D83" w14:paraId="18F5F461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5981DD5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74090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07BD3712" w14:textId="6FA4944C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F653FB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A2C76" w14:textId="14D495A5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 w:rsidR="00412A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05007EA2" w14:textId="27E8604B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6B409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8C2E448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F35C8E5" w14:textId="07BC5921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D68CAF1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FB3F897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83E398D" w14:textId="16549C23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563279F6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46F6B80A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97DC4DB" w14:textId="01FF42DC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847983" w:rsidRPr="00D27D83" w14:paraId="4C771A10" w14:textId="77777777" w:rsidTr="00847983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CDD013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B44A8A" w14:textId="3A9797A6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C373F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003EAF" w14:textId="5B28CF0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18E65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70BC30" w14:textId="797DE976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07540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CEDCBD" w14:textId="2F9AB01F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6F2E4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D0B917" w14:textId="10E197A1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5759A443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FF8751" w14:textId="691CA1C2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79F6F441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056CE8" w14:textId="4824B743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752FCD88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ECBEA9" w14:textId="20DAD402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265B34BC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14:paraId="1402D3E3" w14:textId="74E5B3C0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4B8758CC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22665FD4" w14:textId="141A210D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D27D83" w:rsidRPr="00D27D83" w14:paraId="3B7467CA" w14:textId="77777777" w:rsidTr="00412A8D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02FADAF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1026CC33" w14:textId="77777777" w:rsidR="00D27D83" w:rsidRPr="00D27D83" w:rsidRDefault="00D27D83" w:rsidP="00D2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3714FA" w:rsidRPr="00D27D83" w14:paraId="0B71E134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BBE911D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8D1F27B" w14:textId="41D7087A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5036B9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550091B" w14:textId="59E557EC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7A4FF6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15A7392" w14:textId="59849CB2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2,92</w:t>
            </w:r>
            <w:r w:rsidR="006703F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1094C3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527C5D3" w14:textId="14BB0239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1,810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DCDFFB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898019" w14:textId="7D78DCE9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4,24</w:t>
            </w:r>
            <w:r w:rsidR="003E5F3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03DF61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9D4ABC" w14:textId="54C66F22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2,586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8B9A5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06B8A3" w14:textId="7A0F8910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E5FE33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55B677" w14:textId="039FB1A1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5E3C7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93FF607" w14:textId="210FF4FD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</w:t>
            </w:r>
            <w:r w:rsidR="002F529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71C0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5CE2EE1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1E93A64" w14:textId="690305FF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2,586</w:t>
            </w:r>
          </w:p>
        </w:tc>
      </w:tr>
      <w:tr w:rsidR="003714FA" w:rsidRPr="00D27D83" w14:paraId="646F0050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AD93752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C1DCD" w14:textId="17AC1F83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803995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2DE97E" w14:textId="7658FDD3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632A85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2D616" w14:textId="522E809E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BBAC16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C59445" w14:textId="726CE548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D60877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A0F7834" w14:textId="16FEEE85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1,219</w:t>
            </w:r>
          </w:p>
        </w:tc>
        <w:tc>
          <w:tcPr>
            <w:tcW w:w="270" w:type="dxa"/>
            <w:vAlign w:val="bottom"/>
          </w:tcPr>
          <w:p w14:paraId="0E83147F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B6090D" w14:textId="79F209BB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673</w:t>
            </w:r>
          </w:p>
        </w:tc>
        <w:tc>
          <w:tcPr>
            <w:tcW w:w="270" w:type="dxa"/>
            <w:vAlign w:val="bottom"/>
          </w:tcPr>
          <w:p w14:paraId="43862B69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3C465F" w14:textId="58FDFB25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(1,219)</w:t>
            </w:r>
          </w:p>
        </w:tc>
        <w:tc>
          <w:tcPr>
            <w:tcW w:w="270" w:type="dxa"/>
          </w:tcPr>
          <w:p w14:paraId="5C645B37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10C295F" w14:textId="3BF3756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(673)</w:t>
            </w:r>
          </w:p>
        </w:tc>
        <w:tc>
          <w:tcPr>
            <w:tcW w:w="270" w:type="dxa"/>
            <w:vAlign w:val="bottom"/>
          </w:tcPr>
          <w:p w14:paraId="1A9BD391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710220A" w14:textId="5BF0714A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F6B498" w14:textId="77777777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37B18B0" w14:textId="7E014A1D" w:rsidR="003714FA" w:rsidRPr="00D27D83" w:rsidRDefault="003714FA" w:rsidP="0037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703FD" w:rsidRPr="00D27D83" w14:paraId="34D18F1E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16BD7E1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58BE8" w14:textId="595CFA12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1533D4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1F8E7" w14:textId="7BC96AF1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824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6661D4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3C66C" w14:textId="608D6602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A0173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A78E18" w14:textId="0FCAC6F0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0304F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22DD4" w14:textId="7718A8C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5,46</w:t>
            </w:r>
            <w:r w:rsidR="003E5F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B04FD6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A14A9" w14:textId="349CE5B5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3,259</w:t>
            </w:r>
          </w:p>
        </w:tc>
        <w:tc>
          <w:tcPr>
            <w:tcW w:w="270" w:type="dxa"/>
          </w:tcPr>
          <w:p w14:paraId="4B7772BB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959E2" w14:textId="6D7A743B" w:rsidR="006703FD" w:rsidRPr="003714FA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14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(1,219)</w:t>
            </w:r>
          </w:p>
        </w:tc>
        <w:tc>
          <w:tcPr>
            <w:tcW w:w="270" w:type="dxa"/>
          </w:tcPr>
          <w:p w14:paraId="0A7A06C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395D5" w14:textId="41A9D86D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(673)</w:t>
            </w:r>
          </w:p>
        </w:tc>
        <w:tc>
          <w:tcPr>
            <w:tcW w:w="270" w:type="dxa"/>
            <w:vAlign w:val="bottom"/>
          </w:tcPr>
          <w:p w14:paraId="3577B810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D13AE" w14:textId="4D065021" w:rsidR="006703FD" w:rsidRPr="006703FD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03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4,24</w:t>
            </w:r>
            <w:r w:rsidR="00E71C0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848DA31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77DC9" w14:textId="1A84A958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2,586</w:t>
            </w:r>
          </w:p>
        </w:tc>
      </w:tr>
      <w:tr w:rsidR="006703FD" w:rsidRPr="00D27D83" w14:paraId="1B33B790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66C388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28470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5FA943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ED2A6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7FD08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FF701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63B60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B347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96240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CAAE5A0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3803B0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F26B9A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6C5AB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DA9F8FB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17013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3F58043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4671D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058932D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70731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3FC256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03FD" w:rsidRPr="00D27D83" w14:paraId="79D95C08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5CC4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4BA0A2" w14:textId="4B2FDD3A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5E279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021A34C" w14:textId="3D208A0A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82738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97B300" w14:textId="5F991D56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BAEB7B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E8976B" w14:textId="0920272F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058D2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051498" w14:textId="58DD6CE2" w:rsidR="006703FD" w:rsidRPr="00D27D83" w:rsidRDefault="00347D6B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270" w:type="dxa"/>
            <w:vAlign w:val="bottom"/>
          </w:tcPr>
          <w:p w14:paraId="42F3D59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571CC4" w14:textId="64D7924C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14:paraId="6BF7432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D8E321" w14:textId="327A26A5" w:rsidR="006703FD" w:rsidRPr="003A6EAA" w:rsidRDefault="00347D6B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6EAA">
              <w:rPr>
                <w:rFonts w:ascii="Angsana New" w:hAnsi="Angsana New"/>
                <w:color w:val="000000"/>
                <w:sz w:val="28"/>
                <w:szCs w:val="28"/>
              </w:rPr>
              <w:t>(20</w:t>
            </w:r>
            <w:r w:rsidR="00963B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3A6EA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8E0B15" w14:textId="77777777" w:rsidR="006703FD" w:rsidRPr="003A6EAA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4BF0E8" w14:textId="6267DDAC" w:rsidR="006703FD" w:rsidRPr="003A6EAA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6EAA">
              <w:rPr>
                <w:rFonts w:ascii="Angsana New" w:hAnsi="Angsana New" w:hint="cs"/>
                <w:color w:val="000000"/>
                <w:sz w:val="28"/>
                <w:szCs w:val="28"/>
              </w:rPr>
              <w:t>(298)</w:t>
            </w:r>
          </w:p>
        </w:tc>
        <w:tc>
          <w:tcPr>
            <w:tcW w:w="270" w:type="dxa"/>
          </w:tcPr>
          <w:p w14:paraId="2665CAAD" w14:textId="77777777" w:rsidR="006703FD" w:rsidRPr="003A6EAA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2A1D12E2" w14:textId="315068AB" w:rsidR="006703FD" w:rsidRPr="003A6EAA" w:rsidRDefault="00347D6B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6EAA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963BB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386A3F3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F0910E0" w14:textId="299FFB7D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57</w:t>
            </w:r>
          </w:p>
        </w:tc>
      </w:tr>
      <w:tr w:rsidR="006703FD" w:rsidRPr="00D27D83" w14:paraId="1A87F002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C860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9DD22B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94947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11433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4CA405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3D2424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05F2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E5DF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17928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5E833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DDAEC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86C62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DD44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74EA5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F5AA1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54CDE5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6BAA5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3E720DB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84FE1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6115C08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03FD" w:rsidRPr="00D27D83" w14:paraId="532CAD23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F44F4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548B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45D7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374A8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F084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C7A6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1BF7A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B8C47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15B48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47AAA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BA0A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FF703A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812C13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84A7E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2AEC78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BE6201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C292D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088DB3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F7A6A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D182AB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03FD" w:rsidRPr="00D27D83" w14:paraId="4226A56B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B0A21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มิถุนายน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07BD8" w14:textId="2BCD7C5B" w:rsidR="006703FD" w:rsidRPr="003A6EAA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599">
              <w:rPr>
                <w:rFonts w:ascii="Angsana New" w:hAnsi="Angsana New"/>
                <w:color w:val="000000"/>
                <w:sz w:val="28"/>
                <w:szCs w:val="28"/>
              </w:rPr>
              <w:t>5,824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B7A7" w14:textId="77777777" w:rsidR="006703FD" w:rsidRPr="003A6EAA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165A0" w14:textId="751DA6C6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</w:rPr>
              <w:t>5,580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75FA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EE345" w14:textId="020FDE28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93A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B23E0" w14:textId="5672E75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BFB8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EE2C63" w14:textId="62F3C7DC" w:rsidR="006703FD" w:rsidRPr="00D27D83" w:rsidRDefault="00AE7B7E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995A1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5DF5CA" w14:textId="0901122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12,326</w:t>
            </w:r>
          </w:p>
        </w:tc>
        <w:tc>
          <w:tcPr>
            <w:tcW w:w="270" w:type="dxa"/>
            <w:shd w:val="clear" w:color="auto" w:fill="auto"/>
          </w:tcPr>
          <w:p w14:paraId="5AAB17FA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C3CA9A" w14:textId="096342FC" w:rsidR="006703FD" w:rsidRPr="00D27D83" w:rsidRDefault="00AE7B7E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(3,38</w:t>
            </w:r>
            <w:r w:rsidR="00533FD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406EA8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E1EE7D" w14:textId="22567E0D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(3,371)</w:t>
            </w:r>
          </w:p>
        </w:tc>
        <w:tc>
          <w:tcPr>
            <w:tcW w:w="270" w:type="dxa"/>
            <w:shd w:val="clear" w:color="auto" w:fill="auto"/>
          </w:tcPr>
          <w:p w14:paraId="2286E184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B864FF5" w14:textId="7846C782" w:rsidR="006703FD" w:rsidRPr="00D27D83" w:rsidRDefault="00AE7B7E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9,65</w:t>
            </w:r>
            <w:r w:rsidR="00AB197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63D0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C4FF2E9" w14:textId="01AA8028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8,955</w:t>
            </w:r>
          </w:p>
        </w:tc>
      </w:tr>
      <w:tr w:rsidR="006703FD" w:rsidRPr="00D27D83" w14:paraId="77C1FF77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CC5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10B7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19B7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6DA4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EE1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BFFAA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05E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82D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B81B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7B7DF3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BCFE2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2EDA3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E36C90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C8D550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AC216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8B1164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26E50B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E2DCE4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F809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B04F1EE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03FD" w:rsidRPr="00D27D83" w14:paraId="32D45A78" w14:textId="77777777" w:rsidTr="0084798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676C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มิถุนายน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6895B" w14:textId="2398A5AD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 w:rsidR="00963B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29D9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2FBD" w14:textId="02FE54AB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518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A400" w14:textId="12F62D10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2,28</w:t>
            </w:r>
            <w:r w:rsidR="00AE7B7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980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7FA1E" w14:textId="1D2A4F43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25DD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6D308EBC" w14:textId="62481880" w:rsidR="006703FD" w:rsidRPr="00D27D83" w:rsidRDefault="00AE7B7E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AE0C15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B675C1D" w14:textId="00623CC2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458F16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28F34ED" w14:textId="77D03DAD" w:rsidR="006703FD" w:rsidRPr="00AD1599" w:rsidRDefault="00AE7B7E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599">
              <w:rPr>
                <w:rFonts w:ascii="Angsana New" w:hAnsi="Angsana New"/>
                <w:color w:val="000000"/>
                <w:sz w:val="28"/>
                <w:szCs w:val="28"/>
              </w:rPr>
              <w:t>(86</w:t>
            </w:r>
            <w:r w:rsidR="00963BB3" w:rsidRPr="00AD159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AD159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EE648D" w14:textId="77777777" w:rsidR="006703FD" w:rsidRPr="00AD1599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6946A30" w14:textId="3C1F983F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(806)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BA7BBF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5B2A0CBA" w14:textId="088B46CC" w:rsidR="006703FD" w:rsidRPr="00D27D83" w:rsidRDefault="00AE7B7E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2,18</w:t>
            </w:r>
            <w:r w:rsidR="00963BB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371A34" w14:textId="77777777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bottom"/>
          </w:tcPr>
          <w:p w14:paraId="17F5268B" w14:textId="73A6AADB" w:rsidR="006703FD" w:rsidRPr="00D27D83" w:rsidRDefault="006703FD" w:rsidP="006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1,865</w:t>
            </w:r>
          </w:p>
        </w:tc>
      </w:tr>
    </w:tbl>
    <w:p w14:paraId="28439F95" w14:textId="77777777" w:rsidR="00243B59" w:rsidRDefault="00243B59" w:rsidP="00243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54DEF8B" w14:textId="77777777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CBBFBAC" w14:textId="77777777" w:rsid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12B2BC98" w14:textId="77777777" w:rsidR="00C7037F" w:rsidRPr="00C7037F" w:rsidRDefault="00C7037F" w:rsidP="00C7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14:paraId="6DF9D527" w14:textId="77777777" w:rsidR="008B01F8" w:rsidRDefault="008B01F8" w:rsidP="00B65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ja-JP"/>
        </w:rPr>
        <w:sectPr w:rsidR="008B01F8" w:rsidSect="00663C95"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9A64C0" w14:textId="11E058A8" w:rsidR="0041058E" w:rsidRDefault="0041058E" w:rsidP="00410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226D966" w14:textId="0FDD4537" w:rsidR="0041058E" w:rsidRDefault="0041058E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E54736" w14:textId="77777777" w:rsidR="005726E6" w:rsidRDefault="005726E6" w:rsidP="005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7E9B03E" w14:textId="77777777" w:rsidR="005726E6" w:rsidRPr="00BC25AC" w:rsidRDefault="005726E6" w:rsidP="005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5726E6" w:rsidRPr="00D32308" w14:paraId="4115F3D1" w14:textId="77777777" w:rsidTr="00486D94">
        <w:tc>
          <w:tcPr>
            <w:tcW w:w="2520" w:type="dxa"/>
            <w:shd w:val="clear" w:color="auto" w:fill="auto"/>
            <w:vAlign w:val="bottom"/>
          </w:tcPr>
          <w:p w14:paraId="1B1B1B42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9F1798E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D140D6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9B11C25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19F70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9E9063" w14:textId="77777777" w:rsidR="005726E6" w:rsidRPr="00DD7A82" w:rsidDel="00D43E7A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726E6" w:rsidRPr="000307FB" w14:paraId="464F4715" w14:textId="77777777" w:rsidTr="00486D94">
        <w:tc>
          <w:tcPr>
            <w:tcW w:w="2520" w:type="dxa"/>
            <w:shd w:val="clear" w:color="auto" w:fill="auto"/>
          </w:tcPr>
          <w:p w14:paraId="02376834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A54D1D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A8C0A2F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6F83D8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3621B5FC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26E6" w:rsidRPr="000307FB" w14:paraId="6D7D3FE0" w14:textId="77777777" w:rsidTr="00EF6AFC">
        <w:tc>
          <w:tcPr>
            <w:tcW w:w="2520" w:type="dxa"/>
            <w:shd w:val="clear" w:color="auto" w:fill="auto"/>
          </w:tcPr>
          <w:p w14:paraId="6A66D5DB" w14:textId="107F05E8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D6D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06271B9D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55AFC7A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E948EC4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1435C2C2" w14:textId="77777777" w:rsidR="005726E6" w:rsidRPr="00DD7A82" w:rsidRDefault="005726E6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726E6" w:rsidRPr="00E246F7" w14:paraId="59A0EE7D" w14:textId="77777777" w:rsidTr="00846029">
        <w:tc>
          <w:tcPr>
            <w:tcW w:w="2520" w:type="dxa"/>
            <w:shd w:val="clear" w:color="auto" w:fill="auto"/>
          </w:tcPr>
          <w:p w14:paraId="79086570" w14:textId="0E9A5ADF" w:rsidR="005726E6" w:rsidRPr="00DD7A82" w:rsidRDefault="00846029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D5639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</w:rPr>
              <w:t>256</w:t>
            </w:r>
            <w:r w:rsidR="0000516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52287DA3" w14:textId="7D35BA84" w:rsidR="005726E6" w:rsidRPr="00DD7A82" w:rsidRDefault="00846029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เมษายน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AD47E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7668AB1B" w14:textId="26DC16ED" w:rsidR="005726E6" w:rsidRPr="00DD7A82" w:rsidRDefault="00846029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AD47E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879234C" w14:textId="3CF7C6E1" w:rsidR="005726E6" w:rsidRPr="00E246F7" w:rsidRDefault="00846029" w:rsidP="0048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B4B">
              <w:rPr>
                <w:rFonts w:ascii="Angsana New" w:eastAsia="Times New Roman" w:hAnsi="Angsana New" w:hint="cs"/>
                <w:sz w:val="30"/>
                <w:szCs w:val="30"/>
              </w:rPr>
              <w:t>0.</w:t>
            </w:r>
            <w:r w:rsidR="00EF6AFC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1512" w:type="dxa"/>
            <w:shd w:val="clear" w:color="auto" w:fill="auto"/>
          </w:tcPr>
          <w:p w14:paraId="4A4BD115" w14:textId="6F10F293" w:rsidR="005726E6" w:rsidRPr="00E246F7" w:rsidRDefault="00EF6AFC" w:rsidP="00EF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934FA2" w:rsidRPr="00526E2F" w14:paraId="39A68CEB" w14:textId="77777777" w:rsidTr="00EF6AFC">
        <w:tc>
          <w:tcPr>
            <w:tcW w:w="2520" w:type="dxa"/>
            <w:shd w:val="clear" w:color="auto" w:fill="auto"/>
          </w:tcPr>
          <w:p w14:paraId="04785DE4" w14:textId="77777777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8B6B026" w14:textId="77777777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33905DC0" w14:textId="77777777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4694E37" w14:textId="77777777" w:rsidR="00934FA2" w:rsidRPr="00C34B4B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16EA680E" w14:textId="77777777" w:rsidR="00934FA2" w:rsidRPr="00846029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FA2" w:rsidRPr="000307FB" w14:paraId="7D533169" w14:textId="77777777" w:rsidTr="00486D94">
        <w:tc>
          <w:tcPr>
            <w:tcW w:w="2520" w:type="dxa"/>
            <w:shd w:val="clear" w:color="auto" w:fill="auto"/>
          </w:tcPr>
          <w:p w14:paraId="3BC3D82D" w14:textId="3BED3501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348F86F" w14:textId="77777777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016F9C1C" w14:textId="77777777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1C49339" w14:textId="77777777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5D50BC43" w14:textId="77777777" w:rsidR="00934FA2" w:rsidRPr="00DD7A82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34FA2" w:rsidRPr="000307FB" w14:paraId="04782A40" w14:textId="77777777" w:rsidTr="00926ACE">
        <w:tc>
          <w:tcPr>
            <w:tcW w:w="2520" w:type="dxa"/>
            <w:shd w:val="clear" w:color="auto" w:fill="auto"/>
          </w:tcPr>
          <w:p w14:paraId="223A86C8" w14:textId="442783CA" w:rsidR="00934FA2" w:rsidRPr="001D6D3F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1D6D3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  <w:shd w:val="clear" w:color="auto" w:fill="auto"/>
          </w:tcPr>
          <w:p w14:paraId="3A5175B5" w14:textId="3AF7A4D7" w:rsidR="00934FA2" w:rsidRPr="001D6D3F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D3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D6D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21D6C6E" w14:textId="497B9862" w:rsidR="00934FA2" w:rsidRPr="001D6D3F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6D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D6D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DD5A356" w14:textId="2591BDFF" w:rsidR="00934FA2" w:rsidRPr="001D6D3F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D3F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512" w:type="dxa"/>
            <w:shd w:val="clear" w:color="auto" w:fill="auto"/>
          </w:tcPr>
          <w:p w14:paraId="27E7D8E2" w14:textId="6332A3AB" w:rsidR="00934FA2" w:rsidRPr="001D6D3F" w:rsidRDefault="00934FA2" w:rsidP="0093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D3F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</w:tbl>
    <w:p w14:paraId="10F98C0E" w14:textId="77777777" w:rsidR="005726E6" w:rsidRDefault="005726E6" w:rsidP="005726E6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6F5A3E6" w14:textId="07B57817" w:rsidR="005726E6" w:rsidRPr="00FF3F99" w:rsidRDefault="005726E6" w:rsidP="005726E6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FF3F99">
        <w:rPr>
          <w:rFonts w:ascii="Angsana New" w:hAnsi="Angsana New" w:hint="cs"/>
          <w:spacing w:val="-2"/>
          <w:sz w:val="30"/>
          <w:szCs w:val="30"/>
          <w:cs/>
        </w:rPr>
        <w:t>เงินปันผล</w:t>
      </w:r>
      <w:r w:rsidR="00CD5639" w:rsidRPr="00FF3F99">
        <w:rPr>
          <w:rFonts w:ascii="Angsana New" w:hAnsi="Angsana New" w:hint="cs"/>
          <w:spacing w:val="-2"/>
          <w:sz w:val="30"/>
          <w:szCs w:val="30"/>
          <w:cs/>
        </w:rPr>
        <w:t>ประจำ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 256</w:t>
      </w:r>
      <w:r w:rsidR="00CD5639" w:rsidRPr="00FF3F99">
        <w:rPr>
          <w:rFonts w:ascii="Angsana New" w:hAnsi="Angsana New"/>
          <w:spacing w:val="-2"/>
          <w:sz w:val="30"/>
          <w:szCs w:val="30"/>
        </w:rPr>
        <w:t>3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="00C34B4B" w:rsidRPr="00FF3F99">
        <w:rPr>
          <w:rFonts w:ascii="Angsana New" w:hAnsi="Angsana New"/>
          <w:spacing w:val="-2"/>
          <w:sz w:val="30"/>
          <w:szCs w:val="30"/>
        </w:rPr>
        <w:t>204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 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="003125BA" w:rsidRPr="00FF3F99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0.48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ซึ่งเป็นการจ่ายจากกำไรสุทธิที่เสียภาษีเงินได้นิติบุคคลในอัตราร้อยละ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10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>0.0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588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25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 และจ่ายจากกำไรสุทธิที่เสียภาษีเงินได้นิติบุคคลใน</w:t>
      </w:r>
      <w:r w:rsidR="00217C1D">
        <w:rPr>
          <w:rFonts w:ascii="Angsana New" w:eastAsia="Times New Roman" w:hAnsi="Angsana New" w:hint="cs"/>
          <w:spacing w:val="-2"/>
          <w:sz w:val="30"/>
          <w:szCs w:val="30"/>
          <w:cs/>
        </w:rPr>
        <w:t>อัตรา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ร้อยละ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>0.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4212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C34B4B" w:rsidRPr="00FF3F99">
        <w:rPr>
          <w:rFonts w:ascii="Angsana New" w:eastAsia="Times New Roman" w:hAnsi="Angsana New"/>
          <w:spacing w:val="-2"/>
          <w:sz w:val="30"/>
          <w:szCs w:val="30"/>
        </w:rPr>
        <w:t>179</w:t>
      </w:r>
      <w:r w:rsidR="00C34B4B"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592960C2" w14:textId="77777777" w:rsidR="00685D42" w:rsidRDefault="00685D42" w:rsidP="00685D4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371D71B" w14:textId="77777777" w:rsidR="00685D42" w:rsidRPr="00FF3F99" w:rsidRDefault="00685D42" w:rsidP="00FF3F99">
      <w:pPr>
        <w:tabs>
          <w:tab w:val="clear" w:pos="454"/>
          <w:tab w:val="left" w:pos="540"/>
          <w:tab w:val="left" w:pos="909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2"/>
          <w:sz w:val="30"/>
          <w:szCs w:val="30"/>
        </w:rPr>
      </w:pPr>
      <w:r w:rsidRPr="00FF3F99">
        <w:rPr>
          <w:rFonts w:ascii="Angsana New" w:hAnsi="Angsana New" w:hint="cs"/>
          <w:spacing w:val="2"/>
          <w:sz w:val="30"/>
          <w:szCs w:val="30"/>
          <w:cs/>
        </w:rPr>
        <w:t>เงินปันผลระหว่างกาลปี</w:t>
      </w:r>
      <w:r w:rsidRPr="00FF3F99">
        <w:rPr>
          <w:rFonts w:ascii="Angsana New" w:hAnsi="Angsana New"/>
          <w:spacing w:val="2"/>
          <w:sz w:val="30"/>
          <w:szCs w:val="30"/>
        </w:rPr>
        <w:t xml:space="preserve"> 2562</w:t>
      </w:r>
      <w:r w:rsidRPr="00FF3F99">
        <w:rPr>
          <w:rFonts w:ascii="Angsana New" w:hAnsi="Angsana New" w:hint="cs"/>
          <w:spacing w:val="2"/>
          <w:sz w:val="30"/>
          <w:szCs w:val="30"/>
          <w:cs/>
        </w:rPr>
        <w:t xml:space="preserve"> ครั้งที่สอง</w:t>
      </w:r>
      <w:r w:rsidRPr="00FF3F99">
        <w:rPr>
          <w:rFonts w:ascii="Angsana New" w:hAnsi="Angsana New"/>
          <w:spacing w:val="2"/>
          <w:sz w:val="30"/>
          <w:szCs w:val="30"/>
        </w:rPr>
        <w:t xml:space="preserve"> </w:t>
      </w:r>
      <w:r w:rsidRPr="00FF3F99">
        <w:rPr>
          <w:rFonts w:ascii="Angsana New" w:hAnsi="Angsana New" w:hint="cs"/>
          <w:spacing w:val="2"/>
          <w:sz w:val="30"/>
          <w:szCs w:val="30"/>
          <w:cs/>
        </w:rPr>
        <w:t xml:space="preserve">มีจำนวนทั้งสิ้น </w:t>
      </w:r>
      <w:r w:rsidRPr="00FF3F99">
        <w:rPr>
          <w:rFonts w:ascii="Angsana New" w:hAnsi="Angsana New"/>
          <w:spacing w:val="2"/>
          <w:sz w:val="30"/>
          <w:szCs w:val="30"/>
        </w:rPr>
        <w:t xml:space="preserve">425 </w:t>
      </w:r>
      <w:r w:rsidRPr="00FF3F99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เป็นการจ่ายจากผลการดำเนินงานของปี 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>2562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 ในอัตราหุ้นละ 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>0.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82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บาท เป็นจำนวนเงิน 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350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ล้านบาท และจ่ายจากกำไรสะสมในอัตราหุ้นละ 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>0.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18</w:t>
      </w:r>
      <w:r w:rsidRPr="00FF3F99">
        <w:rPr>
          <w:rFonts w:ascii="Angsana New" w:eastAsia="Times New Roman" w:hAnsi="Angsana New" w:hint="cs"/>
          <w:spacing w:val="2"/>
          <w:sz w:val="30"/>
          <w:szCs w:val="30"/>
        </w:rPr>
        <w:t xml:space="preserve"> 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บาทเป็นจำนวนเงิน </w:t>
      </w:r>
      <w:r w:rsidRPr="00FF3F99">
        <w:rPr>
          <w:rFonts w:ascii="Angsana New" w:eastAsia="Times New Roman" w:hAnsi="Angsana New"/>
          <w:spacing w:val="2"/>
          <w:sz w:val="30"/>
          <w:szCs w:val="30"/>
        </w:rPr>
        <w:t>75</w:t>
      </w:r>
      <w:r w:rsidRPr="00FF3F99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 ล้านบาท </w:t>
      </w:r>
    </w:p>
    <w:p w14:paraId="36B50E12" w14:textId="7E367609" w:rsidR="005726E6" w:rsidRDefault="005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4733361" w14:textId="68C42A75" w:rsidR="00856DCD" w:rsidRDefault="00DB3F5A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1058E">
        <w:rPr>
          <w:rFonts w:ascii="Angsana New" w:hAnsi="Angsana New"/>
          <w:b/>
          <w:bCs/>
          <w:sz w:val="30"/>
          <w:szCs w:val="30"/>
        </w:rPr>
        <w:t>1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Default="00654639" w:rsidP="00856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0C37D" w14:textId="7533CDFD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</w:p>
    <w:p w14:paraId="3FF781C6" w14:textId="37E9F29E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765"/>
        <w:gridCol w:w="45"/>
        <w:gridCol w:w="194"/>
        <w:gridCol w:w="76"/>
        <w:gridCol w:w="697"/>
        <w:gridCol w:w="23"/>
        <w:gridCol w:w="270"/>
        <w:gridCol w:w="720"/>
      </w:tblGrid>
      <w:tr w:rsidR="004F3C96" w:rsidRPr="00CD50A9" w14:paraId="53A479E4" w14:textId="77777777" w:rsidTr="002A3A3F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371C8B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4376B1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36C23628" w14:textId="77777777" w:rsidR="004F3C96" w:rsidRPr="00371C8B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2A3A3F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371C8B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4376B1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5DA3E094" w14:textId="103FCC0D" w:rsidR="000272A5" w:rsidRPr="00371C8B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2EB7311" w14:textId="77777777" w:rsidR="000272A5" w:rsidRPr="00371C8B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10"/>
          </w:tcPr>
          <w:p w14:paraId="142D7CFD" w14:textId="4F5FE40E" w:rsidR="000272A5" w:rsidRPr="00D11809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118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11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AF7826" w:rsidRPr="00CD50A9" w14:paraId="787F4147" w14:textId="77777777" w:rsidTr="002A3A3F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371C8B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4376B1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D2C267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371C8B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4376B1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</w:tcPr>
          <w:p w14:paraId="45641368" w14:textId="24F662A9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B495C2B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0272A5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76453B6" w14:textId="532854CB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9DA2758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243DCC" w14:textId="1C3271AC" w:rsidR="00141E6E" w:rsidRPr="00141E6E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B1796F" w14:textId="07E1186E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1B8C53B8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747CC1" w14:textId="5A746B96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EEC40CF" w14:textId="5662C8A1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2A3A3F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371C8B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4376B1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2576EBC3" w14:textId="1F166CF3" w:rsidR="0096193E" w:rsidRPr="0096193E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6193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E2D6E" w:rsidRPr="00CD50A9" w14:paraId="5B7193E1" w14:textId="77777777" w:rsidTr="002A3A3F">
        <w:trPr>
          <w:trHeight w:val="261"/>
        </w:trPr>
        <w:tc>
          <w:tcPr>
            <w:tcW w:w="2067" w:type="dxa"/>
          </w:tcPr>
          <w:p w14:paraId="07CA1B80" w14:textId="20E65E0F" w:rsidR="001E2D6E" w:rsidRPr="00371C8B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A3A3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A3A3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F8DB2C5" w14:textId="77777777" w:rsidR="001E2D6E" w:rsidRPr="004376B1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2A103564" w14:textId="77777777" w:rsidR="001E2D6E" w:rsidRPr="00371C8B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371C8B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704518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76570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9B4A9C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718A231A" w14:textId="77777777" w:rsidR="001E2D6E" w:rsidRPr="00371C8B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193E" w:rsidRPr="00CD50A9" w14:paraId="752A14E6" w14:textId="77777777" w:rsidTr="002A3A3F">
        <w:trPr>
          <w:trHeight w:val="261"/>
        </w:trPr>
        <w:tc>
          <w:tcPr>
            <w:tcW w:w="2067" w:type="dxa"/>
          </w:tcPr>
          <w:p w14:paraId="0C1C8E31" w14:textId="3507CDAF" w:rsidR="0096193E" w:rsidRPr="00371C8B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4376B1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72770727" w14:textId="77777777" w:rsidR="0096193E" w:rsidRPr="00371C8B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371C8B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A5B99F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CECF7F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FB0099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6E52AFAB" w14:textId="77777777" w:rsidR="0096193E" w:rsidRPr="00371C8B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76B1" w14:paraId="1E28BD01" w14:textId="77777777" w:rsidTr="002A3A3F">
        <w:trPr>
          <w:trHeight w:val="261"/>
        </w:trPr>
        <w:tc>
          <w:tcPr>
            <w:tcW w:w="2067" w:type="dxa"/>
          </w:tcPr>
          <w:p w14:paraId="02E84772" w14:textId="77777777" w:rsidR="000272A5" w:rsidRPr="00371C8B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4376B1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EB2010C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EFAB34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7C048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FE8748D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13CC42BB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14CCE" w14:paraId="60B92483" w14:textId="77777777" w:rsidTr="002A3A3F">
        <w:trPr>
          <w:trHeight w:val="261"/>
        </w:trPr>
        <w:tc>
          <w:tcPr>
            <w:tcW w:w="2067" w:type="dxa"/>
          </w:tcPr>
          <w:p w14:paraId="465AC972" w14:textId="57BC55A8" w:rsidR="00614CCE" w:rsidRPr="00371C8B" w:rsidRDefault="00614CCE" w:rsidP="00614CCE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371C8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23EF06FD" w14:textId="77777777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3EBD2F5" w14:textId="5E9AA46B" w:rsidR="00614CCE" w:rsidRPr="002F3AA3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500,945</w:t>
            </w:r>
          </w:p>
        </w:tc>
        <w:tc>
          <w:tcPr>
            <w:tcW w:w="270" w:type="dxa"/>
            <w:vAlign w:val="bottom"/>
          </w:tcPr>
          <w:p w14:paraId="2908B994" w14:textId="5C03D8E3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C41B90" w14:textId="65CADD77" w:rsidR="00614CCE" w:rsidRPr="000272A5" w:rsidRDefault="00614CCE" w:rsidP="00614CCE">
            <w:pPr>
              <w:pStyle w:val="acctfourfigures"/>
              <w:tabs>
                <w:tab w:val="clear" w:pos="765"/>
                <w:tab w:val="decimal" w:pos="432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54623103" w14:textId="0096C8F4" w:rsidR="00614CCE" w:rsidRPr="00371C8B" w:rsidRDefault="00614CCE" w:rsidP="00614CCE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5FF27CA" w14:textId="23A9B00C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500,945</w:t>
            </w:r>
          </w:p>
        </w:tc>
        <w:tc>
          <w:tcPr>
            <w:tcW w:w="270" w:type="dxa"/>
            <w:vAlign w:val="bottom"/>
          </w:tcPr>
          <w:p w14:paraId="118B9C09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3EDAFE8" w14:textId="0FCE882F" w:rsidR="00614CCE" w:rsidRPr="00AF7826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EBCEBD" w14:textId="2474FCBB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500,945</w:t>
            </w:r>
          </w:p>
        </w:tc>
        <w:tc>
          <w:tcPr>
            <w:tcW w:w="270" w:type="dxa"/>
            <w:gridSpan w:val="2"/>
            <w:vAlign w:val="bottom"/>
          </w:tcPr>
          <w:p w14:paraId="46671767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7BF9B616" w14:textId="535C5A65" w:rsidR="00614CCE" w:rsidRPr="00AF7826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8A65935" w14:textId="0A798E53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500,945</w:t>
            </w:r>
          </w:p>
        </w:tc>
      </w:tr>
      <w:tr w:rsidR="00614CCE" w14:paraId="5D10C039" w14:textId="77777777" w:rsidTr="002A3A3F">
        <w:trPr>
          <w:trHeight w:val="261"/>
        </w:trPr>
        <w:tc>
          <w:tcPr>
            <w:tcW w:w="2067" w:type="dxa"/>
          </w:tcPr>
          <w:p w14:paraId="0FF25CE6" w14:textId="77777777" w:rsidR="00614CCE" w:rsidRPr="00371C8B" w:rsidRDefault="00614CCE" w:rsidP="00614CCE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FE29382" w14:textId="77777777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241C5A9" w14:textId="6E199CA6" w:rsidR="00614CCE" w:rsidRPr="00371C8B" w:rsidRDefault="00614CCE" w:rsidP="00614CC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C2DB539" w14:textId="5FFADE8D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270" w:type="dxa"/>
            <w:vAlign w:val="bottom"/>
          </w:tcPr>
          <w:p w14:paraId="008E49E4" w14:textId="66756DE9" w:rsidR="00614CCE" w:rsidRPr="00371C8B" w:rsidRDefault="00614CCE" w:rsidP="00614CCE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DB56D31" w14:textId="4E0858B1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270" w:type="dxa"/>
          </w:tcPr>
          <w:p w14:paraId="048EA3FF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36163F" w14:textId="6A0905EE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0059F7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D87FB92" w14:textId="40F6B893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CAFBA4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A246FC2" w14:textId="11A415D8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270" w:type="dxa"/>
          </w:tcPr>
          <w:p w14:paraId="72E0539E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2AE7F0" w14:textId="34674914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</w:tr>
      <w:tr w:rsidR="00614CCE" w:rsidRPr="00CD50A9" w14:paraId="1628A720" w14:textId="77777777" w:rsidTr="002A3A3F">
        <w:trPr>
          <w:trHeight w:val="261"/>
        </w:trPr>
        <w:tc>
          <w:tcPr>
            <w:tcW w:w="2067" w:type="dxa"/>
            <w:hideMark/>
          </w:tcPr>
          <w:p w14:paraId="66AB22F8" w14:textId="77777777" w:rsidR="00614CCE" w:rsidRPr="00371C8B" w:rsidRDefault="00614CCE" w:rsidP="00614CCE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3A04E211" w:rsidR="00614CCE" w:rsidRPr="00614CCE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4CC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500,945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033659BD" w:rsidR="00614CCE" w:rsidRPr="004D4A0F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4A0F">
              <w:rPr>
                <w:rFonts w:ascii="Angsana New" w:hAnsi="Angsana New"/>
                <w:b/>
                <w:bCs/>
                <w:sz w:val="24"/>
                <w:szCs w:val="24"/>
              </w:rPr>
              <w:t>47,376</w:t>
            </w:r>
          </w:p>
        </w:tc>
        <w:tc>
          <w:tcPr>
            <w:tcW w:w="270" w:type="dxa"/>
          </w:tcPr>
          <w:p w14:paraId="0B681DBB" w14:textId="360D9E72" w:rsidR="00614CCE" w:rsidRPr="00371C8B" w:rsidRDefault="00614CCE" w:rsidP="00614CC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0D798F7B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548,321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DCD5C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5E169CDB" w:rsidR="00614CCE" w:rsidRPr="004D4A0F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4A0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4C4A00A0" w:rsidR="00614CCE" w:rsidRPr="004D4A0F" w:rsidRDefault="003448C3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4CC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500,945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87F91B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3CDC368A" w:rsidR="00614CCE" w:rsidRPr="004D4A0F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4A0F">
              <w:rPr>
                <w:rFonts w:ascii="Angsana New" w:hAnsi="Angsana New"/>
                <w:b/>
                <w:bCs/>
                <w:sz w:val="24"/>
                <w:szCs w:val="24"/>
              </w:rPr>
              <w:t>47,376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2E923500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548,321</w:t>
            </w:r>
          </w:p>
        </w:tc>
      </w:tr>
      <w:tr w:rsidR="00614CCE" w:rsidRPr="00CD50A9" w14:paraId="47F1373D" w14:textId="77777777" w:rsidTr="002A3A3F">
        <w:trPr>
          <w:trHeight w:val="261"/>
        </w:trPr>
        <w:tc>
          <w:tcPr>
            <w:tcW w:w="2067" w:type="dxa"/>
          </w:tcPr>
          <w:p w14:paraId="30A035CA" w14:textId="77777777" w:rsidR="00614CCE" w:rsidRPr="00371C8B" w:rsidRDefault="00614CCE" w:rsidP="00614CCE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0F9543B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0E4A617E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68ACC7B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5D35CE2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389F078B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4CCE" w:rsidRPr="00CD50A9" w14:paraId="3BD3429E" w14:textId="77777777" w:rsidTr="002A3A3F">
        <w:trPr>
          <w:trHeight w:val="261"/>
        </w:trPr>
        <w:tc>
          <w:tcPr>
            <w:tcW w:w="2067" w:type="dxa"/>
          </w:tcPr>
          <w:p w14:paraId="0BE0ED8A" w14:textId="1C21670A" w:rsidR="00614CCE" w:rsidRPr="00371C8B" w:rsidRDefault="00614CCE" w:rsidP="00614CCE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F057A75" w14:textId="77777777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037C49B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7E2994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10DE03F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07D53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CB4819D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63DD4CAC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4CCE" w:rsidRPr="00007010" w14:paraId="65044021" w14:textId="77777777" w:rsidTr="002A3A3F">
        <w:trPr>
          <w:trHeight w:val="261"/>
        </w:trPr>
        <w:tc>
          <w:tcPr>
            <w:tcW w:w="2067" w:type="dxa"/>
          </w:tcPr>
          <w:p w14:paraId="32AF82F6" w14:textId="3390C38A" w:rsidR="00614CCE" w:rsidRPr="00371C8B" w:rsidRDefault="00614CCE" w:rsidP="00614CCE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23FEFDC" w14:textId="4B04B968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9E19241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49E75" w14:textId="4DCCF5F6" w:rsidR="00614CCE" w:rsidRPr="00371C8B" w:rsidRDefault="00614CCE" w:rsidP="00614CC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52FB5FD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656954" w14:textId="43844FA2" w:rsidR="00614CCE" w:rsidRPr="00371C8B" w:rsidRDefault="00614CCE" w:rsidP="00614CC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7867AC2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4D2023A5" w14:textId="59DB515B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4CCE" w:rsidRPr="00CD50A9" w14:paraId="1BC09D3F" w14:textId="77777777" w:rsidTr="002A3A3F">
        <w:trPr>
          <w:trHeight w:val="261"/>
        </w:trPr>
        <w:tc>
          <w:tcPr>
            <w:tcW w:w="2067" w:type="dxa"/>
          </w:tcPr>
          <w:p w14:paraId="6F1D22AE" w14:textId="53AA444C" w:rsidR="00614CCE" w:rsidRPr="00371C8B" w:rsidRDefault="00614CCE" w:rsidP="00614CCE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E6E830D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F344436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3299EF0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EC3366D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020BDA41" w14:textId="4826BF64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4CCE" w:rsidRPr="00CD50A9" w14:paraId="36401A29" w14:textId="77777777" w:rsidTr="002A3A3F">
        <w:trPr>
          <w:trHeight w:val="261"/>
        </w:trPr>
        <w:tc>
          <w:tcPr>
            <w:tcW w:w="2067" w:type="dxa"/>
          </w:tcPr>
          <w:p w14:paraId="25DF79BA" w14:textId="2D92B24E" w:rsidR="00614CCE" w:rsidRPr="00371C8B" w:rsidRDefault="00614CCE" w:rsidP="00614CCE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094D99E2" w14:textId="4B6D4A09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1152741" w14:textId="6FFABE32" w:rsidR="00614CCE" w:rsidRPr="00371C8B" w:rsidRDefault="00614CCE" w:rsidP="00614CC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8FAC47" w14:textId="759AB70C" w:rsidR="00614CCE" w:rsidRPr="00371C8B" w:rsidRDefault="00614CCE" w:rsidP="00614CC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9D0D418" w14:textId="73914DB4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3B6579D1" w14:textId="45EFD9FC" w:rsidR="00614CCE" w:rsidRPr="00371C8B" w:rsidRDefault="00614CCE" w:rsidP="00614CC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EFF2809" w14:textId="748CDBC5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0646A0E1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E9684D8" w14:textId="6B02DD30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2774D5B" w14:textId="45833D81" w:rsidR="00614CCE" w:rsidRPr="00F83588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5DF4A71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</w:tcPr>
          <w:p w14:paraId="6237953C" w14:textId="787EA932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vAlign w:val="bottom"/>
          </w:tcPr>
          <w:p w14:paraId="096503E1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AFA454" w14:textId="4BF4D31F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</w:tr>
      <w:tr w:rsidR="00614CCE" w:rsidRPr="00CD50A9" w14:paraId="198BA58D" w14:textId="77777777" w:rsidTr="002A3A3F">
        <w:trPr>
          <w:trHeight w:val="261"/>
        </w:trPr>
        <w:tc>
          <w:tcPr>
            <w:tcW w:w="2067" w:type="dxa"/>
          </w:tcPr>
          <w:p w14:paraId="54386318" w14:textId="6FCF1647" w:rsidR="00614CCE" w:rsidRPr="00371C8B" w:rsidRDefault="00614CCE" w:rsidP="00614CCE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614CCE" w:rsidRPr="004376B1" w:rsidRDefault="00614CCE" w:rsidP="00614C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949463" w14:textId="28C9DD73" w:rsidR="00614CCE" w:rsidRPr="00F83588" w:rsidRDefault="00614CCE" w:rsidP="00614CC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614CCE" w:rsidRPr="00371C8B" w:rsidRDefault="00614CCE" w:rsidP="00614CC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58C0A503" w:rsidR="00614CCE" w:rsidRPr="008748A0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2B7AD228" w14:textId="1D8A741D" w:rsidR="00614CCE" w:rsidRPr="008748A0" w:rsidRDefault="00614CCE" w:rsidP="00614CC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5AD7FCA4" w:rsidR="00614CCE" w:rsidRPr="008748A0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FC53D8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2C33C5CD" w:rsidR="00614CCE" w:rsidRPr="00F83588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700C8" w14:textId="77777777" w:rsidR="00614CCE" w:rsidRPr="00F83588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5E010" w14:textId="3E88C255" w:rsidR="00614CCE" w:rsidRPr="00F83588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D716C66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2E2DE009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tcBorders>
              <w:left w:val="nil"/>
              <w:right w:val="nil"/>
            </w:tcBorders>
            <w:vAlign w:val="bottom"/>
          </w:tcPr>
          <w:p w14:paraId="435F44C8" w14:textId="77777777" w:rsidR="00614CCE" w:rsidRPr="00371C8B" w:rsidRDefault="00614CCE" w:rsidP="00614C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0A5417B8" w:rsidR="00614CCE" w:rsidRPr="00371C8B" w:rsidRDefault="00614CCE" w:rsidP="00614C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</w:tr>
    </w:tbl>
    <w:p w14:paraId="250D7A4E" w14:textId="7917EC19" w:rsidR="004F3C96" w:rsidRDefault="004F3C96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160"/>
        <w:gridCol w:w="270"/>
        <w:gridCol w:w="1170"/>
        <w:gridCol w:w="270"/>
        <w:gridCol w:w="108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B13180" w:rsidRPr="00371C8B" w14:paraId="092B5A0B" w14:textId="77777777" w:rsidTr="002A3A3F">
        <w:trPr>
          <w:trHeight w:val="261"/>
          <w:tblHeader/>
        </w:trPr>
        <w:tc>
          <w:tcPr>
            <w:tcW w:w="2160" w:type="dxa"/>
            <w:vAlign w:val="bottom"/>
          </w:tcPr>
          <w:p w14:paraId="651DB3DD" w14:textId="77777777" w:rsidR="00B13180" w:rsidRPr="00371C8B" w:rsidRDefault="00B13180" w:rsidP="009F73D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F8A0EDC" w14:textId="77777777" w:rsidR="00B13180" w:rsidRPr="004376B1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2E68E524" w14:textId="32D36375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13180" w:rsidRPr="00D11809" w14:paraId="616E98F7" w14:textId="77777777" w:rsidTr="002A3A3F">
        <w:trPr>
          <w:trHeight w:val="261"/>
          <w:tblHeader/>
        </w:trPr>
        <w:tc>
          <w:tcPr>
            <w:tcW w:w="2160" w:type="dxa"/>
            <w:vAlign w:val="bottom"/>
          </w:tcPr>
          <w:p w14:paraId="5F2A01CE" w14:textId="77777777" w:rsidR="00B13180" w:rsidRPr="00371C8B" w:rsidRDefault="00B13180" w:rsidP="009F73D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94234F" w14:textId="77777777" w:rsidR="00B13180" w:rsidRPr="004376B1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731B87FB" w14:textId="302C824C" w:rsidR="00B13180" w:rsidRPr="00371C8B" w:rsidRDefault="00805C90" w:rsidP="009F73D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3C92D0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68D8D4F5" w14:textId="5409121E" w:rsidR="00B13180" w:rsidRPr="00D11809" w:rsidRDefault="00805C90" w:rsidP="009F73D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118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11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B13180" w:rsidRPr="00371C8B" w14:paraId="742B9277" w14:textId="77777777" w:rsidTr="002A3A3F">
        <w:trPr>
          <w:trHeight w:val="261"/>
          <w:tblHeader/>
        </w:trPr>
        <w:tc>
          <w:tcPr>
            <w:tcW w:w="2160" w:type="dxa"/>
            <w:vAlign w:val="bottom"/>
            <w:hideMark/>
          </w:tcPr>
          <w:p w14:paraId="6AEF2407" w14:textId="77777777" w:rsidR="00B13180" w:rsidRPr="00371C8B" w:rsidRDefault="00B13180" w:rsidP="009F73D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73461AC0" w14:textId="77777777" w:rsidR="00B13180" w:rsidRPr="004376B1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7D1B7A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1940E88" w14:textId="77777777" w:rsidR="00B13180" w:rsidRPr="00371C8B" w:rsidRDefault="00B13180" w:rsidP="009F73DC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01EC8E3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0D78D0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E0C74A" w14:textId="77777777" w:rsidR="00B13180" w:rsidRPr="000272A5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4A21F2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805265E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9DBBBE" w14:textId="77777777" w:rsidR="00B13180" w:rsidRPr="00141E6E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6382877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7518CC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E453375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D3F82E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1E4CD0A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9AA152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13180" w:rsidRPr="00371C8B" w14:paraId="6460617D" w14:textId="77777777" w:rsidTr="002A3A3F">
        <w:trPr>
          <w:trHeight w:val="261"/>
          <w:tblHeader/>
        </w:trPr>
        <w:tc>
          <w:tcPr>
            <w:tcW w:w="2160" w:type="dxa"/>
            <w:vAlign w:val="bottom"/>
          </w:tcPr>
          <w:p w14:paraId="70EAF791" w14:textId="77777777" w:rsidR="00B13180" w:rsidRPr="00371C8B" w:rsidRDefault="00B13180" w:rsidP="00B1318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1287219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427D84E7" w14:textId="3272906B" w:rsidR="00B13180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6193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13180" w:rsidRPr="00371C8B" w14:paraId="28F5DBFE" w14:textId="77777777" w:rsidTr="002A3A3F">
        <w:trPr>
          <w:trHeight w:val="261"/>
        </w:trPr>
        <w:tc>
          <w:tcPr>
            <w:tcW w:w="2160" w:type="dxa"/>
          </w:tcPr>
          <w:p w14:paraId="11F0D0F2" w14:textId="4B567ED5" w:rsidR="00B13180" w:rsidRPr="00371C8B" w:rsidRDefault="00B13180" w:rsidP="00B1318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A3A3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A3A3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E8C8225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4F69A20D" w14:textId="77777777" w:rsidR="00B13180" w:rsidRPr="00371C8B" w:rsidRDefault="00B13180" w:rsidP="00B1318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0D2F83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E47122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8"/>
          </w:tcPr>
          <w:p w14:paraId="74D4F632" w14:textId="77777777" w:rsidR="00B13180" w:rsidRPr="00371C8B" w:rsidRDefault="00B13180" w:rsidP="00B131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80" w:rsidRPr="00371C8B" w14:paraId="3AB7C632" w14:textId="77777777" w:rsidTr="002A3A3F">
        <w:trPr>
          <w:trHeight w:val="261"/>
        </w:trPr>
        <w:tc>
          <w:tcPr>
            <w:tcW w:w="2160" w:type="dxa"/>
          </w:tcPr>
          <w:p w14:paraId="7B05749D" w14:textId="77777777" w:rsidR="00B13180" w:rsidRPr="00371C8B" w:rsidRDefault="00B13180" w:rsidP="00B1318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B57A6F8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0CAD3C5B" w14:textId="77777777" w:rsidR="00B13180" w:rsidRPr="00371C8B" w:rsidRDefault="00B13180" w:rsidP="00B1318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B552F3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3BF17E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8"/>
          </w:tcPr>
          <w:p w14:paraId="3CAC57F9" w14:textId="77777777" w:rsidR="00B13180" w:rsidRPr="00371C8B" w:rsidRDefault="00B13180" w:rsidP="00B131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80" w:rsidRPr="00371C8B" w14:paraId="72D6CA61" w14:textId="77777777" w:rsidTr="002A3A3F">
        <w:trPr>
          <w:trHeight w:val="261"/>
        </w:trPr>
        <w:tc>
          <w:tcPr>
            <w:tcW w:w="2160" w:type="dxa"/>
          </w:tcPr>
          <w:p w14:paraId="373B44BB" w14:textId="77777777" w:rsidR="00B13180" w:rsidRPr="00371C8B" w:rsidRDefault="00B13180" w:rsidP="00B13180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7C8883B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1F3884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880E86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A1EBCB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8"/>
          </w:tcPr>
          <w:p w14:paraId="59DF9EAA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1BEC" w:rsidRPr="00371C8B" w14:paraId="6D560438" w14:textId="77777777" w:rsidTr="00F2120A">
        <w:trPr>
          <w:trHeight w:val="261"/>
        </w:trPr>
        <w:tc>
          <w:tcPr>
            <w:tcW w:w="2160" w:type="dxa"/>
          </w:tcPr>
          <w:p w14:paraId="351ED749" w14:textId="77777777" w:rsidR="00C51BEC" w:rsidRPr="00371C8B" w:rsidRDefault="00C51BEC" w:rsidP="00C51BEC">
            <w:pPr>
              <w:tabs>
                <w:tab w:val="clear" w:pos="227"/>
                <w:tab w:val="left" w:pos="252"/>
              </w:tabs>
              <w:ind w:left="162" w:right="-90" w:firstLine="5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371C8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7B35E2A8" w14:textId="77777777" w:rsidR="00C51BEC" w:rsidRPr="004376B1" w:rsidRDefault="00C51BEC" w:rsidP="00C51BE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4550BF" w14:textId="7EA4DE85" w:rsidR="00C51BEC" w:rsidRPr="00B13180" w:rsidRDefault="00C51BEC" w:rsidP="00C51BE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140,165</w:t>
            </w:r>
          </w:p>
        </w:tc>
        <w:tc>
          <w:tcPr>
            <w:tcW w:w="270" w:type="dxa"/>
            <w:vAlign w:val="bottom"/>
          </w:tcPr>
          <w:p w14:paraId="4E0B1D4E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7012F4" w14:textId="7F1393B3" w:rsidR="00C51BEC" w:rsidRPr="00371C8B" w:rsidRDefault="00C51BEC" w:rsidP="00C51BE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140,165</w:t>
            </w:r>
          </w:p>
        </w:tc>
        <w:tc>
          <w:tcPr>
            <w:tcW w:w="270" w:type="dxa"/>
            <w:vAlign w:val="bottom"/>
          </w:tcPr>
          <w:p w14:paraId="3593D769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3BB968A" w14:textId="0F920C1B" w:rsidR="00C51BEC" w:rsidRPr="00AF7826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8AD2DF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C88B54" w14:textId="06AC4228" w:rsidR="00C51BEC" w:rsidRPr="006E04AC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140,165</w:t>
            </w:r>
          </w:p>
        </w:tc>
        <w:tc>
          <w:tcPr>
            <w:tcW w:w="270" w:type="dxa"/>
            <w:vAlign w:val="bottom"/>
          </w:tcPr>
          <w:p w14:paraId="2E95F8F2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A7C372D" w14:textId="39489D01" w:rsidR="00C51BEC" w:rsidRPr="00AF7826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5D9C55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431A56" w14:textId="5566E813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140,165</w:t>
            </w:r>
          </w:p>
        </w:tc>
      </w:tr>
      <w:tr w:rsidR="00C51BEC" w:rsidRPr="00371C8B" w14:paraId="424DFC2E" w14:textId="77777777" w:rsidTr="000A7D62">
        <w:trPr>
          <w:trHeight w:val="261"/>
        </w:trPr>
        <w:tc>
          <w:tcPr>
            <w:tcW w:w="2160" w:type="dxa"/>
            <w:hideMark/>
          </w:tcPr>
          <w:p w14:paraId="75EFE9AA" w14:textId="77777777" w:rsidR="00C51BEC" w:rsidRPr="00371C8B" w:rsidRDefault="00C51BEC" w:rsidP="00C51BE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FE41885" w14:textId="77777777" w:rsidR="00C51BEC" w:rsidRPr="004376B1" w:rsidRDefault="00C51BEC" w:rsidP="00C51BE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8D603D" w14:textId="15F99E90" w:rsidR="00C51BEC" w:rsidRPr="00CD6E4B" w:rsidRDefault="00C51BEC" w:rsidP="00C51BE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6E4B">
              <w:rPr>
                <w:rFonts w:ascii="Angsana New" w:hAnsi="Angsana New"/>
                <w:b/>
                <w:bCs/>
                <w:sz w:val="24"/>
                <w:szCs w:val="24"/>
              </w:rPr>
              <w:t>140,165</w:t>
            </w:r>
          </w:p>
        </w:tc>
        <w:tc>
          <w:tcPr>
            <w:tcW w:w="270" w:type="dxa"/>
          </w:tcPr>
          <w:p w14:paraId="150A8601" w14:textId="77777777" w:rsidR="00C51BEC" w:rsidRPr="00B13180" w:rsidRDefault="00C51BEC" w:rsidP="00C51BE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3A429" w14:textId="7A9D9AB4" w:rsidR="00C51BEC" w:rsidRPr="00CD6E4B" w:rsidRDefault="00C51BEC" w:rsidP="00C51BE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6E4B">
              <w:rPr>
                <w:rFonts w:ascii="Angsana New" w:hAnsi="Angsana New"/>
                <w:b/>
                <w:bCs/>
                <w:sz w:val="24"/>
                <w:szCs w:val="24"/>
              </w:rPr>
              <w:t>140,165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DA3E5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54A5B" w14:textId="70E71523" w:rsidR="00C51BEC" w:rsidRPr="006E04AC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6E4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24773" w14:textId="77777777" w:rsidR="00C51BEC" w:rsidRPr="006E04AC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BB7B5" w14:textId="1972A14C" w:rsidR="00C51BEC" w:rsidRPr="006E04AC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6E4B">
              <w:rPr>
                <w:rFonts w:ascii="Angsana New" w:hAnsi="Angsana New"/>
                <w:b/>
                <w:bCs/>
                <w:sz w:val="24"/>
                <w:szCs w:val="24"/>
              </w:rPr>
              <w:t>140,165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365AF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0B6A0" w14:textId="31BC12CB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6E4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AFFF9" w14:textId="77777777" w:rsidR="00C51BEC" w:rsidRPr="00371C8B" w:rsidRDefault="00C51BEC" w:rsidP="00C51B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AEA5E" w14:textId="67E20E4C" w:rsidR="00C51BEC" w:rsidRPr="00371C8B" w:rsidRDefault="00C51BEC" w:rsidP="00C51BE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6E4B">
              <w:rPr>
                <w:rFonts w:ascii="Angsana New" w:hAnsi="Angsana New"/>
                <w:b/>
                <w:bCs/>
                <w:sz w:val="24"/>
                <w:szCs w:val="24"/>
              </w:rPr>
              <w:t>140,165</w:t>
            </w:r>
          </w:p>
        </w:tc>
      </w:tr>
    </w:tbl>
    <w:p w14:paraId="25C98567" w14:textId="404E0896" w:rsidR="004F3C96" w:rsidRDefault="004F3C96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B63005" w14:textId="77777777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CAC2FE6" w14:textId="3341F933" w:rsidR="00A74FAB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70"/>
        <w:gridCol w:w="4140"/>
      </w:tblGrid>
      <w:tr w:rsidR="00A74FAB" w:rsidRPr="00E25ABB" w14:paraId="40C1C03D" w14:textId="77777777" w:rsidTr="00466A47">
        <w:trPr>
          <w:tblHeader/>
        </w:trPr>
        <w:tc>
          <w:tcPr>
            <w:tcW w:w="531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1EB27F13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466A47">
        <w:tc>
          <w:tcPr>
            <w:tcW w:w="5310" w:type="dxa"/>
          </w:tcPr>
          <w:p w14:paraId="4718B105" w14:textId="77777777" w:rsidR="00466A47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63F8B0CF" w14:textId="099C2A8A" w:rsidR="00A74FAB" w:rsidRPr="00E25ABB" w:rsidRDefault="00A74FAB" w:rsidP="00466A47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69FEEE1D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466A47">
        <w:tc>
          <w:tcPr>
            <w:tcW w:w="531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76AF71AA" w14:textId="323CA3D4" w:rsidR="00CA10E2" w:rsidRPr="00E25ABB" w:rsidRDefault="00466A47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501F458" w14:textId="77777777" w:rsidR="00A74FAB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87A71" w14:textId="0BCC4997" w:rsidR="00E22EE6" w:rsidRDefault="004F3C96" w:rsidP="0010717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72FCCF8" w14:textId="1EADC68D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7D4C4B" w14:textId="66348D6B" w:rsidR="00417033" w:rsidRDefault="001B5E9A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1058E">
        <w:rPr>
          <w:rFonts w:ascii="Angsana New" w:hAnsi="Angsana New"/>
          <w:b/>
          <w:bCs/>
          <w:sz w:val="30"/>
          <w:szCs w:val="30"/>
        </w:rPr>
        <w:t>2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18323A" w14:textId="77777777" w:rsidR="00E2420E" w:rsidRPr="00527BDE" w:rsidRDefault="00E242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E2420E" w:rsidRPr="009566C2" w14:paraId="79D81838" w14:textId="77777777" w:rsidTr="00110839">
        <w:tc>
          <w:tcPr>
            <w:tcW w:w="3382" w:type="pct"/>
            <w:vAlign w:val="bottom"/>
          </w:tcPr>
          <w:p w14:paraId="574BB881" w14:textId="25AE943D" w:rsidR="00E2420E" w:rsidRPr="007B354C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5E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C5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04C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7" w:type="pct"/>
          </w:tcPr>
          <w:p w14:paraId="0EF21A1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E07790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57D5E2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02B521A3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20E" w:rsidRPr="009566C2" w14:paraId="662AB1A0" w14:textId="77777777" w:rsidTr="003C34FA">
        <w:tc>
          <w:tcPr>
            <w:tcW w:w="3382" w:type="pct"/>
          </w:tcPr>
          <w:p w14:paraId="72260A6A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386A6ED5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2F69" w:rsidRPr="009566C2" w14:paraId="1956F3D4" w14:textId="77777777" w:rsidTr="00110839">
        <w:tc>
          <w:tcPr>
            <w:tcW w:w="3382" w:type="pct"/>
          </w:tcPr>
          <w:p w14:paraId="0EED3593" w14:textId="77777777" w:rsidR="00E72F69" w:rsidRPr="007C1C52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3D2CF1D7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4689BE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D1F0030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20E" w:rsidRPr="009566C2" w14:paraId="46599878" w14:textId="77777777" w:rsidTr="003C34FA">
        <w:tc>
          <w:tcPr>
            <w:tcW w:w="3382" w:type="pct"/>
          </w:tcPr>
          <w:p w14:paraId="0CF979C4" w14:textId="15182068" w:rsidR="00E2420E" w:rsidRPr="009566C2" w:rsidRDefault="003C34FA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59C10428" w14:textId="7DFBE5E5" w:rsidR="00E2420E" w:rsidRPr="00C664CA" w:rsidRDefault="00763FF0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7" w:type="pct"/>
          </w:tcPr>
          <w:p w14:paraId="5CC955F6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32F399A2" w14:textId="43AF852B" w:rsidR="00E2420E" w:rsidRPr="00C664CA" w:rsidRDefault="00763FF0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420E" w:rsidRPr="009566C2" w14:paraId="71A1A23E" w14:textId="77777777" w:rsidTr="003005F0">
        <w:tc>
          <w:tcPr>
            <w:tcW w:w="3382" w:type="pct"/>
          </w:tcPr>
          <w:p w14:paraId="763B0B68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231907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0E10D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546A12A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1A32" w:rsidRPr="009566C2" w14:paraId="59D3E7F6" w14:textId="77777777" w:rsidTr="00110839">
        <w:tc>
          <w:tcPr>
            <w:tcW w:w="3382" w:type="pct"/>
          </w:tcPr>
          <w:p w14:paraId="60DA2A7E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2C9D1B49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C8E7F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6362D9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159" w:rsidRPr="009566C2" w14:paraId="7C61FCB0" w14:textId="77777777" w:rsidTr="004D267A">
        <w:trPr>
          <w:trHeight w:val="263"/>
        </w:trPr>
        <w:tc>
          <w:tcPr>
            <w:tcW w:w="3382" w:type="pct"/>
          </w:tcPr>
          <w:p w14:paraId="0AB52782" w14:textId="6533FAE0" w:rsidR="00905159" w:rsidRPr="000A4237" w:rsidRDefault="00905159" w:rsidP="009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4237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62B95FC5" w14:textId="6E7AC5CF" w:rsidR="00905159" w:rsidRPr="000A4237" w:rsidRDefault="000A4237" w:rsidP="009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42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C9BF595" w14:textId="77777777" w:rsidR="00905159" w:rsidRPr="000A4237" w:rsidRDefault="00905159" w:rsidP="00905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06296059" w14:textId="7AE63849" w:rsidR="00905159" w:rsidRPr="000A4237" w:rsidRDefault="00905159" w:rsidP="009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4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645" w:rsidRPr="009566C2" w14:paraId="5E050503" w14:textId="77777777" w:rsidTr="00110839">
        <w:tc>
          <w:tcPr>
            <w:tcW w:w="3382" w:type="pct"/>
          </w:tcPr>
          <w:p w14:paraId="35DAAE99" w14:textId="2D77D7F5" w:rsidR="00681645" w:rsidRPr="00362E4E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57A8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7" w:type="pct"/>
          </w:tcPr>
          <w:p w14:paraId="216905AA" w14:textId="5C391A0E" w:rsidR="00681645" w:rsidRPr="00405E6C" w:rsidRDefault="007C7820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782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550B1BAE" w14:textId="77777777" w:rsidR="00681645" w:rsidRPr="009566C2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31C2A5" w14:textId="2707840C" w:rsidR="00681645" w:rsidRPr="00E72F69" w:rsidRDefault="00763FF0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645" w:rsidRPr="009566C2" w14:paraId="2F153F38" w14:textId="77777777" w:rsidTr="00110839">
        <w:tc>
          <w:tcPr>
            <w:tcW w:w="3382" w:type="pct"/>
          </w:tcPr>
          <w:p w14:paraId="019E3277" w14:textId="77777777" w:rsidR="00681645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D02A1B3" w14:textId="76C8DCF8" w:rsidR="00681645" w:rsidRPr="00CE60DB" w:rsidRDefault="00763FF0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7" w:type="pct"/>
          </w:tcPr>
          <w:p w14:paraId="590218C8" w14:textId="77777777" w:rsidR="00681645" w:rsidRPr="009566C2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07DA44F" w14:textId="1F9D1F92" w:rsidR="00681645" w:rsidRPr="00CE60DB" w:rsidRDefault="00763FF0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681645" w:rsidRPr="009566C2" w14:paraId="1DD13268" w14:textId="77777777" w:rsidTr="00110839">
        <w:tc>
          <w:tcPr>
            <w:tcW w:w="3382" w:type="pct"/>
          </w:tcPr>
          <w:p w14:paraId="5D271CFC" w14:textId="77777777" w:rsidR="00681645" w:rsidRPr="00C006A5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08FE0FD" w14:textId="76AED45C" w:rsidR="00681645" w:rsidRDefault="00601443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63BB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AB723E6" w14:textId="77777777" w:rsidR="00681645" w:rsidRPr="00C006A5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90E2B" w14:textId="1AA7996C" w:rsidR="00681645" w:rsidRPr="003C34FA" w:rsidRDefault="00763FF0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0515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47593A4" w14:textId="77777777" w:rsidR="006D0032" w:rsidRDefault="006D0032" w:rsidP="007C1C5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DADE62C" w14:textId="7FE3A060" w:rsidR="00096CB2" w:rsidRPr="00527BDE" w:rsidRDefault="00096CB2" w:rsidP="00096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1058E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096CB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3641FE5" w14:textId="77777777" w:rsidR="00CE05CA" w:rsidRDefault="00CE05CA" w:rsidP="0009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E012FBC" w14:textId="56069DDC" w:rsidR="00584F7B" w:rsidRPr="003A39BD" w:rsidRDefault="00486D94" w:rsidP="00CE5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80"/>
        </w:tabs>
        <w:spacing w:line="240" w:lineRule="auto"/>
        <w:ind w:left="540" w:hanging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ก</w:t>
      </w:r>
      <w:r>
        <w:rPr>
          <w:rFonts w:ascii="Angsana New" w:eastAsia="Times New Roman" w:hAnsi="Angsana New"/>
          <w:sz w:val="30"/>
          <w:szCs w:val="30"/>
        </w:rPr>
        <w:t>)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C480E">
        <w:rPr>
          <w:rFonts w:ascii="Angsana New" w:eastAsia="Times New Roman" w:hAnsi="Angsana New" w:hint="cs"/>
          <w:sz w:val="30"/>
          <w:szCs w:val="30"/>
          <w:cs/>
        </w:rPr>
        <w:t xml:space="preserve">     </w:t>
      </w:r>
      <w:r w:rsidR="000C01DE"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C01DE" w:rsidRPr="003A39BD">
        <w:rPr>
          <w:rFonts w:ascii="Angsana New" w:eastAsia="Times New Roman" w:hAnsi="Angsana New"/>
          <w:spacing w:val="-2"/>
          <w:sz w:val="30"/>
          <w:szCs w:val="30"/>
        </w:rPr>
        <w:t xml:space="preserve">15 </w:t>
      </w:r>
      <w:r w:rsidR="000C01DE"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กรกฎาคม </w:t>
      </w:r>
      <w:r w:rsidR="000C01DE" w:rsidRPr="003A39BD">
        <w:rPr>
          <w:rFonts w:ascii="Angsana New" w:eastAsia="Times New Roman" w:hAnsi="Angsana New"/>
          <w:spacing w:val="-2"/>
          <w:sz w:val="30"/>
          <w:szCs w:val="30"/>
        </w:rPr>
        <w:t xml:space="preserve">2564 </w:t>
      </w:r>
      <w:r w:rsidR="000C01DE"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คณะกรรมการมีมติอนุมัติแผนการปรับโครงสร้างกิจการและการดำเนินการอื่นๆ</w:t>
      </w:r>
      <w:r w:rsidR="0082342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0C01DE"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ที่เกี่ยวข้อง ซึ่งรวมถึง</w:t>
      </w:r>
    </w:p>
    <w:p w14:paraId="0706AEA9" w14:textId="2A48040D" w:rsidR="000C01DE" w:rsidRPr="003A39BD" w:rsidRDefault="000C01DE" w:rsidP="000C01D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พิจารณาอนุมัติการปรับโครงสร้างการจัดการของบริษัทโดยเปลี่ยนลักษณะการประกอบธุรกิจของบริษัทเป็นบริษัทโฮลดิ้ง ทั้งนี้ บริษัทจะทำการโอน</w:t>
      </w:r>
      <w:r w:rsidR="009B4B7C"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กิจการ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บางส่วนของบริษัทไปยังบริษัท สมบูรณ์ ฟอร์จจิ้ง เทคโนโลยี จำกัด และ</w:t>
      </w:r>
      <w:r w:rsidR="00491C57">
        <w:rPr>
          <w:rFonts w:ascii="Angsana New" w:eastAsia="Times New Roman" w:hAnsi="Angsana New" w:hint="cs"/>
          <w:spacing w:val="-2"/>
          <w:sz w:val="30"/>
          <w:szCs w:val="30"/>
          <w:cs/>
        </w:rPr>
        <w:t>ขาย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>ที่ดินและสิ่งปลูกสร้างบางส่วนไปยังบริษัท บางกอกสปริงอินดัสเตรียล จำกัด ซึ่ง</w:t>
      </w:r>
      <w:r w:rsidR="00491C57">
        <w:rPr>
          <w:rFonts w:ascii="Angsana New" w:eastAsia="Times New Roman" w:hAnsi="Angsana New" w:hint="cs"/>
          <w:spacing w:val="-2"/>
          <w:sz w:val="30"/>
          <w:szCs w:val="30"/>
          <w:cs/>
        </w:rPr>
        <w:t>ทั้งสองบริษัท</w:t>
      </w: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เป็นบริษัทย่อย </w:t>
      </w:r>
    </w:p>
    <w:p w14:paraId="6E073309" w14:textId="18D2585C" w:rsidR="000C01DE" w:rsidRDefault="000C01DE" w:rsidP="000C01D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3A39B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พิจารณาอนุมัติการแก้ไขเพิ่มเติมวัตถุประสงค์และข้อบังคับของบริษัท เพื่อให้สอดคล้องกับแผนการปรับโครงสร้างกิจการ </w:t>
      </w:r>
    </w:p>
    <w:p w14:paraId="58947186" w14:textId="55C9AA3D" w:rsidR="00CE5179" w:rsidRPr="00CE5179" w:rsidRDefault="00CE5179" w:rsidP="00CE5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ทั้งนี้ขึ้นอยู่กับผลการอนุมัติจากที่ประชุมวิสามัญผู้ถือหุ้นของบริษัทซึ่งจะจัดขึ้นในวันที่ </w:t>
      </w:r>
      <w:r>
        <w:rPr>
          <w:rFonts w:ascii="Angsana New" w:eastAsia="Times New Roman" w:hAnsi="Angsana New"/>
          <w:spacing w:val="-2"/>
          <w:sz w:val="30"/>
          <w:szCs w:val="30"/>
        </w:rPr>
        <w:t xml:space="preserve">9 </w:t>
      </w:r>
      <w:r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eastAsia="Times New Roman" w:hAnsi="Angsana New"/>
          <w:spacing w:val="-2"/>
          <w:sz w:val="30"/>
          <w:szCs w:val="30"/>
        </w:rPr>
        <w:t xml:space="preserve">2564 </w:t>
      </w: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หากมีมติอนุมัติบริษัทจะดำเนินการตามขั้นตอนที่เกี่ยวข้องในลำดับถัดไป</w:t>
      </w:r>
    </w:p>
    <w:p w14:paraId="7B0F1BF7" w14:textId="095995A8" w:rsidR="00655378" w:rsidRDefault="00655378" w:rsidP="00295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50BBBD0" w14:textId="03FA74CB" w:rsidR="00655378" w:rsidRDefault="004A234A" w:rsidP="0006434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ข</w:t>
      </w:r>
      <w:r>
        <w:rPr>
          <w:rFonts w:ascii="Angsana New" w:eastAsia="Times New Roman" w:hAnsi="Angsana New"/>
          <w:sz w:val="30"/>
          <w:szCs w:val="30"/>
        </w:rPr>
        <w:t xml:space="preserve">)      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>ในที่ประชุมคณะกรรมการของบริษัทเมื่อ</w:t>
      </w:r>
      <w:r w:rsidRPr="0058558F">
        <w:rPr>
          <w:rFonts w:ascii="Angsana New" w:eastAsia="Times New Roman" w:hAnsi="Angsana New" w:hint="cs"/>
          <w:sz w:val="30"/>
          <w:szCs w:val="30"/>
          <w:cs/>
        </w:rPr>
        <w:t xml:space="preserve">วันที่ </w:t>
      </w:r>
      <w:r w:rsidR="0058558F" w:rsidRPr="0058558F">
        <w:rPr>
          <w:rFonts w:ascii="Angsana New" w:eastAsia="Times New Roman" w:hAnsi="Angsana New"/>
          <w:sz w:val="30"/>
          <w:szCs w:val="30"/>
        </w:rPr>
        <w:t>11</w:t>
      </w:r>
      <w:r w:rsidRPr="0058558F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58558F" w:rsidRPr="0058558F">
        <w:rPr>
          <w:rFonts w:ascii="Angsana New" w:eastAsia="Times New Roman" w:hAnsi="Angsana New" w:hint="cs"/>
          <w:sz w:val="30"/>
          <w:szCs w:val="30"/>
          <w:cs/>
        </w:rPr>
        <w:t>สิงหาคม</w:t>
      </w:r>
      <w:r w:rsidRPr="0058558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8558F">
        <w:rPr>
          <w:rFonts w:ascii="Angsana New" w:eastAsia="Times New Roman" w:hAnsi="Angsana New" w:hint="cs"/>
          <w:sz w:val="30"/>
          <w:szCs w:val="30"/>
        </w:rPr>
        <w:t>256</w:t>
      </w:r>
      <w:r w:rsidRPr="0058558F">
        <w:rPr>
          <w:rFonts w:ascii="Angsana New" w:eastAsia="Times New Roman" w:hAnsi="Angsana New"/>
          <w:sz w:val="30"/>
          <w:szCs w:val="30"/>
        </w:rPr>
        <w:t>4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 xml:space="preserve"> คณะกรรมการมีมติอนุมัติจ่ายเงินปันผลระหว่างกาลสำหรับผลการดำเนินงาน</w:t>
      </w:r>
      <w:r w:rsidR="0058558F">
        <w:rPr>
          <w:rFonts w:ascii="Angsana New" w:eastAsia="Times New Roman" w:hAnsi="Angsana New" w:hint="cs"/>
          <w:sz w:val="30"/>
          <w:szCs w:val="30"/>
          <w:cs/>
        </w:rPr>
        <w:t>งวดหกเดือนแรก</w:t>
      </w:r>
      <w:r w:rsidRPr="0058558F">
        <w:rPr>
          <w:rFonts w:ascii="Angsana New" w:eastAsia="Times New Roman" w:hAnsi="Angsana New" w:hint="cs"/>
          <w:sz w:val="30"/>
          <w:szCs w:val="30"/>
          <w:cs/>
        </w:rPr>
        <w:t xml:space="preserve">ของปี </w:t>
      </w:r>
      <w:r w:rsidRPr="0058558F">
        <w:rPr>
          <w:rFonts w:ascii="Angsana New" w:eastAsia="Times New Roman" w:hAnsi="Angsana New" w:hint="cs"/>
          <w:sz w:val="30"/>
          <w:szCs w:val="30"/>
        </w:rPr>
        <w:t>256</w:t>
      </w:r>
      <w:r w:rsidR="0058558F" w:rsidRPr="0058558F">
        <w:rPr>
          <w:rFonts w:ascii="Angsana New" w:eastAsia="Times New Roman" w:hAnsi="Angsana New"/>
          <w:sz w:val="30"/>
          <w:szCs w:val="30"/>
        </w:rPr>
        <w:t>4</w:t>
      </w:r>
      <w:r w:rsidRPr="0058558F">
        <w:rPr>
          <w:rFonts w:ascii="Angsana New" w:eastAsia="Times New Roman" w:hAnsi="Angsana New" w:hint="cs"/>
          <w:sz w:val="30"/>
          <w:szCs w:val="30"/>
          <w:cs/>
        </w:rPr>
        <w:t xml:space="preserve"> ใน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 xml:space="preserve">อัตราหุ้นละ </w:t>
      </w:r>
      <w:r w:rsidR="0058558F">
        <w:rPr>
          <w:rFonts w:ascii="Angsana New" w:eastAsia="Times New Roman" w:hAnsi="Angsana New"/>
          <w:sz w:val="30"/>
          <w:szCs w:val="30"/>
        </w:rPr>
        <w:t>0.40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58558F">
        <w:rPr>
          <w:rFonts w:ascii="Angsana New" w:eastAsia="Times New Roman" w:hAnsi="Angsana New"/>
          <w:sz w:val="30"/>
          <w:szCs w:val="30"/>
        </w:rPr>
        <w:t>170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ซึ่งเป็นการจ่าย</w:t>
      </w:r>
      <w:r w:rsidR="00343091">
        <w:rPr>
          <w:rFonts w:ascii="Angsana New" w:eastAsia="Times New Roman" w:hAnsi="Angsana New" w:hint="cs"/>
          <w:sz w:val="30"/>
          <w:szCs w:val="30"/>
          <w:cs/>
        </w:rPr>
        <w:t xml:space="preserve">จากกิจการที่ได้รับการส่งเสริมการลงทุน </w:t>
      </w:r>
      <w:r w:rsidR="00343091">
        <w:rPr>
          <w:rFonts w:ascii="Angsana New" w:eastAsia="Times New Roman" w:hAnsi="Angsana New"/>
          <w:sz w:val="30"/>
          <w:szCs w:val="30"/>
        </w:rPr>
        <w:t xml:space="preserve">(BOI) </w:t>
      </w:r>
      <w:r w:rsidR="00343091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343091">
        <w:rPr>
          <w:rFonts w:ascii="Angsana New" w:eastAsia="Times New Roman" w:hAnsi="Angsana New"/>
          <w:sz w:val="30"/>
          <w:szCs w:val="30"/>
        </w:rPr>
        <w:t>65</w:t>
      </w:r>
      <w:r w:rsidR="00343091">
        <w:rPr>
          <w:rFonts w:ascii="Angsana New" w:eastAsia="Times New Roman" w:hAnsi="Angsana New" w:hint="cs"/>
          <w:sz w:val="30"/>
          <w:szCs w:val="30"/>
          <w:cs/>
        </w:rPr>
        <w:t xml:space="preserve"> ล้านบาท และกิจการที่ไม่ได้รับการส่งเสริมการลงทุนจำนวน </w:t>
      </w:r>
      <w:r w:rsidR="00343091">
        <w:rPr>
          <w:rFonts w:ascii="Angsana New" w:eastAsia="Times New Roman" w:hAnsi="Angsana New"/>
          <w:sz w:val="30"/>
          <w:szCs w:val="30"/>
        </w:rPr>
        <w:t xml:space="preserve">105 </w:t>
      </w:r>
      <w:r w:rsidR="00343091">
        <w:rPr>
          <w:rFonts w:ascii="Angsana New" w:eastAsia="Times New Roman" w:hAnsi="Angsana New" w:hint="cs"/>
          <w:sz w:val="30"/>
          <w:szCs w:val="30"/>
          <w:cs/>
        </w:rPr>
        <w:t>ล้านบาท เงินปันผลดังกล่าวจะจ่ายให้แ</w:t>
      </w:r>
      <w:r w:rsidR="00343091" w:rsidRPr="006D040A">
        <w:rPr>
          <w:rFonts w:ascii="Angsana New" w:eastAsia="Times New Roman" w:hAnsi="Angsana New" w:hint="cs"/>
          <w:sz w:val="30"/>
          <w:szCs w:val="30"/>
          <w:cs/>
        </w:rPr>
        <w:t>ก่ผู้ถือหุ้นในเดือน</w:t>
      </w:r>
      <w:r w:rsidR="00B77B4F" w:rsidRPr="006D040A">
        <w:rPr>
          <w:rFonts w:ascii="Angsana New" w:eastAsia="Times New Roman" w:hAnsi="Angsana New" w:hint="cs"/>
          <w:sz w:val="30"/>
          <w:szCs w:val="30"/>
          <w:cs/>
        </w:rPr>
        <w:t xml:space="preserve">กันยายน </w:t>
      </w:r>
      <w:r w:rsidR="00B77B4F" w:rsidRPr="006D040A">
        <w:rPr>
          <w:rFonts w:ascii="Angsana New" w:eastAsia="Times New Roman" w:hAnsi="Angsana New"/>
          <w:sz w:val="30"/>
          <w:szCs w:val="30"/>
        </w:rPr>
        <w:t>2564</w:t>
      </w:r>
    </w:p>
    <w:sectPr w:rsidR="00655378" w:rsidSect="00527BDE"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2849C" w14:textId="77777777" w:rsidR="00D141CF" w:rsidRDefault="00D141CF">
      <w:r>
        <w:separator/>
      </w:r>
    </w:p>
  </w:endnote>
  <w:endnote w:type="continuationSeparator" w:id="0">
    <w:p w14:paraId="122DA596" w14:textId="77777777" w:rsidR="00D141CF" w:rsidRDefault="00D1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3E7D7" w14:textId="61872654" w:rsidR="00CD5341" w:rsidRDefault="00CD5341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5A6F16">
      <w:rPr>
        <w:rFonts w:ascii="Angsana New" w:hAnsi="Angsana New"/>
        <w:noProof/>
        <w:sz w:val="30"/>
        <w:szCs w:val="30"/>
      </w:rPr>
      <w:t>16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AE80D" w14:textId="77777777" w:rsidR="00CD5341" w:rsidRPr="003C3524" w:rsidRDefault="00CD53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41F68B23" w:rsidR="00CD5341" w:rsidRPr="001D2470" w:rsidRDefault="00CD53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834136">
      <w:rPr>
        <w:rFonts w:ascii="Angsana New" w:hAnsi="Angsana New"/>
        <w:noProof/>
        <w:sz w:val="30"/>
        <w:szCs w:val="30"/>
      </w:rPr>
      <w:t>2021 - 1102849 Jun-FSA-Somboon Advance Technology -06t -Q2 V6.docx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84C70" w14:textId="77777777" w:rsidR="00CD5341" w:rsidRDefault="00CD5341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DD47E" w14:textId="77777777" w:rsidR="00CD5341" w:rsidRDefault="00CD5341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68DB8" w14:textId="77777777" w:rsidR="00CD5341" w:rsidRPr="00775DAE" w:rsidRDefault="00CD5341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57665" w14:textId="77777777" w:rsidR="00CD5341" w:rsidRPr="00775DAE" w:rsidRDefault="00CD5341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77777777" w:rsidR="00CD5341" w:rsidRPr="00775DAE" w:rsidRDefault="00CD5341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CF056" w14:textId="77777777" w:rsidR="00D141CF" w:rsidRDefault="00D141CF">
      <w:r>
        <w:separator/>
      </w:r>
    </w:p>
  </w:footnote>
  <w:footnote w:type="continuationSeparator" w:id="0">
    <w:p w14:paraId="56A00A4C" w14:textId="77777777" w:rsidR="00D141CF" w:rsidRDefault="00D14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ABBCE" w14:textId="77777777" w:rsidR="00CD5341" w:rsidRDefault="00CD534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47B0C" w14:textId="77777777" w:rsidR="00CD5341" w:rsidRPr="00774FEB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31440A" w14:textId="77777777" w:rsidR="00CD5341" w:rsidRPr="009D0D6C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70C14D0" w14:textId="77777777" w:rsidR="00CD5341" w:rsidRPr="009D0D6C" w:rsidRDefault="00CD5341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CD5341" w:rsidRDefault="00CD5341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FD208" w14:textId="77777777" w:rsidR="00CD5341" w:rsidRPr="00774FEB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A293E9F" w14:textId="77777777" w:rsidR="00CD5341" w:rsidRPr="009D0D6C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5418B4" w14:textId="77777777" w:rsidR="00CD5341" w:rsidRPr="009D0D6C" w:rsidRDefault="00CD5341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CD5341" w:rsidRPr="006E020C" w:rsidRDefault="00CD5341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395B5" w14:textId="77777777" w:rsidR="00CD5341" w:rsidRPr="00774FEB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55347C7" w14:textId="77777777" w:rsidR="00CD5341" w:rsidRPr="009D0D6C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F55D10" w14:textId="77777777" w:rsidR="00CD5341" w:rsidRPr="009D0D6C" w:rsidRDefault="00CD5341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FDAC012" w14:textId="77777777" w:rsidR="00CD5341" w:rsidRPr="006E020C" w:rsidRDefault="00CD5341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58E15" w14:textId="77777777" w:rsidR="00CD5341" w:rsidRPr="00774FEB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A870AD" w14:textId="77777777" w:rsidR="00CD5341" w:rsidRPr="009D0D6C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0F78DC4" w14:textId="77777777" w:rsidR="00CD5341" w:rsidRPr="009D0D6C" w:rsidRDefault="00CD5341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CD5341" w:rsidRDefault="00CD5341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22E86" w14:textId="77777777" w:rsidR="00CD5341" w:rsidRDefault="00CD53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72C03" w14:textId="77777777" w:rsidR="00CD5341" w:rsidRDefault="00CD53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226A" w14:textId="77777777" w:rsidR="00CD5341" w:rsidRPr="00774FEB" w:rsidRDefault="00CD5341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13FB72" w14:textId="77777777" w:rsidR="00CD5341" w:rsidRDefault="00CD5341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A2346F" w14:textId="77777777" w:rsidR="00CD5341" w:rsidRPr="006E020C" w:rsidRDefault="00CD5341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C24F13" w14:textId="77777777" w:rsidR="00CD5341" w:rsidRDefault="00CD5341">
    <w:pPr>
      <w:pStyle w:val="Header"/>
    </w:pPr>
  </w:p>
  <w:p w14:paraId="5C609A6A" w14:textId="77777777" w:rsidR="00CD5341" w:rsidRDefault="00CD534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5D1CC" w14:textId="77777777" w:rsidR="00CD5341" w:rsidRPr="00774FEB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9E4DB6" w14:textId="77777777" w:rsidR="00CD5341" w:rsidRPr="009D0D6C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180759" w14:textId="77777777" w:rsidR="00CD5341" w:rsidRPr="009D0D6C" w:rsidRDefault="00CD5341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246A3D2" w14:textId="77777777" w:rsidR="00CD5341" w:rsidRDefault="00CD5341" w:rsidP="004350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96FA4" w14:textId="77777777" w:rsidR="00CD5341" w:rsidRPr="00774FEB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5CCE6DC" w14:textId="77777777" w:rsidR="00CD5341" w:rsidRPr="009D0D6C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C13833" w14:textId="77777777" w:rsidR="00CD5341" w:rsidRPr="009D0D6C" w:rsidRDefault="00CD5341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E44BDD9" w14:textId="77777777" w:rsidR="00CD5341" w:rsidRDefault="00CD5341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75FF5" w14:textId="77777777" w:rsidR="00CD5341" w:rsidRPr="00774FEB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78FF29" w14:textId="77777777" w:rsidR="00CD5341" w:rsidRPr="009D0D6C" w:rsidRDefault="00CD5341" w:rsidP="009C7F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DE1BAD6" w14:textId="77777777" w:rsidR="00CD5341" w:rsidRPr="009D0D6C" w:rsidRDefault="00CD5341" w:rsidP="009C7F5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2564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0FA989E" w14:textId="77777777" w:rsidR="00CD5341" w:rsidRDefault="00CD5341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264D3" w14:textId="77777777" w:rsidR="00CD5341" w:rsidRPr="00774FEB" w:rsidRDefault="00CD5341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12DF3A" w14:textId="77777777" w:rsidR="00CD5341" w:rsidRPr="006E020C" w:rsidRDefault="00CD5341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0A6F1D" w14:textId="77777777" w:rsidR="00CD5341" w:rsidRPr="006E020C" w:rsidRDefault="00CD5341" w:rsidP="005977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 255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2"/>
  </w:num>
  <w:num w:numId="14">
    <w:abstractNumId w:val="20"/>
  </w:num>
  <w:num w:numId="15">
    <w:abstractNumId w:val="22"/>
  </w:num>
  <w:num w:numId="16">
    <w:abstractNumId w:val="34"/>
  </w:num>
  <w:num w:numId="17">
    <w:abstractNumId w:val="38"/>
  </w:num>
  <w:num w:numId="18">
    <w:abstractNumId w:val="36"/>
  </w:num>
  <w:num w:numId="19">
    <w:abstractNumId w:val="30"/>
  </w:num>
  <w:num w:numId="20">
    <w:abstractNumId w:val="19"/>
  </w:num>
  <w:num w:numId="21">
    <w:abstractNumId w:val="16"/>
  </w:num>
  <w:num w:numId="22">
    <w:abstractNumId w:val="11"/>
  </w:num>
  <w:num w:numId="23">
    <w:abstractNumId w:val="14"/>
  </w:num>
  <w:num w:numId="24">
    <w:abstractNumId w:val="37"/>
  </w:num>
  <w:num w:numId="25">
    <w:abstractNumId w:val="33"/>
  </w:num>
  <w:num w:numId="26">
    <w:abstractNumId w:val="26"/>
  </w:num>
  <w:num w:numId="27">
    <w:abstractNumId w:val="18"/>
  </w:num>
  <w:num w:numId="28">
    <w:abstractNumId w:val="28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7"/>
  </w:num>
  <w:num w:numId="33">
    <w:abstractNumId w:val="25"/>
  </w:num>
  <w:num w:numId="34">
    <w:abstractNumId w:val="23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3"/>
  </w:num>
  <w:num w:numId="38">
    <w:abstractNumId w:val="12"/>
  </w:num>
  <w:num w:numId="39">
    <w:abstractNumId w:val="24"/>
  </w:num>
  <w:num w:numId="4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FD"/>
    <w:rsid w:val="000103B4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3AF6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B63"/>
    <w:rsid w:val="00062E94"/>
    <w:rsid w:val="0006394E"/>
    <w:rsid w:val="0006434B"/>
    <w:rsid w:val="00064808"/>
    <w:rsid w:val="00064E56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2CD0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BF"/>
    <w:rsid w:val="00103E54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605C"/>
    <w:rsid w:val="00166611"/>
    <w:rsid w:val="00166985"/>
    <w:rsid w:val="00166A34"/>
    <w:rsid w:val="00167EFE"/>
    <w:rsid w:val="001702F6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0B9D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CF"/>
    <w:rsid w:val="001858CD"/>
    <w:rsid w:val="00185C3D"/>
    <w:rsid w:val="00185CCC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E68"/>
    <w:rsid w:val="001C085E"/>
    <w:rsid w:val="001C0863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D3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A7C"/>
    <w:rsid w:val="001F6AFD"/>
    <w:rsid w:val="001F6CBD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C1D"/>
    <w:rsid w:val="00217E1D"/>
    <w:rsid w:val="0022030D"/>
    <w:rsid w:val="00220C7D"/>
    <w:rsid w:val="00220D5F"/>
    <w:rsid w:val="00220F39"/>
    <w:rsid w:val="002211F7"/>
    <w:rsid w:val="00221865"/>
    <w:rsid w:val="00221A7E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F2E"/>
    <w:rsid w:val="00236749"/>
    <w:rsid w:val="00236964"/>
    <w:rsid w:val="00236AF1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E05"/>
    <w:rsid w:val="00266F86"/>
    <w:rsid w:val="002677DB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1F2"/>
    <w:rsid w:val="002747B0"/>
    <w:rsid w:val="002753C0"/>
    <w:rsid w:val="00275701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968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9D6"/>
    <w:rsid w:val="00295A97"/>
    <w:rsid w:val="002968E4"/>
    <w:rsid w:val="00296B67"/>
    <w:rsid w:val="00296D23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AA3"/>
    <w:rsid w:val="002F3F93"/>
    <w:rsid w:val="002F4145"/>
    <w:rsid w:val="002F438E"/>
    <w:rsid w:val="002F4C5D"/>
    <w:rsid w:val="002F4D4B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1B4F"/>
    <w:rsid w:val="00311C32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3F34"/>
    <w:rsid w:val="0039433D"/>
    <w:rsid w:val="003947CD"/>
    <w:rsid w:val="00394B2B"/>
    <w:rsid w:val="00395109"/>
    <w:rsid w:val="0039572E"/>
    <w:rsid w:val="00395B95"/>
    <w:rsid w:val="00395DAD"/>
    <w:rsid w:val="00395F76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97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A8D"/>
    <w:rsid w:val="00412D69"/>
    <w:rsid w:val="00412DC5"/>
    <w:rsid w:val="00413282"/>
    <w:rsid w:val="0041354A"/>
    <w:rsid w:val="0041401E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1AEE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640"/>
    <w:rsid w:val="004838EE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234A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1097"/>
    <w:rsid w:val="004E172F"/>
    <w:rsid w:val="004E1CFF"/>
    <w:rsid w:val="004E1E17"/>
    <w:rsid w:val="004E1EC3"/>
    <w:rsid w:val="004E21EA"/>
    <w:rsid w:val="004E2650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4F0B"/>
    <w:rsid w:val="004E528E"/>
    <w:rsid w:val="004E5955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61CB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74A2"/>
    <w:rsid w:val="00507C46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63B"/>
    <w:rsid w:val="00533B53"/>
    <w:rsid w:val="00533FA7"/>
    <w:rsid w:val="00533FD9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F7"/>
    <w:rsid w:val="00555EF8"/>
    <w:rsid w:val="00557093"/>
    <w:rsid w:val="00557549"/>
    <w:rsid w:val="005578D6"/>
    <w:rsid w:val="005579C3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067D"/>
    <w:rsid w:val="00581306"/>
    <w:rsid w:val="005817E5"/>
    <w:rsid w:val="0058185D"/>
    <w:rsid w:val="005821E2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6F16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85C"/>
    <w:rsid w:val="00616AE4"/>
    <w:rsid w:val="00617196"/>
    <w:rsid w:val="00617B34"/>
    <w:rsid w:val="00617C77"/>
    <w:rsid w:val="00620020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6F3"/>
    <w:rsid w:val="0065597B"/>
    <w:rsid w:val="00655DC2"/>
    <w:rsid w:val="00655EE3"/>
    <w:rsid w:val="0065660E"/>
    <w:rsid w:val="00656A36"/>
    <w:rsid w:val="00657040"/>
    <w:rsid w:val="006571B7"/>
    <w:rsid w:val="0065720D"/>
    <w:rsid w:val="006576EB"/>
    <w:rsid w:val="00657989"/>
    <w:rsid w:val="00660099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A44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86F"/>
    <w:rsid w:val="00685A0E"/>
    <w:rsid w:val="00685CB5"/>
    <w:rsid w:val="00685D42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613"/>
    <w:rsid w:val="006D488F"/>
    <w:rsid w:val="006D4AE5"/>
    <w:rsid w:val="006D4B93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FBE"/>
    <w:rsid w:val="007710B6"/>
    <w:rsid w:val="00771219"/>
    <w:rsid w:val="00771285"/>
    <w:rsid w:val="007713A0"/>
    <w:rsid w:val="0077192C"/>
    <w:rsid w:val="00771CF0"/>
    <w:rsid w:val="00771D2F"/>
    <w:rsid w:val="007727F7"/>
    <w:rsid w:val="00772B81"/>
    <w:rsid w:val="00772EDB"/>
    <w:rsid w:val="007730D7"/>
    <w:rsid w:val="00773382"/>
    <w:rsid w:val="00773906"/>
    <w:rsid w:val="00773BC6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5D6"/>
    <w:rsid w:val="008028E4"/>
    <w:rsid w:val="00802A9D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0DA"/>
    <w:rsid w:val="0087233B"/>
    <w:rsid w:val="008724BD"/>
    <w:rsid w:val="0087280C"/>
    <w:rsid w:val="008728D5"/>
    <w:rsid w:val="008730A2"/>
    <w:rsid w:val="0087311A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71E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2FA4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93E"/>
    <w:rsid w:val="00961AB8"/>
    <w:rsid w:val="00961C70"/>
    <w:rsid w:val="0096230C"/>
    <w:rsid w:val="0096248E"/>
    <w:rsid w:val="00963197"/>
    <w:rsid w:val="009634DF"/>
    <w:rsid w:val="00963639"/>
    <w:rsid w:val="009636EB"/>
    <w:rsid w:val="00963BB3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2F10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DC1"/>
    <w:rsid w:val="009B2E3F"/>
    <w:rsid w:val="009B3061"/>
    <w:rsid w:val="009B3175"/>
    <w:rsid w:val="009B32AE"/>
    <w:rsid w:val="009B41A3"/>
    <w:rsid w:val="009B4292"/>
    <w:rsid w:val="009B432F"/>
    <w:rsid w:val="009B4367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57F"/>
    <w:rsid w:val="009D4BF1"/>
    <w:rsid w:val="009D4C4E"/>
    <w:rsid w:val="009D4D73"/>
    <w:rsid w:val="009D4F2D"/>
    <w:rsid w:val="009D515A"/>
    <w:rsid w:val="009D556A"/>
    <w:rsid w:val="009D5A92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969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B0A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DC7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7EC"/>
    <w:rsid w:val="00BA48F4"/>
    <w:rsid w:val="00BA5022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B00F5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B4B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20D4"/>
    <w:rsid w:val="00CD20D9"/>
    <w:rsid w:val="00CD238C"/>
    <w:rsid w:val="00CD2775"/>
    <w:rsid w:val="00CD3020"/>
    <w:rsid w:val="00CD31EA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270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1CC"/>
    <w:rsid w:val="00D1158A"/>
    <w:rsid w:val="00D116BC"/>
    <w:rsid w:val="00D11809"/>
    <w:rsid w:val="00D11E21"/>
    <w:rsid w:val="00D12151"/>
    <w:rsid w:val="00D12747"/>
    <w:rsid w:val="00D12C94"/>
    <w:rsid w:val="00D12D9C"/>
    <w:rsid w:val="00D12EEB"/>
    <w:rsid w:val="00D1391D"/>
    <w:rsid w:val="00D140F2"/>
    <w:rsid w:val="00D141CF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73CD"/>
    <w:rsid w:val="00D27D83"/>
    <w:rsid w:val="00D27E88"/>
    <w:rsid w:val="00D27EF0"/>
    <w:rsid w:val="00D30287"/>
    <w:rsid w:val="00D307A2"/>
    <w:rsid w:val="00D30C79"/>
    <w:rsid w:val="00D3126C"/>
    <w:rsid w:val="00D31503"/>
    <w:rsid w:val="00D31526"/>
    <w:rsid w:val="00D3189B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220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7037"/>
    <w:rsid w:val="00D57188"/>
    <w:rsid w:val="00D57304"/>
    <w:rsid w:val="00D5755D"/>
    <w:rsid w:val="00D577E0"/>
    <w:rsid w:val="00D57AB5"/>
    <w:rsid w:val="00D57ABC"/>
    <w:rsid w:val="00D57B3B"/>
    <w:rsid w:val="00D57CD8"/>
    <w:rsid w:val="00D57ED5"/>
    <w:rsid w:val="00D60066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7A4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5518"/>
    <w:rsid w:val="00D8578A"/>
    <w:rsid w:val="00D859CC"/>
    <w:rsid w:val="00D85C82"/>
    <w:rsid w:val="00D85C94"/>
    <w:rsid w:val="00D85DDA"/>
    <w:rsid w:val="00D86429"/>
    <w:rsid w:val="00D866E4"/>
    <w:rsid w:val="00D8678D"/>
    <w:rsid w:val="00D86986"/>
    <w:rsid w:val="00D869BE"/>
    <w:rsid w:val="00D86C5B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D32"/>
    <w:rsid w:val="00DC1D85"/>
    <w:rsid w:val="00DC1E9B"/>
    <w:rsid w:val="00DC1FCF"/>
    <w:rsid w:val="00DC2524"/>
    <w:rsid w:val="00DC27C7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8EE"/>
    <w:rsid w:val="00DF7CBC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32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3730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EF4"/>
    <w:rsid w:val="00E13F17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F2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608"/>
    <w:rsid w:val="00EC6781"/>
    <w:rsid w:val="00EC6828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385"/>
    <w:rsid w:val="00EF3724"/>
    <w:rsid w:val="00EF3808"/>
    <w:rsid w:val="00EF464F"/>
    <w:rsid w:val="00EF4AEB"/>
    <w:rsid w:val="00EF4AFB"/>
    <w:rsid w:val="00EF5024"/>
    <w:rsid w:val="00EF536C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BA2"/>
    <w:rsid w:val="00F06277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0D9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289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3C2"/>
    <w:rsid w:val="00FA46AA"/>
    <w:rsid w:val="00FA4AD9"/>
    <w:rsid w:val="00FA4BE2"/>
    <w:rsid w:val="00FA4D59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65B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3F99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0C369-9B61-4280-B946-DB07E29F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</Pages>
  <Words>3429</Words>
  <Characters>19547</Characters>
  <Application>Microsoft Office Word</Application>
  <DocSecurity>4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2021-08-06T10:52:00Z</cp:lastPrinted>
  <dcterms:created xsi:type="dcterms:W3CDTF">2021-08-10T04:28:00Z</dcterms:created>
  <dcterms:modified xsi:type="dcterms:W3CDTF">2021-08-10T04:28:00Z</dcterms:modified>
</cp:coreProperties>
</file>