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423" w:type="dxa"/>
        <w:tblInd w:w="288" w:type="dxa"/>
        <w:tblLook w:val="01E0" w:firstRow="1" w:lastRow="1" w:firstColumn="1" w:lastColumn="1" w:noHBand="0" w:noVBand="0"/>
      </w:tblPr>
      <w:tblGrid>
        <w:gridCol w:w="1278"/>
        <w:gridCol w:w="8145"/>
      </w:tblGrid>
      <w:tr w:rsidR="00B36D3F" w:rsidRPr="00F065D7" w14:paraId="64F8B879" w14:textId="77777777" w:rsidTr="00212863">
        <w:trPr>
          <w:tblHeader/>
        </w:trPr>
        <w:tc>
          <w:tcPr>
            <w:tcW w:w="1278" w:type="dxa"/>
          </w:tcPr>
          <w:p w14:paraId="78B5E574" w14:textId="77777777" w:rsidR="00B36D3F" w:rsidRPr="00F065D7" w:rsidRDefault="00B36D3F" w:rsidP="00BB31C9">
            <w:pPr>
              <w:pStyle w:val="BodyTextIndent2"/>
              <w:spacing w:after="0" w:line="240" w:lineRule="atLeast"/>
              <w:ind w:left="0"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8145" w:type="dxa"/>
          </w:tcPr>
          <w:p w14:paraId="75309CB5" w14:textId="77777777" w:rsidR="00B36D3F" w:rsidRPr="00F065D7" w:rsidRDefault="00B36D3F" w:rsidP="00705323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สารบัญ</w:t>
            </w:r>
          </w:p>
        </w:tc>
      </w:tr>
      <w:tr w:rsidR="00B36D3F" w:rsidRPr="00F065D7" w14:paraId="5A14948E" w14:textId="77777777" w:rsidTr="00212863">
        <w:trPr>
          <w:tblHeader/>
        </w:trPr>
        <w:tc>
          <w:tcPr>
            <w:tcW w:w="1278" w:type="dxa"/>
          </w:tcPr>
          <w:p w14:paraId="34C9E960" w14:textId="77777777" w:rsidR="00B36D3F" w:rsidRPr="00F065D7" w:rsidRDefault="00B36D3F" w:rsidP="00BB31C9">
            <w:pPr>
              <w:pStyle w:val="BodyTextIndent2"/>
              <w:spacing w:after="0" w:line="240" w:lineRule="atLeast"/>
              <w:ind w:left="0"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410AE589" w14:textId="77777777" w:rsidR="00B36D3F" w:rsidRPr="00F065D7" w:rsidRDefault="00B36D3F" w:rsidP="00705323">
            <w:pPr>
              <w:pStyle w:val="BodyTextIndent2"/>
              <w:tabs>
                <w:tab w:val="left" w:pos="540"/>
              </w:tabs>
              <w:spacing w:after="0" w:line="240" w:lineRule="auto"/>
              <w:ind w:left="162" w:right="-43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B36D3F" w:rsidRPr="00F065D7" w14:paraId="27721DEC" w14:textId="77777777" w:rsidTr="00B17529">
        <w:tc>
          <w:tcPr>
            <w:tcW w:w="1278" w:type="dxa"/>
            <w:vAlign w:val="center"/>
          </w:tcPr>
          <w:p w14:paraId="6293F8FB" w14:textId="77777777" w:rsidR="00B36D3F" w:rsidRPr="00F065D7" w:rsidRDefault="00B36D3F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61C39684" w14:textId="77777777" w:rsidR="00B36D3F" w:rsidRPr="00F065D7" w:rsidRDefault="00B36D3F" w:rsidP="00705323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  <w:lang w:val="en-US"/>
              </w:rPr>
              <w:t>ข้อมูลทั่วไป</w:t>
            </w:r>
          </w:p>
        </w:tc>
      </w:tr>
      <w:tr w:rsidR="00B64D42" w:rsidRPr="00F065D7" w14:paraId="2A1B9D7F" w14:textId="77777777" w:rsidTr="00B17529">
        <w:tc>
          <w:tcPr>
            <w:tcW w:w="1278" w:type="dxa"/>
            <w:vAlign w:val="center"/>
          </w:tcPr>
          <w:p w14:paraId="5FF2A3A6" w14:textId="77777777" w:rsidR="00B64D42" w:rsidRPr="00F065D7" w:rsidRDefault="00B64D42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7A7D0AFE" w14:textId="77777777" w:rsidR="00B64D42" w:rsidRPr="00F065D7" w:rsidRDefault="00B64D42" w:rsidP="00B64D42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เกณฑ์การจัดทำงบการเงิน</w:t>
            </w:r>
            <w:r w:rsidR="00ED511E" w:rsidRPr="00F065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ระหว่างกาล</w:t>
            </w:r>
          </w:p>
        </w:tc>
      </w:tr>
      <w:tr w:rsidR="00291500" w:rsidRPr="00F065D7" w14:paraId="17562A3E" w14:textId="77777777" w:rsidTr="00B17529">
        <w:tc>
          <w:tcPr>
            <w:tcW w:w="1278" w:type="dxa"/>
            <w:vAlign w:val="center"/>
          </w:tcPr>
          <w:p w14:paraId="28F13C7A" w14:textId="77777777" w:rsidR="00291500" w:rsidRPr="00F065D7" w:rsidRDefault="00291500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49A9EF82" w14:textId="76653B44" w:rsidR="00291500" w:rsidRPr="00F065D7" w:rsidRDefault="00291500" w:rsidP="00B64D42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9150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การซื้อบริษัทย่อย</w:t>
            </w:r>
          </w:p>
        </w:tc>
      </w:tr>
      <w:tr w:rsidR="00D95B24" w:rsidRPr="00F065D7" w14:paraId="7183B919" w14:textId="77777777" w:rsidTr="00B17529">
        <w:tc>
          <w:tcPr>
            <w:tcW w:w="1278" w:type="dxa"/>
            <w:vAlign w:val="center"/>
          </w:tcPr>
          <w:p w14:paraId="0075E848" w14:textId="77777777" w:rsidR="00D95B24" w:rsidRPr="00F065D7" w:rsidRDefault="00D95B24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465CCF26" w14:textId="77777777" w:rsidR="00D95B24" w:rsidRPr="00F065D7" w:rsidRDefault="00074A4B" w:rsidP="00B64D42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บุคคล</w:t>
            </w:r>
            <w:r w:rsidR="00D95B24" w:rsidRPr="00F065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หรือกิจการที่เกี่ยวข้องกัน</w:t>
            </w:r>
          </w:p>
        </w:tc>
      </w:tr>
      <w:tr w:rsidR="00B64D42" w:rsidRPr="00F065D7" w14:paraId="4CB8D6F6" w14:textId="77777777" w:rsidTr="00B17529">
        <w:tc>
          <w:tcPr>
            <w:tcW w:w="1278" w:type="dxa"/>
            <w:vAlign w:val="center"/>
          </w:tcPr>
          <w:p w14:paraId="6560E6A5" w14:textId="77777777" w:rsidR="00B64D42" w:rsidRPr="00F065D7" w:rsidRDefault="00B64D42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517D3DCE" w14:textId="5B8C2951" w:rsidR="00B64D42" w:rsidRPr="00F065D7" w:rsidRDefault="00435427" w:rsidP="00B64D42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สินทรัพย์ทางการเงิน</w:t>
            </w:r>
            <w:r w:rsidR="00C12743" w:rsidRPr="00F065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อื่น</w:t>
            </w:r>
          </w:p>
        </w:tc>
      </w:tr>
      <w:tr w:rsidR="00B64D42" w:rsidRPr="00F065D7" w14:paraId="3B874C0E" w14:textId="77777777" w:rsidTr="00B17529">
        <w:tc>
          <w:tcPr>
            <w:tcW w:w="1278" w:type="dxa"/>
            <w:vAlign w:val="center"/>
          </w:tcPr>
          <w:p w14:paraId="3658DA2C" w14:textId="77777777" w:rsidR="00B64D42" w:rsidRPr="00F065D7" w:rsidRDefault="00B64D42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09B68E8C" w14:textId="77777777" w:rsidR="00B64D42" w:rsidRPr="00F065D7" w:rsidRDefault="000277D8" w:rsidP="000277D8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เงินลงทุนในบริษัทร่วมและการร่วมค้า</w:t>
            </w:r>
          </w:p>
        </w:tc>
      </w:tr>
      <w:tr w:rsidR="00ED511E" w:rsidRPr="00F065D7" w14:paraId="5BCB062A" w14:textId="77777777" w:rsidTr="00B17529">
        <w:tc>
          <w:tcPr>
            <w:tcW w:w="1278" w:type="dxa"/>
            <w:vAlign w:val="center"/>
          </w:tcPr>
          <w:p w14:paraId="507D7B98" w14:textId="77777777" w:rsidR="00ED511E" w:rsidRPr="00F065D7" w:rsidRDefault="00ED511E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78FB4D22" w14:textId="77777777" w:rsidR="00ED511E" w:rsidRPr="00F065D7" w:rsidRDefault="00ED511E" w:rsidP="00ED511E">
            <w:pPr>
              <w:pStyle w:val="BodyTextIndent2"/>
              <w:tabs>
                <w:tab w:val="left" w:pos="1088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B64D42" w:rsidRPr="00F065D7" w14:paraId="5FDC4E71" w14:textId="77777777" w:rsidTr="00B17529">
        <w:tc>
          <w:tcPr>
            <w:tcW w:w="1278" w:type="dxa"/>
            <w:vAlign w:val="center"/>
          </w:tcPr>
          <w:p w14:paraId="16B859FE" w14:textId="77777777" w:rsidR="00B64D42" w:rsidRPr="00F065D7" w:rsidRDefault="00B64D42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39612BDB" w14:textId="77777777" w:rsidR="00B64D42" w:rsidRPr="00F065D7" w:rsidRDefault="00B64D42" w:rsidP="00B64D42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ที่ดิน อาคารและอุปกรณ์ </w:t>
            </w:r>
          </w:p>
        </w:tc>
      </w:tr>
      <w:tr w:rsidR="00B6375E" w:rsidRPr="00F065D7" w14:paraId="5B693050" w14:textId="77777777" w:rsidTr="00521943">
        <w:tc>
          <w:tcPr>
            <w:tcW w:w="1278" w:type="dxa"/>
            <w:vAlign w:val="center"/>
          </w:tcPr>
          <w:p w14:paraId="43F60FC0" w14:textId="77777777" w:rsidR="00B6375E" w:rsidRPr="00F065D7" w:rsidRDefault="00B6375E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51C70720" w14:textId="77777777" w:rsidR="00B6375E" w:rsidRPr="00F065D7" w:rsidRDefault="00B6375E" w:rsidP="00521943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ส่วนงานดำเนินงานและการจำแนกรายได้</w:t>
            </w:r>
          </w:p>
        </w:tc>
      </w:tr>
      <w:tr w:rsidR="00927FFE" w:rsidRPr="00F065D7" w14:paraId="257F805F" w14:textId="77777777" w:rsidTr="00B17529">
        <w:tc>
          <w:tcPr>
            <w:tcW w:w="1278" w:type="dxa"/>
            <w:vAlign w:val="center"/>
          </w:tcPr>
          <w:p w14:paraId="16E49BC5" w14:textId="77777777" w:rsidR="00927FFE" w:rsidRPr="00F065D7" w:rsidRDefault="00927FFE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5B389A2C" w14:textId="77777777" w:rsidR="00927FFE" w:rsidRPr="00F065D7" w:rsidRDefault="00927FFE" w:rsidP="00B64D42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เงินปันผล</w:t>
            </w:r>
          </w:p>
        </w:tc>
      </w:tr>
      <w:tr w:rsidR="00C665D6" w:rsidRPr="00F065D7" w14:paraId="2B2363FA" w14:textId="77777777" w:rsidTr="00B17529">
        <w:tc>
          <w:tcPr>
            <w:tcW w:w="1278" w:type="dxa"/>
            <w:vAlign w:val="center"/>
          </w:tcPr>
          <w:p w14:paraId="276C960E" w14:textId="77777777" w:rsidR="00C665D6" w:rsidRPr="00F065D7" w:rsidRDefault="00C665D6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0BC54CE3" w14:textId="77777777" w:rsidR="00C665D6" w:rsidRPr="00F065D7" w:rsidRDefault="0071060C" w:rsidP="00B64D42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เครื่องมือทางการเงิน</w:t>
            </w:r>
          </w:p>
        </w:tc>
      </w:tr>
      <w:tr w:rsidR="00B64D42" w:rsidRPr="00F065D7" w14:paraId="04E032B4" w14:textId="77777777" w:rsidTr="00B17529">
        <w:tc>
          <w:tcPr>
            <w:tcW w:w="1278" w:type="dxa"/>
            <w:vAlign w:val="center"/>
          </w:tcPr>
          <w:p w14:paraId="07BF3A8D" w14:textId="77777777" w:rsidR="00B64D42" w:rsidRPr="00F065D7" w:rsidRDefault="00B64D42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4E35E6B3" w14:textId="77777777" w:rsidR="00B64D42" w:rsidRPr="00F065D7" w:rsidRDefault="00B64D42" w:rsidP="004C31A1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  <w:lang w:val="en-US"/>
              </w:rPr>
              <w:t>ภาระผูกพัน</w:t>
            </w:r>
          </w:p>
        </w:tc>
      </w:tr>
      <w:tr w:rsidR="002D1934" w:rsidRPr="00F065D7" w14:paraId="2207ABD6" w14:textId="77777777" w:rsidTr="00B17529">
        <w:tc>
          <w:tcPr>
            <w:tcW w:w="1278" w:type="dxa"/>
            <w:vAlign w:val="center"/>
          </w:tcPr>
          <w:p w14:paraId="2805D66B" w14:textId="77777777" w:rsidR="002D1934" w:rsidRPr="00F065D7" w:rsidRDefault="002D1934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02FF951A" w14:textId="77777777" w:rsidR="002D1934" w:rsidRPr="00F065D7" w:rsidRDefault="002D1934" w:rsidP="002D1934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หนี้สินที่อาจเกิดขึ้น</w:t>
            </w:r>
          </w:p>
        </w:tc>
      </w:tr>
      <w:tr w:rsidR="00E35DB9" w:rsidRPr="00F065D7" w14:paraId="6E7FCF62" w14:textId="77777777" w:rsidTr="00B17529">
        <w:tc>
          <w:tcPr>
            <w:tcW w:w="1278" w:type="dxa"/>
            <w:vAlign w:val="center"/>
          </w:tcPr>
          <w:p w14:paraId="1B57FCB9" w14:textId="77777777" w:rsidR="00E35DB9" w:rsidRPr="00F065D7" w:rsidRDefault="00E35DB9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198716BB" w14:textId="77777777" w:rsidR="00E35DB9" w:rsidRPr="00F065D7" w:rsidRDefault="00E35DB9" w:rsidP="002D1934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เหตุการณ์ภายหลังรอบระยะเวลารายงาน</w:t>
            </w:r>
          </w:p>
        </w:tc>
      </w:tr>
    </w:tbl>
    <w:p w14:paraId="589E5447" w14:textId="77777777" w:rsidR="00B36D3F" w:rsidRPr="00F065D7" w:rsidRDefault="00B36D3F" w:rsidP="00DF3C09">
      <w:pPr>
        <w:tabs>
          <w:tab w:val="left" w:pos="810"/>
          <w:tab w:val="left" w:pos="5220"/>
        </w:tabs>
        <w:spacing w:line="240" w:lineRule="auto"/>
        <w:ind w:left="810" w:right="-43" w:hanging="270"/>
        <w:rPr>
          <w:rFonts w:asciiTheme="majorBidi" w:hAnsiTheme="majorBidi" w:cstheme="majorBidi"/>
          <w:sz w:val="30"/>
          <w:szCs w:val="30"/>
          <w:lang w:val="en-US"/>
        </w:rPr>
      </w:pPr>
      <w:r w:rsidRPr="00F065D7">
        <w:rPr>
          <w:rFonts w:ascii="Angsana New" w:hAnsi="Angsana New"/>
          <w:b/>
          <w:bCs/>
          <w:sz w:val="30"/>
          <w:szCs w:val="30"/>
          <w:lang w:val="en-US"/>
        </w:rPr>
        <w:br w:type="page"/>
      </w:r>
      <w:r w:rsidRPr="00F065D7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>หมายเหตุประกอบงบการเงินเป็นส่วนหนึ่งของงบการเงิน</w:t>
      </w:r>
      <w:r w:rsidR="00A02F25" w:rsidRPr="00F065D7">
        <w:rPr>
          <w:rFonts w:asciiTheme="majorBidi" w:hAnsiTheme="majorBidi" w:cstheme="majorBidi" w:hint="cs"/>
          <w:sz w:val="30"/>
          <w:szCs w:val="30"/>
          <w:cs/>
          <w:lang w:val="en-US"/>
        </w:rPr>
        <w:t>ระหว่างกาล</w:t>
      </w:r>
      <w:r w:rsidRPr="00F065D7">
        <w:rPr>
          <w:rFonts w:asciiTheme="majorBidi" w:hAnsiTheme="majorBidi" w:cstheme="majorBidi"/>
          <w:sz w:val="30"/>
          <w:szCs w:val="30"/>
          <w:cs/>
          <w:lang w:val="en-US"/>
        </w:rPr>
        <w:t>นี้</w:t>
      </w:r>
    </w:p>
    <w:p w14:paraId="4D141FC1" w14:textId="77777777" w:rsidR="00142C8F" w:rsidRPr="00F065D7" w:rsidRDefault="00142C8F" w:rsidP="00142C8F">
      <w:pPr>
        <w:tabs>
          <w:tab w:val="left" w:pos="810"/>
          <w:tab w:val="left" w:pos="5220"/>
        </w:tabs>
        <w:spacing w:line="240" w:lineRule="auto"/>
        <w:ind w:left="810" w:right="-43" w:hanging="270"/>
        <w:rPr>
          <w:rFonts w:asciiTheme="majorBidi" w:hAnsiTheme="majorBidi" w:cstheme="majorBidi"/>
          <w:sz w:val="30"/>
          <w:szCs w:val="30"/>
          <w:lang w:val="en-US"/>
        </w:rPr>
      </w:pPr>
    </w:p>
    <w:p w14:paraId="1813018A" w14:textId="12620154" w:rsidR="00142C8F" w:rsidRPr="00CA0121" w:rsidRDefault="00142C8F" w:rsidP="00142C8F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F065D7">
        <w:rPr>
          <w:rFonts w:ascii="Angsana New" w:hAnsi="Angsana New"/>
          <w:sz w:val="30"/>
          <w:szCs w:val="30"/>
          <w:cs/>
        </w:rPr>
        <w:t>งบการเงิน</w:t>
      </w:r>
      <w:r w:rsidRPr="00F065D7">
        <w:rPr>
          <w:rFonts w:ascii="Angsana New" w:hAnsi="Angsana New" w:hint="cs"/>
          <w:sz w:val="30"/>
          <w:szCs w:val="30"/>
          <w:cs/>
        </w:rPr>
        <w:t>ระหว่างกาล</w:t>
      </w:r>
      <w:r w:rsidRPr="00F065D7">
        <w:rPr>
          <w:rFonts w:ascii="Angsana New" w:hAnsi="Angsana New"/>
          <w:sz w:val="30"/>
          <w:szCs w:val="30"/>
          <w:cs/>
        </w:rPr>
        <w:t>นี้ได้รับอนุมัติให้ออกงบการเงินจาก</w:t>
      </w:r>
      <w:r w:rsidR="00C90AB7" w:rsidRPr="00F065D7">
        <w:rPr>
          <w:rFonts w:ascii="Angsana New" w:hAnsi="Angsana New" w:hint="cs"/>
          <w:sz w:val="30"/>
          <w:szCs w:val="30"/>
          <w:cs/>
        </w:rPr>
        <w:t>คณะกรรมการบริษัท</w:t>
      </w:r>
      <w:r w:rsidRPr="00CA0121">
        <w:rPr>
          <w:rFonts w:ascii="Angsana New" w:hAnsi="Angsana New"/>
          <w:sz w:val="30"/>
          <w:szCs w:val="30"/>
          <w:cs/>
        </w:rPr>
        <w:t>เมื่อวันที่</w:t>
      </w:r>
      <w:r w:rsidR="00E35DB9" w:rsidRPr="00CA0121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B22DCF" w:rsidRPr="00B22DCF">
        <w:rPr>
          <w:rFonts w:ascii="Angsana New" w:hAnsi="Angsana New"/>
          <w:sz w:val="30"/>
          <w:szCs w:val="30"/>
          <w:lang w:val="en-US"/>
        </w:rPr>
        <w:t>11</w:t>
      </w:r>
      <w:r w:rsidR="00B22DCF">
        <w:rPr>
          <w:rFonts w:ascii="Angsana New" w:hAnsi="Angsana New"/>
          <w:sz w:val="30"/>
          <w:szCs w:val="30"/>
          <w:lang w:val="en-US"/>
        </w:rPr>
        <w:t xml:space="preserve"> </w:t>
      </w:r>
      <w:r w:rsidR="00E87BA2">
        <w:rPr>
          <w:rFonts w:ascii="Angsana New" w:hAnsi="Angsana New" w:hint="cs"/>
          <w:sz w:val="30"/>
          <w:szCs w:val="30"/>
          <w:cs/>
          <w:lang w:val="en-US"/>
        </w:rPr>
        <w:t xml:space="preserve">สิงหาคม </w:t>
      </w:r>
      <w:r w:rsidR="00FD6C5D" w:rsidRPr="00CA0121">
        <w:rPr>
          <w:rFonts w:ascii="Angsana New" w:hAnsi="Angsana New"/>
          <w:sz w:val="30"/>
          <w:szCs w:val="30"/>
          <w:lang w:val="en-US"/>
        </w:rPr>
        <w:t>2564</w:t>
      </w:r>
    </w:p>
    <w:p w14:paraId="2C2EB71E" w14:textId="77777777" w:rsidR="00B36D3F" w:rsidRPr="00CA0121" w:rsidRDefault="00B36D3F" w:rsidP="00142C8F">
      <w:pPr>
        <w:tabs>
          <w:tab w:val="left" w:pos="540"/>
          <w:tab w:val="left" w:pos="810"/>
        </w:tabs>
        <w:spacing w:line="240" w:lineRule="auto"/>
        <w:ind w:left="540" w:right="-43" w:hanging="270"/>
        <w:rPr>
          <w:rFonts w:asciiTheme="majorBidi" w:hAnsiTheme="majorBidi" w:cstheme="majorBidi"/>
          <w:sz w:val="30"/>
          <w:szCs w:val="30"/>
          <w:lang w:val="en-US"/>
        </w:rPr>
      </w:pPr>
    </w:p>
    <w:p w14:paraId="1733C547" w14:textId="77777777" w:rsidR="00B36D3F" w:rsidRPr="00CA0121" w:rsidRDefault="00B36D3F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CA0121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ข้อมูลทั่วไป</w:t>
      </w:r>
    </w:p>
    <w:p w14:paraId="3824044B" w14:textId="77777777" w:rsidR="00B36D3F" w:rsidRPr="00CA0121" w:rsidRDefault="00B36D3F" w:rsidP="00142C8F">
      <w:pPr>
        <w:tabs>
          <w:tab w:val="left" w:pos="810"/>
        </w:tabs>
        <w:spacing w:line="240" w:lineRule="auto"/>
        <w:ind w:left="540" w:right="-43"/>
        <w:rPr>
          <w:rFonts w:asciiTheme="majorBidi" w:hAnsiTheme="majorBidi" w:cstheme="majorBidi"/>
          <w:sz w:val="30"/>
          <w:szCs w:val="30"/>
        </w:rPr>
      </w:pPr>
    </w:p>
    <w:p w14:paraId="58C5805F" w14:textId="5659A3DE" w:rsidR="00B6617F" w:rsidRPr="00CA0121" w:rsidRDefault="00B6617F" w:rsidP="00B6617F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/>
          <w:sz w:val="30"/>
          <w:szCs w:val="30"/>
          <w:cs/>
          <w:lang w:val="th-TH"/>
        </w:rPr>
      </w:pPr>
      <w:r w:rsidRPr="00CA0121">
        <w:rPr>
          <w:rFonts w:asciiTheme="majorBidi" w:hAnsiTheme="majorBidi"/>
          <w:sz w:val="30"/>
          <w:szCs w:val="30"/>
          <w:cs/>
          <w:lang w:val="th-TH"/>
        </w:rPr>
        <w:t>บริษัท โอสถสภา จำกัด (มหาชน) “บริษัท” เป็นนิติบุคคลที่จัดตั้งขึ้นในประเทศไทย และจดทะเบียนกับ</w:t>
      </w:r>
      <w:r w:rsidRPr="00CA0121">
        <w:rPr>
          <w:rFonts w:asciiTheme="majorBidi" w:hAnsiTheme="majorBidi" w:cstheme="majorBidi"/>
          <w:sz w:val="30"/>
          <w:szCs w:val="30"/>
          <w:cs/>
          <w:lang w:val="th-TH"/>
        </w:rPr>
        <w:br/>
      </w:r>
      <w:r w:rsidRPr="00CA0121">
        <w:rPr>
          <w:rFonts w:asciiTheme="majorBidi" w:hAnsiTheme="majorBidi"/>
          <w:sz w:val="30"/>
          <w:szCs w:val="30"/>
          <w:cs/>
          <w:lang w:val="th-TH"/>
        </w:rPr>
        <w:t xml:space="preserve">ตลาดหลักทรัพย์แห่งประเทศไทย โดยมีที่อยู่จดทะเบียนของบริษัทตั้งอยู่เลขที่ </w:t>
      </w:r>
      <w:r w:rsidR="00FD6C5D" w:rsidRPr="00CA0121">
        <w:rPr>
          <w:rFonts w:asciiTheme="majorBidi" w:hAnsiTheme="majorBidi"/>
          <w:sz w:val="30"/>
          <w:szCs w:val="30"/>
          <w:lang w:val="en-US"/>
        </w:rPr>
        <w:t>348</w:t>
      </w:r>
      <w:r w:rsidRPr="00CA0121">
        <w:rPr>
          <w:rFonts w:asciiTheme="majorBidi" w:hAnsiTheme="majorBidi"/>
          <w:sz w:val="30"/>
          <w:szCs w:val="30"/>
          <w:cs/>
          <w:lang w:val="th-TH"/>
        </w:rPr>
        <w:t xml:space="preserve"> ถนนรามคำแหง แขวงหัวหมา</w:t>
      </w:r>
      <w:r w:rsidRPr="00CA0121">
        <w:rPr>
          <w:rFonts w:asciiTheme="majorBidi" w:hAnsiTheme="majorBidi" w:hint="cs"/>
          <w:sz w:val="30"/>
          <w:szCs w:val="30"/>
          <w:cs/>
          <w:lang w:val="th-TH"/>
        </w:rPr>
        <w:t>ก</w:t>
      </w:r>
      <w:r w:rsidRPr="00CA0121">
        <w:rPr>
          <w:rFonts w:asciiTheme="majorBidi" w:hAnsiTheme="majorBidi"/>
          <w:sz w:val="30"/>
          <w:szCs w:val="30"/>
          <w:cs/>
          <w:lang w:val="th-TH"/>
        </w:rPr>
        <w:t xml:space="preserve">เขตบางกะปิ กรุงเทพมหานคร </w:t>
      </w:r>
      <w:r w:rsidR="00FD6C5D" w:rsidRPr="00CA0121">
        <w:rPr>
          <w:rFonts w:asciiTheme="majorBidi" w:hAnsiTheme="majorBidi"/>
          <w:sz w:val="30"/>
          <w:szCs w:val="30"/>
          <w:lang w:val="en-US"/>
        </w:rPr>
        <w:t>10240</w:t>
      </w:r>
    </w:p>
    <w:p w14:paraId="2BDA8F29" w14:textId="77777777" w:rsidR="0005074E" w:rsidRPr="00CA0121" w:rsidRDefault="0005074E" w:rsidP="00142C8F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7AB2D8C7" w14:textId="333B111E" w:rsidR="00272AC4" w:rsidRPr="00F065D7" w:rsidRDefault="00272AC4" w:rsidP="00272AC4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CA0121">
        <w:rPr>
          <w:rFonts w:ascii="Angsana New" w:hAnsi="Angsana New" w:hint="cs"/>
          <w:sz w:val="30"/>
          <w:szCs w:val="30"/>
          <w:cs/>
        </w:rPr>
        <w:t xml:space="preserve">บริษัทและบริษัทย่อย </w:t>
      </w:r>
      <w:r w:rsidRPr="00CA0121">
        <w:rPr>
          <w:rFonts w:ascii="Angsana New" w:hAnsi="Angsana New"/>
          <w:sz w:val="30"/>
          <w:szCs w:val="30"/>
        </w:rPr>
        <w:t>“</w:t>
      </w:r>
      <w:r w:rsidRPr="00CA0121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CA0121">
        <w:rPr>
          <w:rFonts w:ascii="Angsana New" w:hAnsi="Angsana New"/>
          <w:sz w:val="30"/>
          <w:szCs w:val="30"/>
        </w:rPr>
        <w:t xml:space="preserve">” </w:t>
      </w:r>
      <w:r w:rsidRPr="00CA0121">
        <w:rPr>
          <w:rFonts w:ascii="Angsana New" w:hAnsi="Angsana New" w:hint="cs"/>
          <w:sz w:val="30"/>
          <w:szCs w:val="30"/>
          <w:cs/>
        </w:rPr>
        <w:t>ดำเนินธุรกิจหลักคือผลิตและจำหน่ายสินค้าอุปโภคบริโภค ได้แก่</w:t>
      </w:r>
      <w:r w:rsidR="003E509D" w:rsidRPr="00CA0121">
        <w:rPr>
          <w:rFonts w:ascii="Angsana New" w:hAnsi="Angsana New" w:hint="cs"/>
          <w:sz w:val="30"/>
          <w:szCs w:val="30"/>
          <w:cs/>
        </w:rPr>
        <w:t xml:space="preserve"> </w:t>
      </w:r>
      <w:r w:rsidRPr="00CA0121">
        <w:rPr>
          <w:rFonts w:ascii="Angsana New" w:hAnsi="Angsana New" w:hint="cs"/>
          <w:sz w:val="30"/>
          <w:szCs w:val="30"/>
          <w:cs/>
        </w:rPr>
        <w:t>เครื่องดื่มให้พลังงานและผลิตภัณฑ์</w:t>
      </w:r>
      <w:r w:rsidR="004F20C5" w:rsidRPr="00CA0121">
        <w:rPr>
          <w:rFonts w:ascii="Angsana New" w:hAnsi="Angsana New" w:hint="cs"/>
          <w:sz w:val="30"/>
          <w:szCs w:val="30"/>
          <w:cs/>
        </w:rPr>
        <w:t>ของใช้</w:t>
      </w:r>
      <w:r w:rsidRPr="00CA0121">
        <w:rPr>
          <w:rFonts w:ascii="Angsana New" w:hAnsi="Angsana New" w:hint="cs"/>
          <w:sz w:val="30"/>
          <w:szCs w:val="30"/>
          <w:cs/>
        </w:rPr>
        <w:t>ส่วนบุคคล นอกจากนี้ กลุ่มบริษัทประกอบธุรกิจให้บริการรับจ้างผลิตสินค้า</w:t>
      </w:r>
      <w:r w:rsidR="00B3030A" w:rsidRPr="00CA0121">
        <w:rPr>
          <w:rFonts w:ascii="Angsana New" w:hAnsi="Angsana New" w:hint="cs"/>
          <w:sz w:val="30"/>
          <w:szCs w:val="30"/>
          <w:cs/>
        </w:rPr>
        <w:t>และ</w:t>
      </w:r>
      <w:r w:rsidR="004D2BE3" w:rsidRPr="00CA0121">
        <w:rPr>
          <w:rFonts w:ascii="Angsana New" w:hAnsi="Angsana New" w:hint="cs"/>
          <w:sz w:val="30"/>
          <w:szCs w:val="30"/>
          <w:cs/>
        </w:rPr>
        <w:t>จัดจำหน่ายสินค้า</w:t>
      </w:r>
      <w:r w:rsidR="00196978" w:rsidRPr="00CA0121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873393" w:rsidRPr="00CA0121">
        <w:rPr>
          <w:rFonts w:ascii="Angsana New" w:hAnsi="Angsana New" w:hint="cs"/>
          <w:sz w:val="30"/>
          <w:szCs w:val="30"/>
          <w:cs/>
          <w:lang w:val="en-US"/>
        </w:rPr>
        <w:t>รวมถึงให้บริการทางด้านการตลาด</w:t>
      </w:r>
    </w:p>
    <w:p w14:paraId="3A335609" w14:textId="77777777" w:rsidR="0076474E" w:rsidRPr="00F065D7" w:rsidRDefault="0076474E" w:rsidP="00142C8F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5E7867F7" w14:textId="77777777" w:rsidR="00B36D3F" w:rsidRPr="00F065D7" w:rsidRDefault="00B36D3F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065D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เกณฑ์การจัดทำงบการเงิน</w:t>
      </w:r>
      <w:r w:rsidR="00A02F25" w:rsidRPr="00F065D7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ระหว่างกาล</w:t>
      </w:r>
    </w:p>
    <w:p w14:paraId="4C39609F" w14:textId="77777777" w:rsidR="00B36D3F" w:rsidRPr="00F065D7" w:rsidRDefault="00B36D3F" w:rsidP="00142C8F">
      <w:pPr>
        <w:spacing w:line="240" w:lineRule="auto"/>
        <w:ind w:left="540" w:right="-43"/>
        <w:rPr>
          <w:rFonts w:asciiTheme="majorBidi" w:hAnsiTheme="majorBidi" w:cstheme="majorBidi"/>
          <w:sz w:val="30"/>
          <w:szCs w:val="30"/>
          <w:lang w:val="en-US"/>
        </w:rPr>
      </w:pPr>
    </w:p>
    <w:p w14:paraId="503C9132" w14:textId="77777777" w:rsidR="00E8310F" w:rsidRPr="00F065D7" w:rsidRDefault="00E8310F" w:rsidP="00E07809">
      <w:pPr>
        <w:numPr>
          <w:ilvl w:val="0"/>
          <w:numId w:val="15"/>
        </w:numPr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065D7">
        <w:rPr>
          <w:rFonts w:ascii="Angsana New" w:hAnsi="Angsana New" w:hint="cs"/>
          <w:i/>
          <w:iCs/>
          <w:sz w:val="30"/>
          <w:szCs w:val="30"/>
          <w:cs/>
        </w:rPr>
        <w:t>เกณฑ์การถือปฏิบัติ</w:t>
      </w:r>
    </w:p>
    <w:p w14:paraId="3E9B1869" w14:textId="77777777" w:rsidR="00E8310F" w:rsidRPr="00F065D7" w:rsidRDefault="00E8310F" w:rsidP="00142C8F">
      <w:pPr>
        <w:spacing w:line="240" w:lineRule="auto"/>
        <w:ind w:left="81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5F04478A" w14:textId="6140C113" w:rsidR="00B6617F" w:rsidRPr="00876183" w:rsidRDefault="00B6617F" w:rsidP="00B6617F">
      <w:pPr>
        <w:spacing w:line="240" w:lineRule="auto"/>
        <w:ind w:left="540" w:right="-45"/>
        <w:jc w:val="thaiDistribute"/>
        <w:rPr>
          <w:rFonts w:ascii="Angsana New" w:hAnsi="Angsana New"/>
          <w:spacing w:val="12"/>
          <w:sz w:val="30"/>
          <w:szCs w:val="30"/>
          <w:lang w:val="en-US"/>
        </w:rPr>
      </w:pPr>
      <w:r w:rsidRPr="00F065D7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Pr="00F065D7">
        <w:rPr>
          <w:rFonts w:ascii="Angsana New" w:hAnsi="Angsana New" w:hint="cs"/>
          <w:sz w:val="30"/>
          <w:szCs w:val="30"/>
          <w:cs/>
        </w:rPr>
        <w:t>แบบย่อ</w:t>
      </w:r>
      <w:r w:rsidRPr="00F065D7">
        <w:rPr>
          <w:rFonts w:ascii="Angsana New" w:hAnsi="Angsana New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นี้นำเสนอรายการในงบการเงินในรูปแบบเดียวกับงบการเงินประจำปีและจัดทำ</w:t>
      </w:r>
      <w:r w:rsidR="006A6EC6">
        <w:rPr>
          <w:rFonts w:ascii="Angsana New" w:hAnsi="Angsana New"/>
          <w:sz w:val="30"/>
          <w:szCs w:val="30"/>
          <w:cs/>
        </w:rPr>
        <w:br/>
      </w:r>
      <w:r w:rsidRPr="00F065D7">
        <w:rPr>
          <w:rFonts w:ascii="Angsana New" w:hAnsi="Angsana New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Pr="00F065D7">
        <w:rPr>
          <w:rFonts w:ascii="Angsana New" w:hAnsi="Angsana New" w:hint="cs"/>
          <w:sz w:val="30"/>
          <w:szCs w:val="30"/>
          <w:cs/>
        </w:rPr>
        <w:t xml:space="preserve"> (</w:t>
      </w:r>
      <w:r w:rsidRPr="00F065D7">
        <w:rPr>
          <w:rFonts w:ascii="Angsana New" w:hAnsi="Angsana New"/>
          <w:sz w:val="30"/>
          <w:szCs w:val="30"/>
          <w:lang w:val="en-US"/>
        </w:rPr>
        <w:t>“</w:t>
      </w:r>
      <w:r w:rsidRPr="00F065D7">
        <w:rPr>
          <w:rFonts w:ascii="Angsana New" w:hAnsi="Angsana New" w:hint="cs"/>
          <w:sz w:val="30"/>
          <w:szCs w:val="30"/>
          <w:cs/>
          <w:lang w:val="en-US"/>
        </w:rPr>
        <w:t>งบการเงินระหว่างกาล</w:t>
      </w:r>
      <w:r w:rsidRPr="00F065D7">
        <w:rPr>
          <w:rFonts w:ascii="Angsana New" w:hAnsi="Angsana New"/>
          <w:sz w:val="30"/>
          <w:szCs w:val="30"/>
          <w:lang w:val="en-US"/>
        </w:rPr>
        <w:t xml:space="preserve">”) </w:t>
      </w:r>
      <w:r w:rsidRPr="00F065D7">
        <w:rPr>
          <w:rFonts w:ascii="Angsana New" w:hAnsi="Angsana New"/>
          <w:sz w:val="30"/>
          <w:szCs w:val="30"/>
          <w:cs/>
        </w:rPr>
        <w:t>ตามมาตรฐานการบัญชี ฉบับ</w:t>
      </w:r>
      <w:r w:rsidRPr="00F065D7">
        <w:rPr>
          <w:rFonts w:ascii="Angsana New" w:hAnsi="Angsana New"/>
          <w:sz w:val="30"/>
          <w:szCs w:val="30"/>
        </w:rPr>
        <w:br/>
      </w:r>
      <w:r w:rsidRPr="00F065D7">
        <w:rPr>
          <w:rFonts w:ascii="Angsana New" w:hAnsi="Angsana New"/>
          <w:sz w:val="30"/>
          <w:szCs w:val="30"/>
          <w:cs/>
        </w:rPr>
        <w:t xml:space="preserve">ที่ </w:t>
      </w:r>
      <w:r w:rsidR="00FD6C5D" w:rsidRPr="00FD6C5D">
        <w:rPr>
          <w:rFonts w:ascii="Angsana New" w:hAnsi="Angsana New"/>
          <w:sz w:val="30"/>
          <w:szCs w:val="30"/>
          <w:lang w:val="en-US"/>
        </w:rPr>
        <w:t>34</w:t>
      </w:r>
      <w:r w:rsidRPr="00F065D7">
        <w:rPr>
          <w:rFonts w:ascii="Angsana New" w:hAnsi="Angsana New"/>
          <w:sz w:val="30"/>
          <w:szCs w:val="30"/>
        </w:rPr>
        <w:t xml:space="preserve"> </w:t>
      </w:r>
      <w:r w:rsidRPr="00F065D7">
        <w:rPr>
          <w:rFonts w:ascii="Angsana New" w:hAnsi="Angsana New"/>
          <w:sz w:val="30"/>
          <w:szCs w:val="30"/>
          <w:cs/>
        </w:rPr>
        <w:t xml:space="preserve">เรื่อง </w:t>
      </w:r>
      <w:r w:rsidRPr="00F065D7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F065D7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Pr="00F065D7">
        <w:rPr>
          <w:rFonts w:ascii="Angsana New" w:hAnsi="Angsana New"/>
          <w:sz w:val="30"/>
          <w:szCs w:val="30"/>
          <w:cs/>
        </w:rPr>
        <w:t xml:space="preserve"> </w:t>
      </w:r>
      <w:r w:rsidRPr="00F065D7">
        <w:rPr>
          <w:rFonts w:ascii="Angsana New" w:hAnsi="Angsana New"/>
          <w:sz w:val="30"/>
          <w:szCs w:val="30"/>
        </w:rPr>
        <w:t xml:space="preserve"> </w:t>
      </w:r>
      <w:r w:rsidRPr="00F065D7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</w:t>
      </w:r>
      <w:r w:rsidRPr="00876183">
        <w:rPr>
          <w:rFonts w:ascii="Angsana New" w:hAnsi="Angsana New"/>
          <w:sz w:val="30"/>
          <w:szCs w:val="30"/>
          <w:cs/>
        </w:rPr>
        <w:t xml:space="preserve">ประกาศใช้โดยสภาวิชาชีพบัญชีฯ </w:t>
      </w:r>
      <w:r w:rsidRPr="00876183">
        <w:rPr>
          <w:rFonts w:ascii="Angsana New" w:hAnsi="Angsana New" w:hint="cs"/>
          <w:sz w:val="30"/>
          <w:szCs w:val="30"/>
          <w:cs/>
        </w:rPr>
        <w:t>กฎระเบียบและประกาศ</w:t>
      </w:r>
      <w:r w:rsidRPr="00876183">
        <w:rPr>
          <w:rFonts w:ascii="Angsana New" w:hAnsi="Angsana New" w:hint="cs"/>
          <w:spacing w:val="12"/>
          <w:sz w:val="30"/>
          <w:szCs w:val="30"/>
          <w:cs/>
        </w:rPr>
        <w:t>คณะกรรมการกำกับหลักทรัพย์และตลาดหลักทรัพย์ที่เกี่ยวข้อง</w:t>
      </w:r>
      <w:r w:rsidR="006A6EC6" w:rsidRPr="00876183">
        <w:rPr>
          <w:rFonts w:ascii="Angsana New" w:hAnsi="Angsana New" w:hint="cs"/>
          <w:spacing w:val="12"/>
          <w:sz w:val="30"/>
          <w:szCs w:val="30"/>
          <w:cs/>
        </w:rPr>
        <w:t xml:space="preserve"> </w:t>
      </w:r>
      <w:r w:rsidR="006A6EC6" w:rsidRPr="00876183">
        <w:rPr>
          <w:rFonts w:ascii="Angsana New" w:hAnsi="Angsana New"/>
          <w:spacing w:val="12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6A6EC6" w:rsidRPr="00876183">
        <w:rPr>
          <w:rFonts w:ascii="Angsana New" w:hAnsi="Angsana New"/>
          <w:spacing w:val="12"/>
          <w:sz w:val="30"/>
          <w:szCs w:val="30"/>
        </w:rPr>
        <w:t xml:space="preserve"> 31 </w:t>
      </w:r>
      <w:r w:rsidR="006A6EC6" w:rsidRPr="00876183">
        <w:rPr>
          <w:rFonts w:ascii="Angsana New" w:hAnsi="Angsana New"/>
          <w:spacing w:val="12"/>
          <w:sz w:val="30"/>
          <w:szCs w:val="30"/>
          <w:cs/>
        </w:rPr>
        <w:t>ธันวาค</w:t>
      </w:r>
      <w:r w:rsidR="006A6EC6" w:rsidRPr="00876183">
        <w:rPr>
          <w:rFonts w:ascii="Angsana New" w:hAnsi="Angsana New" w:hint="cs"/>
          <w:spacing w:val="12"/>
          <w:sz w:val="30"/>
          <w:szCs w:val="30"/>
          <w:cs/>
        </w:rPr>
        <w:t xml:space="preserve">ม </w:t>
      </w:r>
      <w:r w:rsidR="006A6EC6" w:rsidRPr="00876183">
        <w:rPr>
          <w:rFonts w:ascii="Angsana New" w:hAnsi="Angsana New"/>
          <w:spacing w:val="12"/>
          <w:sz w:val="30"/>
          <w:szCs w:val="30"/>
          <w:lang w:val="en-US"/>
        </w:rPr>
        <w:t>2563</w:t>
      </w:r>
    </w:p>
    <w:p w14:paraId="49EBBB68" w14:textId="55A8AFEF" w:rsidR="000A5F9C" w:rsidRPr="00876183" w:rsidRDefault="000A5F9C" w:rsidP="006A6EC6">
      <w:pPr>
        <w:spacing w:line="240" w:lineRule="auto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1E159D4" w14:textId="6CE3076F" w:rsidR="002449A0" w:rsidRPr="00F065D7" w:rsidRDefault="00296E86" w:rsidP="00296E86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76183">
        <w:rPr>
          <w:rFonts w:ascii="Angsana New" w:hAnsi="Angsana New"/>
          <w:sz w:val="30"/>
          <w:szCs w:val="30"/>
          <w:cs/>
          <w:lang w:val="en-US"/>
        </w:rPr>
        <w:t>กลุ่มบริษัทได้ถือปฏิบัติตามมาตรฐานการรายงานทางการเงินฉบับปรับปรุงซึ่งมีผลบังคับใช้ตั้งแต่</w:t>
      </w:r>
      <w:r w:rsidRPr="00CA0121">
        <w:rPr>
          <w:rFonts w:ascii="Angsana New" w:hAnsi="Angsana New"/>
          <w:sz w:val="30"/>
          <w:szCs w:val="30"/>
          <w:cs/>
          <w:lang w:val="en-US"/>
        </w:rPr>
        <w:t xml:space="preserve">รอบระยะเวลาบัญชีที่เริ่มในหรือหลังวันที่ </w:t>
      </w:r>
      <w:r w:rsidR="00FD6C5D" w:rsidRPr="00CA0121">
        <w:rPr>
          <w:rFonts w:ascii="Angsana New" w:hAnsi="Angsana New"/>
          <w:sz w:val="30"/>
          <w:szCs w:val="30"/>
          <w:lang w:val="en-US"/>
        </w:rPr>
        <w:t>1</w:t>
      </w:r>
      <w:r w:rsidRPr="00CA0121">
        <w:rPr>
          <w:rFonts w:ascii="Angsana New" w:hAnsi="Angsana New"/>
          <w:sz w:val="30"/>
          <w:szCs w:val="30"/>
          <w:lang w:val="en-US"/>
        </w:rPr>
        <w:t xml:space="preserve"> </w:t>
      </w:r>
      <w:r w:rsidRPr="00CA0121">
        <w:rPr>
          <w:rFonts w:ascii="Angsana New" w:hAnsi="Angsana New"/>
          <w:sz w:val="30"/>
          <w:szCs w:val="30"/>
          <w:cs/>
          <w:lang w:val="en-US"/>
        </w:rPr>
        <w:t xml:space="preserve">มกราคม </w:t>
      </w:r>
      <w:r w:rsidR="00FD6C5D" w:rsidRPr="00CA0121">
        <w:rPr>
          <w:rFonts w:ascii="Angsana New" w:hAnsi="Angsana New"/>
          <w:sz w:val="30"/>
          <w:szCs w:val="30"/>
          <w:lang w:val="en-US"/>
        </w:rPr>
        <w:t>2564</w:t>
      </w:r>
      <w:r w:rsidRPr="00CA0121">
        <w:rPr>
          <w:rFonts w:ascii="Angsana New" w:hAnsi="Angsana New"/>
          <w:sz w:val="30"/>
          <w:szCs w:val="30"/>
          <w:lang w:val="en-US"/>
        </w:rPr>
        <w:t xml:space="preserve"> </w:t>
      </w:r>
      <w:r w:rsidR="00FC414A" w:rsidRPr="00CA0121">
        <w:rPr>
          <w:rFonts w:ascii="Angsana New" w:hAnsi="Angsana New"/>
          <w:sz w:val="30"/>
          <w:szCs w:val="30"/>
          <w:cs/>
          <w:lang w:val="en-US"/>
        </w:rPr>
        <w:t>เป็นครั้งแรก</w:t>
      </w:r>
      <w:r w:rsidRPr="00CA0121">
        <w:rPr>
          <w:rFonts w:ascii="Angsana New" w:hAnsi="Angsana New"/>
          <w:sz w:val="30"/>
          <w:szCs w:val="30"/>
          <w:cs/>
          <w:lang w:val="en-US"/>
        </w:rPr>
        <w:t>และ</w:t>
      </w:r>
      <w:r w:rsidRPr="00296E86">
        <w:rPr>
          <w:rFonts w:ascii="Angsana New" w:hAnsi="Angsana New"/>
          <w:sz w:val="30"/>
          <w:szCs w:val="30"/>
          <w:cs/>
          <w:lang w:val="en-US"/>
        </w:rPr>
        <w:t>ไม่ได้นำมาตรฐานการรายงานทางการเงินที่ยังไม่มีผลบังคับใช้มาถือปฏิบัติก่อนวันที่มีผลบังคับใช้ ทั้งนี้ การถือปฏิบัติดังกล่าวไม่มีผลกระทบอย่างมีสาระสำคัญต่อ</w:t>
      </w:r>
      <w:r>
        <w:rPr>
          <w:rFonts w:ascii="Angsana New" w:hAnsi="Angsana New"/>
          <w:sz w:val="30"/>
          <w:szCs w:val="30"/>
          <w:lang w:val="en-US"/>
        </w:rPr>
        <w:br/>
      </w:r>
      <w:r w:rsidRPr="00296E86">
        <w:rPr>
          <w:rFonts w:ascii="Angsana New" w:hAnsi="Angsana New"/>
          <w:sz w:val="30"/>
          <w:szCs w:val="30"/>
          <w:cs/>
          <w:lang w:val="en-US"/>
        </w:rPr>
        <w:t>งบการเงิน</w:t>
      </w:r>
      <w:r w:rsidR="00037F61" w:rsidRPr="00F065D7">
        <w:rPr>
          <w:rFonts w:ascii="Angsana New" w:hAnsi="Angsana New"/>
          <w:sz w:val="30"/>
          <w:szCs w:val="30"/>
          <w:cs/>
        </w:rPr>
        <w:br w:type="page"/>
      </w:r>
    </w:p>
    <w:p w14:paraId="0E5A6874" w14:textId="77777777" w:rsidR="00C0006D" w:rsidRPr="00F065D7" w:rsidRDefault="00C0006D" w:rsidP="00E07809">
      <w:pPr>
        <w:pStyle w:val="ListParagraph"/>
        <w:numPr>
          <w:ilvl w:val="0"/>
          <w:numId w:val="15"/>
        </w:numPr>
        <w:tabs>
          <w:tab w:val="clear" w:pos="540"/>
        </w:tabs>
        <w:spacing w:line="240" w:lineRule="atLeast"/>
        <w:ind w:left="540" w:right="0" w:hanging="540"/>
        <w:contextualSpacing/>
        <w:jc w:val="both"/>
        <w:rPr>
          <w:b w:val="0"/>
          <w:bCs w:val="0"/>
          <w:cs/>
        </w:rPr>
      </w:pPr>
      <w:r w:rsidRPr="00F065D7">
        <w:rPr>
          <w:b w:val="0"/>
          <w:bCs w:val="0"/>
          <w:cs/>
        </w:rPr>
        <w:lastRenderedPageBreak/>
        <w:t>สกุลเงิน</w:t>
      </w:r>
      <w:r w:rsidRPr="00F065D7">
        <w:rPr>
          <w:rFonts w:hint="cs"/>
          <w:b w:val="0"/>
          <w:bCs w:val="0"/>
          <w:cs/>
        </w:rPr>
        <w:t>ที่ใช้ในการดำเนินงานและ</w:t>
      </w:r>
      <w:r w:rsidR="00D53368" w:rsidRPr="00F065D7">
        <w:rPr>
          <w:b w:val="0"/>
          <w:bCs w:val="0"/>
          <w:cs/>
        </w:rPr>
        <w:t>นำเสนองบการเงิน</w:t>
      </w:r>
    </w:p>
    <w:p w14:paraId="3D65DBE5" w14:textId="77777777" w:rsidR="00C0006D" w:rsidRPr="00F065D7" w:rsidRDefault="00C0006D" w:rsidP="00DF3C09">
      <w:pPr>
        <w:ind w:left="540"/>
        <w:jc w:val="both"/>
        <w:rPr>
          <w:rFonts w:ascii="Angsana New" w:hAnsi="Angsana New"/>
          <w:sz w:val="30"/>
          <w:szCs w:val="30"/>
        </w:rPr>
      </w:pPr>
    </w:p>
    <w:p w14:paraId="07B1AB0C" w14:textId="77777777" w:rsidR="002D56DB" w:rsidRPr="00F065D7" w:rsidRDefault="002D56DB" w:rsidP="00DF3C09">
      <w:pPr>
        <w:spacing w:line="240" w:lineRule="atLeast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F065D7">
        <w:rPr>
          <w:rFonts w:ascii="Angsana New" w:hAnsi="Angsana New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</w:t>
      </w:r>
      <w:r w:rsidRPr="00F065D7">
        <w:rPr>
          <w:rFonts w:ascii="Angsana New" w:hAnsi="Angsana New" w:hint="cs"/>
          <w:sz w:val="30"/>
          <w:szCs w:val="30"/>
          <w:cs/>
        </w:rPr>
        <w:t>ซึ่งเป็นสกุลเงินที่ใช้ในการดำเนินงานของ</w:t>
      </w:r>
      <w:r w:rsidRPr="00F065D7">
        <w:rPr>
          <w:rFonts w:ascii="Angsana New" w:hAnsi="Angsana New"/>
          <w:sz w:val="30"/>
          <w:szCs w:val="30"/>
          <w:cs/>
        </w:rPr>
        <w:t>บริษัท ข้อมูลทางการเงินทั้งหมดมีการปัดเศษเพื่อให้แสดงเป็นหลักพัน</w:t>
      </w:r>
      <w:r w:rsidRPr="00F065D7">
        <w:rPr>
          <w:rFonts w:ascii="Angsana New" w:hAnsi="Angsana New"/>
          <w:sz w:val="30"/>
          <w:szCs w:val="30"/>
        </w:rPr>
        <w:t xml:space="preserve"> </w:t>
      </w:r>
      <w:r w:rsidRPr="00F065D7">
        <w:rPr>
          <w:rFonts w:ascii="Angsana New" w:hAnsi="Angsana New"/>
          <w:sz w:val="30"/>
          <w:szCs w:val="30"/>
          <w:cs/>
        </w:rPr>
        <w:t>ยกเว้นที่ระบุไว้เป็นอย่างอื่น</w:t>
      </w:r>
    </w:p>
    <w:p w14:paraId="45FBB071" w14:textId="77777777" w:rsidR="00414EA8" w:rsidRPr="00F065D7" w:rsidRDefault="00414EA8" w:rsidP="00DF3C09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3ACCB05" w14:textId="77777777" w:rsidR="00C0006D" w:rsidRPr="00F065D7" w:rsidRDefault="0052454E" w:rsidP="00E07809">
      <w:pPr>
        <w:pStyle w:val="ListParagraph"/>
        <w:numPr>
          <w:ilvl w:val="0"/>
          <w:numId w:val="15"/>
        </w:numPr>
        <w:tabs>
          <w:tab w:val="clear" w:pos="540"/>
        </w:tabs>
        <w:spacing w:line="240" w:lineRule="atLeast"/>
        <w:ind w:left="540" w:right="0" w:hanging="540"/>
        <w:contextualSpacing/>
        <w:jc w:val="both"/>
        <w:rPr>
          <w:b w:val="0"/>
          <w:bCs w:val="0"/>
          <w:cs/>
        </w:rPr>
      </w:pPr>
      <w:r w:rsidRPr="00F065D7">
        <w:rPr>
          <w:b w:val="0"/>
          <w:bCs w:val="0"/>
          <w:cs/>
        </w:rPr>
        <w:t>การใช้วิจารณญาณ</w:t>
      </w:r>
      <w:r w:rsidRPr="00F065D7">
        <w:rPr>
          <w:rFonts w:hint="cs"/>
          <w:b w:val="0"/>
          <w:bCs w:val="0"/>
          <w:cs/>
        </w:rPr>
        <w:t>และการ</w:t>
      </w:r>
      <w:r w:rsidRPr="00F065D7">
        <w:rPr>
          <w:b w:val="0"/>
          <w:bCs w:val="0"/>
          <w:cs/>
        </w:rPr>
        <w:t>ประมาณการ</w:t>
      </w:r>
    </w:p>
    <w:p w14:paraId="76F57533" w14:textId="77777777" w:rsidR="00BA507E" w:rsidRPr="00F065D7" w:rsidRDefault="00BA507E" w:rsidP="00DF3C09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70C10BA0" w14:textId="77DAA670" w:rsidR="00744A38" w:rsidRPr="00CA0121" w:rsidRDefault="00B6617F" w:rsidP="00B6617F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F065D7">
        <w:rPr>
          <w:rFonts w:ascii="Angsana New" w:hAnsi="Angsana New"/>
          <w:sz w:val="30"/>
          <w:szCs w:val="30"/>
          <w:cs/>
        </w:rPr>
        <w:t>ในการจัดทำ</w:t>
      </w:r>
      <w:r w:rsidRPr="00F065D7">
        <w:rPr>
          <w:rFonts w:ascii="Angsana New" w:hAnsi="Angsana New" w:hint="cs"/>
          <w:sz w:val="30"/>
          <w:szCs w:val="30"/>
          <w:cs/>
        </w:rPr>
        <w:t>งบ</w:t>
      </w:r>
      <w:r w:rsidRPr="00F065D7">
        <w:rPr>
          <w:rFonts w:ascii="Angsana New" w:hAnsi="Angsana New"/>
          <w:sz w:val="30"/>
          <w:szCs w:val="30"/>
          <w:cs/>
        </w:rPr>
        <w:t>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ซึ่งผลที่เกิดขึ้นจริงอาจแตกต่างจากที่ประมาณการไว้ ทั้งนี้</w:t>
      </w:r>
      <w:r w:rsidRPr="00F065D7">
        <w:rPr>
          <w:rFonts w:ascii="Angsana New" w:hAnsi="Angsana New" w:hint="cs"/>
          <w:sz w:val="30"/>
          <w:szCs w:val="30"/>
          <w:cs/>
        </w:rPr>
        <w:t xml:space="preserve"> นโยบายการบัญชี วิธีการคำนวณและ</w:t>
      </w:r>
      <w:r w:rsidRPr="00F065D7">
        <w:rPr>
          <w:rFonts w:ascii="Angsana New" w:hAnsi="Angsana New"/>
          <w:sz w:val="30"/>
          <w:szCs w:val="30"/>
          <w:cs/>
        </w:rPr>
        <w:t>แหล่งข้อมูลสำคัญที่ใช้ในการประมาณการ</w:t>
      </w:r>
      <w:r w:rsidRPr="00F065D7">
        <w:rPr>
          <w:rFonts w:ascii="Angsana New" w:hAnsi="Angsana New" w:hint="cs"/>
          <w:sz w:val="30"/>
          <w:szCs w:val="30"/>
          <w:cs/>
        </w:rPr>
        <w:t>ซึ่งอาจมีความไม่แน่นอน</w:t>
      </w:r>
      <w:r w:rsidRPr="00F065D7">
        <w:rPr>
          <w:rFonts w:ascii="Angsana New" w:hAnsi="Angsana New"/>
          <w:sz w:val="30"/>
          <w:szCs w:val="30"/>
          <w:cs/>
        </w:rPr>
        <w:t>นั้น</w:t>
      </w:r>
      <w:r w:rsidRPr="00F065D7">
        <w:rPr>
          <w:rFonts w:ascii="Angsana New" w:hAnsi="Angsana New" w:hint="cs"/>
          <w:sz w:val="30"/>
          <w:szCs w:val="30"/>
          <w:cs/>
        </w:rPr>
        <w:t>ไม่แตกต่างจากที่ได้อธิบายไว้ใน</w:t>
      </w:r>
      <w:r w:rsidRPr="00F065D7">
        <w:rPr>
          <w:rFonts w:ascii="Angsana New" w:hAnsi="Angsana New"/>
          <w:sz w:val="30"/>
          <w:szCs w:val="30"/>
          <w:cs/>
        </w:rPr>
        <w:t xml:space="preserve">งบการเงินสำหรับปีสิ้นสุดวันที่ </w:t>
      </w:r>
      <w:r w:rsidR="00FD6C5D" w:rsidRPr="00FD6C5D">
        <w:rPr>
          <w:rFonts w:ascii="Angsana New" w:hAnsi="Angsana New"/>
          <w:sz w:val="30"/>
          <w:szCs w:val="30"/>
          <w:lang w:val="en-US"/>
        </w:rPr>
        <w:t>31</w:t>
      </w:r>
      <w:r w:rsidRPr="00F065D7">
        <w:rPr>
          <w:rFonts w:ascii="Angsana New" w:hAnsi="Angsana New"/>
          <w:sz w:val="30"/>
          <w:szCs w:val="30"/>
        </w:rPr>
        <w:t xml:space="preserve"> </w:t>
      </w:r>
      <w:r w:rsidRPr="00F065D7">
        <w:rPr>
          <w:rFonts w:ascii="Angsana New" w:hAnsi="Angsana New"/>
          <w:sz w:val="30"/>
          <w:szCs w:val="30"/>
          <w:cs/>
        </w:rPr>
        <w:t xml:space="preserve">ธันวาคม </w:t>
      </w:r>
      <w:r w:rsidR="00FD6C5D" w:rsidRPr="00FD6C5D">
        <w:rPr>
          <w:rFonts w:ascii="Angsana New" w:hAnsi="Angsana New"/>
          <w:sz w:val="30"/>
          <w:szCs w:val="30"/>
          <w:lang w:val="en-US"/>
        </w:rPr>
        <w:t>2563</w:t>
      </w:r>
      <w:r w:rsidRPr="00F065D7">
        <w:rPr>
          <w:rFonts w:ascii="Angsana New" w:hAnsi="Angsana New" w:hint="cs"/>
          <w:sz w:val="30"/>
          <w:szCs w:val="30"/>
          <w:cs/>
        </w:rPr>
        <w:t xml:space="preserve"> </w:t>
      </w:r>
      <w:r w:rsidR="00360F64" w:rsidRPr="00F065D7">
        <w:rPr>
          <w:rFonts w:ascii="Angsana New" w:hAnsi="Angsana New"/>
          <w:sz w:val="30"/>
          <w:szCs w:val="30"/>
          <w:cs/>
          <w:lang w:val="en-US"/>
        </w:rPr>
        <w:t>เว้นแต่การใช้วิจารณญาณและแหล่งข้อมูลสำคัญใหม่ที่ใช้ในการประมาณ</w:t>
      </w:r>
      <w:r w:rsidR="00360F64" w:rsidRPr="00CA0121">
        <w:rPr>
          <w:rFonts w:ascii="Angsana New" w:hAnsi="Angsana New"/>
          <w:sz w:val="30"/>
          <w:szCs w:val="30"/>
          <w:cs/>
          <w:lang w:val="en-US"/>
        </w:rPr>
        <w:t>การ</w:t>
      </w:r>
      <w:r w:rsidR="008A343A" w:rsidRPr="00CA0121">
        <w:rPr>
          <w:rFonts w:ascii="Angsana New" w:hAnsi="Angsana New" w:hint="cs"/>
          <w:sz w:val="30"/>
          <w:szCs w:val="30"/>
          <w:cs/>
          <w:lang w:val="en-US"/>
        </w:rPr>
        <w:t>ผลกระทบ</w:t>
      </w:r>
      <w:r w:rsidR="00360F64" w:rsidRPr="00CA0121">
        <w:rPr>
          <w:rFonts w:ascii="Angsana New" w:hAnsi="Angsana New"/>
          <w:sz w:val="30"/>
          <w:szCs w:val="30"/>
          <w:cs/>
          <w:lang w:val="en-US"/>
        </w:rPr>
        <w:t>จาก</w:t>
      </w:r>
      <w:r w:rsidR="00744A38" w:rsidRPr="00CA0121">
        <w:rPr>
          <w:rFonts w:ascii="Angsana New" w:hAnsi="Angsana New"/>
          <w:sz w:val="30"/>
          <w:szCs w:val="30"/>
          <w:cs/>
          <w:lang w:val="en-US"/>
        </w:rPr>
        <w:t xml:space="preserve">การแพร่ระบาดของโรคติดเชื้อไวรัสโคโรนา </w:t>
      </w:r>
      <w:r w:rsidR="00FD6C5D" w:rsidRPr="00CA0121">
        <w:rPr>
          <w:rFonts w:ascii="Angsana New" w:hAnsi="Angsana New"/>
          <w:sz w:val="30"/>
          <w:szCs w:val="30"/>
          <w:lang w:val="en-US"/>
        </w:rPr>
        <w:t>2019</w:t>
      </w:r>
      <w:r w:rsidR="00744A38" w:rsidRPr="00CA0121">
        <w:rPr>
          <w:rFonts w:ascii="Angsana New" w:hAnsi="Angsana New"/>
          <w:sz w:val="30"/>
          <w:szCs w:val="30"/>
          <w:cs/>
          <w:lang w:val="en-US"/>
        </w:rPr>
        <w:t xml:space="preserve"> (</w:t>
      </w:r>
      <w:r w:rsidR="00744A38" w:rsidRPr="00CA0121">
        <w:rPr>
          <w:rFonts w:ascii="Angsana New" w:hAnsi="Angsana New"/>
          <w:sz w:val="30"/>
          <w:szCs w:val="30"/>
          <w:lang w:val="en-US"/>
        </w:rPr>
        <w:t>COVID-</w:t>
      </w:r>
      <w:r w:rsidR="00FD6C5D" w:rsidRPr="00CA0121">
        <w:rPr>
          <w:rFonts w:ascii="Angsana New" w:hAnsi="Angsana New"/>
          <w:sz w:val="30"/>
          <w:szCs w:val="30"/>
          <w:lang w:val="en-US"/>
        </w:rPr>
        <w:t>19</w:t>
      </w:r>
      <w:r w:rsidR="00744A38" w:rsidRPr="00CA0121">
        <w:rPr>
          <w:rFonts w:ascii="Angsana New" w:hAnsi="Angsana New"/>
          <w:sz w:val="30"/>
          <w:szCs w:val="30"/>
          <w:cs/>
          <w:lang w:val="en-US"/>
        </w:rPr>
        <w:t xml:space="preserve">) </w:t>
      </w:r>
    </w:p>
    <w:p w14:paraId="473CEAD8" w14:textId="3B1620A7" w:rsidR="00744A38" w:rsidRPr="00CA0121" w:rsidRDefault="00744A38" w:rsidP="00B6617F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75E89B3" w14:textId="77641524" w:rsidR="00037F61" w:rsidRDefault="00296E86" w:rsidP="00F14E3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A0121">
        <w:rPr>
          <w:rFonts w:ascii="Angsana New" w:hAnsi="Angsana New"/>
          <w:sz w:val="30"/>
          <w:szCs w:val="30"/>
          <w:cs/>
        </w:rPr>
        <w:t xml:space="preserve">จากสถานการณ์การแพร่ระบาดของโรคติดเชื้อไวรัสโคโรนา </w:t>
      </w:r>
      <w:r w:rsidR="00FD6C5D" w:rsidRPr="00CA0121">
        <w:rPr>
          <w:rFonts w:ascii="Angsana New" w:hAnsi="Angsana New"/>
          <w:sz w:val="30"/>
          <w:szCs w:val="30"/>
          <w:lang w:val="en-US"/>
        </w:rPr>
        <w:t>2019</w:t>
      </w:r>
      <w:r w:rsidRPr="00CA0121">
        <w:rPr>
          <w:rFonts w:ascii="Angsana New" w:hAnsi="Angsana New"/>
          <w:sz w:val="30"/>
          <w:szCs w:val="30"/>
        </w:rPr>
        <w:t xml:space="preserve"> (COVID-</w:t>
      </w:r>
      <w:r w:rsidR="00FD6C5D" w:rsidRPr="00CA0121">
        <w:rPr>
          <w:rFonts w:ascii="Angsana New" w:hAnsi="Angsana New"/>
          <w:sz w:val="30"/>
          <w:szCs w:val="30"/>
          <w:lang w:val="en-US"/>
        </w:rPr>
        <w:t>19</w:t>
      </w:r>
      <w:r w:rsidRPr="00CA0121">
        <w:rPr>
          <w:rFonts w:ascii="Angsana New" w:hAnsi="Angsana New"/>
          <w:sz w:val="30"/>
          <w:szCs w:val="30"/>
        </w:rPr>
        <w:t xml:space="preserve">) </w:t>
      </w:r>
      <w:r w:rsidRPr="00CA0121">
        <w:rPr>
          <w:rFonts w:ascii="Angsana New" w:hAnsi="Angsana New" w:hint="cs"/>
          <w:sz w:val="30"/>
          <w:szCs w:val="30"/>
          <w:cs/>
        </w:rPr>
        <w:t>ทำให้เกิดความไม่แน่นอน</w:t>
      </w:r>
      <w:r w:rsidRPr="00CA0121">
        <w:rPr>
          <w:rFonts w:ascii="Angsana New" w:hAnsi="Angsana New"/>
          <w:sz w:val="30"/>
          <w:szCs w:val="30"/>
          <w:cs/>
        </w:rPr>
        <w:t xml:space="preserve">ในการประมาณการ </w:t>
      </w:r>
      <w:r w:rsidRPr="00CA0121">
        <w:rPr>
          <w:rFonts w:ascii="Angsana New" w:hAnsi="Angsana New"/>
          <w:sz w:val="30"/>
          <w:szCs w:val="30"/>
          <w:cs/>
          <w:lang w:val="en-US"/>
        </w:rPr>
        <w:t xml:space="preserve">กลุ่มบริษัทจึงจัดทำงบการเงินโดยถือปฏิบัติตามแนวปฏิบัติทางการบัญชี เรื่อง </w:t>
      </w:r>
      <w:r w:rsidRPr="00CA0121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FD6C5D" w:rsidRPr="00CA0121">
        <w:rPr>
          <w:rFonts w:ascii="Angsana New" w:hAnsi="Angsana New"/>
          <w:i/>
          <w:iCs/>
          <w:sz w:val="30"/>
          <w:szCs w:val="30"/>
          <w:lang w:val="en-US"/>
        </w:rPr>
        <w:t>2019</w:t>
      </w:r>
      <w:r w:rsidRPr="00CA0121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A0121">
        <w:rPr>
          <w:rFonts w:ascii="Angsana New" w:hAnsi="Angsana New"/>
          <w:sz w:val="30"/>
          <w:szCs w:val="30"/>
          <w:cs/>
          <w:lang w:val="en-US"/>
        </w:rPr>
        <w:t>ในเรื่อง</w:t>
      </w:r>
      <w:r w:rsidR="00F14E3D" w:rsidRPr="00CA0121">
        <w:rPr>
          <w:rFonts w:ascii="Angsana New" w:hAnsi="Angsana New"/>
          <w:sz w:val="30"/>
          <w:szCs w:val="30"/>
          <w:cs/>
          <w:lang w:val="en-US"/>
        </w:rPr>
        <w:t>การวัดมูลค่ายุติธรรม</w:t>
      </w:r>
      <w:r w:rsidR="00CE004D" w:rsidRPr="00CA0121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F14E3D" w:rsidRPr="00CA0121">
        <w:rPr>
          <w:rFonts w:ascii="Angsana New" w:hAnsi="Angsana New"/>
          <w:sz w:val="30"/>
          <w:szCs w:val="30"/>
          <w:cs/>
          <w:lang w:val="en-US"/>
        </w:rPr>
        <w:t xml:space="preserve">โดยกลุ่มบริษัทเลือกวัดมูลค่ายุติธรรมของเงินลงทุนในตราสารทุนที่ไม่อยู่ในความต้องการของตลาด ณ วันที่ </w:t>
      </w:r>
      <w:r w:rsidR="00F14E3D" w:rsidRPr="00CA0121">
        <w:rPr>
          <w:rFonts w:ascii="Angsana New" w:hAnsi="Angsana New"/>
          <w:sz w:val="30"/>
          <w:szCs w:val="30"/>
          <w:lang w:val="en-US"/>
        </w:rPr>
        <w:t>31</w:t>
      </w:r>
      <w:r w:rsidR="00F14E3D" w:rsidRPr="00CA0121">
        <w:rPr>
          <w:rFonts w:ascii="Angsana New" w:hAnsi="Angsana New"/>
          <w:sz w:val="30"/>
          <w:szCs w:val="30"/>
          <w:cs/>
          <w:lang w:val="en-US"/>
        </w:rPr>
        <w:t xml:space="preserve"> ธันวาคม </w:t>
      </w:r>
      <w:r w:rsidR="00F14E3D" w:rsidRPr="00CA0121">
        <w:rPr>
          <w:rFonts w:ascii="Angsana New" w:hAnsi="Angsana New"/>
          <w:sz w:val="30"/>
          <w:szCs w:val="30"/>
          <w:lang w:val="en-US"/>
        </w:rPr>
        <w:t>2563</w:t>
      </w:r>
      <w:r w:rsidR="00F14E3D" w:rsidRPr="00CA0121">
        <w:rPr>
          <w:rFonts w:ascii="Angsana New" w:hAnsi="Angsana New"/>
          <w:sz w:val="30"/>
          <w:szCs w:val="30"/>
          <w:cs/>
          <w:lang w:val="en-US"/>
        </w:rPr>
        <w:t xml:space="preserve"> ด้วยมูลค่ายุติธรรม ณ วันที่ </w:t>
      </w:r>
      <w:r w:rsidR="00F14E3D" w:rsidRPr="00CA0121">
        <w:rPr>
          <w:rFonts w:ascii="Angsana New" w:hAnsi="Angsana New"/>
          <w:sz w:val="30"/>
          <w:szCs w:val="30"/>
          <w:lang w:val="en-US"/>
        </w:rPr>
        <w:t>1</w:t>
      </w:r>
      <w:r w:rsidR="00F14E3D" w:rsidRPr="00CA0121">
        <w:rPr>
          <w:rFonts w:ascii="Angsana New" w:hAnsi="Angsana New"/>
          <w:sz w:val="30"/>
          <w:szCs w:val="30"/>
          <w:cs/>
          <w:lang w:val="en-US"/>
        </w:rPr>
        <w:t xml:space="preserve"> มกราคม </w:t>
      </w:r>
      <w:r w:rsidR="00F14E3D" w:rsidRPr="00CA0121">
        <w:rPr>
          <w:rFonts w:ascii="Angsana New" w:hAnsi="Angsana New"/>
          <w:sz w:val="30"/>
          <w:szCs w:val="30"/>
          <w:lang w:val="en-US"/>
        </w:rPr>
        <w:t>2563</w:t>
      </w:r>
      <w:r w:rsidR="00F14E3D" w:rsidRPr="00CA0121">
        <w:rPr>
          <w:rFonts w:ascii="Angsana New" w:hAnsi="Angsana New"/>
          <w:sz w:val="30"/>
          <w:szCs w:val="30"/>
          <w:cs/>
          <w:lang w:val="en-US"/>
        </w:rPr>
        <w:t xml:space="preserve"> เนื่องด้วยแนวปฏิบัติดังกล่าวสิ้นสุดการมีผลบังคับใช้ ณ วันที่ </w:t>
      </w:r>
      <w:r w:rsidR="00F14E3D" w:rsidRPr="00CA0121">
        <w:rPr>
          <w:rFonts w:ascii="Angsana New" w:hAnsi="Angsana New"/>
          <w:sz w:val="30"/>
          <w:szCs w:val="30"/>
          <w:lang w:val="en-US"/>
        </w:rPr>
        <w:t>31</w:t>
      </w:r>
      <w:r w:rsidR="00F14E3D" w:rsidRPr="00CA0121">
        <w:rPr>
          <w:rFonts w:ascii="Angsana New" w:hAnsi="Angsana New"/>
          <w:sz w:val="30"/>
          <w:szCs w:val="30"/>
          <w:cs/>
          <w:lang w:val="en-US"/>
        </w:rPr>
        <w:t xml:space="preserve"> ธันวาคม </w:t>
      </w:r>
      <w:r w:rsidR="00F14E3D" w:rsidRPr="00CA0121">
        <w:rPr>
          <w:rFonts w:ascii="Angsana New" w:hAnsi="Angsana New"/>
          <w:sz w:val="30"/>
          <w:szCs w:val="30"/>
          <w:lang w:val="en-US"/>
        </w:rPr>
        <w:t>2563</w:t>
      </w:r>
      <w:r w:rsidR="00F14E3D" w:rsidRPr="00CA0121">
        <w:rPr>
          <w:rFonts w:ascii="Angsana New" w:hAnsi="Angsana New"/>
          <w:sz w:val="30"/>
          <w:szCs w:val="30"/>
          <w:cs/>
          <w:lang w:val="en-US"/>
        </w:rPr>
        <w:t xml:space="preserve"> กลุ่มบริษัทจึงปรับปรุงมูลค่าสินทรัพย์ดังกล่าวในปี </w:t>
      </w:r>
      <w:r w:rsidR="00F14E3D" w:rsidRPr="00CA0121">
        <w:rPr>
          <w:rFonts w:ascii="Angsana New" w:hAnsi="Angsana New"/>
          <w:sz w:val="30"/>
          <w:szCs w:val="30"/>
          <w:lang w:val="en-US"/>
        </w:rPr>
        <w:t>2564</w:t>
      </w:r>
    </w:p>
    <w:p w14:paraId="643D1FFC" w14:textId="77777777" w:rsidR="00F14E3D" w:rsidRDefault="00F14E3D" w:rsidP="00F14E3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5271F83" w14:textId="178D05C0" w:rsidR="007C6877" w:rsidRPr="007C6877" w:rsidRDefault="007C6877" w:rsidP="007C6877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การซื้อบริษัทย่อย</w:t>
      </w:r>
    </w:p>
    <w:p w14:paraId="798C2BC3" w14:textId="77777777" w:rsidR="007C6877" w:rsidRPr="007C6877" w:rsidRDefault="007C6877" w:rsidP="007C6877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-45"/>
        <w:contextualSpacing/>
        <w:rPr>
          <w:rFonts w:asciiTheme="majorBidi" w:hAnsiTheme="majorBidi" w:cstheme="majorBidi"/>
          <w:i/>
          <w:iCs/>
          <w:sz w:val="24"/>
          <w:szCs w:val="24"/>
          <w:lang w:val="en-US"/>
        </w:rPr>
      </w:pPr>
    </w:p>
    <w:p w14:paraId="376697BE" w14:textId="138FB716" w:rsidR="007C6877" w:rsidRPr="007C6877" w:rsidRDefault="007C6877" w:rsidP="007C6877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-45"/>
        <w:contextualSpacing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7C6877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 xml:space="preserve">ปี </w:t>
      </w:r>
      <w:r w:rsidR="00FD6C5D" w:rsidRPr="00FD6C5D">
        <w:rPr>
          <w:rFonts w:asciiTheme="majorBidi" w:hAnsiTheme="majorBidi" w:cstheme="majorBidi"/>
          <w:i/>
          <w:iCs/>
          <w:sz w:val="30"/>
          <w:szCs w:val="30"/>
          <w:lang w:val="en-US"/>
        </w:rPr>
        <w:t>2564</w:t>
      </w:r>
    </w:p>
    <w:p w14:paraId="7537D250" w14:textId="77777777" w:rsidR="007C6877" w:rsidRDefault="007C6877" w:rsidP="007C6877">
      <w:pPr>
        <w:pStyle w:val="block"/>
        <w:spacing w:after="0"/>
        <w:ind w:left="540"/>
        <w:jc w:val="thaiDistribute"/>
        <w:rPr>
          <w:rFonts w:cs="Angsana New"/>
          <w:i/>
          <w:iCs/>
          <w:sz w:val="30"/>
          <w:szCs w:val="30"/>
          <w:highlight w:val="green"/>
          <w:lang w:bidi="th-TH"/>
        </w:rPr>
      </w:pPr>
    </w:p>
    <w:p w14:paraId="024C5C98" w14:textId="77777777" w:rsidR="007C6877" w:rsidRPr="0079312F" w:rsidRDefault="007C6877" w:rsidP="007C6877">
      <w:pPr>
        <w:pStyle w:val="block"/>
        <w:spacing w:after="0"/>
        <w:ind w:left="540"/>
        <w:jc w:val="thaiDistribute"/>
        <w:rPr>
          <w:rFonts w:cs="Angsana New"/>
          <w:i/>
          <w:iCs/>
          <w:sz w:val="30"/>
          <w:szCs w:val="30"/>
          <w:lang w:val="en-US" w:bidi="th-TH"/>
        </w:rPr>
      </w:pPr>
      <w:r w:rsidRPr="0079312F">
        <w:rPr>
          <w:rFonts w:cs="Angsana New"/>
          <w:i/>
          <w:iCs/>
          <w:sz w:val="30"/>
          <w:szCs w:val="30"/>
          <w:cs/>
          <w:lang w:bidi="th-TH"/>
        </w:rPr>
        <w:t>ซื้อเงินลงทุนในบริษัท อินโนเวชั่น ออฟ เอ็กซ์พีเรียนซ์ จำกัด</w:t>
      </w:r>
    </w:p>
    <w:p w14:paraId="4688DFA7" w14:textId="77777777" w:rsidR="007C6877" w:rsidRPr="0079312F" w:rsidRDefault="007C6877" w:rsidP="007C6877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</w:p>
    <w:p w14:paraId="0BF8D880" w14:textId="1B9403CE" w:rsidR="007C6877" w:rsidRPr="0079312F" w:rsidRDefault="007C6877" w:rsidP="007C6877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79312F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="00FD6C5D" w:rsidRPr="0079312F">
        <w:rPr>
          <w:rFonts w:asciiTheme="majorBidi" w:hAnsiTheme="majorBidi"/>
          <w:sz w:val="30"/>
          <w:szCs w:val="30"/>
          <w:lang w:val="en-US"/>
        </w:rPr>
        <w:t>1</w:t>
      </w:r>
      <w:r w:rsidRPr="0079312F">
        <w:rPr>
          <w:rFonts w:asciiTheme="majorBidi" w:hAnsiTheme="majorBidi"/>
          <w:sz w:val="30"/>
          <w:szCs w:val="30"/>
        </w:rPr>
        <w:t xml:space="preserve"> </w:t>
      </w:r>
      <w:r w:rsidRPr="0079312F">
        <w:rPr>
          <w:rFonts w:asciiTheme="majorBidi" w:hAnsiTheme="majorBidi" w:hint="cs"/>
          <w:sz w:val="30"/>
          <w:szCs w:val="30"/>
          <w:cs/>
        </w:rPr>
        <w:t>มีนาคม</w:t>
      </w:r>
      <w:r w:rsidRPr="0079312F">
        <w:rPr>
          <w:rFonts w:asciiTheme="majorBidi" w:hAnsiTheme="majorBidi"/>
          <w:sz w:val="30"/>
          <w:szCs w:val="30"/>
          <w:cs/>
        </w:rPr>
        <w:t xml:space="preserve"> </w:t>
      </w:r>
      <w:r w:rsidR="00FD6C5D" w:rsidRPr="0079312F">
        <w:rPr>
          <w:rFonts w:asciiTheme="majorBidi" w:hAnsiTheme="majorBidi"/>
          <w:sz w:val="30"/>
          <w:szCs w:val="30"/>
          <w:lang w:val="en-US"/>
        </w:rPr>
        <w:t>2564</w:t>
      </w:r>
      <w:r w:rsidRPr="0079312F">
        <w:rPr>
          <w:rFonts w:asciiTheme="majorBidi" w:hAnsiTheme="majorBidi"/>
          <w:sz w:val="30"/>
          <w:szCs w:val="30"/>
          <w:cs/>
        </w:rPr>
        <w:t xml:space="preserve"> </w:t>
      </w:r>
      <w:r w:rsidR="00B52ACE" w:rsidRPr="0079312F">
        <w:rPr>
          <w:rFonts w:asciiTheme="majorBidi" w:hAnsiTheme="majorBidi" w:hint="cs"/>
          <w:sz w:val="30"/>
          <w:szCs w:val="30"/>
          <w:cs/>
        </w:rPr>
        <w:t>กลุ่มบริษัทได้</w:t>
      </w:r>
      <w:r w:rsidR="00B52ACE" w:rsidRPr="0079312F">
        <w:rPr>
          <w:rFonts w:asciiTheme="majorBidi" w:hAnsiTheme="majorBidi" w:hint="cs"/>
          <w:sz w:val="30"/>
          <w:szCs w:val="30"/>
          <w:cs/>
          <w:lang w:val="en-US"/>
        </w:rPr>
        <w:t>ซื้อเงินลงทุน</w:t>
      </w:r>
      <w:r w:rsidRPr="0079312F">
        <w:rPr>
          <w:rFonts w:asciiTheme="majorBidi" w:hAnsiTheme="majorBidi" w:hint="cs"/>
          <w:sz w:val="30"/>
          <w:szCs w:val="30"/>
          <w:cs/>
        </w:rPr>
        <w:t>ใน</w:t>
      </w:r>
      <w:r w:rsidRPr="0079312F">
        <w:rPr>
          <w:rFonts w:asciiTheme="majorBidi" w:hAnsiTheme="majorBidi"/>
          <w:sz w:val="30"/>
          <w:szCs w:val="30"/>
          <w:cs/>
        </w:rPr>
        <w:t xml:space="preserve">บริษัท อินโนเวชั่น ออฟ เอ็กซ์พีเรียนซ์ จำกัด </w:t>
      </w:r>
      <w:r w:rsidR="00873393" w:rsidRPr="0079312F">
        <w:rPr>
          <w:rFonts w:asciiTheme="majorBidi" w:hAnsiTheme="majorBidi" w:hint="cs"/>
          <w:sz w:val="30"/>
          <w:szCs w:val="30"/>
          <w:cs/>
        </w:rPr>
        <w:t>ซึ่งประกอบธุรกิจให้บริการทางด้านการตลาด</w:t>
      </w:r>
      <w:r w:rsidR="00873393" w:rsidRPr="0079312F">
        <w:rPr>
          <w:rFonts w:asciiTheme="majorBidi" w:hAnsiTheme="majorBidi"/>
          <w:sz w:val="30"/>
          <w:szCs w:val="30"/>
          <w:cs/>
        </w:rPr>
        <w:t>ในสัดส่วน</w:t>
      </w:r>
      <w:r w:rsidRPr="0079312F">
        <w:rPr>
          <w:rFonts w:asciiTheme="majorBidi" w:hAnsiTheme="majorBidi"/>
          <w:sz w:val="30"/>
          <w:szCs w:val="30"/>
          <w:cs/>
        </w:rPr>
        <w:t xml:space="preserve">ร้อยละ </w:t>
      </w:r>
      <w:r w:rsidR="00FD6C5D" w:rsidRPr="0079312F">
        <w:rPr>
          <w:rFonts w:asciiTheme="majorBidi" w:hAnsiTheme="majorBidi"/>
          <w:sz w:val="30"/>
          <w:szCs w:val="30"/>
          <w:lang w:val="en-US"/>
        </w:rPr>
        <w:t>80</w:t>
      </w:r>
      <w:r w:rsidRPr="0079312F">
        <w:rPr>
          <w:rFonts w:asciiTheme="majorBidi" w:hAnsiTheme="majorBidi"/>
          <w:sz w:val="30"/>
          <w:szCs w:val="30"/>
          <w:cs/>
        </w:rPr>
        <w:t xml:space="preserve"> </w:t>
      </w:r>
      <w:r w:rsidR="00873393" w:rsidRPr="0079312F">
        <w:rPr>
          <w:rFonts w:asciiTheme="majorBidi" w:hAnsiTheme="majorBidi" w:hint="cs"/>
          <w:sz w:val="30"/>
          <w:szCs w:val="30"/>
          <w:cs/>
        </w:rPr>
        <w:t>คิดเป็น</w:t>
      </w:r>
      <w:r w:rsidR="00873393" w:rsidRPr="00951309">
        <w:rPr>
          <w:rFonts w:asciiTheme="majorBidi" w:hAnsiTheme="majorBidi" w:hint="cs"/>
          <w:sz w:val="30"/>
          <w:szCs w:val="30"/>
          <w:cs/>
        </w:rPr>
        <w:t>จำนวน</w:t>
      </w:r>
      <w:r w:rsidRPr="00951309">
        <w:rPr>
          <w:rFonts w:asciiTheme="majorBidi" w:hAnsiTheme="majorBidi"/>
          <w:sz w:val="30"/>
          <w:szCs w:val="30"/>
          <w:cs/>
        </w:rPr>
        <w:t xml:space="preserve">เงิน </w:t>
      </w:r>
      <w:r w:rsidR="00FD6C5D" w:rsidRPr="00951309">
        <w:rPr>
          <w:rFonts w:asciiTheme="majorBidi" w:hAnsiTheme="majorBidi"/>
          <w:sz w:val="30"/>
          <w:szCs w:val="30"/>
          <w:lang w:val="en-US"/>
        </w:rPr>
        <w:t>10</w:t>
      </w:r>
      <w:r w:rsidRPr="00951309">
        <w:rPr>
          <w:rFonts w:asciiTheme="majorBidi" w:hAnsiTheme="majorBidi"/>
          <w:sz w:val="30"/>
          <w:szCs w:val="30"/>
        </w:rPr>
        <w:t>.</w:t>
      </w:r>
      <w:r w:rsidR="00FD6C5D" w:rsidRPr="00951309">
        <w:rPr>
          <w:rFonts w:asciiTheme="majorBidi" w:hAnsiTheme="majorBidi"/>
          <w:sz w:val="30"/>
          <w:szCs w:val="30"/>
          <w:lang w:val="en-US"/>
        </w:rPr>
        <w:t>8</w:t>
      </w:r>
      <w:r w:rsidRPr="00951309">
        <w:rPr>
          <w:rFonts w:asciiTheme="majorBidi" w:hAnsiTheme="majorBidi"/>
          <w:sz w:val="30"/>
          <w:szCs w:val="30"/>
          <w:cs/>
        </w:rPr>
        <w:t xml:space="preserve"> ล้านบาท </w:t>
      </w:r>
      <w:r w:rsidRPr="00951309">
        <w:rPr>
          <w:rFonts w:asciiTheme="majorBidi" w:hAnsiTheme="majorBidi" w:hint="cs"/>
          <w:sz w:val="30"/>
          <w:szCs w:val="30"/>
          <w:cs/>
        </w:rPr>
        <w:t>โดย</w:t>
      </w:r>
      <w:r w:rsidRPr="00951309">
        <w:rPr>
          <w:rFonts w:asciiTheme="majorBidi" w:hAnsiTheme="majorBidi"/>
          <w:sz w:val="30"/>
          <w:szCs w:val="30"/>
          <w:cs/>
        </w:rPr>
        <w:t>จะทยอยชำระเงิน</w:t>
      </w:r>
      <w:r w:rsidR="00CA0121" w:rsidRPr="00951309">
        <w:rPr>
          <w:rFonts w:asciiTheme="majorBidi" w:hAnsiTheme="majorBidi"/>
          <w:sz w:val="30"/>
          <w:szCs w:val="30"/>
          <w:cs/>
        </w:rPr>
        <w:br/>
      </w:r>
      <w:r w:rsidRPr="00951309">
        <w:rPr>
          <w:rFonts w:asciiTheme="majorBidi" w:hAnsiTheme="majorBidi"/>
          <w:sz w:val="30"/>
          <w:szCs w:val="30"/>
          <w:cs/>
        </w:rPr>
        <w:t>ค่าหุ้นดังกล่าวให้กับกลุ่มผู้ถือหุ้นเดิมตามเงื่อนไขที่ระบุไว้ในสัญญา</w:t>
      </w:r>
      <w:r w:rsidR="0079312F" w:rsidRPr="00951309">
        <w:rPr>
          <w:rFonts w:asciiTheme="majorBidi" w:hAnsiTheme="majorBidi" w:hint="cs"/>
          <w:sz w:val="30"/>
          <w:szCs w:val="30"/>
          <w:cs/>
        </w:rPr>
        <w:t xml:space="preserve"> มูลค่ายุติธรรมของสินทรัพย์สุทธิที่ได้มา</w:t>
      </w:r>
      <w:r w:rsidR="0079312F" w:rsidRPr="00951309">
        <w:rPr>
          <w:rFonts w:asciiTheme="majorBidi" w:hAnsiTheme="majorBidi"/>
          <w:sz w:val="30"/>
          <w:szCs w:val="30"/>
          <w:cs/>
        </w:rPr>
        <w:br/>
      </w:r>
      <w:r w:rsidR="0079312F" w:rsidRPr="00951309">
        <w:rPr>
          <w:rFonts w:asciiTheme="majorBidi" w:hAnsiTheme="majorBidi" w:hint="cs"/>
          <w:sz w:val="30"/>
          <w:szCs w:val="30"/>
          <w:cs/>
        </w:rPr>
        <w:t xml:space="preserve">มีจำนวน </w:t>
      </w:r>
      <w:r w:rsidR="0079312F" w:rsidRPr="00951309">
        <w:rPr>
          <w:rFonts w:asciiTheme="majorBidi" w:hAnsiTheme="majorBidi"/>
          <w:sz w:val="30"/>
          <w:szCs w:val="30"/>
          <w:lang w:val="en-US"/>
        </w:rPr>
        <w:t xml:space="preserve">0.3 </w:t>
      </w:r>
      <w:r w:rsidR="0079312F" w:rsidRPr="00951309">
        <w:rPr>
          <w:rFonts w:asciiTheme="majorBidi" w:hAnsiTheme="majorBidi" w:hint="cs"/>
          <w:sz w:val="30"/>
          <w:szCs w:val="30"/>
          <w:cs/>
          <w:lang w:val="en-US"/>
        </w:rPr>
        <w:t>ล้านบาท ส่งผล</w:t>
      </w:r>
      <w:r w:rsidR="00CA0121" w:rsidRPr="00951309">
        <w:rPr>
          <w:rFonts w:asciiTheme="majorBidi" w:hAnsiTheme="majorBidi" w:hint="cs"/>
          <w:sz w:val="30"/>
          <w:szCs w:val="30"/>
          <w:cs/>
        </w:rPr>
        <w:t xml:space="preserve">ให้เกิดค่าความนิยมจำนวน </w:t>
      </w:r>
      <w:r w:rsidR="00CA0121" w:rsidRPr="00951309">
        <w:rPr>
          <w:rFonts w:asciiTheme="majorBidi" w:hAnsiTheme="majorBidi"/>
          <w:sz w:val="30"/>
          <w:szCs w:val="30"/>
          <w:lang w:val="en-US"/>
        </w:rPr>
        <w:t xml:space="preserve">10.5 </w:t>
      </w:r>
      <w:r w:rsidR="00CA0121" w:rsidRPr="00951309">
        <w:rPr>
          <w:rFonts w:asciiTheme="majorBidi" w:hAnsiTheme="majorBidi" w:hint="cs"/>
          <w:sz w:val="30"/>
          <w:szCs w:val="30"/>
          <w:cs/>
          <w:lang w:val="en-US"/>
        </w:rPr>
        <w:t>ล้านบาทในงบการเงินรวม</w:t>
      </w:r>
    </w:p>
    <w:p w14:paraId="2D8A251A" w14:textId="77777777" w:rsidR="007C6877" w:rsidRDefault="007C6877" w:rsidP="007C6877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-45"/>
        <w:contextualSpacing/>
        <w:rPr>
          <w:rFonts w:asciiTheme="majorBidi" w:hAnsiTheme="majorBidi" w:cstheme="majorBidi"/>
          <w:i/>
          <w:iCs/>
          <w:sz w:val="30"/>
          <w:szCs w:val="30"/>
          <w:lang w:val="en-US"/>
        </w:rPr>
      </w:pPr>
    </w:p>
    <w:p w14:paraId="61EE3D61" w14:textId="339ADF0B" w:rsidR="007C6877" w:rsidRPr="007C6877" w:rsidRDefault="007C6877" w:rsidP="007C6877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-45"/>
        <w:contextualSpacing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7C6877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lastRenderedPageBreak/>
        <w:t xml:space="preserve">ปี </w:t>
      </w:r>
      <w:r w:rsidR="00FD6C5D" w:rsidRPr="00FD6C5D">
        <w:rPr>
          <w:rFonts w:asciiTheme="majorBidi" w:hAnsiTheme="majorBidi" w:cstheme="majorBidi"/>
          <w:i/>
          <w:iCs/>
          <w:sz w:val="30"/>
          <w:szCs w:val="30"/>
          <w:lang w:val="en-US"/>
        </w:rPr>
        <w:t>2563</w:t>
      </w:r>
    </w:p>
    <w:p w14:paraId="0BB59226" w14:textId="77777777" w:rsidR="007C6877" w:rsidRPr="007C6877" w:rsidRDefault="007C6877" w:rsidP="007C6877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-45"/>
        <w:contextualSpacing/>
        <w:rPr>
          <w:rFonts w:asciiTheme="majorBidi" w:hAnsiTheme="majorBidi" w:cstheme="majorBidi"/>
          <w:i/>
          <w:iCs/>
          <w:sz w:val="30"/>
          <w:szCs w:val="30"/>
          <w:lang w:val="en-US"/>
        </w:rPr>
      </w:pPr>
    </w:p>
    <w:p w14:paraId="4FB48276" w14:textId="7E8EE8BB" w:rsidR="007C6877" w:rsidRPr="007C6877" w:rsidRDefault="007C6877" w:rsidP="007C6877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-45"/>
        <w:contextualSpacing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7C6877">
        <w:rPr>
          <w:rFonts w:asciiTheme="majorBidi" w:hAnsiTheme="majorBidi" w:hint="cs"/>
          <w:i/>
          <w:iCs/>
          <w:sz w:val="30"/>
          <w:szCs w:val="30"/>
          <w:cs/>
          <w:lang w:val="en-US"/>
        </w:rPr>
        <w:t>การ</w:t>
      </w:r>
      <w:r w:rsidRPr="007C6877">
        <w:rPr>
          <w:rFonts w:asciiTheme="majorBidi" w:hAnsiTheme="majorBidi"/>
          <w:i/>
          <w:iCs/>
          <w:sz w:val="30"/>
          <w:szCs w:val="30"/>
          <w:cs/>
          <w:lang w:val="en-US"/>
        </w:rPr>
        <w:t>ซื้อเงินลงทุนในบริษัท สยาม เบฟ แมนูแฟคเจอริ่ง จำกัด</w:t>
      </w:r>
    </w:p>
    <w:p w14:paraId="5AFDCDB8" w14:textId="77777777" w:rsidR="007C6877" w:rsidRPr="007C6877" w:rsidRDefault="007C6877" w:rsidP="007C6877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-45"/>
        <w:contextualSpacing/>
        <w:rPr>
          <w:rFonts w:asciiTheme="majorBidi" w:hAnsiTheme="majorBidi" w:cstheme="majorBidi"/>
          <w:i/>
          <w:iCs/>
          <w:sz w:val="30"/>
          <w:szCs w:val="30"/>
          <w:lang w:val="en-US"/>
        </w:rPr>
      </w:pPr>
    </w:p>
    <w:p w14:paraId="55C9F86A" w14:textId="075F2635" w:rsidR="007C6877" w:rsidRPr="007C6877" w:rsidRDefault="007C6877" w:rsidP="007C6877">
      <w:pPr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en-US"/>
        </w:rPr>
      </w:pPr>
      <w:r w:rsidRPr="007C6877">
        <w:rPr>
          <w:rFonts w:ascii="Angsana New" w:hAnsi="Angsana New" w:hint="cs"/>
          <w:sz w:val="30"/>
          <w:szCs w:val="30"/>
          <w:cs/>
          <w:lang w:val="en-US"/>
        </w:rPr>
        <w:t xml:space="preserve">เมื่อวันที่ </w:t>
      </w:r>
      <w:r w:rsidR="00FD6C5D" w:rsidRPr="00FD6C5D">
        <w:rPr>
          <w:rFonts w:ascii="Angsana New" w:hAnsi="Angsana New" w:hint="cs"/>
          <w:sz w:val="30"/>
          <w:szCs w:val="30"/>
          <w:lang w:val="en-US"/>
        </w:rPr>
        <w:t>28</w:t>
      </w:r>
      <w:r w:rsidRPr="007C6877">
        <w:rPr>
          <w:rFonts w:ascii="Angsana New" w:hAnsi="Angsana New" w:hint="cs"/>
          <w:sz w:val="30"/>
          <w:szCs w:val="30"/>
          <w:cs/>
          <w:lang w:val="en-US"/>
        </w:rPr>
        <w:t xml:space="preserve"> มกราคม </w:t>
      </w:r>
      <w:r w:rsidR="00FD6C5D" w:rsidRPr="00FD6C5D">
        <w:rPr>
          <w:rFonts w:ascii="Angsana New" w:hAnsi="Angsana New" w:hint="cs"/>
          <w:sz w:val="30"/>
          <w:szCs w:val="30"/>
          <w:lang w:val="en-US"/>
        </w:rPr>
        <w:t>2563</w:t>
      </w:r>
      <w:r w:rsidRPr="007C6877">
        <w:rPr>
          <w:rFonts w:ascii="Angsana New" w:hAnsi="Angsana New" w:hint="cs"/>
          <w:sz w:val="30"/>
          <w:szCs w:val="30"/>
          <w:cs/>
          <w:lang w:val="en-US"/>
        </w:rPr>
        <w:t xml:space="preserve"> บริษัทได้ซื้อเงินลงทุนในบริษัท สยาม เบฟ แมนูแฟคเจอริ่ง จำกัด เพิ่มร้อยละ </w:t>
      </w:r>
      <w:r w:rsidR="00FD6C5D" w:rsidRPr="00FD6C5D">
        <w:rPr>
          <w:rFonts w:ascii="Angsana New" w:hAnsi="Angsana New" w:hint="cs"/>
          <w:sz w:val="30"/>
          <w:szCs w:val="30"/>
          <w:lang w:val="en-US"/>
        </w:rPr>
        <w:t>60</w:t>
      </w:r>
      <w:r w:rsidRPr="007C6877">
        <w:rPr>
          <w:rFonts w:ascii="Angsana New" w:hAnsi="Angsana New" w:hint="cs"/>
          <w:sz w:val="30"/>
          <w:szCs w:val="30"/>
          <w:cs/>
          <w:lang w:val="en-US"/>
        </w:rPr>
        <w:t xml:space="preserve"> ภายหลังจากการซื้อเงินลงทุนดังกล่าว ทำให้สัดส่วนเงินลงทุนของบริษัทเปลี่ยนจากร้อยละ </w:t>
      </w:r>
      <w:r w:rsidR="00FD6C5D" w:rsidRPr="00FD6C5D">
        <w:rPr>
          <w:rFonts w:ascii="Angsana New" w:hAnsi="Angsana New" w:hint="cs"/>
          <w:sz w:val="30"/>
          <w:szCs w:val="30"/>
          <w:lang w:val="en-US"/>
        </w:rPr>
        <w:t>40</w:t>
      </w:r>
      <w:r w:rsidRPr="007C6877">
        <w:rPr>
          <w:rFonts w:ascii="Angsana New" w:hAnsi="Angsana New" w:hint="cs"/>
          <w:sz w:val="30"/>
          <w:szCs w:val="30"/>
          <w:cs/>
          <w:lang w:val="en-US"/>
        </w:rPr>
        <w:t xml:space="preserve"> เป็นร้อยละ </w:t>
      </w:r>
      <w:r w:rsidR="00FD6C5D" w:rsidRPr="00FD6C5D">
        <w:rPr>
          <w:rFonts w:ascii="Angsana New" w:hAnsi="Angsana New" w:hint="cs"/>
          <w:sz w:val="30"/>
          <w:szCs w:val="30"/>
          <w:lang w:val="en-US"/>
        </w:rPr>
        <w:t>100</w:t>
      </w:r>
      <w:r w:rsidRPr="007C6877">
        <w:rPr>
          <w:rFonts w:ascii="Angsana New" w:hAnsi="Angsana New" w:hint="cs"/>
          <w:sz w:val="30"/>
          <w:szCs w:val="30"/>
          <w:cs/>
          <w:lang w:val="en-US"/>
        </w:rPr>
        <w:t xml:space="preserve"> และเปลี่ยนสถานะจากเงินลงทุนในการร่วมค้าเป็นเงินลงทุนในบริษัทย่อย</w:t>
      </w:r>
    </w:p>
    <w:p w14:paraId="404BDBEA" w14:textId="77777777" w:rsidR="007C6877" w:rsidRPr="007C6877" w:rsidRDefault="007C6877" w:rsidP="007C6877">
      <w:pPr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9407EF1" w14:textId="77777777" w:rsidR="007C6877" w:rsidRPr="007C6877" w:rsidRDefault="007C6877" w:rsidP="007C6877">
      <w:pPr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en-US"/>
        </w:rPr>
      </w:pPr>
      <w:r w:rsidRPr="007C6877">
        <w:rPr>
          <w:rFonts w:ascii="Angsana New" w:hAnsi="Angsana New" w:hint="cs"/>
          <w:sz w:val="30"/>
          <w:szCs w:val="30"/>
          <w:cs/>
          <w:lang w:val="en-US"/>
        </w:rPr>
        <w:t>ผู้บริหารเชื่อว่าการซื้อเงินลงทุนดังกล่าวจะสนับสนุนศักยภาพในการขยายธุรกิจ เพิ่มความยืดหยุ่นและเพิ่มกำลัง</w:t>
      </w:r>
      <w:r w:rsidRPr="007C6877">
        <w:rPr>
          <w:rFonts w:ascii="Angsana New" w:hAnsi="Angsana New" w:hint="cs"/>
          <w:sz w:val="30"/>
          <w:szCs w:val="30"/>
          <w:cs/>
          <w:lang w:val="en-US"/>
        </w:rPr>
        <w:br/>
        <w:t>การผลิตในผลิตภัณฑ์เครื่องดื่มของบริษัท</w:t>
      </w:r>
    </w:p>
    <w:p w14:paraId="7A52C2B5" w14:textId="77777777" w:rsidR="007C6877" w:rsidRPr="007C6877" w:rsidRDefault="007C6877" w:rsidP="007C6877">
      <w:pPr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14:paraId="54048DD1" w14:textId="46EF8A1F" w:rsidR="007C6877" w:rsidRPr="007C6877" w:rsidRDefault="007C6877" w:rsidP="007C6877">
      <w:pPr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en-US"/>
        </w:rPr>
      </w:pPr>
      <w:r w:rsidRPr="007C6877">
        <w:rPr>
          <w:rFonts w:ascii="Angsana New" w:hAnsi="Angsana New" w:hint="cs"/>
          <w:sz w:val="30"/>
          <w:szCs w:val="30"/>
          <w:cs/>
          <w:lang w:val="en-US"/>
        </w:rPr>
        <w:t xml:space="preserve">กลุ่มบริษัททำการประเมินมูลค่ายุติธรรมของสินทรัพย์ที่ระบุได้ที่ได้มาและหนี้สินที่รับมาและการปันส่วนมูลค่ายุติธรรม ณ วันที่ซื้อธุรกิจ บริษัทบันทึกรายการเกี่ยวกับการซื้อธุรกิจแล้วเสร็จในเดือนมีนาคม </w:t>
      </w:r>
      <w:r w:rsidR="00FD6C5D" w:rsidRPr="00FD6C5D">
        <w:rPr>
          <w:rFonts w:ascii="Angsana New" w:hAnsi="Angsana New" w:hint="cs"/>
          <w:sz w:val="30"/>
          <w:szCs w:val="30"/>
          <w:lang w:val="en-US"/>
        </w:rPr>
        <w:t>2563</w:t>
      </w:r>
    </w:p>
    <w:p w14:paraId="4DC172B3" w14:textId="77777777" w:rsidR="007C6877" w:rsidRDefault="007C6877" w:rsidP="007C6877">
      <w:pPr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115A2CD3" w14:textId="68497101" w:rsidR="007C6877" w:rsidRPr="007C6877" w:rsidRDefault="007C6877" w:rsidP="007C6877">
      <w:pPr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en-US"/>
        </w:rPr>
      </w:pPr>
      <w:r w:rsidRPr="007C6877">
        <w:rPr>
          <w:rFonts w:ascii="Angsana New" w:hAnsi="Angsana New" w:hint="cs"/>
          <w:sz w:val="30"/>
          <w:szCs w:val="30"/>
          <w:cs/>
          <w:lang w:val="en-US"/>
        </w:rPr>
        <w:t>กลุ่มบริษัทได้มีการประเมินมูลค่ายุติธรรมของเงินลงทุนในบริษัท สยาม เบฟ แมนูแฟคเจอริ่ง จำกัด ณ วันที่ซื้อธุรกิจ ดังนี้</w:t>
      </w:r>
    </w:p>
    <w:p w14:paraId="4B764E6D" w14:textId="77777777" w:rsidR="007C6877" w:rsidRPr="007C6877" w:rsidRDefault="007C6877" w:rsidP="007C6877">
      <w:pPr>
        <w:tabs>
          <w:tab w:val="left" w:pos="1440"/>
          <w:tab w:val="left" w:pos="2880"/>
        </w:tabs>
        <w:ind w:left="533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tbl>
      <w:tblPr>
        <w:tblW w:w="8928" w:type="dxa"/>
        <w:tblInd w:w="450" w:type="dxa"/>
        <w:tblLook w:val="01E0" w:firstRow="1" w:lastRow="1" w:firstColumn="1" w:lastColumn="1" w:noHBand="0" w:noVBand="0"/>
      </w:tblPr>
      <w:tblGrid>
        <w:gridCol w:w="5703"/>
        <w:gridCol w:w="269"/>
        <w:gridCol w:w="1161"/>
        <w:gridCol w:w="269"/>
        <w:gridCol w:w="1526"/>
      </w:tblGrid>
      <w:tr w:rsidR="007C6877" w:rsidRPr="007C6877" w14:paraId="79537A15" w14:textId="77777777" w:rsidTr="004376CF">
        <w:trPr>
          <w:tblHeader/>
        </w:trPr>
        <w:tc>
          <w:tcPr>
            <w:tcW w:w="5703" w:type="dxa"/>
            <w:hideMark/>
          </w:tcPr>
          <w:p w14:paraId="14AB9925" w14:textId="77777777" w:rsidR="007C6877" w:rsidRPr="007C6877" w:rsidRDefault="007C6877" w:rsidP="007C6877">
            <w:pPr>
              <w:tabs>
                <w:tab w:val="left" w:pos="720"/>
              </w:tabs>
              <w:rPr>
                <w:rFonts w:ascii="Angsana New" w:hAnsi="Angsana New"/>
                <w:color w:val="0000FF"/>
                <w:sz w:val="30"/>
                <w:szCs w:val="30"/>
                <w:lang w:eastAsia="en-GB"/>
              </w:rPr>
            </w:pPr>
            <w:r w:rsidRPr="007C687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GB"/>
              </w:rPr>
              <w:t xml:space="preserve">สินทรัพย์ที่ได้มาและหนี้สินที่รับมา </w:t>
            </w:r>
          </w:p>
        </w:tc>
        <w:tc>
          <w:tcPr>
            <w:tcW w:w="269" w:type="dxa"/>
          </w:tcPr>
          <w:p w14:paraId="161EE959" w14:textId="77777777" w:rsidR="007C6877" w:rsidRPr="007C6877" w:rsidRDefault="007C6877" w:rsidP="007C6877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161" w:type="dxa"/>
          </w:tcPr>
          <w:p w14:paraId="3AEACB0E" w14:textId="77777777" w:rsidR="007C6877" w:rsidRPr="007C6877" w:rsidRDefault="007C6877" w:rsidP="007C6877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269" w:type="dxa"/>
          </w:tcPr>
          <w:p w14:paraId="5C7CBC1D" w14:textId="77777777" w:rsidR="007C6877" w:rsidRPr="007C6877" w:rsidRDefault="007C6877" w:rsidP="007C6877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1526" w:type="dxa"/>
            <w:hideMark/>
          </w:tcPr>
          <w:p w14:paraId="3849912F" w14:textId="77777777" w:rsidR="007C6877" w:rsidRPr="007C6877" w:rsidRDefault="007C6877" w:rsidP="007C6877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  <w:r w:rsidRPr="007C687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GB"/>
              </w:rPr>
              <w:t>มูลค่ายุติธรรม</w:t>
            </w:r>
          </w:p>
        </w:tc>
      </w:tr>
      <w:tr w:rsidR="007C6877" w:rsidRPr="007C6877" w14:paraId="4E55B6FB" w14:textId="77777777" w:rsidTr="004376CF">
        <w:trPr>
          <w:tblHeader/>
        </w:trPr>
        <w:tc>
          <w:tcPr>
            <w:tcW w:w="5703" w:type="dxa"/>
            <w:hideMark/>
          </w:tcPr>
          <w:p w14:paraId="127F78CF" w14:textId="77777777" w:rsidR="007C6877" w:rsidRPr="007C6877" w:rsidRDefault="007C6877" w:rsidP="007C6877">
            <w:pPr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269" w:type="dxa"/>
          </w:tcPr>
          <w:p w14:paraId="3F4A565F" w14:textId="77777777" w:rsidR="007C6877" w:rsidRPr="007C6877" w:rsidRDefault="007C6877" w:rsidP="007C6877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61" w:type="dxa"/>
          </w:tcPr>
          <w:p w14:paraId="21E044B1" w14:textId="6C8B7C15" w:rsidR="007C6877" w:rsidRPr="007C6877" w:rsidRDefault="007C6877" w:rsidP="007C6877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269" w:type="dxa"/>
          </w:tcPr>
          <w:p w14:paraId="33B80D66" w14:textId="77777777" w:rsidR="007C6877" w:rsidRPr="007C6877" w:rsidRDefault="007C6877" w:rsidP="007C6877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526" w:type="dxa"/>
            <w:hideMark/>
          </w:tcPr>
          <w:p w14:paraId="36E6C664" w14:textId="77777777" w:rsidR="007C6877" w:rsidRPr="007C6877" w:rsidRDefault="007C6877" w:rsidP="007C6877">
            <w:pPr>
              <w:tabs>
                <w:tab w:val="left" w:pos="72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7C6877">
              <w:rPr>
                <w:rFonts w:ascii="Angsana New" w:hAnsi="Angsana New" w:hint="cs"/>
                <w:i/>
                <w:iCs/>
                <w:sz w:val="30"/>
                <w:szCs w:val="30"/>
                <w:lang w:val="en-US" w:eastAsia="en-GB"/>
              </w:rPr>
              <w:t>(</w:t>
            </w:r>
            <w:r w:rsidRPr="007C687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GB"/>
              </w:rPr>
              <w:t>พันบาท</w:t>
            </w:r>
            <w:r w:rsidRPr="007C6877">
              <w:rPr>
                <w:rFonts w:ascii="Angsana New" w:hAnsi="Angsana New" w:hint="cs"/>
                <w:i/>
                <w:iCs/>
                <w:sz w:val="30"/>
                <w:szCs w:val="30"/>
                <w:lang w:val="en-US" w:eastAsia="en-GB"/>
              </w:rPr>
              <w:t>)</w:t>
            </w:r>
          </w:p>
        </w:tc>
      </w:tr>
      <w:tr w:rsidR="007C6877" w:rsidRPr="007C6877" w14:paraId="11A90543" w14:textId="77777777" w:rsidTr="004376CF">
        <w:tc>
          <w:tcPr>
            <w:tcW w:w="5703" w:type="dxa"/>
            <w:hideMark/>
          </w:tcPr>
          <w:p w14:paraId="49598E0E" w14:textId="77777777" w:rsidR="007C6877" w:rsidRPr="007C6877" w:rsidRDefault="007C6877" w:rsidP="007C6877">
            <w:pPr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7C6877">
              <w:rPr>
                <w:rFonts w:ascii="Angsana New" w:hAnsi="Angsana New" w:hint="cs"/>
                <w:sz w:val="30"/>
                <w:szCs w:val="30"/>
                <w:cs/>
                <w:lang w:val="en-US" w:eastAsia="en-GB"/>
              </w:rPr>
              <w:t>เงินสดและรายการเทียบเท่าเงินสด</w:t>
            </w:r>
          </w:p>
        </w:tc>
        <w:tc>
          <w:tcPr>
            <w:tcW w:w="269" w:type="dxa"/>
          </w:tcPr>
          <w:p w14:paraId="0BAB84E2" w14:textId="77777777" w:rsidR="007C6877" w:rsidRPr="007C6877" w:rsidRDefault="007C6877" w:rsidP="007C6877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161" w:type="dxa"/>
          </w:tcPr>
          <w:p w14:paraId="4E1584C1" w14:textId="77777777" w:rsidR="007C6877" w:rsidRPr="007C6877" w:rsidRDefault="007C6877" w:rsidP="007C6877">
            <w:pPr>
              <w:tabs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269" w:type="dxa"/>
          </w:tcPr>
          <w:p w14:paraId="2A92B1DD" w14:textId="77777777" w:rsidR="007C6877" w:rsidRPr="007C6877" w:rsidRDefault="007C6877" w:rsidP="007C6877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526" w:type="dxa"/>
            <w:hideMark/>
          </w:tcPr>
          <w:p w14:paraId="58BE2547" w14:textId="505A0839" w:rsidR="007C6877" w:rsidRPr="007C6877" w:rsidRDefault="00FD6C5D" w:rsidP="007C6877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FD6C5D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7</w:t>
            </w:r>
            <w:r w:rsidR="007C6877" w:rsidRPr="007C6877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,</w:t>
            </w:r>
            <w:r w:rsidRPr="00FD6C5D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066</w:t>
            </w:r>
          </w:p>
        </w:tc>
      </w:tr>
      <w:tr w:rsidR="007C6877" w:rsidRPr="007C6877" w14:paraId="6BDAA4B6" w14:textId="77777777" w:rsidTr="004376CF">
        <w:tc>
          <w:tcPr>
            <w:tcW w:w="5703" w:type="dxa"/>
            <w:hideMark/>
          </w:tcPr>
          <w:p w14:paraId="1C3BA778" w14:textId="77777777" w:rsidR="007C6877" w:rsidRPr="007C6877" w:rsidRDefault="007C6877" w:rsidP="007C6877">
            <w:pPr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</w:pPr>
            <w:r w:rsidRPr="007C6877">
              <w:rPr>
                <w:rFonts w:ascii="Angsana New" w:hAnsi="Angsana New" w:hint="cs"/>
                <w:sz w:val="30"/>
                <w:szCs w:val="30"/>
                <w:cs/>
                <w:lang w:val="en-US" w:eastAsia="en-GB"/>
              </w:rPr>
              <w:t>ลูกหนี้การค้าและลูกหนี้อื่น</w:t>
            </w:r>
          </w:p>
        </w:tc>
        <w:tc>
          <w:tcPr>
            <w:tcW w:w="269" w:type="dxa"/>
          </w:tcPr>
          <w:p w14:paraId="37946F0D" w14:textId="77777777" w:rsidR="007C6877" w:rsidRPr="007C6877" w:rsidRDefault="007C6877" w:rsidP="007C6877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1161" w:type="dxa"/>
          </w:tcPr>
          <w:p w14:paraId="54751200" w14:textId="77777777" w:rsidR="007C6877" w:rsidRPr="007C6877" w:rsidRDefault="007C6877" w:rsidP="007C6877">
            <w:pPr>
              <w:tabs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269" w:type="dxa"/>
          </w:tcPr>
          <w:p w14:paraId="2A406065" w14:textId="77777777" w:rsidR="007C6877" w:rsidRPr="007C6877" w:rsidRDefault="007C6877" w:rsidP="007C6877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526" w:type="dxa"/>
            <w:hideMark/>
          </w:tcPr>
          <w:p w14:paraId="02BEC6BB" w14:textId="1A33FE75" w:rsidR="007C6877" w:rsidRPr="007C6877" w:rsidRDefault="00FD6C5D" w:rsidP="007C6877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FD6C5D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74</w:t>
            </w:r>
            <w:r w:rsidR="007C6877" w:rsidRPr="007C6877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,</w:t>
            </w:r>
            <w:r w:rsidRPr="00FD6C5D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927</w:t>
            </w:r>
          </w:p>
        </w:tc>
      </w:tr>
      <w:tr w:rsidR="007C6877" w:rsidRPr="007C6877" w14:paraId="2C57C997" w14:textId="77777777" w:rsidTr="004376CF">
        <w:tc>
          <w:tcPr>
            <w:tcW w:w="5703" w:type="dxa"/>
            <w:hideMark/>
          </w:tcPr>
          <w:p w14:paraId="3DEDBD7A" w14:textId="77777777" w:rsidR="007C6877" w:rsidRPr="007C6877" w:rsidRDefault="007C6877" w:rsidP="007C6877">
            <w:pPr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</w:pPr>
            <w:r w:rsidRPr="007C6877">
              <w:rPr>
                <w:rFonts w:ascii="Angsana New" w:hAnsi="Angsana New" w:hint="cs"/>
                <w:sz w:val="30"/>
                <w:szCs w:val="30"/>
                <w:cs/>
                <w:lang w:val="en-US" w:eastAsia="en-GB"/>
              </w:rPr>
              <w:t>สินค้าคงเหลือ</w:t>
            </w:r>
          </w:p>
        </w:tc>
        <w:tc>
          <w:tcPr>
            <w:tcW w:w="269" w:type="dxa"/>
          </w:tcPr>
          <w:p w14:paraId="648AB654" w14:textId="77777777" w:rsidR="007C6877" w:rsidRPr="007C6877" w:rsidRDefault="007C6877" w:rsidP="007C6877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161" w:type="dxa"/>
          </w:tcPr>
          <w:p w14:paraId="38819985" w14:textId="77777777" w:rsidR="007C6877" w:rsidRPr="007C6877" w:rsidRDefault="007C6877" w:rsidP="007C6877">
            <w:pPr>
              <w:tabs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269" w:type="dxa"/>
          </w:tcPr>
          <w:p w14:paraId="5EEB5776" w14:textId="77777777" w:rsidR="007C6877" w:rsidRPr="007C6877" w:rsidRDefault="007C6877" w:rsidP="007C6877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526" w:type="dxa"/>
            <w:hideMark/>
          </w:tcPr>
          <w:p w14:paraId="05872309" w14:textId="3EE022BB" w:rsidR="007C6877" w:rsidRPr="007C6877" w:rsidRDefault="00FD6C5D" w:rsidP="007C6877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FD6C5D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10</w:t>
            </w:r>
            <w:r w:rsidR="007C6877" w:rsidRPr="007C6877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,</w:t>
            </w:r>
            <w:r w:rsidRPr="00FD6C5D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766</w:t>
            </w:r>
          </w:p>
        </w:tc>
      </w:tr>
      <w:tr w:rsidR="007C6877" w:rsidRPr="007C6877" w14:paraId="35FDE1F2" w14:textId="77777777" w:rsidTr="004376CF">
        <w:tc>
          <w:tcPr>
            <w:tcW w:w="5703" w:type="dxa"/>
            <w:hideMark/>
          </w:tcPr>
          <w:p w14:paraId="3EDD7DF9" w14:textId="77777777" w:rsidR="007C6877" w:rsidRPr="007C6877" w:rsidRDefault="007C6877" w:rsidP="007C6877">
            <w:pPr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</w:pPr>
            <w:r w:rsidRPr="007C6877">
              <w:rPr>
                <w:rFonts w:ascii="Angsana New" w:hAnsi="Angsana New" w:hint="cs"/>
                <w:sz w:val="30"/>
                <w:szCs w:val="30"/>
                <w:cs/>
                <w:lang w:val="en-US" w:eastAsia="en-GB"/>
              </w:rPr>
              <w:t>สินทรัพย์หมุนเวียนอื่น</w:t>
            </w:r>
          </w:p>
        </w:tc>
        <w:tc>
          <w:tcPr>
            <w:tcW w:w="269" w:type="dxa"/>
          </w:tcPr>
          <w:p w14:paraId="5236844F" w14:textId="77777777" w:rsidR="007C6877" w:rsidRPr="007C6877" w:rsidRDefault="007C6877" w:rsidP="007C6877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1161" w:type="dxa"/>
          </w:tcPr>
          <w:p w14:paraId="107EB626" w14:textId="77777777" w:rsidR="007C6877" w:rsidRPr="007C6877" w:rsidRDefault="007C6877" w:rsidP="007C6877">
            <w:pPr>
              <w:tabs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269" w:type="dxa"/>
          </w:tcPr>
          <w:p w14:paraId="681E9569" w14:textId="77777777" w:rsidR="007C6877" w:rsidRPr="007C6877" w:rsidRDefault="007C6877" w:rsidP="007C6877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526" w:type="dxa"/>
            <w:hideMark/>
          </w:tcPr>
          <w:p w14:paraId="7856D387" w14:textId="4AF9316D" w:rsidR="007C6877" w:rsidRPr="007C6877" w:rsidRDefault="00FD6C5D" w:rsidP="007C6877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FD6C5D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11</w:t>
            </w:r>
            <w:r w:rsidR="007C6877" w:rsidRPr="007C6877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,</w:t>
            </w:r>
            <w:r w:rsidRPr="00FD6C5D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125</w:t>
            </w:r>
          </w:p>
        </w:tc>
      </w:tr>
      <w:tr w:rsidR="007C6877" w:rsidRPr="007C6877" w14:paraId="4285FC94" w14:textId="77777777" w:rsidTr="004376CF">
        <w:tc>
          <w:tcPr>
            <w:tcW w:w="5703" w:type="dxa"/>
            <w:hideMark/>
          </w:tcPr>
          <w:p w14:paraId="67D1DD26" w14:textId="77777777" w:rsidR="007C6877" w:rsidRPr="007C6877" w:rsidRDefault="007C6877" w:rsidP="007C6877">
            <w:pPr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7C6877">
              <w:rPr>
                <w:rFonts w:ascii="Angsana New" w:hAnsi="Angsana New" w:hint="cs"/>
                <w:sz w:val="30"/>
                <w:szCs w:val="30"/>
                <w:cs/>
                <w:lang w:val="en-US" w:eastAsia="en-GB"/>
              </w:rPr>
              <w:t>ที่ดิน อาคารและอุปกรณ์</w:t>
            </w:r>
          </w:p>
        </w:tc>
        <w:tc>
          <w:tcPr>
            <w:tcW w:w="269" w:type="dxa"/>
          </w:tcPr>
          <w:p w14:paraId="791DEBA5" w14:textId="77777777" w:rsidR="007C6877" w:rsidRPr="007C6877" w:rsidRDefault="007C6877" w:rsidP="007C6877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1161" w:type="dxa"/>
          </w:tcPr>
          <w:p w14:paraId="0BE607EA" w14:textId="11205953" w:rsidR="007C6877" w:rsidRPr="007C6877" w:rsidRDefault="007C6877" w:rsidP="007C6877">
            <w:pPr>
              <w:tabs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269" w:type="dxa"/>
          </w:tcPr>
          <w:p w14:paraId="12CA4FF0" w14:textId="77777777" w:rsidR="007C6877" w:rsidRPr="007C6877" w:rsidRDefault="007C6877" w:rsidP="007C6877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526" w:type="dxa"/>
            <w:hideMark/>
          </w:tcPr>
          <w:p w14:paraId="766958F1" w14:textId="3F65F046" w:rsidR="007C6877" w:rsidRPr="007C6877" w:rsidRDefault="00FD6C5D" w:rsidP="007C6877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FD6C5D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364</w:t>
            </w:r>
            <w:r w:rsidR="007C6877" w:rsidRPr="007C6877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,</w:t>
            </w:r>
            <w:r w:rsidRPr="00FD6C5D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657</w:t>
            </w:r>
          </w:p>
        </w:tc>
      </w:tr>
      <w:tr w:rsidR="007C6877" w:rsidRPr="007C6877" w14:paraId="73070719" w14:textId="77777777" w:rsidTr="004376CF">
        <w:tc>
          <w:tcPr>
            <w:tcW w:w="5703" w:type="dxa"/>
            <w:hideMark/>
          </w:tcPr>
          <w:p w14:paraId="29378A51" w14:textId="77777777" w:rsidR="007C6877" w:rsidRPr="007C6877" w:rsidRDefault="007C6877" w:rsidP="007C6877">
            <w:pPr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7C6877">
              <w:rPr>
                <w:rFonts w:ascii="Angsana New" w:hAnsi="Angsana New" w:hint="cs"/>
                <w:sz w:val="30"/>
                <w:szCs w:val="30"/>
                <w:cs/>
                <w:lang w:val="en-US" w:eastAsia="en-GB"/>
              </w:rPr>
              <w:t>สินทรัพย์ไม่มีตัวตนอื่น</w:t>
            </w:r>
          </w:p>
        </w:tc>
        <w:tc>
          <w:tcPr>
            <w:tcW w:w="269" w:type="dxa"/>
          </w:tcPr>
          <w:p w14:paraId="52C20304" w14:textId="77777777" w:rsidR="007C6877" w:rsidRPr="007C6877" w:rsidRDefault="007C6877" w:rsidP="007C6877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161" w:type="dxa"/>
          </w:tcPr>
          <w:p w14:paraId="77FA9621" w14:textId="210F7B41" w:rsidR="007C6877" w:rsidRPr="007C6877" w:rsidRDefault="007C6877" w:rsidP="007C6877">
            <w:pPr>
              <w:tabs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269" w:type="dxa"/>
          </w:tcPr>
          <w:p w14:paraId="635E5C7C" w14:textId="77777777" w:rsidR="007C6877" w:rsidRPr="007C6877" w:rsidRDefault="007C6877" w:rsidP="007C6877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526" w:type="dxa"/>
            <w:hideMark/>
          </w:tcPr>
          <w:p w14:paraId="360EDB7C" w14:textId="6BA9B070" w:rsidR="007C6877" w:rsidRPr="007C6877" w:rsidRDefault="00FD6C5D" w:rsidP="007C6877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FD6C5D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2</w:t>
            </w:r>
            <w:r w:rsidR="007C6877" w:rsidRPr="007C6877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,</w:t>
            </w:r>
            <w:r w:rsidRPr="00FD6C5D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926</w:t>
            </w:r>
          </w:p>
        </w:tc>
      </w:tr>
      <w:tr w:rsidR="007C6877" w:rsidRPr="007C6877" w14:paraId="0D9EBE10" w14:textId="77777777" w:rsidTr="004376CF">
        <w:tc>
          <w:tcPr>
            <w:tcW w:w="5703" w:type="dxa"/>
            <w:hideMark/>
          </w:tcPr>
          <w:p w14:paraId="6FA84F3A" w14:textId="77777777" w:rsidR="007C6877" w:rsidRPr="007C6877" w:rsidRDefault="007C6877" w:rsidP="007C6877">
            <w:pPr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</w:pPr>
            <w:r w:rsidRPr="007C6877">
              <w:rPr>
                <w:rFonts w:ascii="Angsana New" w:hAnsi="Angsana New" w:hint="cs"/>
                <w:sz w:val="30"/>
                <w:szCs w:val="30"/>
                <w:cs/>
                <w:lang w:val="en-US" w:eastAsia="en-GB"/>
              </w:rPr>
              <w:t>สินทรัพย์ไม่หมุนเวียนอื่น</w:t>
            </w:r>
          </w:p>
        </w:tc>
        <w:tc>
          <w:tcPr>
            <w:tcW w:w="269" w:type="dxa"/>
          </w:tcPr>
          <w:p w14:paraId="26F45BBC" w14:textId="77777777" w:rsidR="007C6877" w:rsidRPr="007C6877" w:rsidRDefault="007C6877" w:rsidP="007C6877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1161" w:type="dxa"/>
          </w:tcPr>
          <w:p w14:paraId="076FF1EC" w14:textId="77777777" w:rsidR="007C6877" w:rsidRPr="007C6877" w:rsidRDefault="007C6877" w:rsidP="007C6877">
            <w:pPr>
              <w:tabs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269" w:type="dxa"/>
          </w:tcPr>
          <w:p w14:paraId="6CA0AE2B" w14:textId="77777777" w:rsidR="007C6877" w:rsidRPr="007C6877" w:rsidRDefault="007C6877" w:rsidP="007C6877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1526" w:type="dxa"/>
            <w:hideMark/>
          </w:tcPr>
          <w:p w14:paraId="6B4693BE" w14:textId="0298BC57" w:rsidR="007C6877" w:rsidRPr="007C6877" w:rsidRDefault="00FD6C5D" w:rsidP="007C6877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FD6C5D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1</w:t>
            </w:r>
            <w:r w:rsidR="007C6877" w:rsidRPr="007C6877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,</w:t>
            </w:r>
            <w:r w:rsidRPr="00FD6C5D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134</w:t>
            </w:r>
          </w:p>
        </w:tc>
      </w:tr>
      <w:tr w:rsidR="007C6877" w:rsidRPr="007C6877" w14:paraId="58180A75" w14:textId="77777777" w:rsidTr="004376CF">
        <w:tc>
          <w:tcPr>
            <w:tcW w:w="5703" w:type="dxa"/>
            <w:hideMark/>
          </w:tcPr>
          <w:p w14:paraId="1DEE1DCB" w14:textId="77777777" w:rsidR="007C6877" w:rsidRPr="007C6877" w:rsidRDefault="007C6877" w:rsidP="007C6877">
            <w:pPr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7C6877">
              <w:rPr>
                <w:rFonts w:ascii="Angsana New" w:hAnsi="Angsana New" w:hint="cs"/>
                <w:sz w:val="30"/>
                <w:szCs w:val="30"/>
                <w:cs/>
                <w:lang w:val="en-US" w:eastAsia="en-GB"/>
              </w:rPr>
              <w:t>เงินกู้ยืมจากสถาบันการเงิน</w:t>
            </w:r>
          </w:p>
        </w:tc>
        <w:tc>
          <w:tcPr>
            <w:tcW w:w="269" w:type="dxa"/>
          </w:tcPr>
          <w:p w14:paraId="52F9AE24" w14:textId="77777777" w:rsidR="007C6877" w:rsidRPr="007C6877" w:rsidRDefault="007C6877" w:rsidP="007C6877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1161" w:type="dxa"/>
          </w:tcPr>
          <w:p w14:paraId="4F9A7A29" w14:textId="77777777" w:rsidR="007C6877" w:rsidRPr="007C6877" w:rsidRDefault="007C6877" w:rsidP="007C6877">
            <w:pPr>
              <w:tabs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269" w:type="dxa"/>
          </w:tcPr>
          <w:p w14:paraId="744D63FD" w14:textId="77777777" w:rsidR="007C6877" w:rsidRPr="007C6877" w:rsidRDefault="007C6877" w:rsidP="007C6877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1526" w:type="dxa"/>
            <w:hideMark/>
          </w:tcPr>
          <w:p w14:paraId="5801CCBB" w14:textId="0E3345DF" w:rsidR="007C6877" w:rsidRPr="007C6877" w:rsidRDefault="007C6877" w:rsidP="007C6877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7C6877">
              <w:rPr>
                <w:rFonts w:ascii="Angsana New" w:hAnsi="Angsana New" w:hint="cs"/>
                <w:sz w:val="30"/>
                <w:szCs w:val="30"/>
                <w:cs/>
                <w:lang w:val="en-US" w:eastAsia="en-GB"/>
              </w:rPr>
              <w:t>(</w:t>
            </w:r>
            <w:r w:rsidR="00FD6C5D" w:rsidRPr="00FD6C5D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231</w:t>
            </w:r>
            <w:r w:rsidRPr="007C6877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,</w:t>
            </w:r>
            <w:r w:rsidR="00FD6C5D" w:rsidRPr="00FD6C5D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000</w:t>
            </w:r>
            <w:r w:rsidRPr="007C6877">
              <w:rPr>
                <w:rFonts w:ascii="Angsana New" w:hAnsi="Angsana New" w:hint="cs"/>
                <w:sz w:val="30"/>
                <w:szCs w:val="30"/>
                <w:cs/>
                <w:lang w:val="en-US" w:eastAsia="en-GB"/>
              </w:rPr>
              <w:t>)</w:t>
            </w:r>
          </w:p>
        </w:tc>
      </w:tr>
      <w:tr w:rsidR="007C6877" w:rsidRPr="007C6877" w14:paraId="147C9CDC" w14:textId="77777777" w:rsidTr="004376CF">
        <w:tc>
          <w:tcPr>
            <w:tcW w:w="5703" w:type="dxa"/>
            <w:hideMark/>
          </w:tcPr>
          <w:p w14:paraId="2D561341" w14:textId="77777777" w:rsidR="007C6877" w:rsidRPr="007C6877" w:rsidRDefault="007C6877" w:rsidP="007C6877">
            <w:pPr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</w:pPr>
            <w:r w:rsidRPr="007C6877">
              <w:rPr>
                <w:rFonts w:ascii="Angsana New" w:hAnsi="Angsana New" w:hint="cs"/>
                <w:sz w:val="30"/>
                <w:szCs w:val="30"/>
                <w:cs/>
                <w:lang w:val="en-US" w:eastAsia="en-GB"/>
              </w:rPr>
              <w:t>เจ้าหนี้การค้าและเจ้าหนี้อื่น</w:t>
            </w:r>
          </w:p>
        </w:tc>
        <w:tc>
          <w:tcPr>
            <w:tcW w:w="269" w:type="dxa"/>
          </w:tcPr>
          <w:p w14:paraId="5A2D7BE7" w14:textId="77777777" w:rsidR="007C6877" w:rsidRPr="007C6877" w:rsidRDefault="007C6877" w:rsidP="007C6877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161" w:type="dxa"/>
          </w:tcPr>
          <w:p w14:paraId="1DF73E36" w14:textId="77777777" w:rsidR="007C6877" w:rsidRPr="007C6877" w:rsidRDefault="007C6877" w:rsidP="007C6877">
            <w:pPr>
              <w:tabs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269" w:type="dxa"/>
          </w:tcPr>
          <w:p w14:paraId="311A69AC" w14:textId="77777777" w:rsidR="007C6877" w:rsidRPr="007C6877" w:rsidRDefault="007C6877" w:rsidP="007C6877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526" w:type="dxa"/>
            <w:hideMark/>
          </w:tcPr>
          <w:p w14:paraId="5D54ACF8" w14:textId="7B584890" w:rsidR="007C6877" w:rsidRPr="007C6877" w:rsidRDefault="007C6877" w:rsidP="007C6877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7C6877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(</w:t>
            </w:r>
            <w:r w:rsidR="00FD6C5D" w:rsidRPr="00FD6C5D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92</w:t>
            </w:r>
            <w:r w:rsidRPr="007C6877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,</w:t>
            </w:r>
            <w:r w:rsidR="00FD6C5D" w:rsidRPr="00FD6C5D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813</w:t>
            </w:r>
            <w:r w:rsidRPr="007C6877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)</w:t>
            </w:r>
          </w:p>
        </w:tc>
      </w:tr>
      <w:tr w:rsidR="007C6877" w:rsidRPr="007C6877" w14:paraId="54627234" w14:textId="77777777" w:rsidTr="004376CF">
        <w:tc>
          <w:tcPr>
            <w:tcW w:w="5703" w:type="dxa"/>
            <w:hideMark/>
          </w:tcPr>
          <w:p w14:paraId="0B9A5394" w14:textId="77777777" w:rsidR="007C6877" w:rsidRPr="007C6877" w:rsidRDefault="007C6877" w:rsidP="007C6877">
            <w:pPr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7C6877">
              <w:rPr>
                <w:rFonts w:ascii="Angsana New" w:hAnsi="Angsana New" w:hint="cs"/>
                <w:sz w:val="30"/>
                <w:szCs w:val="30"/>
                <w:cs/>
                <w:lang w:val="en-US" w:eastAsia="en-GB"/>
              </w:rPr>
              <w:t>หนี้สินตามสัญญาเช่า</w:t>
            </w:r>
          </w:p>
        </w:tc>
        <w:tc>
          <w:tcPr>
            <w:tcW w:w="269" w:type="dxa"/>
          </w:tcPr>
          <w:p w14:paraId="3A851C53" w14:textId="77777777" w:rsidR="007C6877" w:rsidRPr="007C6877" w:rsidRDefault="007C6877" w:rsidP="007C6877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1161" w:type="dxa"/>
          </w:tcPr>
          <w:p w14:paraId="1F9C618A" w14:textId="77777777" w:rsidR="007C6877" w:rsidRPr="007C6877" w:rsidRDefault="007C6877" w:rsidP="007C6877">
            <w:pPr>
              <w:tabs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269" w:type="dxa"/>
          </w:tcPr>
          <w:p w14:paraId="4D56A640" w14:textId="77777777" w:rsidR="007C6877" w:rsidRPr="007C6877" w:rsidRDefault="007C6877" w:rsidP="007C6877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526" w:type="dxa"/>
            <w:hideMark/>
          </w:tcPr>
          <w:p w14:paraId="1034CB28" w14:textId="65D08DA0" w:rsidR="007C6877" w:rsidRPr="007C6877" w:rsidRDefault="007C6877" w:rsidP="007C6877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7C6877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(</w:t>
            </w:r>
            <w:r w:rsidR="00FD6C5D" w:rsidRPr="00FD6C5D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727</w:t>
            </w:r>
            <w:r w:rsidRPr="007C6877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)</w:t>
            </w:r>
          </w:p>
        </w:tc>
      </w:tr>
      <w:tr w:rsidR="007C6877" w:rsidRPr="007C6877" w14:paraId="6497B3E9" w14:textId="77777777" w:rsidTr="004376CF">
        <w:tc>
          <w:tcPr>
            <w:tcW w:w="5703" w:type="dxa"/>
            <w:hideMark/>
          </w:tcPr>
          <w:p w14:paraId="5FC42954" w14:textId="77777777" w:rsidR="007C6877" w:rsidRPr="007C6877" w:rsidRDefault="007C6877" w:rsidP="007C6877">
            <w:pPr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7C6877">
              <w:rPr>
                <w:rFonts w:ascii="Angsana New" w:hAnsi="Angsana New" w:hint="cs"/>
                <w:sz w:val="30"/>
                <w:szCs w:val="30"/>
                <w:cs/>
                <w:lang w:val="en-US" w:eastAsia="en-GB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269" w:type="dxa"/>
          </w:tcPr>
          <w:p w14:paraId="03725FB3" w14:textId="77777777" w:rsidR="007C6877" w:rsidRPr="007C6877" w:rsidRDefault="007C6877" w:rsidP="007C6877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1161" w:type="dxa"/>
          </w:tcPr>
          <w:p w14:paraId="55CE03E2" w14:textId="69F825A2" w:rsidR="007C6877" w:rsidRPr="007C6877" w:rsidRDefault="007C6877" w:rsidP="007C6877">
            <w:pPr>
              <w:tabs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269" w:type="dxa"/>
          </w:tcPr>
          <w:p w14:paraId="5B77D53C" w14:textId="77777777" w:rsidR="007C6877" w:rsidRPr="007C6877" w:rsidRDefault="007C6877" w:rsidP="007C6877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526" w:type="dxa"/>
            <w:hideMark/>
          </w:tcPr>
          <w:p w14:paraId="1F3C3A5D" w14:textId="43B06FD7" w:rsidR="007C6877" w:rsidRPr="007C6877" w:rsidRDefault="007C6877" w:rsidP="007C6877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7C6877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(</w:t>
            </w:r>
            <w:r w:rsidR="00FD6C5D" w:rsidRPr="00FD6C5D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2</w:t>
            </w:r>
            <w:r w:rsidRPr="007C6877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,</w:t>
            </w:r>
            <w:r w:rsidR="00FD6C5D" w:rsidRPr="00FD6C5D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082</w:t>
            </w:r>
            <w:r w:rsidRPr="007C6877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)</w:t>
            </w:r>
          </w:p>
        </w:tc>
      </w:tr>
      <w:tr w:rsidR="007C6877" w:rsidRPr="007C6877" w14:paraId="2A43A903" w14:textId="77777777" w:rsidTr="004376CF">
        <w:tc>
          <w:tcPr>
            <w:tcW w:w="5703" w:type="dxa"/>
            <w:hideMark/>
          </w:tcPr>
          <w:p w14:paraId="2ADDDF57" w14:textId="77777777" w:rsidR="007C6877" w:rsidRPr="007C6877" w:rsidRDefault="007C6877" w:rsidP="007C6877">
            <w:pPr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7C6877">
              <w:rPr>
                <w:rFonts w:ascii="Angsana New" w:hAnsi="Angsana New" w:hint="cs"/>
                <w:sz w:val="30"/>
                <w:szCs w:val="30"/>
                <w:cs/>
                <w:lang w:val="en-US" w:eastAsia="en-GB"/>
              </w:rPr>
              <w:t>หนี้สินภาษีเงินได้รอการตัดบัญชี</w:t>
            </w:r>
          </w:p>
        </w:tc>
        <w:tc>
          <w:tcPr>
            <w:tcW w:w="269" w:type="dxa"/>
          </w:tcPr>
          <w:p w14:paraId="1CCDE373" w14:textId="77777777" w:rsidR="007C6877" w:rsidRPr="007C6877" w:rsidRDefault="007C6877" w:rsidP="007C6877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161" w:type="dxa"/>
          </w:tcPr>
          <w:p w14:paraId="219B7A43" w14:textId="6FC89A74" w:rsidR="007C6877" w:rsidRPr="007C6877" w:rsidRDefault="007C6877" w:rsidP="007C6877">
            <w:pPr>
              <w:tabs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269" w:type="dxa"/>
          </w:tcPr>
          <w:p w14:paraId="64AE1AC1" w14:textId="77777777" w:rsidR="007C6877" w:rsidRPr="007C6877" w:rsidRDefault="007C6877" w:rsidP="007C6877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1526" w:type="dxa"/>
            <w:hideMark/>
          </w:tcPr>
          <w:p w14:paraId="064543B8" w14:textId="580F5DB3" w:rsidR="007C6877" w:rsidRPr="007C6877" w:rsidRDefault="007C6877" w:rsidP="007C6877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7C6877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(</w:t>
            </w:r>
            <w:r w:rsidR="00FD6C5D" w:rsidRPr="00FD6C5D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21</w:t>
            </w:r>
            <w:r w:rsidRPr="007C6877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,</w:t>
            </w:r>
            <w:r w:rsidR="00FD6C5D" w:rsidRPr="00FD6C5D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400</w:t>
            </w:r>
            <w:r w:rsidRPr="007C6877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)</w:t>
            </w:r>
          </w:p>
        </w:tc>
      </w:tr>
      <w:tr w:rsidR="007C6877" w:rsidRPr="007C6877" w14:paraId="6FB7A710" w14:textId="77777777" w:rsidTr="004376CF">
        <w:trPr>
          <w:trHeight w:val="397"/>
        </w:trPr>
        <w:tc>
          <w:tcPr>
            <w:tcW w:w="5703" w:type="dxa"/>
            <w:hideMark/>
          </w:tcPr>
          <w:p w14:paraId="00B7904A" w14:textId="77777777" w:rsidR="007C6877" w:rsidRPr="007C6877" w:rsidRDefault="007C6877" w:rsidP="007C6877">
            <w:pPr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  <w:r w:rsidRPr="007C687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GB"/>
              </w:rPr>
              <w:t>รวมสินทรัพย์สุทธิที่ระบุได้ที่ได้รับ</w:t>
            </w:r>
          </w:p>
        </w:tc>
        <w:tc>
          <w:tcPr>
            <w:tcW w:w="269" w:type="dxa"/>
          </w:tcPr>
          <w:p w14:paraId="1D272334" w14:textId="77777777" w:rsidR="007C6877" w:rsidRPr="007C6877" w:rsidRDefault="007C6877" w:rsidP="007C6877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1161" w:type="dxa"/>
          </w:tcPr>
          <w:p w14:paraId="017E3DD7" w14:textId="77777777" w:rsidR="007C6877" w:rsidRPr="007C6877" w:rsidRDefault="007C6877" w:rsidP="007C6877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269" w:type="dxa"/>
          </w:tcPr>
          <w:p w14:paraId="631705B5" w14:textId="77777777" w:rsidR="007C6877" w:rsidRPr="007C6877" w:rsidRDefault="007C6877" w:rsidP="007C6877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542D37A" w14:textId="5269706E" w:rsidR="007C6877" w:rsidRPr="007C6877" w:rsidRDefault="00FD6C5D" w:rsidP="007C6877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  <w:r w:rsidRPr="00FD6C5D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GB"/>
              </w:rPr>
              <w:t>124</w:t>
            </w:r>
            <w:r w:rsidR="007C6877" w:rsidRPr="007C6877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GB"/>
              </w:rPr>
              <w:t>,</w:t>
            </w:r>
            <w:r w:rsidRPr="00FD6C5D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GB"/>
              </w:rPr>
              <w:t>579</w:t>
            </w:r>
          </w:p>
        </w:tc>
      </w:tr>
    </w:tbl>
    <w:p w14:paraId="73911668" w14:textId="77777777" w:rsidR="007C6877" w:rsidRPr="00BA509C" w:rsidRDefault="007C6877" w:rsidP="00BA509C">
      <w:pPr>
        <w:spacing w:line="240" w:lineRule="auto"/>
        <w:rPr>
          <w:rFonts w:ascii="Angsana New" w:hAnsi="Angsana New"/>
          <w:sz w:val="4"/>
          <w:szCs w:val="4"/>
          <w:lang w:val="en-US"/>
        </w:rPr>
      </w:pPr>
    </w:p>
    <w:tbl>
      <w:tblPr>
        <w:tblW w:w="8935" w:type="dxa"/>
        <w:tblInd w:w="450" w:type="dxa"/>
        <w:tblLook w:val="01E0" w:firstRow="1" w:lastRow="1" w:firstColumn="1" w:lastColumn="1" w:noHBand="0" w:noVBand="0"/>
      </w:tblPr>
      <w:tblGrid>
        <w:gridCol w:w="5646"/>
        <w:gridCol w:w="57"/>
        <w:gridCol w:w="269"/>
        <w:gridCol w:w="524"/>
        <w:gridCol w:w="637"/>
        <w:gridCol w:w="7"/>
        <w:gridCol w:w="262"/>
        <w:gridCol w:w="7"/>
        <w:gridCol w:w="1519"/>
        <w:gridCol w:w="7"/>
      </w:tblGrid>
      <w:tr w:rsidR="00BA509C" w:rsidRPr="007C6877" w14:paraId="1A4F45C8" w14:textId="77777777" w:rsidTr="00BA509C">
        <w:trPr>
          <w:gridAfter w:val="1"/>
          <w:wAfter w:w="7" w:type="dxa"/>
          <w:tblHeader/>
        </w:trPr>
        <w:tc>
          <w:tcPr>
            <w:tcW w:w="5703" w:type="dxa"/>
            <w:gridSpan w:val="2"/>
            <w:hideMark/>
          </w:tcPr>
          <w:p w14:paraId="10BF83C2" w14:textId="77777777" w:rsidR="00BA509C" w:rsidRPr="007C6877" w:rsidRDefault="00BA509C" w:rsidP="00A9102B">
            <w:pPr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269" w:type="dxa"/>
          </w:tcPr>
          <w:p w14:paraId="1E2E5370" w14:textId="77777777" w:rsidR="00BA509C" w:rsidRPr="007C6877" w:rsidRDefault="00BA509C" w:rsidP="00A9102B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61" w:type="dxa"/>
            <w:gridSpan w:val="2"/>
          </w:tcPr>
          <w:p w14:paraId="7243BEBC" w14:textId="77777777" w:rsidR="00BA509C" w:rsidRPr="007C6877" w:rsidRDefault="00BA509C" w:rsidP="00A9102B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269" w:type="dxa"/>
            <w:gridSpan w:val="2"/>
          </w:tcPr>
          <w:p w14:paraId="2BF92457" w14:textId="77777777" w:rsidR="00BA509C" w:rsidRPr="007C6877" w:rsidRDefault="00BA509C" w:rsidP="00A9102B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526" w:type="dxa"/>
            <w:gridSpan w:val="2"/>
            <w:hideMark/>
          </w:tcPr>
          <w:p w14:paraId="0FF3E2C4" w14:textId="77777777" w:rsidR="00BA509C" w:rsidRPr="007C6877" w:rsidRDefault="00BA509C" w:rsidP="00A9102B">
            <w:pPr>
              <w:tabs>
                <w:tab w:val="left" w:pos="72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7C6877">
              <w:rPr>
                <w:rFonts w:ascii="Angsana New" w:hAnsi="Angsana New" w:hint="cs"/>
                <w:i/>
                <w:iCs/>
                <w:sz w:val="30"/>
                <w:szCs w:val="30"/>
                <w:lang w:val="en-US" w:eastAsia="en-GB"/>
              </w:rPr>
              <w:t>(</w:t>
            </w:r>
            <w:r w:rsidRPr="007C687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GB"/>
              </w:rPr>
              <w:t>พันบาท</w:t>
            </w:r>
            <w:r w:rsidRPr="007C6877">
              <w:rPr>
                <w:rFonts w:ascii="Angsana New" w:hAnsi="Angsana New" w:hint="cs"/>
                <w:i/>
                <w:iCs/>
                <w:sz w:val="30"/>
                <w:szCs w:val="30"/>
                <w:lang w:val="en-US" w:eastAsia="en-GB"/>
              </w:rPr>
              <w:t>)</w:t>
            </w:r>
          </w:p>
        </w:tc>
      </w:tr>
      <w:tr w:rsidR="007C6877" w:rsidRPr="007C6877" w14:paraId="2351CAB0" w14:textId="77777777" w:rsidTr="00BA509C">
        <w:trPr>
          <w:trHeight w:val="397"/>
        </w:trPr>
        <w:tc>
          <w:tcPr>
            <w:tcW w:w="5646" w:type="dxa"/>
            <w:hideMark/>
          </w:tcPr>
          <w:p w14:paraId="20158EE4" w14:textId="77777777" w:rsidR="007C6877" w:rsidRPr="007C6877" w:rsidRDefault="007C6877" w:rsidP="007C6877">
            <w:pPr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7C6877">
              <w:rPr>
                <w:rFonts w:ascii="Angsana New" w:hAnsi="Angsana New" w:hint="cs"/>
                <w:sz w:val="30"/>
                <w:szCs w:val="30"/>
                <w:cs/>
                <w:lang w:val="en-US" w:eastAsia="en-GB"/>
              </w:rPr>
              <w:t>มูลค่ายุติธรรมของส่วนได้เสียที่ถืออยู่ก่อน</w:t>
            </w:r>
          </w:p>
        </w:tc>
        <w:tc>
          <w:tcPr>
            <w:tcW w:w="850" w:type="dxa"/>
            <w:gridSpan w:val="3"/>
          </w:tcPr>
          <w:p w14:paraId="76178516" w14:textId="77777777" w:rsidR="007C6877" w:rsidRPr="007C6877" w:rsidRDefault="007C6877" w:rsidP="007C6877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644" w:type="dxa"/>
            <w:gridSpan w:val="2"/>
          </w:tcPr>
          <w:p w14:paraId="7F598909" w14:textId="77777777" w:rsidR="007C6877" w:rsidRPr="007C6877" w:rsidRDefault="007C6877" w:rsidP="007C6877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269" w:type="dxa"/>
            <w:gridSpan w:val="2"/>
          </w:tcPr>
          <w:p w14:paraId="28EB1BC7" w14:textId="77777777" w:rsidR="007C6877" w:rsidRPr="007C6877" w:rsidRDefault="007C6877" w:rsidP="007C6877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526" w:type="dxa"/>
            <w:gridSpan w:val="2"/>
            <w:hideMark/>
          </w:tcPr>
          <w:p w14:paraId="5E955E5C" w14:textId="6F0C570F" w:rsidR="007C6877" w:rsidRPr="007C6877" w:rsidRDefault="00FD6C5D" w:rsidP="007C6877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FD6C5D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49</w:t>
            </w:r>
            <w:r w:rsidR="007C6877" w:rsidRPr="007C6877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,</w:t>
            </w:r>
            <w:r w:rsidRPr="00FD6C5D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832</w:t>
            </w:r>
          </w:p>
        </w:tc>
      </w:tr>
      <w:tr w:rsidR="007C6877" w:rsidRPr="007C6877" w14:paraId="6DE38F68" w14:textId="77777777" w:rsidTr="00BA509C">
        <w:trPr>
          <w:gridAfter w:val="1"/>
          <w:wAfter w:w="7" w:type="dxa"/>
          <w:trHeight w:val="397"/>
        </w:trPr>
        <w:tc>
          <w:tcPr>
            <w:tcW w:w="6496" w:type="dxa"/>
            <w:gridSpan w:val="4"/>
            <w:hideMark/>
          </w:tcPr>
          <w:p w14:paraId="13D97E8F" w14:textId="6EDE8BB7" w:rsidR="007C6877" w:rsidRPr="007C6877" w:rsidRDefault="00614B95" w:rsidP="007C6877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614B9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GB"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GB"/>
              </w:rPr>
              <w:t xml:space="preserve"> </w:t>
            </w:r>
            <w:r w:rsidR="007C6877" w:rsidRPr="007C6877">
              <w:rPr>
                <w:rFonts w:ascii="Angsana New" w:hAnsi="Angsana New" w:hint="cs"/>
                <w:sz w:val="30"/>
                <w:szCs w:val="30"/>
                <w:cs/>
                <w:lang w:val="en-US" w:eastAsia="en-GB"/>
              </w:rPr>
              <w:t xml:space="preserve">มูลค่าตามบัญชีของส่วนได้เสียที่ถืออยู่ก่อน ณ วันที่ซื้อกิจการ </w:t>
            </w:r>
            <w:r w:rsidR="00B53654"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  <w:t xml:space="preserve">(หมายเหตุ </w:t>
            </w:r>
            <w:r w:rsidR="00FD6C5D" w:rsidRPr="00FD6C5D">
              <w:rPr>
                <w:rFonts w:ascii="Angsana New" w:hAnsi="Angsana New"/>
                <w:sz w:val="30"/>
                <w:szCs w:val="30"/>
                <w:lang w:val="en-US" w:eastAsia="en-GB"/>
              </w:rPr>
              <w:t>6</w:t>
            </w:r>
            <w:r w:rsidR="00B53654" w:rsidRPr="00B53654"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  <w:t>)</w:t>
            </w:r>
          </w:p>
        </w:tc>
        <w:tc>
          <w:tcPr>
            <w:tcW w:w="906" w:type="dxa"/>
            <w:gridSpan w:val="3"/>
          </w:tcPr>
          <w:p w14:paraId="19D8E568" w14:textId="7DDA55D7" w:rsidR="007C6877" w:rsidRPr="007C6877" w:rsidRDefault="007C6877" w:rsidP="007C6877">
            <w:pPr>
              <w:tabs>
                <w:tab w:val="decimal" w:pos="601"/>
              </w:tabs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5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E575C3" w14:textId="3F15A4C9" w:rsidR="007C6877" w:rsidRPr="007C6877" w:rsidRDefault="007C6877" w:rsidP="007C6877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7C6877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(</w:t>
            </w:r>
            <w:r w:rsidR="00FD6C5D" w:rsidRPr="00FD6C5D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13</w:t>
            </w:r>
            <w:r w:rsidRPr="007C6877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,</w:t>
            </w:r>
            <w:r w:rsidR="00FD6C5D" w:rsidRPr="00FD6C5D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650</w:t>
            </w:r>
            <w:r w:rsidRPr="007C6877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)</w:t>
            </w:r>
          </w:p>
        </w:tc>
      </w:tr>
      <w:tr w:rsidR="007C6877" w:rsidRPr="007C6877" w14:paraId="4D6008BB" w14:textId="77777777" w:rsidTr="00BA509C">
        <w:trPr>
          <w:trHeight w:val="397"/>
        </w:trPr>
        <w:tc>
          <w:tcPr>
            <w:tcW w:w="5646" w:type="dxa"/>
            <w:hideMark/>
          </w:tcPr>
          <w:p w14:paraId="4E017341" w14:textId="77777777" w:rsidR="007C6877" w:rsidRPr="007C6877" w:rsidRDefault="007C6877" w:rsidP="007C6877">
            <w:pPr>
              <w:ind w:left="165" w:hanging="165"/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  <w:r w:rsidRPr="007C687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GB"/>
              </w:rPr>
              <w:t>กำไรจากการปรับมูลค่าเงินลงทุนที่รับรู้จากการวัดมูลค่ายุติธรรมของ</w:t>
            </w:r>
            <w:r w:rsidRPr="007C687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GB"/>
              </w:rPr>
              <w:br/>
              <w:t>ส่วนได้เสียที่ถืออยู่ก่อน</w:t>
            </w:r>
          </w:p>
        </w:tc>
        <w:tc>
          <w:tcPr>
            <w:tcW w:w="850" w:type="dxa"/>
            <w:gridSpan w:val="3"/>
          </w:tcPr>
          <w:p w14:paraId="28AF62CD" w14:textId="77777777" w:rsidR="007C6877" w:rsidRPr="007C6877" w:rsidRDefault="007C6877" w:rsidP="007C6877">
            <w:pPr>
              <w:tabs>
                <w:tab w:val="left" w:pos="72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644" w:type="dxa"/>
            <w:gridSpan w:val="2"/>
          </w:tcPr>
          <w:p w14:paraId="6B6E124F" w14:textId="77777777" w:rsidR="007C6877" w:rsidRPr="007C6877" w:rsidRDefault="007C6877" w:rsidP="007C6877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269" w:type="dxa"/>
            <w:gridSpan w:val="2"/>
          </w:tcPr>
          <w:p w14:paraId="78C1579B" w14:textId="77777777" w:rsidR="007C6877" w:rsidRPr="007C6877" w:rsidRDefault="007C6877" w:rsidP="007C6877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4ADFB4" w14:textId="77777777" w:rsidR="007C6877" w:rsidRPr="007C6877" w:rsidRDefault="007C6877" w:rsidP="007C6877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</w:p>
          <w:p w14:paraId="4F74C2BF" w14:textId="5225838D" w:rsidR="007C6877" w:rsidRPr="007C6877" w:rsidRDefault="00FD6C5D" w:rsidP="007C6877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  <w:r w:rsidRPr="00FD6C5D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GB"/>
              </w:rPr>
              <w:t>36</w:t>
            </w:r>
            <w:r w:rsidR="007C6877" w:rsidRPr="007C6877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GB"/>
              </w:rPr>
              <w:t>,</w:t>
            </w:r>
            <w:r w:rsidRPr="00FD6C5D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GB"/>
              </w:rPr>
              <w:t>182</w:t>
            </w:r>
          </w:p>
        </w:tc>
      </w:tr>
      <w:tr w:rsidR="007C6877" w:rsidRPr="007C6877" w14:paraId="4136553D" w14:textId="77777777" w:rsidTr="00BA509C">
        <w:trPr>
          <w:trHeight w:val="397"/>
        </w:trPr>
        <w:tc>
          <w:tcPr>
            <w:tcW w:w="5646" w:type="dxa"/>
          </w:tcPr>
          <w:p w14:paraId="783BC49F" w14:textId="77777777" w:rsidR="007C6877" w:rsidRPr="007C6877" w:rsidRDefault="007C6877" w:rsidP="007C6877">
            <w:pPr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850" w:type="dxa"/>
            <w:gridSpan w:val="3"/>
          </w:tcPr>
          <w:p w14:paraId="27F30E09" w14:textId="77777777" w:rsidR="007C6877" w:rsidRPr="007C6877" w:rsidRDefault="007C6877" w:rsidP="007C6877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644" w:type="dxa"/>
            <w:gridSpan w:val="2"/>
          </w:tcPr>
          <w:p w14:paraId="326E35EE" w14:textId="77777777" w:rsidR="007C6877" w:rsidRPr="007C6877" w:rsidRDefault="007C6877" w:rsidP="007C6877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269" w:type="dxa"/>
            <w:gridSpan w:val="2"/>
          </w:tcPr>
          <w:p w14:paraId="4917A9F3" w14:textId="77777777" w:rsidR="007C6877" w:rsidRPr="007C6877" w:rsidRDefault="007C6877" w:rsidP="007C6877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526" w:type="dxa"/>
            <w:gridSpan w:val="2"/>
          </w:tcPr>
          <w:p w14:paraId="2BDFBBDA" w14:textId="77777777" w:rsidR="007C6877" w:rsidRPr="007C6877" w:rsidRDefault="007C6877" w:rsidP="007C6877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GB"/>
              </w:rPr>
            </w:pPr>
          </w:p>
        </w:tc>
      </w:tr>
      <w:tr w:rsidR="007C6877" w:rsidRPr="007C6877" w14:paraId="1111777B" w14:textId="77777777" w:rsidTr="00BA509C">
        <w:trPr>
          <w:trHeight w:val="397"/>
        </w:trPr>
        <w:tc>
          <w:tcPr>
            <w:tcW w:w="5646" w:type="dxa"/>
            <w:hideMark/>
          </w:tcPr>
          <w:p w14:paraId="5C70E418" w14:textId="77777777" w:rsidR="007C6877" w:rsidRPr="007C6877" w:rsidRDefault="007C6877" w:rsidP="007C6877">
            <w:pPr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7C6877">
              <w:rPr>
                <w:rFonts w:ascii="Angsana New" w:hAnsi="Angsana New" w:hint="cs"/>
                <w:sz w:val="30"/>
                <w:szCs w:val="30"/>
                <w:cs/>
                <w:lang w:val="en-US" w:eastAsia="en-GB"/>
              </w:rPr>
              <w:t>มูลค่ายุติธรรมของสินทรัพย์สุทธิที่ได้มา</w:t>
            </w:r>
          </w:p>
        </w:tc>
        <w:tc>
          <w:tcPr>
            <w:tcW w:w="850" w:type="dxa"/>
            <w:gridSpan w:val="3"/>
          </w:tcPr>
          <w:p w14:paraId="71EB4BE0" w14:textId="77777777" w:rsidR="007C6877" w:rsidRPr="007C6877" w:rsidRDefault="007C6877" w:rsidP="007C6877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644" w:type="dxa"/>
            <w:gridSpan w:val="2"/>
          </w:tcPr>
          <w:p w14:paraId="6ACAC470" w14:textId="77777777" w:rsidR="007C6877" w:rsidRPr="007C6877" w:rsidRDefault="007C6877" w:rsidP="007C6877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269" w:type="dxa"/>
            <w:gridSpan w:val="2"/>
          </w:tcPr>
          <w:p w14:paraId="7FDEE476" w14:textId="77777777" w:rsidR="007C6877" w:rsidRPr="007C6877" w:rsidRDefault="007C6877" w:rsidP="007C6877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526" w:type="dxa"/>
            <w:gridSpan w:val="2"/>
            <w:hideMark/>
          </w:tcPr>
          <w:p w14:paraId="24EF72BD" w14:textId="690EE92C" w:rsidR="007C6877" w:rsidRPr="007C6877" w:rsidRDefault="00FD6C5D" w:rsidP="007C6877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FD6C5D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124</w:t>
            </w:r>
            <w:r w:rsidR="007C6877" w:rsidRPr="007C6877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,</w:t>
            </w:r>
            <w:r w:rsidRPr="00FD6C5D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579</w:t>
            </w:r>
          </w:p>
        </w:tc>
      </w:tr>
      <w:tr w:rsidR="00614B95" w:rsidRPr="007C6877" w14:paraId="45C3FACD" w14:textId="77777777" w:rsidTr="00BA509C">
        <w:trPr>
          <w:trHeight w:val="397"/>
        </w:trPr>
        <w:tc>
          <w:tcPr>
            <w:tcW w:w="6496" w:type="dxa"/>
            <w:gridSpan w:val="4"/>
            <w:hideMark/>
          </w:tcPr>
          <w:p w14:paraId="2C60F8A4" w14:textId="40ACB060" w:rsidR="00614B95" w:rsidRPr="007C6877" w:rsidRDefault="00614B95" w:rsidP="007C6877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</w:pPr>
            <w:r w:rsidRPr="00614B9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GB"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GB"/>
              </w:rPr>
              <w:t xml:space="preserve"> </w:t>
            </w:r>
            <w:r w:rsidRPr="007C6877">
              <w:rPr>
                <w:rFonts w:ascii="Angsana New" w:hAnsi="Angsana New" w:hint="cs"/>
                <w:sz w:val="30"/>
                <w:szCs w:val="30"/>
                <w:cs/>
                <w:lang w:val="en-US" w:eastAsia="en-GB"/>
              </w:rPr>
              <w:t>มูลค่ายุติธรรมของส่วนได้เสียที่ถืออยู่ก่อนและสิ่งตอบแทนที่โอนให้</w:t>
            </w:r>
          </w:p>
        </w:tc>
        <w:tc>
          <w:tcPr>
            <w:tcW w:w="644" w:type="dxa"/>
            <w:gridSpan w:val="2"/>
          </w:tcPr>
          <w:p w14:paraId="1F2F7828" w14:textId="77777777" w:rsidR="00614B95" w:rsidRPr="007C6877" w:rsidRDefault="00614B95" w:rsidP="007C6877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269" w:type="dxa"/>
            <w:gridSpan w:val="2"/>
          </w:tcPr>
          <w:p w14:paraId="7B21626E" w14:textId="77777777" w:rsidR="00614B95" w:rsidRPr="007C6877" w:rsidRDefault="00614B95" w:rsidP="007C6877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526" w:type="dxa"/>
            <w:gridSpan w:val="2"/>
            <w:hideMark/>
          </w:tcPr>
          <w:p w14:paraId="4ACA163D" w14:textId="72AE60A2" w:rsidR="00614B95" w:rsidRPr="007C6877" w:rsidRDefault="00614B95" w:rsidP="007C6877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7C6877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(</w:t>
            </w:r>
            <w:r w:rsidRPr="00FD6C5D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71</w:t>
            </w:r>
            <w:r w:rsidRPr="007C6877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,</w:t>
            </w:r>
            <w:r w:rsidRPr="00FD6C5D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815</w:t>
            </w:r>
            <w:r w:rsidRPr="007C6877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)</w:t>
            </w:r>
          </w:p>
        </w:tc>
      </w:tr>
      <w:tr w:rsidR="007C6877" w:rsidRPr="007C6877" w14:paraId="736AA1C5" w14:textId="77777777" w:rsidTr="00BA509C">
        <w:trPr>
          <w:trHeight w:val="397"/>
        </w:trPr>
        <w:tc>
          <w:tcPr>
            <w:tcW w:w="5646" w:type="dxa"/>
            <w:hideMark/>
          </w:tcPr>
          <w:p w14:paraId="0A795FBF" w14:textId="77777777" w:rsidR="007C6877" w:rsidRPr="007C6877" w:rsidRDefault="007C6877" w:rsidP="007C6877">
            <w:pPr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  <w:r w:rsidRPr="007C687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GB"/>
              </w:rPr>
              <w:t>กำไรจากการซื้อในราคาต่ำกว่ามูลค่ายุติธรรม</w:t>
            </w:r>
          </w:p>
        </w:tc>
        <w:tc>
          <w:tcPr>
            <w:tcW w:w="850" w:type="dxa"/>
            <w:gridSpan w:val="3"/>
          </w:tcPr>
          <w:p w14:paraId="6D5ACA9F" w14:textId="77777777" w:rsidR="007C6877" w:rsidRPr="007C6877" w:rsidRDefault="007C6877" w:rsidP="007C6877">
            <w:pPr>
              <w:tabs>
                <w:tab w:val="left" w:pos="72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44" w:type="dxa"/>
            <w:gridSpan w:val="2"/>
          </w:tcPr>
          <w:p w14:paraId="4F1C245B" w14:textId="77777777" w:rsidR="007C6877" w:rsidRPr="007C6877" w:rsidRDefault="007C6877" w:rsidP="007C6877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269" w:type="dxa"/>
            <w:gridSpan w:val="2"/>
          </w:tcPr>
          <w:p w14:paraId="05AB94CC" w14:textId="77777777" w:rsidR="007C6877" w:rsidRPr="007C6877" w:rsidRDefault="007C6877" w:rsidP="007C6877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2781281" w14:textId="5AC76994" w:rsidR="007C6877" w:rsidRPr="007C6877" w:rsidRDefault="00FD6C5D" w:rsidP="007C6877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  <w:r w:rsidRPr="00FD6C5D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GB"/>
              </w:rPr>
              <w:t>52</w:t>
            </w:r>
            <w:r w:rsidR="007C6877" w:rsidRPr="007C6877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GB"/>
              </w:rPr>
              <w:t>,</w:t>
            </w:r>
            <w:r w:rsidRPr="00FD6C5D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GB"/>
              </w:rPr>
              <w:t>764</w:t>
            </w:r>
          </w:p>
        </w:tc>
      </w:tr>
      <w:tr w:rsidR="007C6877" w:rsidRPr="007C6877" w14:paraId="6E07A28F" w14:textId="77777777" w:rsidTr="00BA509C">
        <w:trPr>
          <w:trHeight w:val="397"/>
        </w:trPr>
        <w:tc>
          <w:tcPr>
            <w:tcW w:w="5646" w:type="dxa"/>
          </w:tcPr>
          <w:p w14:paraId="5CCD0AA2" w14:textId="77777777" w:rsidR="007C6877" w:rsidRPr="007C6877" w:rsidRDefault="007C6877" w:rsidP="007C6877">
            <w:pPr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850" w:type="dxa"/>
            <w:gridSpan w:val="3"/>
          </w:tcPr>
          <w:p w14:paraId="411DE3A9" w14:textId="77777777" w:rsidR="007C6877" w:rsidRPr="007C6877" w:rsidRDefault="007C6877" w:rsidP="007C6877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644" w:type="dxa"/>
            <w:gridSpan w:val="2"/>
          </w:tcPr>
          <w:p w14:paraId="32B39912" w14:textId="77777777" w:rsidR="007C6877" w:rsidRPr="007C6877" w:rsidRDefault="007C6877" w:rsidP="007C6877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269" w:type="dxa"/>
            <w:gridSpan w:val="2"/>
          </w:tcPr>
          <w:p w14:paraId="2F0416BD" w14:textId="77777777" w:rsidR="007C6877" w:rsidRPr="007C6877" w:rsidRDefault="007C6877" w:rsidP="007C6877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526" w:type="dxa"/>
            <w:gridSpan w:val="2"/>
          </w:tcPr>
          <w:p w14:paraId="4AE92A46" w14:textId="77777777" w:rsidR="007C6877" w:rsidRPr="007C6877" w:rsidRDefault="007C6877" w:rsidP="007C6877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GB"/>
              </w:rPr>
            </w:pPr>
          </w:p>
        </w:tc>
      </w:tr>
      <w:tr w:rsidR="007C6877" w:rsidRPr="007C6877" w14:paraId="5B58F3BF" w14:textId="77777777" w:rsidTr="00BA509C">
        <w:trPr>
          <w:trHeight w:val="397"/>
        </w:trPr>
        <w:tc>
          <w:tcPr>
            <w:tcW w:w="5646" w:type="dxa"/>
            <w:hideMark/>
          </w:tcPr>
          <w:p w14:paraId="35F42DB4" w14:textId="77777777" w:rsidR="007C6877" w:rsidRPr="007C6877" w:rsidRDefault="007C6877" w:rsidP="007C6877">
            <w:pPr>
              <w:ind w:left="165" w:hanging="165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7C6877">
              <w:rPr>
                <w:rFonts w:ascii="Angsana New" w:hAnsi="Angsana New" w:hint="cs"/>
                <w:sz w:val="30"/>
                <w:szCs w:val="30"/>
                <w:cs/>
                <w:lang w:val="en-US" w:eastAsia="en-GB"/>
              </w:rPr>
              <w:t>กำไรจากการปรับมูลค่าเงินลงทุนที่รับรู้จากการวัดมูลค่ายุติธรรมของ</w:t>
            </w:r>
            <w:r w:rsidRPr="007C6877">
              <w:rPr>
                <w:rFonts w:ascii="Angsana New" w:hAnsi="Angsana New" w:hint="cs"/>
                <w:sz w:val="30"/>
                <w:szCs w:val="30"/>
                <w:cs/>
                <w:lang w:val="en-US" w:eastAsia="en-GB"/>
              </w:rPr>
              <w:br/>
              <w:t>ส่วนได้เสียที่ถืออยู่ก่อน</w:t>
            </w:r>
          </w:p>
        </w:tc>
        <w:tc>
          <w:tcPr>
            <w:tcW w:w="850" w:type="dxa"/>
            <w:gridSpan w:val="3"/>
          </w:tcPr>
          <w:p w14:paraId="738A1FA4" w14:textId="77777777" w:rsidR="007C6877" w:rsidRPr="007C6877" w:rsidRDefault="007C6877" w:rsidP="007C6877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644" w:type="dxa"/>
            <w:gridSpan w:val="2"/>
          </w:tcPr>
          <w:p w14:paraId="14ECBAD6" w14:textId="77777777" w:rsidR="007C6877" w:rsidRPr="007C6877" w:rsidRDefault="007C6877" w:rsidP="007C6877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269" w:type="dxa"/>
            <w:gridSpan w:val="2"/>
          </w:tcPr>
          <w:p w14:paraId="58C858B7" w14:textId="77777777" w:rsidR="007C6877" w:rsidRPr="007C6877" w:rsidRDefault="007C6877" w:rsidP="007C6877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526" w:type="dxa"/>
            <w:gridSpan w:val="2"/>
          </w:tcPr>
          <w:p w14:paraId="19004E6F" w14:textId="77777777" w:rsidR="007C6877" w:rsidRPr="007C6877" w:rsidRDefault="007C6877" w:rsidP="007C6877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  <w:p w14:paraId="3BCDA5A8" w14:textId="6638297D" w:rsidR="007C6877" w:rsidRPr="007C6877" w:rsidRDefault="00FD6C5D" w:rsidP="007C6877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FD6C5D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36</w:t>
            </w:r>
            <w:r w:rsidR="007C6877" w:rsidRPr="007C6877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,</w:t>
            </w:r>
            <w:r w:rsidRPr="00FD6C5D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182</w:t>
            </w:r>
          </w:p>
        </w:tc>
      </w:tr>
      <w:tr w:rsidR="007C6877" w:rsidRPr="007C6877" w14:paraId="70E6C4EE" w14:textId="77777777" w:rsidTr="00BA509C">
        <w:trPr>
          <w:trHeight w:val="397"/>
        </w:trPr>
        <w:tc>
          <w:tcPr>
            <w:tcW w:w="5646" w:type="dxa"/>
            <w:hideMark/>
          </w:tcPr>
          <w:p w14:paraId="7E8BDECB" w14:textId="77777777" w:rsidR="007C6877" w:rsidRPr="007C6877" w:rsidRDefault="007C6877" w:rsidP="007C6877">
            <w:pPr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7C6877">
              <w:rPr>
                <w:rFonts w:ascii="Angsana New" w:hAnsi="Angsana New" w:hint="cs"/>
                <w:sz w:val="30"/>
                <w:szCs w:val="30"/>
                <w:cs/>
                <w:lang w:val="en-US" w:eastAsia="en-GB"/>
              </w:rPr>
              <w:t>กำไรจากการซื้อในราคาต่ำกว่ามูลค่ายุติธรรม</w:t>
            </w:r>
          </w:p>
        </w:tc>
        <w:tc>
          <w:tcPr>
            <w:tcW w:w="850" w:type="dxa"/>
            <w:gridSpan w:val="3"/>
          </w:tcPr>
          <w:p w14:paraId="56EF0DFA" w14:textId="77777777" w:rsidR="007C6877" w:rsidRPr="007C6877" w:rsidRDefault="007C6877" w:rsidP="007C6877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644" w:type="dxa"/>
            <w:gridSpan w:val="2"/>
          </w:tcPr>
          <w:p w14:paraId="2BF80FF4" w14:textId="77777777" w:rsidR="007C6877" w:rsidRPr="007C6877" w:rsidRDefault="007C6877" w:rsidP="007C6877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269" w:type="dxa"/>
            <w:gridSpan w:val="2"/>
          </w:tcPr>
          <w:p w14:paraId="6688DF33" w14:textId="77777777" w:rsidR="007C6877" w:rsidRPr="007C6877" w:rsidRDefault="007C6877" w:rsidP="007C6877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5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E7A662" w14:textId="0031C5A8" w:rsidR="007C6877" w:rsidRPr="007C6877" w:rsidRDefault="00FD6C5D" w:rsidP="007C6877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FD6C5D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52</w:t>
            </w:r>
            <w:r w:rsidR="007C6877" w:rsidRPr="007C6877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,</w:t>
            </w:r>
            <w:r w:rsidRPr="00FD6C5D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764</w:t>
            </w:r>
          </w:p>
        </w:tc>
      </w:tr>
      <w:tr w:rsidR="007C6877" w:rsidRPr="007C6877" w14:paraId="5D47276E" w14:textId="77777777" w:rsidTr="00B22DCF">
        <w:trPr>
          <w:trHeight w:val="454"/>
        </w:trPr>
        <w:tc>
          <w:tcPr>
            <w:tcW w:w="5646" w:type="dxa"/>
            <w:hideMark/>
          </w:tcPr>
          <w:p w14:paraId="601DDBAA" w14:textId="77777777" w:rsidR="007C6877" w:rsidRPr="007C6877" w:rsidRDefault="007C6877" w:rsidP="007C6877">
            <w:pPr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  <w:r w:rsidRPr="007C687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GB"/>
              </w:rPr>
              <w:t>กำไรจากการซื้อธุรกิจที่รับรู้ในรายได้อื่นในงบกำไรขาดทุน</w:t>
            </w:r>
          </w:p>
        </w:tc>
        <w:tc>
          <w:tcPr>
            <w:tcW w:w="850" w:type="dxa"/>
            <w:gridSpan w:val="3"/>
          </w:tcPr>
          <w:p w14:paraId="7480F6AD" w14:textId="77777777" w:rsidR="007C6877" w:rsidRPr="007C6877" w:rsidRDefault="007C6877" w:rsidP="007C6877">
            <w:pPr>
              <w:tabs>
                <w:tab w:val="left" w:pos="72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644" w:type="dxa"/>
            <w:gridSpan w:val="2"/>
          </w:tcPr>
          <w:p w14:paraId="12843699" w14:textId="77777777" w:rsidR="007C6877" w:rsidRPr="007C6877" w:rsidRDefault="007C6877" w:rsidP="007C6877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269" w:type="dxa"/>
            <w:gridSpan w:val="2"/>
          </w:tcPr>
          <w:p w14:paraId="752F46D9" w14:textId="77777777" w:rsidR="007C6877" w:rsidRPr="007C6877" w:rsidRDefault="007C6877" w:rsidP="007C6877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1BDE6AC" w14:textId="2F9BCAB0" w:rsidR="007C6877" w:rsidRPr="007C6877" w:rsidRDefault="00FD6C5D" w:rsidP="007C6877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  <w:r w:rsidRPr="00FD6C5D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GB"/>
              </w:rPr>
              <w:t>88</w:t>
            </w:r>
            <w:r w:rsidR="007C6877" w:rsidRPr="007C6877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GB"/>
              </w:rPr>
              <w:t>,</w:t>
            </w:r>
            <w:r w:rsidRPr="00FD6C5D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GB"/>
              </w:rPr>
              <w:t>946</w:t>
            </w:r>
          </w:p>
        </w:tc>
      </w:tr>
    </w:tbl>
    <w:p w14:paraId="20036D84" w14:textId="19734048" w:rsidR="008A2355" w:rsidRDefault="008A2355" w:rsidP="00545560">
      <w:pPr>
        <w:tabs>
          <w:tab w:val="left" w:pos="8235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575D72E" w14:textId="77777777" w:rsidR="008A2355" w:rsidRPr="003965AF" w:rsidRDefault="008A2355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05A5AE08" w14:textId="7D804222" w:rsidR="00B6375E" w:rsidRPr="00F065D7" w:rsidRDefault="00B6375E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F065D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บุคคลหรือกิจการที่เกี่ยวข้องกัน</w:t>
      </w:r>
    </w:p>
    <w:p w14:paraId="69F4397B" w14:textId="77777777" w:rsidR="00DD11C1" w:rsidRPr="00014DE2" w:rsidRDefault="00DD11C1" w:rsidP="00BA5455">
      <w:pPr>
        <w:pStyle w:val="BodyText2"/>
        <w:ind w:left="540" w:right="18"/>
        <w:rPr>
          <w:sz w:val="12"/>
          <w:szCs w:val="12"/>
        </w:rPr>
      </w:pPr>
    </w:p>
    <w:p w14:paraId="594E0BD5" w14:textId="6EFBB563" w:rsidR="00A222B0" w:rsidRPr="00F065D7" w:rsidRDefault="00C954AB" w:rsidP="00BA5455">
      <w:pPr>
        <w:pStyle w:val="ListParagraph"/>
        <w:tabs>
          <w:tab w:val="clear" w:pos="540"/>
          <w:tab w:val="left" w:pos="900"/>
        </w:tabs>
        <w:ind w:left="540" w:firstLine="0"/>
        <w:rPr>
          <w:b w:val="0"/>
          <w:bCs w:val="0"/>
          <w:i w:val="0"/>
          <w:iCs w:val="0"/>
          <w:lang w:val="en-GB"/>
        </w:rPr>
      </w:pPr>
      <w:r w:rsidRPr="00F065D7">
        <w:rPr>
          <w:b w:val="0"/>
          <w:bCs w:val="0"/>
          <w:i w:val="0"/>
          <w:iCs w:val="0"/>
          <w:cs/>
          <w:lang w:val="en-GB"/>
        </w:rPr>
        <w:t>ความสัมพันธ์ที่มีกับ</w:t>
      </w:r>
      <w:r w:rsidRPr="00F065D7">
        <w:rPr>
          <w:rFonts w:hint="cs"/>
          <w:b w:val="0"/>
          <w:bCs w:val="0"/>
          <w:i w:val="0"/>
          <w:iCs w:val="0"/>
          <w:cs/>
          <w:lang w:val="en-GB"/>
        </w:rPr>
        <w:t>บริษัทย่อย บริ</w:t>
      </w:r>
      <w:r w:rsidR="000B2E84" w:rsidRPr="00F065D7">
        <w:rPr>
          <w:rFonts w:hint="cs"/>
          <w:b w:val="0"/>
          <w:bCs w:val="0"/>
          <w:i w:val="0"/>
          <w:iCs w:val="0"/>
          <w:cs/>
          <w:lang w:val="en-GB"/>
        </w:rPr>
        <w:t>ษัทร่วมและการ</w:t>
      </w:r>
      <w:r w:rsidR="000B2E84" w:rsidRPr="00876183">
        <w:rPr>
          <w:rFonts w:hint="cs"/>
          <w:b w:val="0"/>
          <w:bCs w:val="0"/>
          <w:i w:val="0"/>
          <w:iCs w:val="0"/>
          <w:cs/>
          <w:lang w:val="en-GB"/>
        </w:rPr>
        <w:t>ร่วมค้า</w:t>
      </w:r>
      <w:r w:rsidR="00077D95" w:rsidRPr="00876183">
        <w:rPr>
          <w:rFonts w:hint="cs"/>
          <w:b w:val="0"/>
          <w:bCs w:val="0"/>
          <w:i w:val="0"/>
          <w:iCs w:val="0"/>
          <w:cs/>
          <w:lang w:val="en-GB"/>
        </w:rPr>
        <w:t>ที่มีการเปลี่ยนแปลงอย่างมีสาระสำคัญ</w:t>
      </w:r>
      <w:r w:rsidRPr="00876183">
        <w:rPr>
          <w:rFonts w:hint="cs"/>
          <w:b w:val="0"/>
          <w:bCs w:val="0"/>
          <w:i w:val="0"/>
          <w:iCs w:val="0"/>
          <w:cs/>
          <w:lang w:val="en-GB"/>
        </w:rPr>
        <w:t>ได้</w:t>
      </w:r>
      <w:r w:rsidRPr="00F065D7">
        <w:rPr>
          <w:rFonts w:hint="cs"/>
          <w:b w:val="0"/>
          <w:bCs w:val="0"/>
          <w:i w:val="0"/>
          <w:iCs w:val="0"/>
          <w:cs/>
          <w:lang w:val="en-GB"/>
        </w:rPr>
        <w:t>เปิดเผย</w:t>
      </w:r>
      <w:r w:rsidR="00077D95">
        <w:rPr>
          <w:rFonts w:hint="cs"/>
          <w:b w:val="0"/>
          <w:bCs w:val="0"/>
          <w:i w:val="0"/>
          <w:iCs w:val="0"/>
          <w:cs/>
          <w:lang w:val="en-GB"/>
        </w:rPr>
        <w:t xml:space="preserve">              </w:t>
      </w:r>
      <w:r w:rsidRPr="00F065D7">
        <w:rPr>
          <w:rFonts w:hint="cs"/>
          <w:b w:val="0"/>
          <w:bCs w:val="0"/>
          <w:i w:val="0"/>
          <w:iCs w:val="0"/>
          <w:cs/>
          <w:lang w:val="en-GB"/>
        </w:rPr>
        <w:t>ในหมายเหตุ</w:t>
      </w:r>
      <w:r w:rsidRPr="005B0732">
        <w:rPr>
          <w:rFonts w:hint="cs"/>
          <w:b w:val="0"/>
          <w:bCs w:val="0"/>
          <w:i w:val="0"/>
          <w:iCs w:val="0"/>
          <w:cs/>
          <w:lang w:val="en-GB"/>
        </w:rPr>
        <w:t>ข้อ</w:t>
      </w:r>
      <w:r w:rsidR="00D05BB4" w:rsidRPr="005B0732">
        <w:rPr>
          <w:rFonts w:hint="cs"/>
          <w:b w:val="0"/>
          <w:bCs w:val="0"/>
          <w:i w:val="0"/>
          <w:iCs w:val="0"/>
          <w:cs/>
          <w:lang w:val="en-GB"/>
        </w:rPr>
        <w:t xml:space="preserve"> </w:t>
      </w:r>
      <w:r w:rsidR="00FD6C5D" w:rsidRPr="00FD6C5D">
        <w:rPr>
          <w:b w:val="0"/>
          <w:bCs w:val="0"/>
          <w:i w:val="0"/>
          <w:iCs w:val="0"/>
          <w:lang w:val="en-US"/>
        </w:rPr>
        <w:t>6</w:t>
      </w:r>
      <w:r w:rsidRPr="005B0732">
        <w:rPr>
          <w:rFonts w:hint="cs"/>
          <w:b w:val="0"/>
          <w:bCs w:val="0"/>
          <w:i w:val="0"/>
          <w:iCs w:val="0"/>
          <w:cs/>
          <w:lang w:val="en-GB"/>
        </w:rPr>
        <w:t xml:space="preserve"> และ </w:t>
      </w:r>
      <w:r w:rsidR="00FD6C5D" w:rsidRPr="00FD6C5D">
        <w:rPr>
          <w:b w:val="0"/>
          <w:bCs w:val="0"/>
          <w:i w:val="0"/>
          <w:iCs w:val="0"/>
          <w:lang w:val="en-US"/>
        </w:rPr>
        <w:t>7</w:t>
      </w:r>
      <w:r w:rsidRPr="00F065D7">
        <w:rPr>
          <w:rFonts w:hint="cs"/>
          <w:b w:val="0"/>
          <w:bCs w:val="0"/>
          <w:i w:val="0"/>
          <w:iCs w:val="0"/>
          <w:cs/>
          <w:lang w:val="en-GB"/>
        </w:rPr>
        <w:t xml:space="preserve"> </w:t>
      </w:r>
      <w:r w:rsidR="00B6617F" w:rsidRPr="00F065D7">
        <w:rPr>
          <w:rFonts w:hint="cs"/>
          <w:b w:val="0"/>
          <w:bCs w:val="0"/>
          <w:i w:val="0"/>
          <w:iCs w:val="0"/>
          <w:cs/>
          <w:lang w:val="en-US"/>
        </w:rPr>
        <w:t>สำหรับความสัมพันธ์กับผู้บริหารสำคัญและบุคคลหรือกิจการที่เกี่ยวข้องกันอื่นไม่ได้มีการเปลี่ยนแปลงอย่างมีสาระสำคัญ</w:t>
      </w:r>
    </w:p>
    <w:p w14:paraId="2228D6A7" w14:textId="77777777" w:rsidR="00A86765" w:rsidRPr="00440DB5" w:rsidRDefault="00A86765">
      <w:pPr>
        <w:spacing w:line="240" w:lineRule="auto"/>
        <w:rPr>
          <w:rFonts w:ascii="Angsana New" w:hAnsi="Angsana New"/>
          <w:sz w:val="14"/>
          <w:szCs w:val="14"/>
          <w:lang w:val="en-US"/>
        </w:rPr>
      </w:pPr>
    </w:p>
    <w:p w14:paraId="1E92B990" w14:textId="0FAA3450" w:rsidR="0059601A" w:rsidRPr="00F065D7" w:rsidRDefault="00F51EBA" w:rsidP="00435CBD">
      <w:pPr>
        <w:pStyle w:val="BodyText2"/>
        <w:ind w:left="540" w:right="18"/>
      </w:pPr>
      <w:r w:rsidRPr="00F065D7">
        <w:rPr>
          <w:cs/>
        </w:rPr>
        <w:t>รายการที่สำคัญกับบุคคลหรือกิจการที่เกี่ยวข้องกันสำหรับ</w:t>
      </w:r>
      <w:r w:rsidR="000A4F68" w:rsidRPr="00F065D7">
        <w:rPr>
          <w:rFonts w:hint="cs"/>
          <w:cs/>
        </w:rPr>
        <w:t>หกเดือน</w:t>
      </w:r>
      <w:r w:rsidR="000A4F68" w:rsidRPr="00F065D7">
        <w:rPr>
          <w:cs/>
        </w:rPr>
        <w:t xml:space="preserve">สิ้นสุดวันที่ </w:t>
      </w:r>
      <w:r w:rsidR="000A4F68" w:rsidRPr="00C819B9">
        <w:rPr>
          <w:lang w:val="en-US"/>
        </w:rPr>
        <w:t>30</w:t>
      </w:r>
      <w:r w:rsidR="000A4F68" w:rsidRPr="00F065D7">
        <w:t xml:space="preserve"> </w:t>
      </w:r>
      <w:r w:rsidR="000A4F68" w:rsidRPr="00F065D7">
        <w:rPr>
          <w:rFonts w:hint="cs"/>
          <w:cs/>
        </w:rPr>
        <w:t xml:space="preserve">มิถุนายน </w:t>
      </w:r>
      <w:r w:rsidRPr="00F065D7">
        <w:rPr>
          <w:cs/>
        </w:rPr>
        <w:t>สรุปได้ดังนี้</w:t>
      </w:r>
      <w:r w:rsidR="00BB479B" w:rsidRPr="00F065D7">
        <w:rPr>
          <w:cs/>
        </w:rPr>
        <w:t xml:space="preserve">   </w:t>
      </w:r>
    </w:p>
    <w:p w14:paraId="7DE596EF" w14:textId="77777777" w:rsidR="00346BB0" w:rsidRPr="00F065D7" w:rsidRDefault="00346BB0" w:rsidP="0078581D">
      <w:pPr>
        <w:pStyle w:val="BodyText2"/>
        <w:ind w:left="450" w:right="18"/>
        <w:rPr>
          <w:sz w:val="8"/>
          <w:szCs w:val="8"/>
          <w:cs/>
        </w:rPr>
      </w:pPr>
    </w:p>
    <w:p w14:paraId="1903C9D3" w14:textId="20896489" w:rsidR="0028416E" w:rsidRPr="004D04F4" w:rsidRDefault="0028416E" w:rsidP="008A343A">
      <w:pPr>
        <w:pStyle w:val="BodyText2"/>
        <w:tabs>
          <w:tab w:val="left" w:pos="540"/>
        </w:tabs>
        <w:ind w:right="18"/>
        <w:rPr>
          <w:sz w:val="8"/>
          <w:szCs w:val="8"/>
        </w:rPr>
      </w:pPr>
    </w:p>
    <w:tbl>
      <w:tblPr>
        <w:tblW w:w="92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1"/>
        <w:gridCol w:w="269"/>
        <w:gridCol w:w="1172"/>
        <w:gridCol w:w="269"/>
        <w:gridCol w:w="1170"/>
        <w:gridCol w:w="273"/>
        <w:gridCol w:w="1075"/>
      </w:tblGrid>
      <w:tr w:rsidR="0028416E" w:rsidRPr="00F065D7" w14:paraId="62808B7C" w14:textId="77777777" w:rsidTr="00A9102B">
        <w:trPr>
          <w:tblHeader/>
        </w:trPr>
        <w:tc>
          <w:tcPr>
            <w:tcW w:w="2088" w:type="pct"/>
          </w:tcPr>
          <w:p w14:paraId="244F3364" w14:textId="77777777" w:rsidR="0028416E" w:rsidRPr="00F065D7" w:rsidRDefault="0028416E" w:rsidP="00A9102B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09" w:type="pct"/>
            <w:gridSpan w:val="3"/>
          </w:tcPr>
          <w:p w14:paraId="0D735394" w14:textId="77777777" w:rsidR="0028416E" w:rsidRPr="00F065D7" w:rsidRDefault="0028416E" w:rsidP="00A9102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65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1C5A1CD9" w14:textId="77777777" w:rsidR="0028416E" w:rsidRPr="00F065D7" w:rsidRDefault="0028416E" w:rsidP="00A9102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8" w:type="pct"/>
            <w:gridSpan w:val="3"/>
          </w:tcPr>
          <w:p w14:paraId="481180A1" w14:textId="77777777" w:rsidR="0028416E" w:rsidRPr="00F065D7" w:rsidRDefault="0028416E" w:rsidP="00A9102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65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8416E" w:rsidRPr="00F065D7" w14:paraId="52E37549" w14:textId="77777777" w:rsidTr="00A9102B">
        <w:trPr>
          <w:tblHeader/>
        </w:trPr>
        <w:tc>
          <w:tcPr>
            <w:tcW w:w="2088" w:type="pct"/>
          </w:tcPr>
          <w:p w14:paraId="7873FC92" w14:textId="2F268ABD" w:rsidR="0028416E" w:rsidRPr="00F065D7" w:rsidRDefault="0028416E" w:rsidP="00A9102B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065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F065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 w:rsidRPr="00F065D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วั</w:t>
            </w:r>
            <w:r w:rsidRPr="00F065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นที่ </w:t>
            </w:r>
            <w:r w:rsidRPr="00C819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F065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F065D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632" w:type="pct"/>
          </w:tcPr>
          <w:p w14:paraId="14AD55CB" w14:textId="77777777" w:rsidR="0028416E" w:rsidRPr="00F065D7" w:rsidRDefault="0028416E" w:rsidP="00A9102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5" w:type="pct"/>
          </w:tcPr>
          <w:p w14:paraId="58C0FDD3" w14:textId="77777777" w:rsidR="0028416E" w:rsidRPr="00F065D7" w:rsidRDefault="0028416E" w:rsidP="00A9102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7ED66084" w14:textId="77777777" w:rsidR="0028416E" w:rsidRPr="00F065D7" w:rsidRDefault="0028416E" w:rsidP="00A9102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5" w:type="pct"/>
          </w:tcPr>
          <w:p w14:paraId="01419221" w14:textId="77777777" w:rsidR="0028416E" w:rsidRPr="00F065D7" w:rsidRDefault="0028416E" w:rsidP="00A9102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4B8FBE4D" w14:textId="77777777" w:rsidR="0028416E" w:rsidRPr="00F065D7" w:rsidRDefault="0028416E" w:rsidP="00A9102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7" w:type="pct"/>
          </w:tcPr>
          <w:p w14:paraId="6484604C" w14:textId="77777777" w:rsidR="0028416E" w:rsidRPr="00F065D7" w:rsidRDefault="0028416E" w:rsidP="00A9102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0" w:type="pct"/>
          </w:tcPr>
          <w:p w14:paraId="456F1E1F" w14:textId="77777777" w:rsidR="0028416E" w:rsidRPr="00F065D7" w:rsidRDefault="0028416E" w:rsidP="00A9102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28416E" w:rsidRPr="00F065D7" w14:paraId="706C30FA" w14:textId="77777777" w:rsidTr="00A9102B">
        <w:trPr>
          <w:tblHeader/>
        </w:trPr>
        <w:tc>
          <w:tcPr>
            <w:tcW w:w="2088" w:type="pct"/>
          </w:tcPr>
          <w:p w14:paraId="7B174C2E" w14:textId="77777777" w:rsidR="0028416E" w:rsidRPr="00F065D7" w:rsidRDefault="0028416E" w:rsidP="00A9102B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12" w:type="pct"/>
            <w:gridSpan w:val="7"/>
          </w:tcPr>
          <w:p w14:paraId="47D278AC" w14:textId="77777777" w:rsidR="0028416E" w:rsidRPr="00F065D7" w:rsidRDefault="0028416E" w:rsidP="00A9102B">
            <w:pPr>
              <w:pStyle w:val="BodyText"/>
              <w:tabs>
                <w:tab w:val="decimal" w:pos="707"/>
              </w:tabs>
              <w:spacing w:after="0"/>
              <w:ind w:left="-108" w:right="16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8416E" w:rsidRPr="00F065D7" w14:paraId="4C981634" w14:textId="77777777" w:rsidTr="00A9102B">
        <w:tc>
          <w:tcPr>
            <w:tcW w:w="2088" w:type="pct"/>
          </w:tcPr>
          <w:p w14:paraId="019FE681" w14:textId="77777777" w:rsidR="0028416E" w:rsidRPr="00F065D7" w:rsidRDefault="0028416E" w:rsidP="00A9102B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065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2" w:type="pct"/>
          </w:tcPr>
          <w:p w14:paraId="6E5A83C1" w14:textId="77777777" w:rsidR="0028416E" w:rsidRPr="00F065D7" w:rsidRDefault="0028416E" w:rsidP="00A9102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217D795A" w14:textId="77777777" w:rsidR="0028416E" w:rsidRPr="00F065D7" w:rsidRDefault="0028416E" w:rsidP="00A9102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65A548D6" w14:textId="77777777" w:rsidR="0028416E" w:rsidRPr="00F065D7" w:rsidRDefault="0028416E" w:rsidP="00A9102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10E81D1A" w14:textId="77777777" w:rsidR="0028416E" w:rsidRPr="00F065D7" w:rsidRDefault="0028416E" w:rsidP="00A9102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33B11C61" w14:textId="77777777" w:rsidR="0028416E" w:rsidRPr="00F065D7" w:rsidRDefault="0028416E" w:rsidP="00A9102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2C9A75FA" w14:textId="77777777" w:rsidR="0028416E" w:rsidRPr="00F065D7" w:rsidRDefault="0028416E" w:rsidP="00A9102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3CACCF43" w14:textId="77777777" w:rsidR="0028416E" w:rsidRPr="00F065D7" w:rsidRDefault="0028416E" w:rsidP="00A9102B">
            <w:pPr>
              <w:pStyle w:val="BodyText"/>
              <w:tabs>
                <w:tab w:val="decimal" w:pos="707"/>
              </w:tabs>
              <w:spacing w:after="0"/>
              <w:ind w:left="-108" w:right="16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E3109" w:rsidRPr="00F065D7" w14:paraId="749390A4" w14:textId="77777777" w:rsidTr="00A9102B">
        <w:tc>
          <w:tcPr>
            <w:tcW w:w="2088" w:type="pct"/>
          </w:tcPr>
          <w:p w14:paraId="0198B311" w14:textId="77777777" w:rsidR="00BE3109" w:rsidRPr="00F065D7" w:rsidRDefault="00BE3109" w:rsidP="00BE3109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32" w:type="pct"/>
          </w:tcPr>
          <w:p w14:paraId="5A1A5569" w14:textId="77777777" w:rsidR="00BE3109" w:rsidRPr="00F065D7" w:rsidRDefault="00BE3109" w:rsidP="00BE3109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F4B8CDD" w14:textId="77777777" w:rsidR="00BE3109" w:rsidRPr="00F065D7" w:rsidRDefault="00BE3109" w:rsidP="00BE310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5067D8EB" w14:textId="77777777" w:rsidR="00BE3109" w:rsidRPr="00F065D7" w:rsidRDefault="00BE3109" w:rsidP="00BE3109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AF99905" w14:textId="77777777" w:rsidR="00BE3109" w:rsidRPr="00F065D7" w:rsidRDefault="00BE3109" w:rsidP="00BE310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14703301" w14:textId="271ED69E" w:rsidR="00BE3109" w:rsidRPr="00F065D7" w:rsidRDefault="00BE3109" w:rsidP="00BE310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3109">
              <w:rPr>
                <w:rFonts w:ascii="Angsana New" w:hAnsi="Angsana New"/>
                <w:sz w:val="30"/>
                <w:szCs w:val="30"/>
                <w:lang w:val="en-US"/>
              </w:rPr>
              <w:t>6,289,192</w:t>
            </w:r>
          </w:p>
        </w:tc>
        <w:tc>
          <w:tcPr>
            <w:tcW w:w="147" w:type="pct"/>
          </w:tcPr>
          <w:p w14:paraId="2F616D34" w14:textId="77777777" w:rsidR="00BE3109" w:rsidRPr="00F065D7" w:rsidRDefault="00BE3109" w:rsidP="00BE310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47A73470" w14:textId="000FABA8" w:rsidR="00BE3109" w:rsidRPr="00F065D7" w:rsidRDefault="00BE3109" w:rsidP="00BE310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D5095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691</w:t>
            </w:r>
            <w:r w:rsidRPr="00D5095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893</w:t>
            </w:r>
          </w:p>
        </w:tc>
      </w:tr>
      <w:tr w:rsidR="00BE3109" w:rsidRPr="00F065D7" w14:paraId="220CADB3" w14:textId="77777777" w:rsidTr="00A9102B">
        <w:tc>
          <w:tcPr>
            <w:tcW w:w="2088" w:type="pct"/>
          </w:tcPr>
          <w:p w14:paraId="5C20C941" w14:textId="77777777" w:rsidR="00BE3109" w:rsidRPr="00F065D7" w:rsidRDefault="00BE3109" w:rsidP="00BE3109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32" w:type="pct"/>
          </w:tcPr>
          <w:p w14:paraId="70D5AF2F" w14:textId="77777777" w:rsidR="00BE3109" w:rsidRPr="00F065D7" w:rsidRDefault="00BE3109" w:rsidP="00BE3109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0AE7F7B" w14:textId="77777777" w:rsidR="00BE3109" w:rsidRPr="00F065D7" w:rsidRDefault="00BE3109" w:rsidP="00BE310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515D709E" w14:textId="77777777" w:rsidR="00BE3109" w:rsidRPr="00F065D7" w:rsidRDefault="00BE3109" w:rsidP="00BE3109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8B63C90" w14:textId="77777777" w:rsidR="00BE3109" w:rsidRPr="00F065D7" w:rsidRDefault="00BE3109" w:rsidP="00BE310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523E07A6" w14:textId="651C35BA" w:rsidR="00BE3109" w:rsidRPr="00F065D7" w:rsidRDefault="00BE3109" w:rsidP="00BE310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3109">
              <w:rPr>
                <w:rFonts w:ascii="Angsana New" w:hAnsi="Angsana New"/>
                <w:sz w:val="30"/>
                <w:szCs w:val="30"/>
                <w:lang w:val="en-US"/>
              </w:rPr>
              <w:t>2,973,896</w:t>
            </w:r>
          </w:p>
        </w:tc>
        <w:tc>
          <w:tcPr>
            <w:tcW w:w="147" w:type="pct"/>
          </w:tcPr>
          <w:p w14:paraId="30B85302" w14:textId="77777777" w:rsidR="00BE3109" w:rsidRPr="00F065D7" w:rsidRDefault="00BE3109" w:rsidP="00BE310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2A553631" w14:textId="7438F311" w:rsidR="00BE3109" w:rsidRPr="00F065D7" w:rsidRDefault="00BE3109" w:rsidP="00BE310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D5095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639</w:t>
            </w:r>
            <w:r w:rsidRPr="00D5095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052</w:t>
            </w:r>
          </w:p>
        </w:tc>
      </w:tr>
      <w:tr w:rsidR="00BE3109" w:rsidRPr="00F065D7" w14:paraId="2072B5C4" w14:textId="77777777" w:rsidTr="00A9102B">
        <w:tc>
          <w:tcPr>
            <w:tcW w:w="2088" w:type="pct"/>
          </w:tcPr>
          <w:p w14:paraId="5B7072D5" w14:textId="77777777" w:rsidR="00BE3109" w:rsidRPr="00F065D7" w:rsidRDefault="00BE3109" w:rsidP="00BE3109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เงินปันผลรับ</w:t>
            </w:r>
          </w:p>
        </w:tc>
        <w:tc>
          <w:tcPr>
            <w:tcW w:w="632" w:type="pct"/>
          </w:tcPr>
          <w:p w14:paraId="03F2482C" w14:textId="7F9FBDFB" w:rsidR="00BE3109" w:rsidRPr="00AE6818" w:rsidRDefault="00BE3109" w:rsidP="00BE3109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0C77DF4" w14:textId="77777777" w:rsidR="00BE3109" w:rsidRPr="00F065D7" w:rsidRDefault="00BE3109" w:rsidP="00BE310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0037B570" w14:textId="2E4844E4" w:rsidR="00BE3109" w:rsidRPr="00AE6818" w:rsidRDefault="00BE3109" w:rsidP="00BE3109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4383B37" w14:textId="77777777" w:rsidR="00BE3109" w:rsidRPr="00F065D7" w:rsidRDefault="00BE3109" w:rsidP="00BE310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2C4494CB" w14:textId="0646019B" w:rsidR="00BE3109" w:rsidRPr="00F065D7" w:rsidRDefault="00BE3109" w:rsidP="00BE310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3109">
              <w:rPr>
                <w:rFonts w:ascii="Angsana New" w:hAnsi="Angsana New"/>
                <w:sz w:val="30"/>
                <w:szCs w:val="30"/>
                <w:lang w:val="en-US"/>
              </w:rPr>
              <w:t>459,770</w:t>
            </w:r>
          </w:p>
        </w:tc>
        <w:tc>
          <w:tcPr>
            <w:tcW w:w="147" w:type="pct"/>
          </w:tcPr>
          <w:p w14:paraId="5E0CFBCC" w14:textId="77777777" w:rsidR="00BE3109" w:rsidRPr="00F065D7" w:rsidRDefault="00BE3109" w:rsidP="00BE310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3324A8F6" w14:textId="47D1C55E" w:rsidR="00BE3109" w:rsidRPr="00C819B9" w:rsidRDefault="00BE3109" w:rsidP="00BE310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696</w:t>
            </w:r>
            <w:r w:rsidRPr="00D5095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061</w:t>
            </w:r>
          </w:p>
        </w:tc>
      </w:tr>
      <w:tr w:rsidR="00BE3109" w:rsidRPr="00F065D7" w14:paraId="37994020" w14:textId="77777777" w:rsidTr="00A9102B">
        <w:tc>
          <w:tcPr>
            <w:tcW w:w="2088" w:type="pct"/>
          </w:tcPr>
          <w:p w14:paraId="6BB3F638" w14:textId="77777777" w:rsidR="00BE3109" w:rsidRPr="00F065D7" w:rsidRDefault="00BE3109" w:rsidP="00BE3109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632" w:type="pct"/>
          </w:tcPr>
          <w:p w14:paraId="71F9B043" w14:textId="77777777" w:rsidR="00BE3109" w:rsidRPr="00F065D7" w:rsidRDefault="00BE3109" w:rsidP="00BE3109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2EBE62A" w14:textId="77777777" w:rsidR="00BE3109" w:rsidRPr="00F065D7" w:rsidRDefault="00BE3109" w:rsidP="00BE310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7EE99B6A" w14:textId="77777777" w:rsidR="00BE3109" w:rsidRPr="00F065D7" w:rsidRDefault="00BE3109" w:rsidP="00BE3109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2FC409E" w14:textId="77777777" w:rsidR="00BE3109" w:rsidRPr="00F065D7" w:rsidRDefault="00BE3109" w:rsidP="00BE310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0247EB35" w14:textId="46B85367" w:rsidR="00BE3109" w:rsidRPr="00F065D7" w:rsidRDefault="00BE3109" w:rsidP="00BE310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3109">
              <w:rPr>
                <w:rFonts w:ascii="Angsana New" w:hAnsi="Angsana New"/>
                <w:sz w:val="30"/>
                <w:szCs w:val="30"/>
                <w:lang w:val="en-US"/>
              </w:rPr>
              <w:t>84,763</w:t>
            </w:r>
          </w:p>
        </w:tc>
        <w:tc>
          <w:tcPr>
            <w:tcW w:w="147" w:type="pct"/>
          </w:tcPr>
          <w:p w14:paraId="1C1702C2" w14:textId="77777777" w:rsidR="00BE3109" w:rsidRPr="00F065D7" w:rsidRDefault="00BE3109" w:rsidP="00BE310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39D1904A" w14:textId="558D87E1" w:rsidR="00BE3109" w:rsidRPr="00F065D7" w:rsidRDefault="00BE3109" w:rsidP="00BE310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81</w:t>
            </w:r>
            <w:r w:rsidRPr="00D5095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425</w:t>
            </w:r>
          </w:p>
        </w:tc>
      </w:tr>
      <w:tr w:rsidR="00BE3109" w:rsidRPr="00F065D7" w14:paraId="37356335" w14:textId="77777777" w:rsidTr="00A9102B">
        <w:tc>
          <w:tcPr>
            <w:tcW w:w="2088" w:type="pct"/>
          </w:tcPr>
          <w:p w14:paraId="0D3DCBEB" w14:textId="77777777" w:rsidR="00BE3109" w:rsidRPr="00F065D7" w:rsidRDefault="00BE3109" w:rsidP="00BE3109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32" w:type="pct"/>
          </w:tcPr>
          <w:p w14:paraId="16C4A401" w14:textId="77777777" w:rsidR="00BE3109" w:rsidRPr="00F065D7" w:rsidRDefault="00BE3109" w:rsidP="00BE3109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0D48598" w14:textId="77777777" w:rsidR="00BE3109" w:rsidRPr="00F065D7" w:rsidRDefault="00BE3109" w:rsidP="00BE310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4415D9C8" w14:textId="77777777" w:rsidR="00BE3109" w:rsidRPr="00F065D7" w:rsidRDefault="00BE3109" w:rsidP="00BE3109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550A507" w14:textId="77777777" w:rsidR="00BE3109" w:rsidRPr="00F065D7" w:rsidRDefault="00BE3109" w:rsidP="00BE310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51D7A913" w14:textId="286463D2" w:rsidR="00BE3109" w:rsidRPr="00F065D7" w:rsidRDefault="00BE3109" w:rsidP="00BE310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3109">
              <w:rPr>
                <w:rFonts w:ascii="Angsana New" w:hAnsi="Angsana New"/>
                <w:sz w:val="30"/>
                <w:szCs w:val="30"/>
                <w:lang w:val="en-US"/>
              </w:rPr>
              <w:t>9,050</w:t>
            </w:r>
          </w:p>
        </w:tc>
        <w:tc>
          <w:tcPr>
            <w:tcW w:w="147" w:type="pct"/>
          </w:tcPr>
          <w:p w14:paraId="597E2C32" w14:textId="77777777" w:rsidR="00BE3109" w:rsidRPr="00F065D7" w:rsidRDefault="00BE3109" w:rsidP="00BE310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58726263" w14:textId="31A2AFAF" w:rsidR="00BE3109" w:rsidRPr="00F065D7" w:rsidRDefault="00BE3109" w:rsidP="00BE310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Pr="00D5095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088</w:t>
            </w:r>
          </w:p>
        </w:tc>
      </w:tr>
      <w:tr w:rsidR="00BE3109" w:rsidRPr="00F065D7" w14:paraId="275F736D" w14:textId="77777777" w:rsidTr="00A9102B">
        <w:tc>
          <w:tcPr>
            <w:tcW w:w="2088" w:type="pct"/>
          </w:tcPr>
          <w:p w14:paraId="162BA9AB" w14:textId="77777777" w:rsidR="00BE3109" w:rsidRPr="00F065D7" w:rsidRDefault="00BE3109" w:rsidP="00BE3109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32" w:type="pct"/>
          </w:tcPr>
          <w:p w14:paraId="2418CE8E" w14:textId="77777777" w:rsidR="00BE3109" w:rsidRPr="00F065D7" w:rsidRDefault="00BE3109" w:rsidP="00BE3109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6B8D15C" w14:textId="77777777" w:rsidR="00BE3109" w:rsidRPr="00F065D7" w:rsidRDefault="00BE3109" w:rsidP="00BE310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5B44A3F7" w14:textId="77777777" w:rsidR="00BE3109" w:rsidRPr="00F065D7" w:rsidRDefault="00BE3109" w:rsidP="00BE3109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35329FF" w14:textId="77777777" w:rsidR="00BE3109" w:rsidRPr="00F065D7" w:rsidRDefault="00BE3109" w:rsidP="00BE310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587F11B9" w14:textId="2E563B1E" w:rsidR="00BE3109" w:rsidRPr="00BD6887" w:rsidRDefault="00BE3109" w:rsidP="00BE310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3109">
              <w:rPr>
                <w:rFonts w:ascii="Angsana New" w:hAnsi="Angsana New"/>
                <w:sz w:val="30"/>
                <w:szCs w:val="30"/>
                <w:lang w:val="en-US"/>
              </w:rPr>
              <w:t>21,191</w:t>
            </w:r>
          </w:p>
        </w:tc>
        <w:tc>
          <w:tcPr>
            <w:tcW w:w="147" w:type="pct"/>
          </w:tcPr>
          <w:p w14:paraId="1DD7CA3D" w14:textId="77777777" w:rsidR="00BE3109" w:rsidRPr="00F065D7" w:rsidRDefault="00BE3109" w:rsidP="00BE310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A764C71" w14:textId="493AAA76" w:rsidR="00BE3109" w:rsidRPr="00F065D7" w:rsidRDefault="00BE3109" w:rsidP="00BE310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 w:rsidRPr="00D5095A">
              <w:rPr>
                <w:rFonts w:ascii="Angsana New" w:hAnsi="Angsana New"/>
                <w:sz w:val="30"/>
                <w:szCs w:val="30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441</w:t>
            </w:r>
          </w:p>
        </w:tc>
      </w:tr>
      <w:tr w:rsidR="00BE3109" w:rsidRPr="00F065D7" w14:paraId="5DBA14F0" w14:textId="77777777" w:rsidTr="00A9102B">
        <w:tc>
          <w:tcPr>
            <w:tcW w:w="2088" w:type="pct"/>
          </w:tcPr>
          <w:p w14:paraId="13DBF77D" w14:textId="77777777" w:rsidR="00BE3109" w:rsidRPr="00F065D7" w:rsidRDefault="00BE3109" w:rsidP="00BE3109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รายจ่ายค่าบริหารจัดการ</w:t>
            </w:r>
          </w:p>
        </w:tc>
        <w:tc>
          <w:tcPr>
            <w:tcW w:w="632" w:type="pct"/>
          </w:tcPr>
          <w:p w14:paraId="78B2368C" w14:textId="77777777" w:rsidR="00BE3109" w:rsidRPr="00F065D7" w:rsidRDefault="00BE3109" w:rsidP="00BE3109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7E38547" w14:textId="77777777" w:rsidR="00BE3109" w:rsidRPr="00F065D7" w:rsidRDefault="00BE3109" w:rsidP="00BE310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1E7CEEB4" w14:textId="77777777" w:rsidR="00BE3109" w:rsidRPr="00F065D7" w:rsidRDefault="00BE3109" w:rsidP="00BE3109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9DE372C" w14:textId="77777777" w:rsidR="00BE3109" w:rsidRPr="00F065D7" w:rsidRDefault="00BE3109" w:rsidP="00BE310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1CF76D47" w14:textId="3D26C0D8" w:rsidR="00BE3109" w:rsidRPr="00BD6887" w:rsidRDefault="00BE3109" w:rsidP="00BE310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3109">
              <w:rPr>
                <w:rFonts w:ascii="Angsana New" w:hAnsi="Angsana New"/>
                <w:sz w:val="30"/>
                <w:szCs w:val="30"/>
                <w:lang w:val="en-US"/>
              </w:rPr>
              <w:t>124,705</w:t>
            </w:r>
          </w:p>
        </w:tc>
        <w:tc>
          <w:tcPr>
            <w:tcW w:w="147" w:type="pct"/>
          </w:tcPr>
          <w:p w14:paraId="5B27EB8C" w14:textId="77777777" w:rsidR="00BE3109" w:rsidRPr="00F065D7" w:rsidRDefault="00BE3109" w:rsidP="00BE310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258440E3" w14:textId="6AAA3B32" w:rsidR="00BE3109" w:rsidRPr="00F065D7" w:rsidRDefault="00BE3109" w:rsidP="00BE310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126</w:t>
            </w:r>
            <w:r w:rsidRPr="00D5095A">
              <w:rPr>
                <w:rFonts w:ascii="Angsana New" w:hAnsi="Angsana New"/>
                <w:sz w:val="30"/>
                <w:szCs w:val="30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637</w:t>
            </w:r>
          </w:p>
        </w:tc>
      </w:tr>
      <w:tr w:rsidR="00BE3109" w:rsidRPr="00F065D7" w14:paraId="5784997C" w14:textId="77777777" w:rsidTr="00A9102B">
        <w:tc>
          <w:tcPr>
            <w:tcW w:w="2088" w:type="pct"/>
          </w:tcPr>
          <w:p w14:paraId="46C2182C" w14:textId="77777777" w:rsidR="00BE3109" w:rsidRPr="00F065D7" w:rsidRDefault="00BE3109" w:rsidP="00BE3109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ค่าวิจัยและพัฒนา</w:t>
            </w:r>
          </w:p>
        </w:tc>
        <w:tc>
          <w:tcPr>
            <w:tcW w:w="632" w:type="pct"/>
          </w:tcPr>
          <w:p w14:paraId="1F2639C9" w14:textId="77777777" w:rsidR="00BE3109" w:rsidRPr="00F065D7" w:rsidRDefault="00BE3109" w:rsidP="00BE3109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88399C8" w14:textId="77777777" w:rsidR="00BE3109" w:rsidRPr="00F065D7" w:rsidRDefault="00BE3109" w:rsidP="00BE310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0BAF4542" w14:textId="77777777" w:rsidR="00BE3109" w:rsidRPr="00F065D7" w:rsidRDefault="00BE3109" w:rsidP="00BE3109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E009FE9" w14:textId="77777777" w:rsidR="00BE3109" w:rsidRPr="00F065D7" w:rsidRDefault="00BE3109" w:rsidP="00BE310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59038A8E" w14:textId="12C0FB3C" w:rsidR="00BE3109" w:rsidRPr="00BD6887" w:rsidRDefault="00BE3109" w:rsidP="00BE310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3109">
              <w:rPr>
                <w:rFonts w:ascii="Angsana New" w:hAnsi="Angsana New"/>
                <w:sz w:val="30"/>
                <w:szCs w:val="30"/>
                <w:lang w:val="en-US"/>
              </w:rPr>
              <w:t>73,732</w:t>
            </w:r>
          </w:p>
        </w:tc>
        <w:tc>
          <w:tcPr>
            <w:tcW w:w="147" w:type="pct"/>
          </w:tcPr>
          <w:p w14:paraId="77E74C6A" w14:textId="77777777" w:rsidR="00BE3109" w:rsidRPr="00F065D7" w:rsidRDefault="00BE3109" w:rsidP="00BE310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F6B6EBF" w14:textId="1FADCE33" w:rsidR="00BE3109" w:rsidRPr="00F065D7" w:rsidRDefault="00BE3109" w:rsidP="00BE310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79</w:t>
            </w:r>
            <w:r w:rsidRPr="00D5095A">
              <w:rPr>
                <w:rFonts w:ascii="Angsana New" w:hAnsi="Angsana New"/>
                <w:sz w:val="30"/>
                <w:szCs w:val="30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602</w:t>
            </w:r>
          </w:p>
        </w:tc>
      </w:tr>
      <w:tr w:rsidR="00BE3109" w:rsidRPr="00F065D7" w14:paraId="32FF3005" w14:textId="77777777" w:rsidTr="00A9102B">
        <w:tc>
          <w:tcPr>
            <w:tcW w:w="2088" w:type="pct"/>
          </w:tcPr>
          <w:p w14:paraId="15010CE1" w14:textId="77777777" w:rsidR="00BE3109" w:rsidRPr="00F065D7" w:rsidRDefault="00BE3109" w:rsidP="00BE3109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ค่าสิทธิจ่าย</w:t>
            </w:r>
          </w:p>
        </w:tc>
        <w:tc>
          <w:tcPr>
            <w:tcW w:w="632" w:type="pct"/>
          </w:tcPr>
          <w:p w14:paraId="6457DD9E" w14:textId="77777777" w:rsidR="00BE3109" w:rsidRPr="00F065D7" w:rsidRDefault="00BE3109" w:rsidP="00BE3109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9DDD3FD" w14:textId="77777777" w:rsidR="00BE3109" w:rsidRPr="00F065D7" w:rsidRDefault="00BE3109" w:rsidP="00BE310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6E1A3F5D" w14:textId="77777777" w:rsidR="00BE3109" w:rsidRPr="00F065D7" w:rsidRDefault="00BE3109" w:rsidP="00BE3109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FFDC44C" w14:textId="77777777" w:rsidR="00BE3109" w:rsidRPr="00F065D7" w:rsidRDefault="00BE3109" w:rsidP="00BE310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45609F01" w14:textId="1072DB55" w:rsidR="00BE3109" w:rsidRPr="00BD6887" w:rsidRDefault="00BE3109" w:rsidP="00BE310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3109">
              <w:rPr>
                <w:rFonts w:ascii="Angsana New" w:hAnsi="Angsana New"/>
                <w:sz w:val="30"/>
                <w:szCs w:val="30"/>
                <w:lang w:val="en-US"/>
              </w:rPr>
              <w:t>9,548</w:t>
            </w:r>
          </w:p>
        </w:tc>
        <w:tc>
          <w:tcPr>
            <w:tcW w:w="147" w:type="pct"/>
          </w:tcPr>
          <w:p w14:paraId="26C0CBE5" w14:textId="77777777" w:rsidR="00BE3109" w:rsidRPr="00F065D7" w:rsidRDefault="00BE3109" w:rsidP="00BE310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4D5AE48F" w14:textId="69CC369E" w:rsidR="00BE3109" w:rsidRPr="00F065D7" w:rsidRDefault="00BE3109" w:rsidP="00BE310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D5095A">
              <w:rPr>
                <w:rFonts w:ascii="Angsana New" w:hAnsi="Angsana New"/>
                <w:sz w:val="30"/>
                <w:szCs w:val="30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829</w:t>
            </w:r>
          </w:p>
        </w:tc>
      </w:tr>
      <w:tr w:rsidR="00BE3109" w:rsidRPr="00F065D7" w14:paraId="115D8EBB" w14:textId="77777777" w:rsidTr="00A9102B">
        <w:tc>
          <w:tcPr>
            <w:tcW w:w="2088" w:type="pct"/>
          </w:tcPr>
          <w:p w14:paraId="02E20324" w14:textId="77777777" w:rsidR="00BE3109" w:rsidRPr="00F065D7" w:rsidRDefault="00BE3109" w:rsidP="00BE3109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32" w:type="pct"/>
          </w:tcPr>
          <w:p w14:paraId="339F2EF5" w14:textId="77777777" w:rsidR="00BE3109" w:rsidRPr="00F065D7" w:rsidRDefault="00BE3109" w:rsidP="00BE3109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CD92D4B" w14:textId="77777777" w:rsidR="00BE3109" w:rsidRPr="00F065D7" w:rsidRDefault="00BE3109" w:rsidP="00BE310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32AB813F" w14:textId="77777777" w:rsidR="00BE3109" w:rsidRPr="00F065D7" w:rsidRDefault="00BE3109" w:rsidP="00BE3109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88A100C" w14:textId="77777777" w:rsidR="00BE3109" w:rsidRPr="00F065D7" w:rsidRDefault="00BE3109" w:rsidP="00BE310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6396851B" w14:textId="2154F7A4" w:rsidR="00BE3109" w:rsidRPr="00BE3109" w:rsidRDefault="00BE3109" w:rsidP="00BE310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3109">
              <w:rPr>
                <w:rFonts w:ascii="Angsana New" w:hAnsi="Angsana New"/>
                <w:sz w:val="30"/>
                <w:szCs w:val="30"/>
                <w:lang w:val="en-US"/>
              </w:rPr>
              <w:t>7,749</w:t>
            </w:r>
          </w:p>
        </w:tc>
        <w:tc>
          <w:tcPr>
            <w:tcW w:w="147" w:type="pct"/>
          </w:tcPr>
          <w:p w14:paraId="207D5A9E" w14:textId="77777777" w:rsidR="00BE3109" w:rsidRPr="00F065D7" w:rsidRDefault="00BE3109" w:rsidP="00BE310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040A11E7" w14:textId="5A583F29" w:rsidR="00BE3109" w:rsidRPr="00F065D7" w:rsidRDefault="00BE3109" w:rsidP="00BE310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Pr="00D5095A">
              <w:rPr>
                <w:rFonts w:ascii="Angsana New" w:hAnsi="Angsana New"/>
                <w:sz w:val="30"/>
                <w:szCs w:val="30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063</w:t>
            </w:r>
          </w:p>
        </w:tc>
      </w:tr>
      <w:tr w:rsidR="00BE3109" w:rsidRPr="00F065D7" w14:paraId="72B4FAFF" w14:textId="77777777" w:rsidTr="00A9102B">
        <w:tc>
          <w:tcPr>
            <w:tcW w:w="2088" w:type="pct"/>
          </w:tcPr>
          <w:p w14:paraId="4D395E2B" w14:textId="77777777" w:rsidR="00BE3109" w:rsidRPr="00F065D7" w:rsidRDefault="00BE3109" w:rsidP="00BE3109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32" w:type="pct"/>
          </w:tcPr>
          <w:p w14:paraId="2CDE8757" w14:textId="77777777" w:rsidR="00BE3109" w:rsidRPr="00F065D7" w:rsidRDefault="00BE3109" w:rsidP="00BE3109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FFAE7C6" w14:textId="77777777" w:rsidR="00BE3109" w:rsidRPr="00F065D7" w:rsidRDefault="00BE3109" w:rsidP="00BE310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079A889A" w14:textId="77777777" w:rsidR="00BE3109" w:rsidRPr="00F065D7" w:rsidRDefault="00BE3109" w:rsidP="00BE3109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E771E30" w14:textId="77777777" w:rsidR="00BE3109" w:rsidRPr="00F065D7" w:rsidRDefault="00BE3109" w:rsidP="00BE310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4ACDF1A7" w14:textId="53AD050D" w:rsidR="00BE3109" w:rsidRPr="00BE3109" w:rsidRDefault="00BE3109" w:rsidP="00BE310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3109">
              <w:rPr>
                <w:rFonts w:ascii="Angsana New" w:hAnsi="Angsana New"/>
                <w:sz w:val="30"/>
                <w:szCs w:val="30"/>
                <w:lang w:val="en-US"/>
              </w:rPr>
              <w:t>1,622</w:t>
            </w:r>
          </w:p>
        </w:tc>
        <w:tc>
          <w:tcPr>
            <w:tcW w:w="147" w:type="pct"/>
          </w:tcPr>
          <w:p w14:paraId="59BC61D1" w14:textId="77777777" w:rsidR="00BE3109" w:rsidRPr="00F065D7" w:rsidRDefault="00BE3109" w:rsidP="00BE310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2B017A13" w14:textId="067BFA17" w:rsidR="00BE3109" w:rsidRPr="00F065D7" w:rsidRDefault="00BE3109" w:rsidP="00BE310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D5095A">
              <w:rPr>
                <w:rFonts w:ascii="Angsana New" w:hAnsi="Angsana New"/>
                <w:sz w:val="30"/>
                <w:szCs w:val="30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484</w:t>
            </w:r>
          </w:p>
        </w:tc>
      </w:tr>
      <w:tr w:rsidR="00BE3109" w:rsidRPr="00F065D7" w14:paraId="065E9FA6" w14:textId="77777777" w:rsidTr="00A9102B">
        <w:tc>
          <w:tcPr>
            <w:tcW w:w="2088" w:type="pct"/>
          </w:tcPr>
          <w:p w14:paraId="240E0F82" w14:textId="77777777" w:rsidR="00BE3109" w:rsidRPr="00F065D7" w:rsidRDefault="00BE3109" w:rsidP="00BE3109">
            <w:pPr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32" w:type="pct"/>
          </w:tcPr>
          <w:p w14:paraId="4A75C644" w14:textId="77777777" w:rsidR="00BE3109" w:rsidRPr="00F065D7" w:rsidRDefault="00BE3109" w:rsidP="00BE3109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34408F4" w14:textId="77777777" w:rsidR="00BE3109" w:rsidRPr="00F065D7" w:rsidRDefault="00BE3109" w:rsidP="00BE310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041841D9" w14:textId="77777777" w:rsidR="00BE3109" w:rsidRPr="00F065D7" w:rsidRDefault="00BE3109" w:rsidP="00BE3109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1A2E711" w14:textId="77777777" w:rsidR="00BE3109" w:rsidRPr="00F065D7" w:rsidRDefault="00BE3109" w:rsidP="00BE310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51874AB8" w14:textId="2FA79F96" w:rsidR="00BE3109" w:rsidRPr="00BE3109" w:rsidRDefault="00BE3109" w:rsidP="00BE310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3109">
              <w:rPr>
                <w:rFonts w:ascii="Angsana New" w:hAnsi="Angsana New"/>
                <w:sz w:val="30"/>
                <w:szCs w:val="30"/>
                <w:lang w:val="en-US"/>
              </w:rPr>
              <w:t>5,727</w:t>
            </w:r>
          </w:p>
        </w:tc>
        <w:tc>
          <w:tcPr>
            <w:tcW w:w="147" w:type="pct"/>
          </w:tcPr>
          <w:p w14:paraId="4E4A62FD" w14:textId="77777777" w:rsidR="00BE3109" w:rsidRPr="00F065D7" w:rsidRDefault="00BE3109" w:rsidP="00BE310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6C45E34" w14:textId="5D35F0F0" w:rsidR="00BE3109" w:rsidRPr="00F065D7" w:rsidRDefault="00BE3109" w:rsidP="00BE310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D5095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362</w:t>
            </w:r>
          </w:p>
        </w:tc>
      </w:tr>
      <w:tr w:rsidR="00BE3109" w:rsidRPr="00F065D7" w14:paraId="70CA43AB" w14:textId="77777777" w:rsidTr="00A9102B">
        <w:tc>
          <w:tcPr>
            <w:tcW w:w="2088" w:type="pct"/>
          </w:tcPr>
          <w:p w14:paraId="771F63F7" w14:textId="77777777" w:rsidR="00BE3109" w:rsidRPr="00F065D7" w:rsidRDefault="00BE3109" w:rsidP="00BE3109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6818">
              <w:rPr>
                <w:rFonts w:ascii="Angsana New" w:hAnsi="Angsana New" w:hint="cs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632" w:type="pct"/>
          </w:tcPr>
          <w:p w14:paraId="0A4AF192" w14:textId="77777777" w:rsidR="00BE3109" w:rsidRPr="00F065D7" w:rsidRDefault="00BE3109" w:rsidP="00BE3109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82224CF" w14:textId="77777777" w:rsidR="00BE3109" w:rsidRPr="00F065D7" w:rsidRDefault="00BE3109" w:rsidP="00BE310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50EB10EF" w14:textId="77777777" w:rsidR="00BE3109" w:rsidRPr="00F065D7" w:rsidRDefault="00BE3109" w:rsidP="00BE3109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4F584DA" w14:textId="77777777" w:rsidR="00BE3109" w:rsidRPr="00F065D7" w:rsidRDefault="00BE3109" w:rsidP="00BE310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39F68BD8" w14:textId="4CA20B7E" w:rsidR="00BE3109" w:rsidRPr="00BE3109" w:rsidRDefault="00BE3109" w:rsidP="00BE310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3109">
              <w:rPr>
                <w:rFonts w:ascii="Angsana New" w:hAnsi="Angsana New"/>
                <w:sz w:val="30"/>
                <w:szCs w:val="30"/>
                <w:lang w:val="en-US"/>
              </w:rPr>
              <w:t>18,234</w:t>
            </w:r>
          </w:p>
        </w:tc>
        <w:tc>
          <w:tcPr>
            <w:tcW w:w="147" w:type="pct"/>
          </w:tcPr>
          <w:p w14:paraId="425F9F7B" w14:textId="77777777" w:rsidR="00BE3109" w:rsidRPr="00F065D7" w:rsidRDefault="00BE3109" w:rsidP="00BE310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69760C7F" w14:textId="796903F2" w:rsidR="00BE3109" w:rsidRPr="001C7C26" w:rsidRDefault="00BE3109" w:rsidP="00BE310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158</w:t>
            </w:r>
            <w:r w:rsidRPr="00014DE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710</w:t>
            </w:r>
          </w:p>
        </w:tc>
      </w:tr>
      <w:tr w:rsidR="00BE3109" w:rsidRPr="00F065D7" w14:paraId="4E8F7F9D" w14:textId="77777777" w:rsidTr="00A9102B">
        <w:tc>
          <w:tcPr>
            <w:tcW w:w="2088" w:type="pct"/>
          </w:tcPr>
          <w:p w14:paraId="1A92E7AA" w14:textId="77777777" w:rsidR="00BE3109" w:rsidRPr="00F065D7" w:rsidRDefault="00BE3109" w:rsidP="00BE3109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6818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632" w:type="pct"/>
          </w:tcPr>
          <w:p w14:paraId="10CE3802" w14:textId="77777777" w:rsidR="00BE3109" w:rsidRPr="00F065D7" w:rsidRDefault="00BE3109" w:rsidP="00BE3109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24750A2" w14:textId="77777777" w:rsidR="00BE3109" w:rsidRPr="00F065D7" w:rsidRDefault="00BE3109" w:rsidP="00BE310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14ED41A1" w14:textId="77777777" w:rsidR="00BE3109" w:rsidRPr="00F065D7" w:rsidRDefault="00BE3109" w:rsidP="00BE3109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CFB6ABE" w14:textId="77777777" w:rsidR="00BE3109" w:rsidRPr="00F065D7" w:rsidRDefault="00BE3109" w:rsidP="00BE310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043AF024" w14:textId="087D195F" w:rsidR="00BE3109" w:rsidRPr="00BD6887" w:rsidRDefault="00BE3109" w:rsidP="00BE3109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41B44F5" w14:textId="77777777" w:rsidR="00BE3109" w:rsidRPr="00F065D7" w:rsidRDefault="00BE3109" w:rsidP="00BE3109">
            <w:pPr>
              <w:pStyle w:val="BodyText"/>
              <w:tabs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05314778" w14:textId="4CC9562C" w:rsidR="00BE3109" w:rsidRPr="001C7C26" w:rsidRDefault="00BE3109" w:rsidP="00BE310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181</w:t>
            </w:r>
          </w:p>
        </w:tc>
      </w:tr>
      <w:tr w:rsidR="00BE3109" w:rsidRPr="00F065D7" w14:paraId="618B7ACC" w14:textId="77777777" w:rsidTr="00A9102B">
        <w:tc>
          <w:tcPr>
            <w:tcW w:w="2088" w:type="pct"/>
          </w:tcPr>
          <w:p w14:paraId="721F8CA3" w14:textId="77777777" w:rsidR="00BE3109" w:rsidRPr="00F065D7" w:rsidRDefault="00BE3109" w:rsidP="00BE3109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3F634AEB" w14:textId="77777777" w:rsidR="00BE3109" w:rsidRPr="00014DE2" w:rsidRDefault="00BE3109" w:rsidP="00BE3109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5F3DDD08" w14:textId="77777777" w:rsidR="00BE3109" w:rsidRPr="00F065D7" w:rsidRDefault="00BE3109" w:rsidP="00BE310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63555691" w14:textId="77777777" w:rsidR="00BE3109" w:rsidRPr="00F065D7" w:rsidRDefault="00BE3109" w:rsidP="00BE3109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BE6F0A2" w14:textId="77777777" w:rsidR="00BE3109" w:rsidRPr="00F065D7" w:rsidRDefault="00BE3109" w:rsidP="00BE310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45AA6FA3" w14:textId="77777777" w:rsidR="00BE3109" w:rsidRPr="002B1224" w:rsidRDefault="00BE3109" w:rsidP="00BE310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47" w:type="pct"/>
          </w:tcPr>
          <w:p w14:paraId="36899290" w14:textId="77777777" w:rsidR="00BE3109" w:rsidRPr="00F065D7" w:rsidRDefault="00BE3109" w:rsidP="00BE310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56C869B0" w14:textId="77777777" w:rsidR="00BE3109" w:rsidRPr="00F065D7" w:rsidRDefault="00BE3109" w:rsidP="00BE3109">
            <w:pPr>
              <w:pStyle w:val="BodyText"/>
              <w:tabs>
                <w:tab w:val="decimal" w:pos="567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E3109" w:rsidRPr="00F065D7" w14:paraId="08250E56" w14:textId="77777777" w:rsidTr="00A9102B">
        <w:tc>
          <w:tcPr>
            <w:tcW w:w="2088" w:type="pct"/>
          </w:tcPr>
          <w:p w14:paraId="52935099" w14:textId="77777777" w:rsidR="00BE3109" w:rsidRPr="00F065D7" w:rsidRDefault="00BE3109" w:rsidP="00BE3109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7887EDAC" w14:textId="77777777" w:rsidR="00BE3109" w:rsidRPr="00014DE2" w:rsidRDefault="00BE3109" w:rsidP="00BE3109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11B5D580" w14:textId="77777777" w:rsidR="00BE3109" w:rsidRPr="00F065D7" w:rsidRDefault="00BE3109" w:rsidP="00BE310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07CC4647" w14:textId="77777777" w:rsidR="00BE3109" w:rsidRPr="00F065D7" w:rsidRDefault="00BE3109" w:rsidP="00BE3109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2B0BCCD" w14:textId="77777777" w:rsidR="00BE3109" w:rsidRPr="00F065D7" w:rsidRDefault="00BE3109" w:rsidP="00BE310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1147E85B" w14:textId="77777777" w:rsidR="00BE3109" w:rsidRPr="002B1224" w:rsidRDefault="00BE3109" w:rsidP="00BE310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47" w:type="pct"/>
          </w:tcPr>
          <w:p w14:paraId="0EA9A368" w14:textId="77777777" w:rsidR="00BE3109" w:rsidRPr="00F065D7" w:rsidRDefault="00BE3109" w:rsidP="00BE310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CEE970A" w14:textId="77777777" w:rsidR="00BE3109" w:rsidRPr="00F065D7" w:rsidRDefault="00BE3109" w:rsidP="00BE3109">
            <w:pPr>
              <w:pStyle w:val="BodyText"/>
              <w:tabs>
                <w:tab w:val="decimal" w:pos="567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E3109" w:rsidRPr="00F065D7" w14:paraId="3458257B" w14:textId="77777777" w:rsidTr="00A9102B">
        <w:tc>
          <w:tcPr>
            <w:tcW w:w="2088" w:type="pct"/>
          </w:tcPr>
          <w:p w14:paraId="0E7DB84F" w14:textId="77777777" w:rsidR="00BE3109" w:rsidRPr="00F065D7" w:rsidRDefault="00BE3109" w:rsidP="00BE3109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08145717" w14:textId="77777777" w:rsidR="00BE3109" w:rsidRPr="00014DE2" w:rsidRDefault="00BE3109" w:rsidP="00BE3109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0F5DBD2A" w14:textId="77777777" w:rsidR="00BE3109" w:rsidRPr="00F065D7" w:rsidRDefault="00BE3109" w:rsidP="00BE310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1A2EA364" w14:textId="77777777" w:rsidR="00BE3109" w:rsidRPr="00F065D7" w:rsidRDefault="00BE3109" w:rsidP="00BE3109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A3EF079" w14:textId="77777777" w:rsidR="00BE3109" w:rsidRPr="00F065D7" w:rsidRDefault="00BE3109" w:rsidP="00BE310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2B9C0DD4" w14:textId="77777777" w:rsidR="00BE3109" w:rsidRPr="002B1224" w:rsidRDefault="00BE3109" w:rsidP="00BE310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47" w:type="pct"/>
          </w:tcPr>
          <w:p w14:paraId="1CCB3684" w14:textId="77777777" w:rsidR="00BE3109" w:rsidRPr="00F065D7" w:rsidRDefault="00BE3109" w:rsidP="00BE310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3AF717C8" w14:textId="77777777" w:rsidR="00BE3109" w:rsidRPr="00F065D7" w:rsidRDefault="00BE3109" w:rsidP="00BE3109">
            <w:pPr>
              <w:pStyle w:val="BodyText"/>
              <w:tabs>
                <w:tab w:val="decimal" w:pos="567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E3109" w:rsidRPr="00F065D7" w14:paraId="7471C1D6" w14:textId="77777777" w:rsidTr="00A9102B">
        <w:tc>
          <w:tcPr>
            <w:tcW w:w="2088" w:type="pct"/>
          </w:tcPr>
          <w:p w14:paraId="540E9FF4" w14:textId="77777777" w:rsidR="00BE3109" w:rsidRPr="00F065D7" w:rsidRDefault="00BE3109" w:rsidP="00BE3109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501B2E88" w14:textId="77777777" w:rsidR="00BE3109" w:rsidRPr="00014DE2" w:rsidRDefault="00BE3109" w:rsidP="00BE3109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3DD4EE8C" w14:textId="77777777" w:rsidR="00BE3109" w:rsidRPr="00F065D7" w:rsidRDefault="00BE3109" w:rsidP="00BE310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2CD05437" w14:textId="77777777" w:rsidR="00BE3109" w:rsidRPr="00F065D7" w:rsidRDefault="00BE3109" w:rsidP="00BE3109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F3B9646" w14:textId="77777777" w:rsidR="00BE3109" w:rsidRPr="00F065D7" w:rsidRDefault="00BE3109" w:rsidP="00BE310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3C00E288" w14:textId="77777777" w:rsidR="00BE3109" w:rsidRPr="002B1224" w:rsidRDefault="00BE3109" w:rsidP="00BE310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47" w:type="pct"/>
          </w:tcPr>
          <w:p w14:paraId="08FF52DA" w14:textId="77777777" w:rsidR="00BE3109" w:rsidRPr="00F065D7" w:rsidRDefault="00BE3109" w:rsidP="00BE310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461A27B2" w14:textId="77777777" w:rsidR="00BE3109" w:rsidRPr="00F065D7" w:rsidRDefault="00BE3109" w:rsidP="00BE3109">
            <w:pPr>
              <w:pStyle w:val="BodyText"/>
              <w:tabs>
                <w:tab w:val="decimal" w:pos="567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E3109" w:rsidRPr="00F065D7" w14:paraId="1D53A3CE" w14:textId="77777777" w:rsidTr="00A9102B">
        <w:tc>
          <w:tcPr>
            <w:tcW w:w="2088" w:type="pct"/>
          </w:tcPr>
          <w:p w14:paraId="7433F73A" w14:textId="77777777" w:rsidR="00BE3109" w:rsidRPr="00F065D7" w:rsidRDefault="00BE3109" w:rsidP="00BE3109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08A06349" w14:textId="77777777" w:rsidR="00BE3109" w:rsidRPr="00014DE2" w:rsidRDefault="00BE3109" w:rsidP="00BE3109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0C0D9AB3" w14:textId="77777777" w:rsidR="00BE3109" w:rsidRPr="00F065D7" w:rsidRDefault="00BE3109" w:rsidP="00BE310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00F47AD4" w14:textId="77777777" w:rsidR="00BE3109" w:rsidRPr="00F065D7" w:rsidRDefault="00BE3109" w:rsidP="00BE3109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E18DA87" w14:textId="77777777" w:rsidR="00BE3109" w:rsidRPr="00F065D7" w:rsidRDefault="00BE3109" w:rsidP="00BE310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5A8439C5" w14:textId="77777777" w:rsidR="00BE3109" w:rsidRPr="002B1224" w:rsidRDefault="00BE3109" w:rsidP="00BE310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47" w:type="pct"/>
          </w:tcPr>
          <w:p w14:paraId="1DA91FDF" w14:textId="77777777" w:rsidR="00BE3109" w:rsidRPr="00F065D7" w:rsidRDefault="00BE3109" w:rsidP="00BE310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C3877AA" w14:textId="77777777" w:rsidR="00BE3109" w:rsidRPr="00F065D7" w:rsidRDefault="00BE3109" w:rsidP="00BE3109">
            <w:pPr>
              <w:pStyle w:val="BodyText"/>
              <w:tabs>
                <w:tab w:val="decimal" w:pos="567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E3109" w:rsidRPr="00F065D7" w14:paraId="54906F80" w14:textId="77777777" w:rsidTr="00A9102B">
        <w:tc>
          <w:tcPr>
            <w:tcW w:w="2088" w:type="pct"/>
          </w:tcPr>
          <w:p w14:paraId="17D421F5" w14:textId="77777777" w:rsidR="00BE3109" w:rsidRPr="00F065D7" w:rsidRDefault="00BE3109" w:rsidP="00BE3109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40277138" w14:textId="77777777" w:rsidR="00BE3109" w:rsidRPr="00014DE2" w:rsidRDefault="00BE3109" w:rsidP="00BE3109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442F5A8B" w14:textId="77777777" w:rsidR="00BE3109" w:rsidRPr="00F065D7" w:rsidRDefault="00BE3109" w:rsidP="00BE310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67B1613B" w14:textId="77777777" w:rsidR="00BE3109" w:rsidRPr="00F065D7" w:rsidRDefault="00BE3109" w:rsidP="00BE3109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AEC135D" w14:textId="77777777" w:rsidR="00BE3109" w:rsidRPr="00F065D7" w:rsidRDefault="00BE3109" w:rsidP="00BE310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6DAFA515" w14:textId="77777777" w:rsidR="00BE3109" w:rsidRPr="002B1224" w:rsidRDefault="00BE3109" w:rsidP="00BE310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47" w:type="pct"/>
          </w:tcPr>
          <w:p w14:paraId="065D0FB8" w14:textId="77777777" w:rsidR="00BE3109" w:rsidRPr="00F065D7" w:rsidRDefault="00BE3109" w:rsidP="00BE310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3B30A756" w14:textId="77777777" w:rsidR="00BE3109" w:rsidRPr="00F065D7" w:rsidRDefault="00BE3109" w:rsidP="00BE3109">
            <w:pPr>
              <w:pStyle w:val="BodyText"/>
              <w:tabs>
                <w:tab w:val="decimal" w:pos="567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E3109" w:rsidRPr="00F065D7" w14:paraId="695B7DA5" w14:textId="77777777" w:rsidTr="00A9102B">
        <w:tc>
          <w:tcPr>
            <w:tcW w:w="2088" w:type="pct"/>
          </w:tcPr>
          <w:p w14:paraId="3EF2D999" w14:textId="77777777" w:rsidR="00BE3109" w:rsidRPr="00F065D7" w:rsidRDefault="00BE3109" w:rsidP="00BE310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065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การร่วมค้า</w:t>
            </w:r>
          </w:p>
        </w:tc>
        <w:tc>
          <w:tcPr>
            <w:tcW w:w="632" w:type="pct"/>
          </w:tcPr>
          <w:p w14:paraId="0592953B" w14:textId="77777777" w:rsidR="00BE3109" w:rsidRPr="00F065D7" w:rsidRDefault="00BE3109" w:rsidP="00BE310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6373B952" w14:textId="77777777" w:rsidR="00BE3109" w:rsidRPr="00F065D7" w:rsidRDefault="00BE3109" w:rsidP="00BE310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6999642A" w14:textId="77777777" w:rsidR="00BE3109" w:rsidRPr="00F065D7" w:rsidRDefault="00BE3109" w:rsidP="00BE310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3CA4963F" w14:textId="77777777" w:rsidR="00BE3109" w:rsidRPr="00F065D7" w:rsidRDefault="00BE3109" w:rsidP="00BE310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1124B373" w14:textId="77777777" w:rsidR="00BE3109" w:rsidRPr="00F065D7" w:rsidRDefault="00BE3109" w:rsidP="00BE310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4804FDF8" w14:textId="77777777" w:rsidR="00BE3109" w:rsidRPr="00F065D7" w:rsidRDefault="00BE3109" w:rsidP="00BE310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028FFFF8" w14:textId="77777777" w:rsidR="00BE3109" w:rsidRPr="00F065D7" w:rsidRDefault="00BE3109" w:rsidP="00BE310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E3109" w:rsidRPr="00F065D7" w14:paraId="724DC4F8" w14:textId="77777777" w:rsidTr="00A9102B">
        <w:tc>
          <w:tcPr>
            <w:tcW w:w="2088" w:type="pct"/>
          </w:tcPr>
          <w:p w14:paraId="75F017C1" w14:textId="77777777" w:rsidR="00BE3109" w:rsidRPr="00F065D7" w:rsidRDefault="00BE3109" w:rsidP="00BE310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32" w:type="pct"/>
          </w:tcPr>
          <w:p w14:paraId="16CC3EC7" w14:textId="324D982A" w:rsidR="00BE3109" w:rsidRPr="00CD5A6F" w:rsidRDefault="00BE3109" w:rsidP="00BE310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E3109">
              <w:rPr>
                <w:rFonts w:ascii="Angsana New" w:hAnsi="Angsana New"/>
                <w:sz w:val="30"/>
                <w:szCs w:val="30"/>
              </w:rPr>
              <w:t>601,606</w:t>
            </w:r>
          </w:p>
        </w:tc>
        <w:tc>
          <w:tcPr>
            <w:tcW w:w="145" w:type="pct"/>
          </w:tcPr>
          <w:p w14:paraId="34910EEB" w14:textId="77777777" w:rsidR="00BE3109" w:rsidRPr="00F065D7" w:rsidRDefault="00BE3109" w:rsidP="00BE310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3BF610CF" w14:textId="01AF5688" w:rsidR="00BE3109" w:rsidRPr="007C5040" w:rsidRDefault="00BE3109" w:rsidP="00BE310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1359">
              <w:rPr>
                <w:rFonts w:ascii="Angsana New" w:hAnsi="Angsana New"/>
                <w:sz w:val="30"/>
                <w:szCs w:val="30"/>
                <w:lang w:val="en-US"/>
              </w:rPr>
              <w:t>310,951</w:t>
            </w:r>
          </w:p>
        </w:tc>
        <w:tc>
          <w:tcPr>
            <w:tcW w:w="145" w:type="pct"/>
          </w:tcPr>
          <w:p w14:paraId="69EF9AF5" w14:textId="77777777" w:rsidR="00BE3109" w:rsidRPr="00F065D7" w:rsidRDefault="00BE3109" w:rsidP="00BE310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281886F7" w14:textId="611625C3" w:rsidR="00BE3109" w:rsidRPr="00BE3109" w:rsidRDefault="00BE3109" w:rsidP="00BE310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3109">
              <w:rPr>
                <w:rFonts w:ascii="Angsana New" w:hAnsi="Angsana New"/>
                <w:sz w:val="30"/>
                <w:szCs w:val="30"/>
                <w:lang w:val="en-US"/>
              </w:rPr>
              <w:t>2,197,041</w:t>
            </w:r>
          </w:p>
        </w:tc>
        <w:tc>
          <w:tcPr>
            <w:tcW w:w="147" w:type="pct"/>
          </w:tcPr>
          <w:p w14:paraId="4FFE8307" w14:textId="77777777" w:rsidR="00BE3109" w:rsidRPr="00F065D7" w:rsidRDefault="00BE3109" w:rsidP="00BE3109">
            <w:pPr>
              <w:pStyle w:val="BodyText"/>
              <w:tabs>
                <w:tab w:val="decimal" w:pos="91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1F58074" w14:textId="1733D31E" w:rsidR="00BE3109" w:rsidRPr="007C5040" w:rsidRDefault="00BE3109" w:rsidP="00BE310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7C504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115</w:t>
            </w:r>
            <w:r w:rsidRPr="007C504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501</w:t>
            </w:r>
          </w:p>
        </w:tc>
      </w:tr>
      <w:tr w:rsidR="00BE3109" w:rsidRPr="00F065D7" w14:paraId="51CE695F" w14:textId="77777777" w:rsidTr="00A9102B">
        <w:tc>
          <w:tcPr>
            <w:tcW w:w="2088" w:type="pct"/>
          </w:tcPr>
          <w:p w14:paraId="2C8A4E6A" w14:textId="77777777" w:rsidR="00BE3109" w:rsidRPr="00F065D7" w:rsidRDefault="00BE3109" w:rsidP="00BE3109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32" w:type="pct"/>
          </w:tcPr>
          <w:p w14:paraId="50EEF6C6" w14:textId="65D347F7" w:rsidR="00BE3109" w:rsidRPr="00CD5A6F" w:rsidRDefault="00BE3109" w:rsidP="00BE310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E3109">
              <w:rPr>
                <w:rFonts w:ascii="Angsana New" w:hAnsi="Angsana New"/>
                <w:sz w:val="30"/>
                <w:szCs w:val="30"/>
              </w:rPr>
              <w:t>964,584</w:t>
            </w:r>
          </w:p>
        </w:tc>
        <w:tc>
          <w:tcPr>
            <w:tcW w:w="145" w:type="pct"/>
          </w:tcPr>
          <w:p w14:paraId="7A7DE198" w14:textId="77777777" w:rsidR="00BE3109" w:rsidRPr="00F065D7" w:rsidRDefault="00BE3109" w:rsidP="00BE310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4A4471FD" w14:textId="3E975FC5" w:rsidR="00BE3109" w:rsidRPr="007C5040" w:rsidRDefault="00BE3109" w:rsidP="00BE310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829</w:t>
            </w:r>
            <w:r w:rsidRPr="007C504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763</w:t>
            </w:r>
          </w:p>
        </w:tc>
        <w:tc>
          <w:tcPr>
            <w:tcW w:w="145" w:type="pct"/>
          </w:tcPr>
          <w:p w14:paraId="3ED5D4CC" w14:textId="77777777" w:rsidR="00BE3109" w:rsidRPr="00F065D7" w:rsidRDefault="00BE3109" w:rsidP="00BE310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</w:tcPr>
          <w:p w14:paraId="2C516071" w14:textId="29B38481" w:rsidR="00BE3109" w:rsidRPr="00BE3109" w:rsidRDefault="00BE3109" w:rsidP="00BE310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3109">
              <w:rPr>
                <w:rFonts w:ascii="Angsana New" w:hAnsi="Angsana New"/>
                <w:sz w:val="30"/>
                <w:szCs w:val="30"/>
                <w:lang w:val="en-US"/>
              </w:rPr>
              <w:t>295,733</w:t>
            </w:r>
          </w:p>
        </w:tc>
        <w:tc>
          <w:tcPr>
            <w:tcW w:w="147" w:type="pct"/>
          </w:tcPr>
          <w:p w14:paraId="48ED89B8" w14:textId="77777777" w:rsidR="00BE3109" w:rsidRPr="00F065D7" w:rsidRDefault="00BE3109" w:rsidP="00BE310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5BC93A4C" w14:textId="3A36DB19" w:rsidR="00BE3109" w:rsidRPr="007C5040" w:rsidRDefault="00BE3109" w:rsidP="00BE310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239</w:t>
            </w:r>
            <w:r w:rsidRPr="007C504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313</w:t>
            </w:r>
          </w:p>
        </w:tc>
      </w:tr>
      <w:tr w:rsidR="00BE3109" w:rsidRPr="00F065D7" w14:paraId="7B697E9E" w14:textId="77777777" w:rsidTr="00A9102B">
        <w:tc>
          <w:tcPr>
            <w:tcW w:w="2088" w:type="pct"/>
          </w:tcPr>
          <w:p w14:paraId="76AD53B3" w14:textId="77777777" w:rsidR="00BE3109" w:rsidRPr="00F065D7" w:rsidRDefault="00BE3109" w:rsidP="00BE3109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32" w:type="pct"/>
          </w:tcPr>
          <w:p w14:paraId="7270F355" w14:textId="757CBE39" w:rsidR="00BE3109" w:rsidRPr="00F065D7" w:rsidRDefault="00BE3109" w:rsidP="00BE3109">
            <w:pPr>
              <w:pStyle w:val="BodyText"/>
              <w:tabs>
                <w:tab w:val="decimal" w:pos="636"/>
              </w:tabs>
              <w:spacing w:after="0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2340713" w14:textId="77777777" w:rsidR="00BE3109" w:rsidRPr="00F065D7" w:rsidRDefault="00BE3109" w:rsidP="00BE310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</w:tcPr>
          <w:p w14:paraId="51006634" w14:textId="5041E388" w:rsidR="00BE3109" w:rsidRPr="00CD5A6F" w:rsidRDefault="00BE3109" w:rsidP="00BE3109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504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175DADF0" w14:textId="77777777" w:rsidR="00BE3109" w:rsidRPr="00F065D7" w:rsidRDefault="00BE3109" w:rsidP="00BE310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</w:tcPr>
          <w:p w14:paraId="7FE689E1" w14:textId="66EF1A75" w:rsidR="00BE3109" w:rsidRPr="00BE3109" w:rsidRDefault="00BE3109" w:rsidP="00BE310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3109">
              <w:rPr>
                <w:rFonts w:ascii="Angsana New" w:hAnsi="Angsana New"/>
                <w:sz w:val="30"/>
                <w:szCs w:val="30"/>
                <w:lang w:val="en-US"/>
              </w:rPr>
              <w:t>285,474</w:t>
            </w:r>
          </w:p>
        </w:tc>
        <w:tc>
          <w:tcPr>
            <w:tcW w:w="147" w:type="pct"/>
          </w:tcPr>
          <w:p w14:paraId="4A4477B2" w14:textId="77777777" w:rsidR="00BE3109" w:rsidRPr="00F065D7" w:rsidRDefault="00BE3109" w:rsidP="00BE310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3FB0C45A" w14:textId="65802692" w:rsidR="00BE3109" w:rsidRPr="00F065D7" w:rsidRDefault="00BE3109" w:rsidP="00BE310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115</w:t>
            </w:r>
            <w:r w:rsidRPr="007C504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052</w:t>
            </w:r>
          </w:p>
        </w:tc>
      </w:tr>
      <w:tr w:rsidR="00BE3109" w:rsidRPr="00F065D7" w14:paraId="7C16FEE6" w14:textId="77777777" w:rsidTr="00A9102B">
        <w:tc>
          <w:tcPr>
            <w:tcW w:w="2088" w:type="pct"/>
          </w:tcPr>
          <w:p w14:paraId="192B7002" w14:textId="77777777" w:rsidR="00BE3109" w:rsidRPr="00F065D7" w:rsidRDefault="00BE3109" w:rsidP="00BE3109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32" w:type="pct"/>
          </w:tcPr>
          <w:p w14:paraId="3274B2E7" w14:textId="4D9A7556" w:rsidR="00BE3109" w:rsidRPr="00F065D7" w:rsidRDefault="00BE3109" w:rsidP="00BE3109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20007E8" w14:textId="77777777" w:rsidR="00BE3109" w:rsidRPr="00F065D7" w:rsidRDefault="00BE3109" w:rsidP="00BE310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</w:tcPr>
          <w:p w14:paraId="163C2DC5" w14:textId="0AC2B685" w:rsidR="00BE3109" w:rsidRPr="007C5040" w:rsidRDefault="00BE3109" w:rsidP="00BE310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135</w:t>
            </w:r>
          </w:p>
        </w:tc>
        <w:tc>
          <w:tcPr>
            <w:tcW w:w="145" w:type="pct"/>
          </w:tcPr>
          <w:p w14:paraId="1DB493EB" w14:textId="77777777" w:rsidR="00BE3109" w:rsidRPr="00F065D7" w:rsidRDefault="00BE3109" w:rsidP="00BE310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</w:tcPr>
          <w:p w14:paraId="339B5E70" w14:textId="7DD6F349" w:rsidR="00BE3109" w:rsidRPr="00BE3109" w:rsidRDefault="00BE3109" w:rsidP="00BE3109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310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14:paraId="6A82ADC6" w14:textId="77777777" w:rsidR="00BE3109" w:rsidRPr="00F065D7" w:rsidRDefault="00BE3109" w:rsidP="00BE310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325182E3" w14:textId="00549CBD" w:rsidR="00BE3109" w:rsidRPr="007C5040" w:rsidRDefault="00BE3109" w:rsidP="00BE310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135</w:t>
            </w:r>
          </w:p>
        </w:tc>
      </w:tr>
      <w:tr w:rsidR="00BE3109" w:rsidRPr="00F065D7" w14:paraId="7F79F054" w14:textId="77777777" w:rsidTr="00A9102B">
        <w:tc>
          <w:tcPr>
            <w:tcW w:w="2088" w:type="pct"/>
          </w:tcPr>
          <w:p w14:paraId="193DC5DA" w14:textId="77777777" w:rsidR="00BE3109" w:rsidRPr="00F065D7" w:rsidRDefault="00BE3109" w:rsidP="00BE3109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32" w:type="pct"/>
          </w:tcPr>
          <w:p w14:paraId="71DBFF41" w14:textId="2ECB654B" w:rsidR="00BE3109" w:rsidRPr="00CA0121" w:rsidRDefault="00BE3109" w:rsidP="00BE310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E3109">
              <w:rPr>
                <w:rFonts w:ascii="Angsana New" w:hAnsi="Angsana New"/>
                <w:sz w:val="30"/>
                <w:szCs w:val="30"/>
              </w:rPr>
              <w:t>9,968</w:t>
            </w:r>
          </w:p>
        </w:tc>
        <w:tc>
          <w:tcPr>
            <w:tcW w:w="145" w:type="pct"/>
          </w:tcPr>
          <w:p w14:paraId="1FDC5042" w14:textId="77777777" w:rsidR="00BE3109" w:rsidRPr="00CA0121" w:rsidRDefault="00BE3109" w:rsidP="00BE310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61FFC054" w14:textId="6AE0C52F" w:rsidR="00BE3109" w:rsidRPr="007C5040" w:rsidRDefault="00BE3109" w:rsidP="00BE310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7C504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707</w:t>
            </w:r>
          </w:p>
        </w:tc>
        <w:tc>
          <w:tcPr>
            <w:tcW w:w="145" w:type="pct"/>
          </w:tcPr>
          <w:p w14:paraId="2B8233E1" w14:textId="77777777" w:rsidR="00BE3109" w:rsidRPr="00CA0121" w:rsidRDefault="00BE3109" w:rsidP="00BE310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3D0CFEA7" w14:textId="3A40303B" w:rsidR="00BE3109" w:rsidRPr="00CA0121" w:rsidRDefault="00BE3109" w:rsidP="00BE310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3109">
              <w:rPr>
                <w:rFonts w:ascii="Angsana New" w:hAnsi="Angsana New"/>
                <w:sz w:val="30"/>
                <w:szCs w:val="30"/>
                <w:lang w:val="en-US"/>
              </w:rPr>
              <w:t>9,325</w:t>
            </w:r>
          </w:p>
        </w:tc>
        <w:tc>
          <w:tcPr>
            <w:tcW w:w="147" w:type="pct"/>
          </w:tcPr>
          <w:p w14:paraId="3692242F" w14:textId="77777777" w:rsidR="00BE3109" w:rsidRPr="00CA0121" w:rsidRDefault="00BE3109" w:rsidP="00BE310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F82FEE9" w14:textId="490DAF23" w:rsidR="00BE3109" w:rsidRPr="00CA0121" w:rsidRDefault="00BE3109" w:rsidP="00BE310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D5095A">
              <w:rPr>
                <w:rFonts w:ascii="Angsana New" w:hAnsi="Angsana New"/>
                <w:sz w:val="30"/>
                <w:szCs w:val="30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658</w:t>
            </w:r>
          </w:p>
        </w:tc>
      </w:tr>
      <w:tr w:rsidR="00BE3109" w:rsidRPr="00F065D7" w14:paraId="25F3681F" w14:textId="77777777" w:rsidTr="00A9102B">
        <w:tc>
          <w:tcPr>
            <w:tcW w:w="2088" w:type="pct"/>
          </w:tcPr>
          <w:p w14:paraId="0405D5DC" w14:textId="77777777" w:rsidR="00BE3109" w:rsidRPr="00F065D7" w:rsidRDefault="00BE3109" w:rsidP="00BE3109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32" w:type="pct"/>
          </w:tcPr>
          <w:p w14:paraId="6EE9F877" w14:textId="4BF9BF9E" w:rsidR="00BE3109" w:rsidRPr="00CA0121" w:rsidRDefault="00BE3109" w:rsidP="00BE3109">
            <w:pPr>
              <w:pStyle w:val="BodyText"/>
              <w:tabs>
                <w:tab w:val="decimal" w:pos="636"/>
              </w:tabs>
              <w:spacing w:after="0"/>
              <w:ind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20EDD921" w14:textId="77777777" w:rsidR="00BE3109" w:rsidRPr="00CA0121" w:rsidRDefault="00BE3109" w:rsidP="00BE310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</w:tcPr>
          <w:p w14:paraId="5FAF900B" w14:textId="4BF9971B" w:rsidR="00BE3109" w:rsidRPr="00CA0121" w:rsidRDefault="00BE3109" w:rsidP="00BE310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340</w:t>
            </w:r>
          </w:p>
        </w:tc>
        <w:tc>
          <w:tcPr>
            <w:tcW w:w="145" w:type="pct"/>
          </w:tcPr>
          <w:p w14:paraId="6D35D3A7" w14:textId="77777777" w:rsidR="00BE3109" w:rsidRPr="00CA0121" w:rsidRDefault="00BE3109" w:rsidP="00BE310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4505AFD2" w14:textId="4B8712E3" w:rsidR="00BE3109" w:rsidRPr="00CA0121" w:rsidRDefault="00BE3109" w:rsidP="00BE3109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310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14:paraId="0636D266" w14:textId="77777777" w:rsidR="00BE3109" w:rsidRPr="00CA0121" w:rsidRDefault="00BE3109" w:rsidP="00BE310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003254FF" w14:textId="2D04BF90" w:rsidR="00BE3109" w:rsidRPr="00CA0121" w:rsidRDefault="00BE3109" w:rsidP="00BE3109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E3109" w:rsidRPr="00F065D7" w14:paraId="11A70006" w14:textId="77777777" w:rsidTr="00A9102B">
        <w:tc>
          <w:tcPr>
            <w:tcW w:w="2088" w:type="pct"/>
          </w:tcPr>
          <w:p w14:paraId="0128455A" w14:textId="76EC14E3" w:rsidR="00BE3109" w:rsidRPr="00F065D7" w:rsidRDefault="00BE3109" w:rsidP="00BE3109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6818">
              <w:rPr>
                <w:rFonts w:ascii="Angsana New" w:hAnsi="Angsana New" w:hint="cs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632" w:type="pct"/>
          </w:tcPr>
          <w:p w14:paraId="00F94692" w14:textId="05BC135D" w:rsidR="00BE3109" w:rsidRPr="00CA0121" w:rsidRDefault="00BE3109" w:rsidP="00BE310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3109">
              <w:rPr>
                <w:rFonts w:ascii="Angsana New" w:hAnsi="Angsana New"/>
                <w:sz w:val="30"/>
                <w:szCs w:val="30"/>
                <w:lang w:val="en-US"/>
              </w:rPr>
              <w:t>3,339</w:t>
            </w:r>
          </w:p>
        </w:tc>
        <w:tc>
          <w:tcPr>
            <w:tcW w:w="145" w:type="pct"/>
          </w:tcPr>
          <w:p w14:paraId="7614FD58" w14:textId="77777777" w:rsidR="00BE3109" w:rsidRPr="00CA0121" w:rsidRDefault="00BE3109" w:rsidP="00BE310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</w:tcPr>
          <w:p w14:paraId="1E48080D" w14:textId="59EA3DA7" w:rsidR="00BE3109" w:rsidRPr="00C819B9" w:rsidRDefault="00BE3109" w:rsidP="00BE3109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4C69953E" w14:textId="77777777" w:rsidR="00BE3109" w:rsidRPr="00CA0121" w:rsidRDefault="00BE3109" w:rsidP="00BE310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098F400C" w14:textId="1BC8E9BF" w:rsidR="00BE3109" w:rsidRPr="00BE3109" w:rsidRDefault="00BE3109" w:rsidP="00BE310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3109">
              <w:rPr>
                <w:rFonts w:ascii="Angsana New" w:hAnsi="Angsana New"/>
                <w:sz w:val="30"/>
                <w:szCs w:val="30"/>
                <w:lang w:val="en-US"/>
              </w:rPr>
              <w:t>3,339</w:t>
            </w:r>
          </w:p>
        </w:tc>
        <w:tc>
          <w:tcPr>
            <w:tcW w:w="147" w:type="pct"/>
          </w:tcPr>
          <w:p w14:paraId="5798BBA3" w14:textId="77777777" w:rsidR="00BE3109" w:rsidRPr="00CA0121" w:rsidRDefault="00BE3109" w:rsidP="00BE310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9634DA9" w14:textId="0A4C0CCF" w:rsidR="00BE3109" w:rsidRDefault="00BE3109" w:rsidP="00BE3109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E3109" w:rsidRPr="00F065D7" w14:paraId="1C6D1C0B" w14:textId="77777777" w:rsidTr="00A9102B">
        <w:tc>
          <w:tcPr>
            <w:tcW w:w="2088" w:type="pct"/>
          </w:tcPr>
          <w:p w14:paraId="05EE2A8F" w14:textId="77777777" w:rsidR="00BE3109" w:rsidRPr="00F065D7" w:rsidRDefault="00BE3109" w:rsidP="00BE3109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1CE361C7" w14:textId="77777777" w:rsidR="00BE3109" w:rsidRPr="00CA0121" w:rsidRDefault="00BE3109" w:rsidP="00BE310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" w:type="pct"/>
          </w:tcPr>
          <w:p w14:paraId="5A2AE11D" w14:textId="77777777" w:rsidR="00BE3109" w:rsidRPr="00CA0121" w:rsidRDefault="00BE3109" w:rsidP="00BE310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2" w:type="pct"/>
          </w:tcPr>
          <w:p w14:paraId="3A0AFCDD" w14:textId="77777777" w:rsidR="00BE3109" w:rsidRPr="00CA0121" w:rsidRDefault="00BE3109" w:rsidP="00BE310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" w:type="pct"/>
          </w:tcPr>
          <w:p w14:paraId="52937044" w14:textId="77777777" w:rsidR="00BE3109" w:rsidRPr="00CA0121" w:rsidRDefault="00BE3109" w:rsidP="00BE310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1" w:type="pct"/>
          </w:tcPr>
          <w:p w14:paraId="7D46D391" w14:textId="1B3F9B7F" w:rsidR="00BE3109" w:rsidRPr="00BE3109" w:rsidRDefault="00BE3109" w:rsidP="00BE310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212F4CFA" w14:textId="77777777" w:rsidR="00BE3109" w:rsidRPr="00CA0121" w:rsidRDefault="00BE3109" w:rsidP="00BE310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0" w:type="pct"/>
          </w:tcPr>
          <w:p w14:paraId="2EA8CA7E" w14:textId="77777777" w:rsidR="00BE3109" w:rsidRPr="00CA0121" w:rsidRDefault="00BE3109" w:rsidP="00BE3109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E3109" w:rsidRPr="00F065D7" w14:paraId="5BBE9AF1" w14:textId="77777777" w:rsidTr="00A9102B">
        <w:tc>
          <w:tcPr>
            <w:tcW w:w="2088" w:type="pct"/>
            <w:shd w:val="clear" w:color="auto" w:fill="FFFFFF"/>
          </w:tcPr>
          <w:p w14:paraId="20D9846D" w14:textId="77777777" w:rsidR="00BE3109" w:rsidRPr="00F065D7" w:rsidRDefault="00BE3109" w:rsidP="00BE3109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32" w:type="pct"/>
          </w:tcPr>
          <w:p w14:paraId="53BA0670" w14:textId="77777777" w:rsidR="00BE3109" w:rsidRPr="00CA0121" w:rsidRDefault="00BE3109" w:rsidP="00BE310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2295E369" w14:textId="77777777" w:rsidR="00BE3109" w:rsidRPr="00CA0121" w:rsidRDefault="00BE3109" w:rsidP="00BE310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</w:tcPr>
          <w:p w14:paraId="6B41FC1F" w14:textId="77777777" w:rsidR="00BE3109" w:rsidRPr="00CA0121" w:rsidRDefault="00BE3109" w:rsidP="00BE310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5D722E51" w14:textId="77777777" w:rsidR="00BE3109" w:rsidRPr="00CA0121" w:rsidRDefault="00BE3109" w:rsidP="00BE310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</w:tcPr>
          <w:p w14:paraId="0067B96A" w14:textId="77777777" w:rsidR="00BE3109" w:rsidRPr="00CA0121" w:rsidRDefault="00BE3109" w:rsidP="00BE3109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640BEC6" w14:textId="77777777" w:rsidR="00BE3109" w:rsidRPr="00CA0121" w:rsidRDefault="00BE3109" w:rsidP="00BE310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CE36C4E" w14:textId="77777777" w:rsidR="00BE3109" w:rsidRPr="00CA0121" w:rsidRDefault="00BE3109" w:rsidP="00BE3109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3109" w:rsidRPr="00F065D7" w14:paraId="1B83428B" w14:textId="77777777" w:rsidTr="00A9102B">
        <w:tc>
          <w:tcPr>
            <w:tcW w:w="2088" w:type="pct"/>
            <w:shd w:val="clear" w:color="auto" w:fill="FFFFFF"/>
          </w:tcPr>
          <w:p w14:paraId="3A4AE8A4" w14:textId="77777777" w:rsidR="00BE3109" w:rsidRPr="00951309" w:rsidRDefault="00BE3109" w:rsidP="00BE310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1309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32" w:type="pct"/>
          </w:tcPr>
          <w:p w14:paraId="66CBB44B" w14:textId="646B4598" w:rsidR="00BE3109" w:rsidRPr="00951309" w:rsidRDefault="00BE3109" w:rsidP="00BE310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45" w:type="pct"/>
          </w:tcPr>
          <w:p w14:paraId="2FD07D7C" w14:textId="77777777" w:rsidR="00BE3109" w:rsidRPr="00951309" w:rsidRDefault="00BE3109" w:rsidP="00BE310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</w:tcPr>
          <w:p w14:paraId="6C6AC886" w14:textId="44DA2119" w:rsidR="00BE3109" w:rsidRPr="00951309" w:rsidRDefault="00BE3109" w:rsidP="00BE310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</w:p>
        </w:tc>
        <w:tc>
          <w:tcPr>
            <w:tcW w:w="145" w:type="pct"/>
          </w:tcPr>
          <w:p w14:paraId="579BABA6" w14:textId="77777777" w:rsidR="00BE3109" w:rsidRPr="00951309" w:rsidRDefault="00BE3109" w:rsidP="00BE310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</w:tcPr>
          <w:p w14:paraId="0A14D999" w14:textId="0259CD69" w:rsidR="00BE3109" w:rsidRPr="00951309" w:rsidRDefault="00BE3109" w:rsidP="00BE3109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CEC7156" w14:textId="77777777" w:rsidR="00BE3109" w:rsidRPr="00951309" w:rsidRDefault="00BE3109" w:rsidP="00BE310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5C4D744" w14:textId="21E95392" w:rsidR="00BE3109" w:rsidRPr="00951309" w:rsidRDefault="00BE3109" w:rsidP="00BE3109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BE3109" w:rsidRPr="00F065D7" w14:paraId="7637ECE8" w14:textId="77777777" w:rsidTr="00A9102B">
        <w:tc>
          <w:tcPr>
            <w:tcW w:w="2088" w:type="pct"/>
            <w:shd w:val="clear" w:color="auto" w:fill="FFFFFF"/>
          </w:tcPr>
          <w:p w14:paraId="159C8546" w14:textId="77777777" w:rsidR="00BE3109" w:rsidRPr="00F065D7" w:rsidRDefault="00BE3109" w:rsidP="00BE3109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จ่ายภาระค่าเช่า</w:t>
            </w:r>
          </w:p>
        </w:tc>
        <w:tc>
          <w:tcPr>
            <w:tcW w:w="632" w:type="pct"/>
          </w:tcPr>
          <w:p w14:paraId="30B17971" w14:textId="7D9C6039" w:rsidR="00BE3109" w:rsidRPr="00CA0121" w:rsidRDefault="00BE3109" w:rsidP="00BE310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3109">
              <w:rPr>
                <w:rFonts w:ascii="Angsana New" w:hAnsi="Angsana New"/>
                <w:sz w:val="30"/>
                <w:szCs w:val="30"/>
                <w:lang w:val="en-US"/>
              </w:rPr>
              <w:t>5,400</w:t>
            </w:r>
          </w:p>
        </w:tc>
        <w:tc>
          <w:tcPr>
            <w:tcW w:w="145" w:type="pct"/>
          </w:tcPr>
          <w:p w14:paraId="238CA192" w14:textId="77777777" w:rsidR="00BE3109" w:rsidRPr="00CA0121" w:rsidRDefault="00BE3109" w:rsidP="00BE310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651F1662" w14:textId="4938EEA7" w:rsidR="00BE3109" w:rsidRPr="00CA0121" w:rsidRDefault="00BE3109" w:rsidP="00BE310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5,400</w:t>
            </w:r>
          </w:p>
        </w:tc>
        <w:tc>
          <w:tcPr>
            <w:tcW w:w="145" w:type="pct"/>
          </w:tcPr>
          <w:p w14:paraId="74AA9E37" w14:textId="77777777" w:rsidR="00BE3109" w:rsidRPr="00CA0121" w:rsidRDefault="00BE3109" w:rsidP="00BE310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5084A468" w14:textId="1DABD731" w:rsidR="00BE3109" w:rsidRPr="00CA0121" w:rsidRDefault="00BE3109" w:rsidP="00BE310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E3109">
              <w:rPr>
                <w:rFonts w:ascii="Angsana New" w:hAnsi="Angsana New"/>
                <w:sz w:val="30"/>
                <w:szCs w:val="30"/>
              </w:rPr>
              <w:t>5,400</w:t>
            </w:r>
          </w:p>
        </w:tc>
        <w:tc>
          <w:tcPr>
            <w:tcW w:w="147" w:type="pct"/>
          </w:tcPr>
          <w:p w14:paraId="0BA41083" w14:textId="77777777" w:rsidR="00BE3109" w:rsidRPr="00CA0121" w:rsidRDefault="00BE3109" w:rsidP="00BE310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301A2631" w14:textId="5A34039D" w:rsidR="00BE3109" w:rsidRPr="00CA0121" w:rsidRDefault="00BE3109" w:rsidP="00BE310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5,400</w:t>
            </w:r>
          </w:p>
        </w:tc>
      </w:tr>
      <w:tr w:rsidR="00BE3109" w:rsidRPr="00F065D7" w14:paraId="5DA5D8E6" w14:textId="77777777" w:rsidTr="00A9102B">
        <w:tc>
          <w:tcPr>
            <w:tcW w:w="2088" w:type="pct"/>
            <w:shd w:val="clear" w:color="auto" w:fill="FFFFFF"/>
          </w:tcPr>
          <w:p w14:paraId="5A886895" w14:textId="77777777" w:rsidR="00BE3109" w:rsidRPr="00F065D7" w:rsidRDefault="00BE3109" w:rsidP="00BE3109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  <w:r w:rsidRPr="00F065D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632" w:type="pct"/>
          </w:tcPr>
          <w:p w14:paraId="3E20EFF9" w14:textId="77777777" w:rsidR="00BE3109" w:rsidRPr="00CA0121" w:rsidRDefault="00BE3109" w:rsidP="00BE310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0A3071D" w14:textId="77777777" w:rsidR="00BE3109" w:rsidRPr="00CA0121" w:rsidRDefault="00BE3109" w:rsidP="00BE310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5954AD57" w14:textId="77777777" w:rsidR="00BE3109" w:rsidRPr="00CA0121" w:rsidRDefault="00BE3109" w:rsidP="00BE310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08AB93A" w14:textId="77777777" w:rsidR="00BE3109" w:rsidRPr="00CA0121" w:rsidRDefault="00BE3109" w:rsidP="00BE310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04F098A7" w14:textId="77777777" w:rsidR="00BE3109" w:rsidRPr="00CA0121" w:rsidRDefault="00BE3109" w:rsidP="00BE3109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D1CE316" w14:textId="77777777" w:rsidR="00BE3109" w:rsidRPr="00CA0121" w:rsidRDefault="00BE3109" w:rsidP="00BE3109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840811B" w14:textId="77777777" w:rsidR="00BE3109" w:rsidRPr="00CA0121" w:rsidRDefault="00BE3109" w:rsidP="00BE3109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28A6" w:rsidRPr="00F065D7" w14:paraId="3D4328EE" w14:textId="77777777" w:rsidTr="00493210">
        <w:tc>
          <w:tcPr>
            <w:tcW w:w="2088" w:type="pct"/>
            <w:shd w:val="clear" w:color="auto" w:fill="FFFFFF"/>
          </w:tcPr>
          <w:p w14:paraId="7B990F16" w14:textId="77777777" w:rsidR="002728A6" w:rsidRDefault="002728A6" w:rsidP="002728A6">
            <w:pPr>
              <w:ind w:left="25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3E7EE591" w14:textId="31A755F3" w:rsidR="002728A6" w:rsidRPr="00F065D7" w:rsidRDefault="002728A6" w:rsidP="002728A6">
            <w:pPr>
              <w:ind w:left="252" w:firstLine="174"/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  <w:r w:rsidRPr="002728A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728A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รวมค่าตอบแทนกรรมการ)</w:t>
            </w:r>
          </w:p>
        </w:tc>
        <w:tc>
          <w:tcPr>
            <w:tcW w:w="632" w:type="pct"/>
          </w:tcPr>
          <w:p w14:paraId="2539C8BD" w14:textId="5AD28776" w:rsidR="002728A6" w:rsidRPr="002728A6" w:rsidRDefault="002728A6" w:rsidP="002728A6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28A6">
              <w:rPr>
                <w:rFonts w:ascii="Angsana New" w:hAnsi="Angsana New"/>
                <w:sz w:val="30"/>
                <w:szCs w:val="30"/>
                <w:lang w:val="en-US"/>
              </w:rPr>
              <w:t xml:space="preserve">                 95,719</w:t>
            </w:r>
          </w:p>
        </w:tc>
        <w:tc>
          <w:tcPr>
            <w:tcW w:w="145" w:type="pct"/>
          </w:tcPr>
          <w:p w14:paraId="34D6C511" w14:textId="77777777" w:rsidR="002728A6" w:rsidRPr="00CA0121" w:rsidRDefault="002728A6" w:rsidP="002728A6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2" w:type="pct"/>
            <w:vAlign w:val="bottom"/>
          </w:tcPr>
          <w:p w14:paraId="2E52DED0" w14:textId="59016296" w:rsidR="002728A6" w:rsidRPr="00CA0121" w:rsidRDefault="002728A6" w:rsidP="002728A6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145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482</w:t>
            </w:r>
          </w:p>
        </w:tc>
        <w:tc>
          <w:tcPr>
            <w:tcW w:w="145" w:type="pct"/>
          </w:tcPr>
          <w:p w14:paraId="3C3AAFE6" w14:textId="77777777" w:rsidR="002728A6" w:rsidRPr="00CA0121" w:rsidRDefault="002728A6" w:rsidP="002728A6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1" w:type="pct"/>
            <w:vAlign w:val="bottom"/>
          </w:tcPr>
          <w:p w14:paraId="327AD855" w14:textId="04A5D110" w:rsidR="002728A6" w:rsidRPr="00536CB5" w:rsidRDefault="002728A6" w:rsidP="002728A6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36CB5">
              <w:rPr>
                <w:rFonts w:ascii="Angsana New" w:hAnsi="Angsana New"/>
                <w:sz w:val="30"/>
                <w:szCs w:val="30"/>
                <w:lang w:val="en-US"/>
              </w:rPr>
              <w:t>86,501</w:t>
            </w:r>
          </w:p>
        </w:tc>
        <w:tc>
          <w:tcPr>
            <w:tcW w:w="147" w:type="pct"/>
          </w:tcPr>
          <w:p w14:paraId="2DC9FD30" w14:textId="77777777" w:rsidR="002728A6" w:rsidRPr="00CA0121" w:rsidRDefault="002728A6" w:rsidP="002728A6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14:paraId="3902D8C7" w14:textId="6FFA74F8" w:rsidR="002728A6" w:rsidRPr="00CA0121" w:rsidRDefault="002728A6" w:rsidP="002728A6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128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896</w:t>
            </w:r>
          </w:p>
        </w:tc>
      </w:tr>
      <w:tr w:rsidR="002728A6" w:rsidRPr="00F065D7" w14:paraId="254447B5" w14:textId="77777777" w:rsidTr="00A9102B">
        <w:tc>
          <w:tcPr>
            <w:tcW w:w="2088" w:type="pct"/>
            <w:shd w:val="clear" w:color="auto" w:fill="FFFFFF"/>
          </w:tcPr>
          <w:p w14:paraId="5485F5BF" w14:textId="77777777" w:rsidR="002728A6" w:rsidRPr="00F065D7" w:rsidRDefault="002728A6" w:rsidP="002728A6">
            <w:pPr>
              <w:ind w:left="252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32" w:type="pct"/>
          </w:tcPr>
          <w:p w14:paraId="32317E93" w14:textId="778548F6" w:rsidR="002728A6" w:rsidRPr="002728A6" w:rsidRDefault="002728A6" w:rsidP="002728A6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28A6">
              <w:rPr>
                <w:rFonts w:ascii="Angsana New" w:hAnsi="Angsana New"/>
                <w:sz w:val="30"/>
                <w:szCs w:val="30"/>
                <w:lang w:val="en-US"/>
              </w:rPr>
              <w:t>5,309</w:t>
            </w:r>
          </w:p>
        </w:tc>
        <w:tc>
          <w:tcPr>
            <w:tcW w:w="145" w:type="pct"/>
          </w:tcPr>
          <w:p w14:paraId="2FD18D3E" w14:textId="77777777" w:rsidR="002728A6" w:rsidRPr="00CA0121" w:rsidRDefault="002728A6" w:rsidP="002728A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</w:tcPr>
          <w:p w14:paraId="15245413" w14:textId="252FF36E" w:rsidR="002728A6" w:rsidRPr="00CA0121" w:rsidRDefault="002728A6" w:rsidP="002728A6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4A244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163</w:t>
            </w:r>
          </w:p>
        </w:tc>
        <w:tc>
          <w:tcPr>
            <w:tcW w:w="145" w:type="pct"/>
          </w:tcPr>
          <w:p w14:paraId="2DBA1A7F" w14:textId="77777777" w:rsidR="002728A6" w:rsidRPr="00CA0121" w:rsidRDefault="002728A6" w:rsidP="002728A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</w:tcPr>
          <w:p w14:paraId="57973973" w14:textId="00704127" w:rsidR="002728A6" w:rsidRPr="00536CB5" w:rsidRDefault="002728A6" w:rsidP="002728A6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6CB5">
              <w:rPr>
                <w:rFonts w:ascii="Angsana New" w:hAnsi="Angsana New"/>
                <w:sz w:val="30"/>
                <w:szCs w:val="30"/>
                <w:lang w:val="en-US"/>
              </w:rPr>
              <w:t>4,386</w:t>
            </w:r>
          </w:p>
        </w:tc>
        <w:tc>
          <w:tcPr>
            <w:tcW w:w="147" w:type="pct"/>
          </w:tcPr>
          <w:p w14:paraId="5F83DD46" w14:textId="77777777" w:rsidR="002728A6" w:rsidRPr="00CA0121" w:rsidRDefault="002728A6" w:rsidP="002728A6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60CCA0DE" w14:textId="76664C7F" w:rsidR="002728A6" w:rsidRPr="00CA0121" w:rsidRDefault="002728A6" w:rsidP="002728A6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4A244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265</w:t>
            </w:r>
          </w:p>
        </w:tc>
      </w:tr>
      <w:tr w:rsidR="00BE3109" w:rsidRPr="00F065D7" w14:paraId="73DAE826" w14:textId="77777777" w:rsidTr="00A9102B">
        <w:tc>
          <w:tcPr>
            <w:tcW w:w="2088" w:type="pct"/>
            <w:shd w:val="clear" w:color="auto" w:fill="FFFFFF"/>
          </w:tcPr>
          <w:p w14:paraId="477FA32D" w14:textId="77777777" w:rsidR="00BE3109" w:rsidRPr="00F065D7" w:rsidRDefault="00BE3109" w:rsidP="00BE3109">
            <w:pPr>
              <w:ind w:left="252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06A3C693" w14:textId="1EE48A3D" w:rsidR="00BE3109" w:rsidRPr="00BE3109" w:rsidRDefault="002728A6" w:rsidP="00BE310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/>
              </w:rPr>
            </w:pPr>
            <w:r w:rsidRPr="002728A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101,028</w:t>
            </w:r>
          </w:p>
        </w:tc>
        <w:tc>
          <w:tcPr>
            <w:tcW w:w="145" w:type="pct"/>
          </w:tcPr>
          <w:p w14:paraId="5405A4FB" w14:textId="77777777" w:rsidR="00BE3109" w:rsidRPr="00CA0121" w:rsidRDefault="00BE3109" w:rsidP="00BE310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77971822" w14:textId="3B9A7BC2" w:rsidR="00BE3109" w:rsidRPr="00CA0121" w:rsidRDefault="00BE3109" w:rsidP="00BE310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81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645</w:t>
            </w:r>
          </w:p>
        </w:tc>
        <w:tc>
          <w:tcPr>
            <w:tcW w:w="145" w:type="pct"/>
          </w:tcPr>
          <w:p w14:paraId="7A85C037" w14:textId="77777777" w:rsidR="00BE3109" w:rsidRPr="00CA0121" w:rsidRDefault="00BE3109" w:rsidP="00BE310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782C0586" w14:textId="014B59B8" w:rsidR="00BE3109" w:rsidRPr="00BE3109" w:rsidRDefault="002728A6" w:rsidP="00BE310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  <w:r w:rsidRPr="002728A6">
              <w:rPr>
                <w:rFonts w:ascii="Angsana New" w:hAnsi="Angsana New"/>
                <w:b/>
                <w:bCs/>
                <w:sz w:val="30"/>
                <w:szCs w:val="30"/>
              </w:rPr>
              <w:t>90,887</w:t>
            </w:r>
          </w:p>
        </w:tc>
        <w:tc>
          <w:tcPr>
            <w:tcW w:w="147" w:type="pct"/>
          </w:tcPr>
          <w:p w14:paraId="4BDCD626" w14:textId="77777777" w:rsidR="00BE3109" w:rsidRPr="00CA0121" w:rsidRDefault="00BE3109" w:rsidP="00BE3109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72103C01" w14:textId="4D918E76" w:rsidR="00BE3109" w:rsidRPr="00CA0121" w:rsidRDefault="00BE3109" w:rsidP="00BE310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81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161</w:t>
            </w:r>
          </w:p>
        </w:tc>
      </w:tr>
      <w:tr w:rsidR="00BE3109" w:rsidRPr="00F065D7" w14:paraId="34BF8465" w14:textId="77777777" w:rsidTr="00A9102B">
        <w:trPr>
          <w:trHeight w:val="314"/>
        </w:trPr>
        <w:tc>
          <w:tcPr>
            <w:tcW w:w="2088" w:type="pct"/>
          </w:tcPr>
          <w:p w14:paraId="3008E853" w14:textId="77777777" w:rsidR="00BE3109" w:rsidRPr="00F065D7" w:rsidRDefault="00BE3109" w:rsidP="00BE3109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60C58EFE" w14:textId="77777777" w:rsidR="00BE3109" w:rsidRPr="00F065D7" w:rsidRDefault="00BE3109" w:rsidP="00BE3109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" w:type="pct"/>
          </w:tcPr>
          <w:p w14:paraId="160B941F" w14:textId="77777777" w:rsidR="00BE3109" w:rsidRPr="00F065D7" w:rsidRDefault="00BE3109" w:rsidP="00BE310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2" w:type="pct"/>
          </w:tcPr>
          <w:p w14:paraId="553E27AD" w14:textId="77777777" w:rsidR="00BE3109" w:rsidRPr="00F065D7" w:rsidRDefault="00BE3109" w:rsidP="00BE3109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" w:type="pct"/>
          </w:tcPr>
          <w:p w14:paraId="4C84FD73" w14:textId="77777777" w:rsidR="00BE3109" w:rsidRPr="00F065D7" w:rsidRDefault="00BE3109" w:rsidP="00BE310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1" w:type="pct"/>
          </w:tcPr>
          <w:p w14:paraId="24FC0A4F" w14:textId="77777777" w:rsidR="00BE3109" w:rsidRPr="00F065D7" w:rsidRDefault="00BE3109" w:rsidP="00BE3109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pct"/>
          </w:tcPr>
          <w:p w14:paraId="742430E5" w14:textId="77777777" w:rsidR="00BE3109" w:rsidRPr="00F065D7" w:rsidRDefault="00BE3109" w:rsidP="00BE310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0" w:type="pct"/>
          </w:tcPr>
          <w:p w14:paraId="2B74A3E0" w14:textId="77777777" w:rsidR="00BE3109" w:rsidRPr="00F065D7" w:rsidRDefault="00BE3109" w:rsidP="00BE3109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E3109" w:rsidRPr="00F065D7" w14:paraId="58E64C51" w14:textId="77777777" w:rsidTr="00A9102B">
        <w:tc>
          <w:tcPr>
            <w:tcW w:w="2088" w:type="pct"/>
          </w:tcPr>
          <w:p w14:paraId="3246DD20" w14:textId="18805372" w:rsidR="00BE3109" w:rsidRPr="00F065D7" w:rsidRDefault="00BE3109" w:rsidP="00BE3109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2" w:type="pct"/>
          </w:tcPr>
          <w:p w14:paraId="639DE492" w14:textId="77777777" w:rsidR="00BE3109" w:rsidRPr="00F065D7" w:rsidRDefault="00BE3109" w:rsidP="00BE3109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B56ADF9" w14:textId="77777777" w:rsidR="00BE3109" w:rsidRPr="00F065D7" w:rsidRDefault="00BE3109" w:rsidP="00BE310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075D09BE" w14:textId="77777777" w:rsidR="00BE3109" w:rsidRPr="00F065D7" w:rsidRDefault="00BE3109" w:rsidP="00BE3109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74B8129" w14:textId="77777777" w:rsidR="00BE3109" w:rsidRPr="00F065D7" w:rsidRDefault="00BE3109" w:rsidP="00BE310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46A6D225" w14:textId="77777777" w:rsidR="00BE3109" w:rsidRPr="00F065D7" w:rsidRDefault="00BE3109" w:rsidP="00BE3109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8D89D87" w14:textId="77777777" w:rsidR="00BE3109" w:rsidRPr="00F065D7" w:rsidRDefault="00BE3109" w:rsidP="00BE3109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91FED7A" w14:textId="77777777" w:rsidR="00BE3109" w:rsidRPr="00F065D7" w:rsidRDefault="00BE3109" w:rsidP="00BE3109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3109" w:rsidRPr="00F065D7" w14:paraId="67CD5882" w14:textId="77777777" w:rsidTr="00A9102B">
        <w:tc>
          <w:tcPr>
            <w:tcW w:w="2088" w:type="pct"/>
          </w:tcPr>
          <w:p w14:paraId="160AA7F4" w14:textId="77777777" w:rsidR="00BE3109" w:rsidRPr="00F065D7" w:rsidRDefault="00BE3109" w:rsidP="00BE310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32" w:type="pct"/>
            <w:shd w:val="clear" w:color="auto" w:fill="auto"/>
          </w:tcPr>
          <w:p w14:paraId="31D9FE07" w14:textId="1D1EED3D" w:rsidR="00BE3109" w:rsidRPr="009B57D1" w:rsidRDefault="00BE3109" w:rsidP="00BE310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310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45" w:type="pct"/>
          </w:tcPr>
          <w:p w14:paraId="12F329D6" w14:textId="77777777" w:rsidR="00BE3109" w:rsidRPr="00F065D7" w:rsidRDefault="00BE3109" w:rsidP="00BE3109">
            <w:pPr>
              <w:pStyle w:val="BodyText"/>
              <w:tabs>
                <w:tab w:val="decimal" w:pos="106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1598C1AC" w14:textId="5F8D0EEF" w:rsidR="00BE3109" w:rsidRPr="00F065D7" w:rsidRDefault="00BE3109" w:rsidP="00BE310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223</w:t>
            </w:r>
          </w:p>
        </w:tc>
        <w:tc>
          <w:tcPr>
            <w:tcW w:w="145" w:type="pct"/>
          </w:tcPr>
          <w:p w14:paraId="204AAF8A" w14:textId="77777777" w:rsidR="00BE3109" w:rsidRPr="00F065D7" w:rsidRDefault="00BE3109" w:rsidP="00BE3109">
            <w:pPr>
              <w:pStyle w:val="BodyText"/>
              <w:tabs>
                <w:tab w:val="decimal" w:pos="106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6C3D029E" w14:textId="6CBD00D0" w:rsidR="00BE3109" w:rsidRPr="00BD6887" w:rsidRDefault="00BE3109" w:rsidP="00BE3109">
            <w:pPr>
              <w:pStyle w:val="BodyText"/>
              <w:tabs>
                <w:tab w:val="decimal" w:pos="591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B9A5E28" w14:textId="77777777" w:rsidR="00BE3109" w:rsidRPr="00F065D7" w:rsidRDefault="00BE3109" w:rsidP="00BE3109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</w:tcPr>
          <w:p w14:paraId="6C1B20FC" w14:textId="7FCEAF1B" w:rsidR="00BE3109" w:rsidRPr="00F065D7" w:rsidRDefault="00BE3109" w:rsidP="00BE310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</w:p>
        </w:tc>
      </w:tr>
      <w:tr w:rsidR="00BE3109" w:rsidRPr="00F065D7" w14:paraId="3107DA02" w14:textId="77777777" w:rsidTr="00A9102B">
        <w:tc>
          <w:tcPr>
            <w:tcW w:w="2088" w:type="pct"/>
          </w:tcPr>
          <w:p w14:paraId="4BC961E5" w14:textId="77777777" w:rsidR="00BE3109" w:rsidRPr="00F065D7" w:rsidRDefault="00BE3109" w:rsidP="00BE310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32" w:type="pct"/>
            <w:shd w:val="clear" w:color="auto" w:fill="auto"/>
          </w:tcPr>
          <w:p w14:paraId="07BD72E6" w14:textId="467FF030" w:rsidR="00BE3109" w:rsidRPr="00AE6818" w:rsidRDefault="00BE3109" w:rsidP="00BE310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3109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45" w:type="pct"/>
          </w:tcPr>
          <w:p w14:paraId="09ED99D4" w14:textId="77777777" w:rsidR="00BE3109" w:rsidRPr="00F065D7" w:rsidRDefault="00BE3109" w:rsidP="00BE3109">
            <w:pPr>
              <w:pStyle w:val="BodyText"/>
              <w:tabs>
                <w:tab w:val="decimal" w:pos="106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7B331D4C" w14:textId="4182BD97" w:rsidR="00BE3109" w:rsidRPr="00AE6818" w:rsidRDefault="00BE3109" w:rsidP="00BE3109">
            <w:pPr>
              <w:pStyle w:val="BodyText"/>
              <w:tabs>
                <w:tab w:val="decimal" w:pos="614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72F7F128" w14:textId="77777777" w:rsidR="00BE3109" w:rsidRPr="00F065D7" w:rsidRDefault="00BE3109" w:rsidP="00BE3109">
            <w:pPr>
              <w:pStyle w:val="BodyText"/>
              <w:tabs>
                <w:tab w:val="decimal" w:pos="106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2CEB71CF" w14:textId="29D50E18" w:rsidR="00BE3109" w:rsidRPr="00AE6818" w:rsidRDefault="00BE3109" w:rsidP="00BE3109">
            <w:pPr>
              <w:pStyle w:val="BodyText"/>
              <w:tabs>
                <w:tab w:val="decimal" w:pos="591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F79E9CA" w14:textId="77777777" w:rsidR="00BE3109" w:rsidRPr="00F065D7" w:rsidRDefault="00BE3109" w:rsidP="00BE3109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</w:tcPr>
          <w:p w14:paraId="630AD12F" w14:textId="37209845" w:rsidR="00BE3109" w:rsidRPr="00AE6818" w:rsidRDefault="00BE3109" w:rsidP="00BE3109">
            <w:pPr>
              <w:pStyle w:val="BodyText"/>
              <w:tabs>
                <w:tab w:val="decimal" w:pos="567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E3109" w:rsidRPr="00F065D7" w14:paraId="72DB0746" w14:textId="77777777" w:rsidTr="00A9102B">
        <w:tc>
          <w:tcPr>
            <w:tcW w:w="2088" w:type="pct"/>
          </w:tcPr>
          <w:p w14:paraId="154341B7" w14:textId="77777777" w:rsidR="00BE3109" w:rsidRPr="00F065D7" w:rsidRDefault="00BE3109" w:rsidP="00BE3109">
            <w:pPr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32" w:type="pct"/>
          </w:tcPr>
          <w:p w14:paraId="503CCBCB" w14:textId="352E2FAA" w:rsidR="00BE3109" w:rsidRPr="009B57D1" w:rsidRDefault="00BE3109" w:rsidP="00BE310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3109">
              <w:rPr>
                <w:rFonts w:ascii="Angsana New" w:hAnsi="Angsana New"/>
                <w:sz w:val="30"/>
                <w:szCs w:val="30"/>
                <w:lang w:val="en-US"/>
              </w:rPr>
              <w:t>1,975</w:t>
            </w:r>
          </w:p>
        </w:tc>
        <w:tc>
          <w:tcPr>
            <w:tcW w:w="145" w:type="pct"/>
          </w:tcPr>
          <w:p w14:paraId="4762FB12" w14:textId="77777777" w:rsidR="00BE3109" w:rsidRPr="00F065D7" w:rsidRDefault="00BE3109" w:rsidP="00BE310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</w:tcPr>
          <w:p w14:paraId="3B46B097" w14:textId="4FB030BB" w:rsidR="00BE3109" w:rsidRPr="00F065D7" w:rsidRDefault="00BE3109" w:rsidP="00BE310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E27B6B">
              <w:rPr>
                <w:rFonts w:ascii="Angsana New" w:hAnsi="Angsana New"/>
                <w:sz w:val="30"/>
                <w:szCs w:val="30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360</w:t>
            </w:r>
          </w:p>
        </w:tc>
        <w:tc>
          <w:tcPr>
            <w:tcW w:w="145" w:type="pct"/>
          </w:tcPr>
          <w:p w14:paraId="21F15C89" w14:textId="77777777" w:rsidR="00BE3109" w:rsidRPr="00F065D7" w:rsidRDefault="00BE3109" w:rsidP="00BE310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4377B8C7" w14:textId="6D8A8329" w:rsidR="00BE3109" w:rsidRPr="00F065D7" w:rsidRDefault="00BE3109" w:rsidP="00BE310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1,669</w:t>
            </w:r>
          </w:p>
        </w:tc>
        <w:tc>
          <w:tcPr>
            <w:tcW w:w="147" w:type="pct"/>
          </w:tcPr>
          <w:p w14:paraId="62F88F4B" w14:textId="77777777" w:rsidR="00BE3109" w:rsidRPr="00F065D7" w:rsidRDefault="00BE3109" w:rsidP="00BE310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49E2AC0" w14:textId="787E5379" w:rsidR="00BE3109" w:rsidRPr="00F065D7" w:rsidRDefault="00BE3109" w:rsidP="00BE310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D5095A">
              <w:rPr>
                <w:rFonts w:ascii="Angsana New" w:hAnsi="Angsana New"/>
                <w:sz w:val="30"/>
                <w:szCs w:val="30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360</w:t>
            </w:r>
          </w:p>
        </w:tc>
      </w:tr>
    </w:tbl>
    <w:p w14:paraId="739E8B34" w14:textId="23C4A580" w:rsidR="0028416E" w:rsidRDefault="0028416E" w:rsidP="008A343A">
      <w:pPr>
        <w:pStyle w:val="BodyText2"/>
        <w:tabs>
          <w:tab w:val="left" w:pos="540"/>
        </w:tabs>
        <w:ind w:right="18"/>
      </w:pPr>
    </w:p>
    <w:p w14:paraId="5AF7827F" w14:textId="645619BA" w:rsidR="00D32BE5" w:rsidRPr="003979B5" w:rsidRDefault="00F24A1E" w:rsidP="00F24A1E">
      <w:pPr>
        <w:spacing w:line="240" w:lineRule="auto"/>
      </w:pPr>
      <w:r>
        <w:br w:type="page"/>
      </w:r>
    </w:p>
    <w:p w14:paraId="243C014A" w14:textId="511019BA" w:rsidR="00B67D8D" w:rsidRPr="00A2273B" w:rsidRDefault="008A2355" w:rsidP="00F8469A">
      <w:pPr>
        <w:pStyle w:val="BodyText2"/>
        <w:tabs>
          <w:tab w:val="left" w:pos="540"/>
        </w:tabs>
        <w:ind w:right="18"/>
        <w:rPr>
          <w:lang w:val="en-US"/>
        </w:rPr>
      </w:pPr>
      <w:r>
        <w:lastRenderedPageBreak/>
        <w:tab/>
      </w:r>
      <w:r w:rsidR="00B67D8D" w:rsidRPr="00F065D7">
        <w:rPr>
          <w:cs/>
        </w:rPr>
        <w:t>ยอดคงเหลือกับบุคคลหรือกิจการที่เกี่ยวข้องกัน ณ วันที่</w:t>
      </w:r>
      <w:r w:rsidR="00B67D8D" w:rsidRPr="00F065D7">
        <w:t xml:space="preserve"> </w:t>
      </w:r>
      <w:r w:rsidR="00F33928" w:rsidRPr="00C819B9">
        <w:rPr>
          <w:lang w:val="en-US"/>
        </w:rPr>
        <w:t>30</w:t>
      </w:r>
      <w:r w:rsidR="00F33928" w:rsidRPr="00F065D7">
        <w:t xml:space="preserve"> </w:t>
      </w:r>
      <w:r w:rsidR="00F33928" w:rsidRPr="00F065D7">
        <w:rPr>
          <w:rFonts w:hint="cs"/>
          <w:cs/>
        </w:rPr>
        <w:t xml:space="preserve">มิถุนายน </w:t>
      </w:r>
      <w:r w:rsidR="00FD6C5D" w:rsidRPr="00FD6C5D">
        <w:rPr>
          <w:lang w:val="en-US"/>
        </w:rPr>
        <w:t>2564</w:t>
      </w:r>
      <w:r w:rsidR="00CF709A" w:rsidRPr="00F065D7">
        <w:t xml:space="preserve"> </w:t>
      </w:r>
      <w:r w:rsidR="00F51EBA" w:rsidRPr="00F065D7">
        <w:rPr>
          <w:cs/>
        </w:rPr>
        <w:t>และ</w:t>
      </w:r>
      <w:r w:rsidR="00F51EBA" w:rsidRPr="00F065D7">
        <w:t xml:space="preserve"> </w:t>
      </w:r>
      <w:r w:rsidR="00FD6C5D" w:rsidRPr="00FD6C5D">
        <w:rPr>
          <w:lang w:val="en-US"/>
        </w:rPr>
        <w:t>31</w:t>
      </w:r>
      <w:r w:rsidR="00F51EBA" w:rsidRPr="00F065D7">
        <w:t xml:space="preserve"> </w:t>
      </w:r>
      <w:r w:rsidR="00F51EBA" w:rsidRPr="00F065D7">
        <w:rPr>
          <w:cs/>
        </w:rPr>
        <w:t xml:space="preserve">ธันวาคม </w:t>
      </w:r>
      <w:r w:rsidR="00FD6C5D" w:rsidRPr="00FD6C5D">
        <w:rPr>
          <w:lang w:val="en-US"/>
        </w:rPr>
        <w:t>2563</w:t>
      </w:r>
      <w:r w:rsidR="00CF709A" w:rsidRPr="00F065D7">
        <w:t xml:space="preserve"> </w:t>
      </w:r>
      <w:r w:rsidR="00B67D8D" w:rsidRPr="00F065D7">
        <w:rPr>
          <w:cs/>
        </w:rPr>
        <w:t>มีดังนี้</w:t>
      </w:r>
    </w:p>
    <w:p w14:paraId="2D0A2EC7" w14:textId="112F7A7C" w:rsidR="00A56FEF" w:rsidRDefault="00A56FEF" w:rsidP="00F8469A">
      <w:pPr>
        <w:pStyle w:val="BodyText2"/>
        <w:tabs>
          <w:tab w:val="left" w:pos="540"/>
        </w:tabs>
        <w:ind w:right="18"/>
        <w:rPr>
          <w:sz w:val="28"/>
          <w:szCs w:val="28"/>
          <w:lang w:val="en-US"/>
        </w:rPr>
      </w:pPr>
    </w:p>
    <w:tbl>
      <w:tblPr>
        <w:tblW w:w="94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85"/>
        <w:gridCol w:w="1193"/>
        <w:gridCol w:w="245"/>
        <w:gridCol w:w="1172"/>
        <w:gridCol w:w="271"/>
        <w:gridCol w:w="1186"/>
        <w:gridCol w:w="245"/>
        <w:gridCol w:w="1087"/>
      </w:tblGrid>
      <w:tr w:rsidR="00951309" w:rsidRPr="00BE0D17" w14:paraId="284DBE56" w14:textId="77777777" w:rsidTr="004D04F4">
        <w:tc>
          <w:tcPr>
            <w:tcW w:w="2154" w:type="pct"/>
          </w:tcPr>
          <w:p w14:paraId="44A6017F" w14:textId="77777777" w:rsidR="00951309" w:rsidRPr="00BE0D17" w:rsidRDefault="00951309" w:rsidP="00614B95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E0D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76" w:type="pct"/>
            <w:gridSpan w:val="3"/>
          </w:tcPr>
          <w:p w14:paraId="2F943024" w14:textId="77777777" w:rsidR="00951309" w:rsidRPr="00BE0D17" w:rsidRDefault="00951309" w:rsidP="00614B9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E0D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43" w:type="pct"/>
          </w:tcPr>
          <w:p w14:paraId="6307A819" w14:textId="77777777" w:rsidR="00951309" w:rsidRPr="00BE0D17" w:rsidRDefault="00951309" w:rsidP="00614B9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pct"/>
            <w:gridSpan w:val="3"/>
          </w:tcPr>
          <w:p w14:paraId="37C8AAD0" w14:textId="77777777" w:rsidR="00951309" w:rsidRPr="00BE0D17" w:rsidRDefault="00951309" w:rsidP="00614B9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0D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51309" w:rsidRPr="00BE0D17" w14:paraId="19CB62B2" w14:textId="77777777" w:rsidTr="004D04F4">
        <w:tc>
          <w:tcPr>
            <w:tcW w:w="2154" w:type="pct"/>
          </w:tcPr>
          <w:p w14:paraId="498BBBBD" w14:textId="77777777" w:rsidR="00951309" w:rsidRPr="00BE0D17" w:rsidRDefault="00951309" w:rsidP="00614B95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9" w:type="pct"/>
          </w:tcPr>
          <w:p w14:paraId="10AE1AFA" w14:textId="48A1D807" w:rsidR="00951309" w:rsidRPr="00BE0D17" w:rsidRDefault="003D122E" w:rsidP="00614B9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065D7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9" w:type="pct"/>
          </w:tcPr>
          <w:p w14:paraId="024DB015" w14:textId="77777777" w:rsidR="00951309" w:rsidRPr="00BE0D17" w:rsidRDefault="00951309" w:rsidP="00614B9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7968BF23" w14:textId="77777777" w:rsidR="00951309" w:rsidRPr="00BE0D17" w:rsidRDefault="00951309" w:rsidP="00614B9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BE0D1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E0D1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3" w:type="pct"/>
          </w:tcPr>
          <w:p w14:paraId="427993AF" w14:textId="77777777" w:rsidR="00951309" w:rsidRPr="00BE0D17" w:rsidRDefault="00951309" w:rsidP="00614B9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4D23759E" w14:textId="6034E791" w:rsidR="00951309" w:rsidRPr="00BE0D17" w:rsidRDefault="003D122E" w:rsidP="00614B9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065D7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9" w:type="pct"/>
          </w:tcPr>
          <w:p w14:paraId="64640E74" w14:textId="77777777" w:rsidR="00951309" w:rsidRPr="00BE0D17" w:rsidRDefault="00951309" w:rsidP="00614B9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6D8B7318" w14:textId="77777777" w:rsidR="00951309" w:rsidRPr="00BE0D17" w:rsidRDefault="00951309" w:rsidP="00614B9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BE0D1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E0D1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951309" w:rsidRPr="00BE0D17" w14:paraId="5248D880" w14:textId="77777777" w:rsidTr="004D04F4">
        <w:tc>
          <w:tcPr>
            <w:tcW w:w="2154" w:type="pct"/>
          </w:tcPr>
          <w:p w14:paraId="2A960D9F" w14:textId="77777777" w:rsidR="00951309" w:rsidRPr="00BE0D17" w:rsidRDefault="00951309" w:rsidP="00614B95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9" w:type="pct"/>
          </w:tcPr>
          <w:p w14:paraId="59956720" w14:textId="77777777" w:rsidR="00951309" w:rsidRPr="00BE0D17" w:rsidRDefault="00951309" w:rsidP="00614B9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29" w:type="pct"/>
          </w:tcPr>
          <w:p w14:paraId="53A212B6" w14:textId="77777777" w:rsidR="00951309" w:rsidRPr="00BE0D17" w:rsidRDefault="00951309" w:rsidP="00614B9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0BB4B307" w14:textId="77777777" w:rsidR="00951309" w:rsidRPr="00BE0D17" w:rsidRDefault="00951309" w:rsidP="00614B9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3" w:type="pct"/>
          </w:tcPr>
          <w:p w14:paraId="2E44BE07" w14:textId="77777777" w:rsidR="00951309" w:rsidRPr="00BE0D17" w:rsidRDefault="00951309" w:rsidP="00614B9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1E3AEC02" w14:textId="77777777" w:rsidR="00951309" w:rsidRPr="00BE0D17" w:rsidRDefault="00951309" w:rsidP="00614B9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29" w:type="pct"/>
          </w:tcPr>
          <w:p w14:paraId="557CDDEB" w14:textId="77777777" w:rsidR="00951309" w:rsidRPr="00BE0D17" w:rsidRDefault="00951309" w:rsidP="00614B9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325A6E5E" w14:textId="77777777" w:rsidR="00951309" w:rsidRPr="00BE0D17" w:rsidRDefault="00951309" w:rsidP="00614B9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951309" w:rsidRPr="00BE0D17" w14:paraId="7F25FD0A" w14:textId="77777777" w:rsidTr="004D04F4">
        <w:tc>
          <w:tcPr>
            <w:tcW w:w="2154" w:type="pct"/>
          </w:tcPr>
          <w:p w14:paraId="4FA683DC" w14:textId="77777777" w:rsidR="00951309" w:rsidRPr="00BE0D17" w:rsidRDefault="00951309" w:rsidP="00614B95">
            <w:pPr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46" w:type="pct"/>
            <w:gridSpan w:val="7"/>
          </w:tcPr>
          <w:p w14:paraId="421D7533" w14:textId="77777777" w:rsidR="00951309" w:rsidRPr="00BE0D17" w:rsidRDefault="00951309" w:rsidP="00614B95">
            <w:pPr>
              <w:pStyle w:val="BodyText"/>
              <w:tabs>
                <w:tab w:val="decimal" w:pos="-20"/>
              </w:tabs>
              <w:spacing w:after="0"/>
              <w:ind w:left="-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E0D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51309" w:rsidRPr="00BE0D17" w14:paraId="3C9E2EA7" w14:textId="77777777" w:rsidTr="004D04F4">
        <w:tc>
          <w:tcPr>
            <w:tcW w:w="2154" w:type="pct"/>
          </w:tcPr>
          <w:p w14:paraId="6F696ED4" w14:textId="77777777" w:rsidR="00951309" w:rsidRPr="00BE0D17" w:rsidRDefault="00951309" w:rsidP="00614B95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0D1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9" w:type="pct"/>
          </w:tcPr>
          <w:p w14:paraId="3ACDA125" w14:textId="273422CE" w:rsidR="00951309" w:rsidRPr="00BE0D17" w:rsidRDefault="00BE3109" w:rsidP="00614B95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9" w:type="pct"/>
          </w:tcPr>
          <w:p w14:paraId="7DABD218" w14:textId="77777777" w:rsidR="00951309" w:rsidRPr="00BE0D17" w:rsidRDefault="00951309" w:rsidP="00614B9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43A7D1C3" w14:textId="77777777" w:rsidR="00951309" w:rsidRPr="00BE0D17" w:rsidRDefault="00951309" w:rsidP="00614B95">
            <w:pPr>
              <w:pStyle w:val="BodyText"/>
              <w:tabs>
                <w:tab w:val="decimal" w:pos="528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E0D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</w:tcPr>
          <w:p w14:paraId="1827072D" w14:textId="77777777" w:rsidR="00951309" w:rsidRPr="00BE0D17" w:rsidRDefault="00951309" w:rsidP="00614B95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2C4AFAF4" w14:textId="0B6EECAE" w:rsidR="00951309" w:rsidRPr="00BE0D17" w:rsidRDefault="00BE3109" w:rsidP="00614B95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3109">
              <w:rPr>
                <w:rFonts w:asciiTheme="majorBidi" w:hAnsiTheme="majorBidi" w:cstheme="majorBidi"/>
                <w:sz w:val="30"/>
                <w:szCs w:val="30"/>
              </w:rPr>
              <w:t>954,338</w:t>
            </w:r>
          </w:p>
        </w:tc>
        <w:tc>
          <w:tcPr>
            <w:tcW w:w="129" w:type="pct"/>
          </w:tcPr>
          <w:p w14:paraId="538A1F8E" w14:textId="77777777" w:rsidR="00951309" w:rsidRPr="00BE0D17" w:rsidRDefault="00951309" w:rsidP="00614B9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74E97E46" w14:textId="77777777" w:rsidR="00951309" w:rsidRPr="00BE0D17" w:rsidRDefault="00951309" w:rsidP="00614B95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608</w:t>
            </w:r>
            <w:r w:rsidRPr="00BE0D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208</w:t>
            </w:r>
          </w:p>
        </w:tc>
      </w:tr>
      <w:tr w:rsidR="00951309" w:rsidRPr="00BE0D17" w14:paraId="52F8CB76" w14:textId="77777777" w:rsidTr="004D04F4">
        <w:tc>
          <w:tcPr>
            <w:tcW w:w="2154" w:type="pct"/>
          </w:tcPr>
          <w:p w14:paraId="1B7093D0" w14:textId="77777777" w:rsidR="00951309" w:rsidRPr="00BE0D17" w:rsidRDefault="00951309" w:rsidP="00614B95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0D17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48E34F8E" w14:textId="01123D71" w:rsidR="00951309" w:rsidRPr="00BE0D17" w:rsidRDefault="00BE3109" w:rsidP="00614B9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E3109">
              <w:rPr>
                <w:rFonts w:asciiTheme="majorBidi" w:hAnsiTheme="majorBidi" w:cstheme="majorBidi"/>
                <w:sz w:val="30"/>
                <w:szCs w:val="30"/>
              </w:rPr>
              <w:t>858,715</w:t>
            </w:r>
          </w:p>
        </w:tc>
        <w:tc>
          <w:tcPr>
            <w:tcW w:w="129" w:type="pct"/>
          </w:tcPr>
          <w:p w14:paraId="536FCEE1" w14:textId="77777777" w:rsidR="00951309" w:rsidRPr="00BE0D17" w:rsidRDefault="00951309" w:rsidP="00614B9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</w:tcPr>
          <w:p w14:paraId="036074D8" w14:textId="77777777" w:rsidR="00951309" w:rsidRPr="00BE0D17" w:rsidRDefault="00951309" w:rsidP="00614B9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603</w:t>
            </w:r>
            <w:r w:rsidRPr="00BE0D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122</w:t>
            </w:r>
          </w:p>
        </w:tc>
        <w:tc>
          <w:tcPr>
            <w:tcW w:w="143" w:type="pct"/>
          </w:tcPr>
          <w:p w14:paraId="266F338C" w14:textId="77777777" w:rsidR="00951309" w:rsidRPr="00BE0D17" w:rsidRDefault="00951309" w:rsidP="00614B95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13195ABA" w14:textId="4DA48C99" w:rsidR="00951309" w:rsidRPr="00BE0D17" w:rsidRDefault="00BE3109" w:rsidP="00614B95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3109">
              <w:rPr>
                <w:rFonts w:asciiTheme="majorBidi" w:hAnsiTheme="majorBidi" w:cstheme="majorBidi"/>
                <w:sz w:val="30"/>
                <w:szCs w:val="30"/>
              </w:rPr>
              <w:t>811,052</w:t>
            </w:r>
          </w:p>
        </w:tc>
        <w:tc>
          <w:tcPr>
            <w:tcW w:w="129" w:type="pct"/>
          </w:tcPr>
          <w:p w14:paraId="4EBA5561" w14:textId="77777777" w:rsidR="00951309" w:rsidRPr="00BE0D17" w:rsidRDefault="00951309" w:rsidP="00614B9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5D6A52D6" w14:textId="77777777" w:rsidR="00951309" w:rsidRPr="00BE0D17" w:rsidRDefault="00951309" w:rsidP="00614B95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585</w:t>
            </w:r>
            <w:r w:rsidRPr="00BE0D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663</w:t>
            </w:r>
          </w:p>
        </w:tc>
      </w:tr>
      <w:tr w:rsidR="00951309" w:rsidRPr="00BE0D17" w14:paraId="74D451A7" w14:textId="77777777" w:rsidTr="004D04F4">
        <w:tc>
          <w:tcPr>
            <w:tcW w:w="2154" w:type="pct"/>
          </w:tcPr>
          <w:p w14:paraId="2DA2410A" w14:textId="77777777" w:rsidR="00951309" w:rsidRPr="00BE0D17" w:rsidRDefault="00951309" w:rsidP="00614B95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44A5E7F0" w14:textId="28462CDF" w:rsidR="00951309" w:rsidRPr="00BE0D17" w:rsidRDefault="00BE3109" w:rsidP="00614B9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31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858,715</w:t>
            </w:r>
          </w:p>
        </w:tc>
        <w:tc>
          <w:tcPr>
            <w:tcW w:w="129" w:type="pct"/>
          </w:tcPr>
          <w:p w14:paraId="2BBFAAB8" w14:textId="77777777" w:rsidR="00951309" w:rsidRPr="00BE0D17" w:rsidRDefault="00951309" w:rsidP="00614B9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14:paraId="73052816" w14:textId="77777777" w:rsidR="00951309" w:rsidRPr="00D02CFD" w:rsidRDefault="00951309" w:rsidP="00D02CFD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02C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603,122</w:t>
            </w:r>
          </w:p>
        </w:tc>
        <w:tc>
          <w:tcPr>
            <w:tcW w:w="143" w:type="pct"/>
          </w:tcPr>
          <w:p w14:paraId="27DFCCA1" w14:textId="77777777" w:rsidR="00951309" w:rsidRPr="00BE0D17" w:rsidRDefault="00951309" w:rsidP="00614B95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4FBA010C" w14:textId="59807A17" w:rsidR="00951309" w:rsidRPr="00BE0D17" w:rsidRDefault="00BE3109" w:rsidP="00614B95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31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1,765,390</w:t>
            </w:r>
          </w:p>
        </w:tc>
        <w:tc>
          <w:tcPr>
            <w:tcW w:w="129" w:type="pct"/>
          </w:tcPr>
          <w:p w14:paraId="2DC70AEB" w14:textId="77777777" w:rsidR="00951309" w:rsidRPr="00BE0D17" w:rsidRDefault="00951309" w:rsidP="00614B95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47FA9FE1" w14:textId="77777777" w:rsidR="00951309" w:rsidRPr="00BE0D17" w:rsidRDefault="00951309" w:rsidP="00614B95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BE0D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193</w:t>
            </w:r>
            <w:r w:rsidRPr="00BE0D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871</w:t>
            </w:r>
          </w:p>
        </w:tc>
      </w:tr>
    </w:tbl>
    <w:p w14:paraId="5460759B" w14:textId="5BD0018D" w:rsidR="00951309" w:rsidRPr="00F065D7" w:rsidRDefault="00951309" w:rsidP="00951309">
      <w:pPr>
        <w:spacing w:line="240" w:lineRule="auto"/>
        <w:rPr>
          <w:sz w:val="28"/>
          <w:szCs w:val="28"/>
          <w:lang w:val="en-US"/>
        </w:rPr>
      </w:pPr>
    </w:p>
    <w:tbl>
      <w:tblPr>
        <w:tblW w:w="94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9"/>
        <w:gridCol w:w="1196"/>
        <w:gridCol w:w="242"/>
        <w:gridCol w:w="1138"/>
        <w:gridCol w:w="237"/>
        <w:gridCol w:w="1187"/>
        <w:gridCol w:w="242"/>
        <w:gridCol w:w="1083"/>
      </w:tblGrid>
      <w:tr w:rsidR="006D57B7" w:rsidRPr="00BE0D17" w14:paraId="1848F1F6" w14:textId="77777777" w:rsidTr="0074755A">
        <w:tc>
          <w:tcPr>
            <w:tcW w:w="2187" w:type="pct"/>
            <w:vAlign w:val="center"/>
          </w:tcPr>
          <w:p w14:paraId="4FF97D5A" w14:textId="77777777" w:rsidR="006D57B7" w:rsidRPr="00BE0D17" w:rsidRDefault="006D57B7" w:rsidP="006D57B7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bookmarkStart w:id="0" w:name="OLE_LINK7"/>
            <w:r w:rsidRPr="00BE0D17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BE0D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361" w:type="pct"/>
            <w:gridSpan w:val="3"/>
          </w:tcPr>
          <w:p w14:paraId="314AD770" w14:textId="77777777" w:rsidR="006D57B7" w:rsidRPr="00BE0D17" w:rsidRDefault="006D57B7" w:rsidP="006D57B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E0D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25" w:type="pct"/>
          </w:tcPr>
          <w:p w14:paraId="1F37B330" w14:textId="77777777" w:rsidR="006D57B7" w:rsidRPr="00BE0D17" w:rsidRDefault="006D57B7" w:rsidP="006D57B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pct"/>
            <w:gridSpan w:val="3"/>
          </w:tcPr>
          <w:p w14:paraId="36E20790" w14:textId="77777777" w:rsidR="006D57B7" w:rsidRPr="00BE0D17" w:rsidRDefault="006D57B7" w:rsidP="006D57B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0D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57B7" w:rsidRPr="00BE0D17" w14:paraId="2C2F7715" w14:textId="77777777" w:rsidTr="0074755A">
        <w:tc>
          <w:tcPr>
            <w:tcW w:w="2187" w:type="pct"/>
            <w:vAlign w:val="center"/>
          </w:tcPr>
          <w:p w14:paraId="41772B41" w14:textId="77777777" w:rsidR="006D57B7" w:rsidRPr="00BE0D17" w:rsidRDefault="006D57B7" w:rsidP="006D57B7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0D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632" w:type="pct"/>
          </w:tcPr>
          <w:p w14:paraId="13C341FF" w14:textId="10919618" w:rsidR="006D57B7" w:rsidRPr="00BE0D17" w:rsidRDefault="00A47A1C" w:rsidP="006D57B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065D7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8" w:type="pct"/>
          </w:tcPr>
          <w:p w14:paraId="44C77DE5" w14:textId="77777777" w:rsidR="006D57B7" w:rsidRPr="00BE0D17" w:rsidRDefault="006D57B7" w:rsidP="006D57B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3435A51D" w14:textId="6BCB71D4" w:rsidR="006D57B7" w:rsidRPr="00BE0D17" w:rsidRDefault="00FD6C5D" w:rsidP="006D57B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6D57B7" w:rsidRPr="00BE0D1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D57B7" w:rsidRPr="00BE0D1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5" w:type="pct"/>
          </w:tcPr>
          <w:p w14:paraId="090C2B18" w14:textId="77777777" w:rsidR="006D57B7" w:rsidRPr="00BE0D17" w:rsidRDefault="006D57B7" w:rsidP="006D57B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32DDFE3A" w14:textId="42B0D935" w:rsidR="006D57B7" w:rsidRPr="00BE0D17" w:rsidRDefault="00A47A1C" w:rsidP="006D57B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065D7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8" w:type="pct"/>
          </w:tcPr>
          <w:p w14:paraId="096ECDFE" w14:textId="77777777" w:rsidR="006D57B7" w:rsidRPr="00BE0D17" w:rsidRDefault="006D57B7" w:rsidP="006D57B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7AE1315B" w14:textId="36C9B126" w:rsidR="006D57B7" w:rsidRPr="00BE0D17" w:rsidRDefault="00FD6C5D" w:rsidP="006D57B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6D57B7" w:rsidRPr="00BE0D1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D57B7" w:rsidRPr="00BE0D1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6D57B7" w:rsidRPr="00BE0D17" w14:paraId="4BEC6840" w14:textId="77777777" w:rsidTr="0074755A">
        <w:tc>
          <w:tcPr>
            <w:tcW w:w="2187" w:type="pct"/>
          </w:tcPr>
          <w:p w14:paraId="33F82065" w14:textId="77777777" w:rsidR="006D57B7" w:rsidRPr="00BE0D17" w:rsidRDefault="006D57B7" w:rsidP="006D57B7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50FF8C45" w14:textId="203D0E35" w:rsidR="006D57B7" w:rsidRPr="00BE0D17" w:rsidRDefault="00FD6C5D" w:rsidP="006D57B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28" w:type="pct"/>
          </w:tcPr>
          <w:p w14:paraId="76B51B24" w14:textId="77777777" w:rsidR="006D57B7" w:rsidRPr="00BE0D17" w:rsidRDefault="006D57B7" w:rsidP="006D57B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1CDF1962" w14:textId="577FE705" w:rsidR="006D57B7" w:rsidRPr="00BE0D17" w:rsidRDefault="00FD6C5D" w:rsidP="006D57B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25" w:type="pct"/>
          </w:tcPr>
          <w:p w14:paraId="35DD8E42" w14:textId="77777777" w:rsidR="006D57B7" w:rsidRPr="00BE0D17" w:rsidRDefault="006D57B7" w:rsidP="006D57B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0FA742A9" w14:textId="6CD83D4E" w:rsidR="006D57B7" w:rsidRPr="00BE0D17" w:rsidRDefault="00FD6C5D" w:rsidP="006D57B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28" w:type="pct"/>
          </w:tcPr>
          <w:p w14:paraId="1EB50837" w14:textId="77777777" w:rsidR="006D57B7" w:rsidRPr="00BE0D17" w:rsidRDefault="006D57B7" w:rsidP="006D57B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2208F003" w14:textId="39DF6255" w:rsidR="006D57B7" w:rsidRPr="00A2273B" w:rsidRDefault="00FD6C5D" w:rsidP="006D57B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6D57B7" w:rsidRPr="00BE0D17" w14:paraId="25492449" w14:textId="77777777" w:rsidTr="0074755A">
        <w:tc>
          <w:tcPr>
            <w:tcW w:w="2187" w:type="pct"/>
          </w:tcPr>
          <w:p w14:paraId="47682BD4" w14:textId="77777777" w:rsidR="006D57B7" w:rsidRPr="00BE0D17" w:rsidRDefault="006D57B7" w:rsidP="006D57B7">
            <w:pPr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13" w:type="pct"/>
            <w:gridSpan w:val="7"/>
          </w:tcPr>
          <w:p w14:paraId="02662FEC" w14:textId="77777777" w:rsidR="006D57B7" w:rsidRPr="00BE0D17" w:rsidRDefault="006D57B7" w:rsidP="006D57B7">
            <w:pPr>
              <w:pStyle w:val="BodyText"/>
              <w:tabs>
                <w:tab w:val="decimal" w:pos="-20"/>
              </w:tabs>
              <w:spacing w:after="0"/>
              <w:ind w:left="-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E0D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34882" w:rsidRPr="00BE0D17" w14:paraId="0ABDCB65" w14:textId="77777777" w:rsidTr="0074755A">
        <w:tc>
          <w:tcPr>
            <w:tcW w:w="2187" w:type="pct"/>
          </w:tcPr>
          <w:p w14:paraId="0201DD2B" w14:textId="77777777" w:rsidR="00434882" w:rsidRPr="0050023C" w:rsidRDefault="00434882" w:rsidP="00434882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0D1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2" w:type="pct"/>
          </w:tcPr>
          <w:p w14:paraId="1C8E5A2B" w14:textId="7C16F855" w:rsidR="00434882" w:rsidRPr="00BE0D17" w:rsidRDefault="00434882" w:rsidP="00434882">
            <w:pPr>
              <w:pStyle w:val="BodyText"/>
              <w:tabs>
                <w:tab w:val="decimal" w:pos="62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C756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1C25E929" w14:textId="77777777" w:rsidR="00434882" w:rsidRPr="00C87183" w:rsidRDefault="00434882" w:rsidP="00434882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756E8396" w14:textId="5EA2488F" w:rsidR="00434882" w:rsidRPr="0050023C" w:rsidRDefault="00434882" w:rsidP="00434882">
            <w:pPr>
              <w:pStyle w:val="BodyText"/>
              <w:tabs>
                <w:tab w:val="decimal" w:pos="528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C756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2BBB0C73" w14:textId="77777777" w:rsidR="00434882" w:rsidRPr="0050023C" w:rsidRDefault="00434882" w:rsidP="00434882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41D97477" w14:textId="42C465BB" w:rsidR="00434882" w:rsidRPr="0050023C" w:rsidRDefault="00434882" w:rsidP="00434882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E31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63,087</w:t>
            </w:r>
          </w:p>
        </w:tc>
        <w:tc>
          <w:tcPr>
            <w:tcW w:w="128" w:type="pct"/>
          </w:tcPr>
          <w:p w14:paraId="4E55C728" w14:textId="77777777" w:rsidR="00434882" w:rsidRPr="0050023C" w:rsidRDefault="00434882" w:rsidP="0043488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4BC61FC6" w14:textId="28EFC2DD" w:rsidR="00434882" w:rsidRPr="0050023C" w:rsidRDefault="00434882" w:rsidP="00434882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</w:t>
            </w:r>
            <w:r w:rsidRPr="005002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137</w:t>
            </w:r>
          </w:p>
        </w:tc>
      </w:tr>
      <w:tr w:rsidR="006D57B7" w:rsidRPr="00BE0D17" w14:paraId="2183F83F" w14:textId="77777777" w:rsidTr="0074755A">
        <w:tc>
          <w:tcPr>
            <w:tcW w:w="2187" w:type="pct"/>
          </w:tcPr>
          <w:p w14:paraId="2E309AB7" w14:textId="77777777" w:rsidR="006D57B7" w:rsidRPr="00BE0D17" w:rsidRDefault="006D57B7" w:rsidP="006D57B7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0D17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2" w:type="pct"/>
          </w:tcPr>
          <w:p w14:paraId="19AC1ABA" w14:textId="48863976" w:rsidR="006D57B7" w:rsidRPr="00BE0D17" w:rsidRDefault="00BE3109" w:rsidP="006D57B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E31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116,810</w:t>
            </w:r>
          </w:p>
        </w:tc>
        <w:tc>
          <w:tcPr>
            <w:tcW w:w="128" w:type="pct"/>
          </w:tcPr>
          <w:p w14:paraId="7A8A068B" w14:textId="77777777" w:rsidR="006D57B7" w:rsidRPr="00C87183" w:rsidRDefault="006D57B7" w:rsidP="006D57B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1C29EC72" w14:textId="475E12FC" w:rsidR="006D57B7" w:rsidRPr="0050023C" w:rsidRDefault="00FD6C5D" w:rsidP="006D57B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183</w:t>
            </w:r>
            <w:r w:rsidR="006D57B7" w:rsidRPr="005002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291</w:t>
            </w:r>
          </w:p>
        </w:tc>
        <w:tc>
          <w:tcPr>
            <w:tcW w:w="125" w:type="pct"/>
          </w:tcPr>
          <w:p w14:paraId="0F60A543" w14:textId="77777777" w:rsidR="006D57B7" w:rsidRPr="0050023C" w:rsidRDefault="006D57B7" w:rsidP="006D57B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09B0B8A3" w14:textId="4C50D14F" w:rsidR="006D57B7" w:rsidRPr="0050023C" w:rsidRDefault="00BE3109" w:rsidP="006D57B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E3109">
              <w:rPr>
                <w:rFonts w:asciiTheme="majorBidi" w:hAnsiTheme="majorBidi" w:cstheme="majorBidi"/>
                <w:sz w:val="30"/>
                <w:szCs w:val="30"/>
              </w:rPr>
              <w:t>11,366</w:t>
            </w:r>
          </w:p>
        </w:tc>
        <w:tc>
          <w:tcPr>
            <w:tcW w:w="128" w:type="pct"/>
          </w:tcPr>
          <w:p w14:paraId="5BA7E8A8" w14:textId="77777777" w:rsidR="006D57B7" w:rsidRPr="0050023C" w:rsidRDefault="006D57B7" w:rsidP="006D57B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53954BA6" w14:textId="0D2DDBE0" w:rsidR="006D57B7" w:rsidRPr="0050023C" w:rsidRDefault="00FD6C5D" w:rsidP="006D57B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 w:rsidR="006D57B7" w:rsidRPr="005002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836</w:t>
            </w:r>
          </w:p>
        </w:tc>
      </w:tr>
      <w:tr w:rsidR="006D57B7" w:rsidRPr="00BE0D17" w14:paraId="0D1EFE72" w14:textId="77777777" w:rsidTr="0074755A">
        <w:tc>
          <w:tcPr>
            <w:tcW w:w="2187" w:type="pct"/>
          </w:tcPr>
          <w:p w14:paraId="5ED753AA" w14:textId="77777777" w:rsidR="006D57B7" w:rsidRPr="00BE0D17" w:rsidRDefault="006D57B7" w:rsidP="006D57B7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14:paraId="05B1853E" w14:textId="1A412578" w:rsidR="006D57B7" w:rsidRPr="00BE0D17" w:rsidRDefault="00BE3109" w:rsidP="006D57B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31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116,810</w:t>
            </w:r>
          </w:p>
        </w:tc>
        <w:tc>
          <w:tcPr>
            <w:tcW w:w="128" w:type="pct"/>
          </w:tcPr>
          <w:p w14:paraId="06513EE5" w14:textId="77777777" w:rsidR="006D57B7" w:rsidRPr="00C87183" w:rsidRDefault="006D57B7" w:rsidP="006D57B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</w:tcPr>
          <w:p w14:paraId="75E68079" w14:textId="7A670579" w:rsidR="006D57B7" w:rsidRPr="0050023C" w:rsidRDefault="00FD6C5D" w:rsidP="006D57B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183</w:t>
            </w:r>
            <w:r w:rsidR="006D57B7" w:rsidRPr="005002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291</w:t>
            </w:r>
          </w:p>
        </w:tc>
        <w:tc>
          <w:tcPr>
            <w:tcW w:w="125" w:type="pct"/>
          </w:tcPr>
          <w:p w14:paraId="26DBA562" w14:textId="77777777" w:rsidR="006D57B7" w:rsidRPr="0050023C" w:rsidRDefault="006D57B7" w:rsidP="006D57B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</w:tcBorders>
          </w:tcPr>
          <w:p w14:paraId="53646B28" w14:textId="6E94A3FC" w:rsidR="006D57B7" w:rsidRPr="0050023C" w:rsidRDefault="00BE3109" w:rsidP="003965A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31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74,453</w:t>
            </w:r>
          </w:p>
        </w:tc>
        <w:tc>
          <w:tcPr>
            <w:tcW w:w="128" w:type="pct"/>
          </w:tcPr>
          <w:p w14:paraId="4E6FAD1B" w14:textId="77777777" w:rsidR="006D57B7" w:rsidRPr="0050023C" w:rsidRDefault="006D57B7" w:rsidP="006D57B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2D50BAE7" w14:textId="7698395E" w:rsidR="006D57B7" w:rsidRPr="0050023C" w:rsidRDefault="00FD6C5D" w:rsidP="006D57B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</w:t>
            </w:r>
            <w:r w:rsidR="006D57B7" w:rsidRPr="005002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973</w:t>
            </w:r>
          </w:p>
        </w:tc>
      </w:tr>
      <w:tr w:rsidR="006D57B7" w:rsidRPr="00BE0D17" w14:paraId="426B2CED" w14:textId="77777777" w:rsidTr="0074755A">
        <w:tc>
          <w:tcPr>
            <w:tcW w:w="2187" w:type="pct"/>
          </w:tcPr>
          <w:p w14:paraId="79141CAC" w14:textId="11526432" w:rsidR="006D57B7" w:rsidRPr="00BE0D17" w:rsidRDefault="006D57B7" w:rsidP="006D57B7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E0D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E0D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139CFAB5" w14:textId="1AB34A28" w:rsidR="006D57B7" w:rsidRPr="00BE0D17" w:rsidRDefault="00BE3109" w:rsidP="006D57B7">
            <w:pPr>
              <w:pStyle w:val="BodyText"/>
              <w:tabs>
                <w:tab w:val="decimal" w:pos="1244"/>
              </w:tabs>
              <w:spacing w:after="0"/>
              <w:ind w:left="-108" w:right="-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E3109">
              <w:rPr>
                <w:rFonts w:asciiTheme="majorBidi" w:hAnsiTheme="majorBidi" w:cstheme="majorBidi"/>
                <w:sz w:val="30"/>
                <w:szCs w:val="30"/>
              </w:rPr>
              <w:t>(20,704)</w:t>
            </w:r>
          </w:p>
        </w:tc>
        <w:tc>
          <w:tcPr>
            <w:tcW w:w="128" w:type="pct"/>
          </w:tcPr>
          <w:p w14:paraId="084AADED" w14:textId="77777777" w:rsidR="006D57B7" w:rsidRPr="00BE0D17" w:rsidRDefault="006D57B7" w:rsidP="006D57B7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  <w:vAlign w:val="bottom"/>
          </w:tcPr>
          <w:p w14:paraId="33FF0B1B" w14:textId="46ECD0DC" w:rsidR="006D57B7" w:rsidRPr="0050023C" w:rsidRDefault="006D57B7" w:rsidP="006D57B7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0023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D6C5D"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 w:rsidRPr="005002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D6C5D"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394</w:t>
            </w:r>
            <w:r w:rsidRPr="0050023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5" w:type="pct"/>
          </w:tcPr>
          <w:p w14:paraId="5A59D284" w14:textId="77777777" w:rsidR="006D57B7" w:rsidRPr="0050023C" w:rsidRDefault="006D57B7" w:rsidP="006D57B7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42EDE546" w14:textId="1EDD8D30" w:rsidR="006D57B7" w:rsidRPr="0050023C" w:rsidRDefault="00BE3109" w:rsidP="003965AF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E3109">
              <w:rPr>
                <w:rFonts w:asciiTheme="majorBidi" w:hAnsiTheme="majorBidi" w:cstheme="majorBidi"/>
                <w:sz w:val="30"/>
                <w:szCs w:val="30"/>
              </w:rPr>
              <w:t>(12,229)</w:t>
            </w:r>
          </w:p>
        </w:tc>
        <w:tc>
          <w:tcPr>
            <w:tcW w:w="128" w:type="pct"/>
          </w:tcPr>
          <w:p w14:paraId="3B8187AB" w14:textId="77777777" w:rsidR="006D57B7" w:rsidRPr="0050023C" w:rsidRDefault="006D57B7" w:rsidP="006D57B7">
            <w:pPr>
              <w:pStyle w:val="BodyText"/>
              <w:tabs>
                <w:tab w:val="decimal" w:pos="892"/>
                <w:tab w:val="decimal" w:pos="1244"/>
              </w:tabs>
              <w:spacing w:after="0"/>
              <w:ind w:left="-108" w:right="-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vAlign w:val="bottom"/>
          </w:tcPr>
          <w:p w14:paraId="733E91C5" w14:textId="248D3C0F" w:rsidR="006D57B7" w:rsidRPr="0050023C" w:rsidRDefault="006D57B7" w:rsidP="006D57B7">
            <w:pPr>
              <w:pStyle w:val="BodyText"/>
              <w:tabs>
                <w:tab w:val="decimal" w:pos="1244"/>
              </w:tabs>
              <w:spacing w:after="0"/>
              <w:ind w:left="-108" w:right="-6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0023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D6C5D"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Pr="005002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D6C5D"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455</w:t>
            </w:r>
            <w:r w:rsidRPr="0050023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D57B7" w:rsidRPr="00BE0D17" w14:paraId="0D36AFBC" w14:textId="77777777" w:rsidTr="0074755A">
        <w:tc>
          <w:tcPr>
            <w:tcW w:w="2187" w:type="pct"/>
          </w:tcPr>
          <w:p w14:paraId="24A74B67" w14:textId="77777777" w:rsidR="006D57B7" w:rsidRPr="00BE0D17" w:rsidRDefault="006D57B7" w:rsidP="006D57B7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0D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410476F3" w14:textId="797CC2EC" w:rsidR="006D57B7" w:rsidRPr="00BE0D17" w:rsidRDefault="00BE3109" w:rsidP="006D57B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31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96,106</w:t>
            </w:r>
          </w:p>
        </w:tc>
        <w:tc>
          <w:tcPr>
            <w:tcW w:w="128" w:type="pct"/>
          </w:tcPr>
          <w:p w14:paraId="63541B85" w14:textId="77777777" w:rsidR="006D57B7" w:rsidRPr="00BE0D17" w:rsidRDefault="006D57B7" w:rsidP="006D57B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14:paraId="2CB0B5F4" w14:textId="67EA54DF" w:rsidR="006D57B7" w:rsidRPr="0050023C" w:rsidRDefault="00FD6C5D" w:rsidP="006D57B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163</w:t>
            </w:r>
            <w:r w:rsidR="006D57B7" w:rsidRPr="005002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897</w:t>
            </w:r>
          </w:p>
        </w:tc>
        <w:tc>
          <w:tcPr>
            <w:tcW w:w="125" w:type="pct"/>
          </w:tcPr>
          <w:p w14:paraId="1241160E" w14:textId="77777777" w:rsidR="006D57B7" w:rsidRPr="0050023C" w:rsidRDefault="006D57B7" w:rsidP="006D57B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65F7C457" w14:textId="407DDDD2" w:rsidR="006D57B7" w:rsidRPr="0050023C" w:rsidRDefault="00BE3109" w:rsidP="006D57B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31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62,224</w:t>
            </w:r>
          </w:p>
        </w:tc>
        <w:tc>
          <w:tcPr>
            <w:tcW w:w="128" w:type="pct"/>
          </w:tcPr>
          <w:p w14:paraId="6D3432B7" w14:textId="77777777" w:rsidR="006D57B7" w:rsidRPr="0050023C" w:rsidRDefault="006D57B7" w:rsidP="006D57B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068A9304" w14:textId="0D75F8AE" w:rsidR="006D57B7" w:rsidRPr="0050023C" w:rsidRDefault="00FD6C5D" w:rsidP="006D57B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</w:t>
            </w:r>
            <w:r w:rsidR="006D57B7" w:rsidRPr="005002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518</w:t>
            </w:r>
          </w:p>
        </w:tc>
      </w:tr>
      <w:bookmarkEnd w:id="0"/>
    </w:tbl>
    <w:p w14:paraId="35DA0C90" w14:textId="77777777" w:rsidR="001E5B1E" w:rsidRPr="00374E07" w:rsidRDefault="001E5B1E" w:rsidP="00D86C5F">
      <w:pPr>
        <w:spacing w:line="240" w:lineRule="auto"/>
        <w:rPr>
          <w:rFonts w:ascii="Angsana New" w:hAnsi="Angsana New"/>
          <w:sz w:val="19"/>
          <w:szCs w:val="19"/>
        </w:rPr>
      </w:pPr>
    </w:p>
    <w:tbl>
      <w:tblPr>
        <w:tblStyle w:val="TableGrid"/>
        <w:tblW w:w="947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25"/>
        <w:gridCol w:w="1013"/>
        <w:gridCol w:w="243"/>
        <w:gridCol w:w="996"/>
        <w:gridCol w:w="242"/>
        <w:gridCol w:w="1036"/>
        <w:gridCol w:w="243"/>
        <w:gridCol w:w="935"/>
        <w:gridCol w:w="236"/>
        <w:gridCol w:w="933"/>
        <w:gridCol w:w="236"/>
        <w:gridCol w:w="1134"/>
      </w:tblGrid>
      <w:tr w:rsidR="001A18C7" w:rsidRPr="00F065D7" w14:paraId="2C5612C9" w14:textId="77777777" w:rsidTr="0074755A">
        <w:trPr>
          <w:tblHeader/>
        </w:trPr>
        <w:tc>
          <w:tcPr>
            <w:tcW w:w="2250" w:type="dxa"/>
            <w:vAlign w:val="bottom"/>
          </w:tcPr>
          <w:p w14:paraId="2B8E5C2C" w14:textId="77777777" w:rsidR="001A18C7" w:rsidRPr="00F065D7" w:rsidRDefault="001A18C7" w:rsidP="00A14E1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9" w:type="dxa"/>
            <w:gridSpan w:val="3"/>
            <w:vAlign w:val="bottom"/>
          </w:tcPr>
          <w:p w14:paraId="0F72C9E5" w14:textId="77777777" w:rsidR="001A18C7" w:rsidRPr="00F065D7" w:rsidRDefault="001A18C7" w:rsidP="00A14E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2" w:type="dxa"/>
            <w:vAlign w:val="bottom"/>
          </w:tcPr>
          <w:p w14:paraId="41B81BBA" w14:textId="77777777" w:rsidR="001A18C7" w:rsidRPr="00F065D7" w:rsidRDefault="001A18C7" w:rsidP="00A14E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21" w:type="dxa"/>
            <w:gridSpan w:val="7"/>
            <w:vAlign w:val="bottom"/>
          </w:tcPr>
          <w:p w14:paraId="4F0C77A0" w14:textId="77777777" w:rsidR="001A18C7" w:rsidRPr="00F065D7" w:rsidRDefault="001A18C7" w:rsidP="00A14E1A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A18C7" w:rsidRPr="00F065D7" w14:paraId="3FF412C0" w14:textId="77777777" w:rsidTr="0074755A">
        <w:trPr>
          <w:tblHeader/>
        </w:trPr>
        <w:tc>
          <w:tcPr>
            <w:tcW w:w="2250" w:type="dxa"/>
            <w:shd w:val="clear" w:color="auto" w:fill="auto"/>
            <w:vAlign w:val="bottom"/>
          </w:tcPr>
          <w:p w14:paraId="7D1B84CE" w14:textId="71D6B197" w:rsidR="001A18C7" w:rsidRPr="00F065D7" w:rsidRDefault="001A18C7" w:rsidP="008E6C1F">
            <w:pPr>
              <w:spacing w:line="240" w:lineRule="auto"/>
              <w:rPr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017" w:type="dxa"/>
            <w:vAlign w:val="bottom"/>
          </w:tcPr>
          <w:p w14:paraId="23C2C03C" w14:textId="77777777" w:rsidR="001A18C7" w:rsidRPr="00F065D7" w:rsidRDefault="001A18C7" w:rsidP="00A14E1A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15578C5" w14:textId="0D45D12D" w:rsidR="001A18C7" w:rsidRPr="00F065D7" w:rsidRDefault="00FD6C5D" w:rsidP="005B41AC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1A18C7"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A18C7"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43" w:type="dxa"/>
            <w:vAlign w:val="bottom"/>
          </w:tcPr>
          <w:p w14:paraId="4706CF2B" w14:textId="77777777" w:rsidR="001A18C7" w:rsidRPr="00F065D7" w:rsidRDefault="001A18C7" w:rsidP="00A14E1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vAlign w:val="bottom"/>
          </w:tcPr>
          <w:p w14:paraId="6B4687E6" w14:textId="77777777" w:rsidR="001A18C7" w:rsidRPr="00F065D7" w:rsidRDefault="001A18C7" w:rsidP="00A14E1A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BD881B6" w14:textId="7255F191" w:rsidR="001A18C7" w:rsidRPr="00F065D7" w:rsidRDefault="007D4732" w:rsidP="005B41AC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065D7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2" w:type="dxa"/>
            <w:vAlign w:val="bottom"/>
          </w:tcPr>
          <w:p w14:paraId="0BF4E00A" w14:textId="77777777" w:rsidR="001A18C7" w:rsidRPr="00F065D7" w:rsidRDefault="001A18C7" w:rsidP="00A14E1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vAlign w:val="bottom"/>
          </w:tcPr>
          <w:p w14:paraId="4C438698" w14:textId="77777777" w:rsidR="001A18C7" w:rsidRPr="00F065D7" w:rsidRDefault="001A18C7" w:rsidP="00A14E1A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58F6071" w14:textId="44151D7B" w:rsidR="001A18C7" w:rsidRPr="00F065D7" w:rsidRDefault="00FD6C5D" w:rsidP="00A14E1A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1A18C7"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A18C7"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43" w:type="dxa"/>
            <w:vAlign w:val="bottom"/>
          </w:tcPr>
          <w:p w14:paraId="7873A61D" w14:textId="77777777" w:rsidR="001A18C7" w:rsidRPr="00F065D7" w:rsidRDefault="001A18C7" w:rsidP="00A14E1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6" w:type="dxa"/>
            <w:vAlign w:val="bottom"/>
          </w:tcPr>
          <w:p w14:paraId="07B8A94A" w14:textId="77777777" w:rsidR="001A18C7" w:rsidRPr="00F065D7" w:rsidRDefault="001A18C7" w:rsidP="00A14E1A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52432E02" w14:textId="77777777" w:rsidR="001A18C7" w:rsidRPr="00F065D7" w:rsidRDefault="001A18C7" w:rsidP="00A14E1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7648F06B" w14:textId="77777777" w:rsidR="001A18C7" w:rsidRPr="00F065D7" w:rsidRDefault="001A18C7" w:rsidP="00A14E1A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673C3613" w14:textId="77777777" w:rsidR="001A18C7" w:rsidRPr="00F065D7" w:rsidRDefault="001A18C7" w:rsidP="00A14E1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471F2D48" w14:textId="77777777" w:rsidR="00E713D0" w:rsidRPr="00F065D7" w:rsidRDefault="00E713D0" w:rsidP="00E713D0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36FB80A" w14:textId="3AA0C7E9" w:rsidR="001A18C7" w:rsidRPr="00F065D7" w:rsidRDefault="007D4732" w:rsidP="00E713D0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065D7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</w:tr>
      <w:tr w:rsidR="001A18C7" w:rsidRPr="00F065D7" w14:paraId="3EABDF2B" w14:textId="77777777" w:rsidTr="0074755A">
        <w:trPr>
          <w:tblHeader/>
        </w:trPr>
        <w:tc>
          <w:tcPr>
            <w:tcW w:w="2250" w:type="dxa"/>
            <w:vAlign w:val="bottom"/>
          </w:tcPr>
          <w:p w14:paraId="118035A8" w14:textId="5467E750" w:rsidR="001A18C7" w:rsidRPr="00F065D7" w:rsidRDefault="00B21FF0" w:rsidP="00B2153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51309">
              <w:rPr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  <w:r w:rsidRPr="00951309">
              <w:rPr>
                <w:rFonts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ระยะสั้น</w:t>
            </w:r>
          </w:p>
        </w:tc>
        <w:tc>
          <w:tcPr>
            <w:tcW w:w="1017" w:type="dxa"/>
            <w:vAlign w:val="bottom"/>
          </w:tcPr>
          <w:p w14:paraId="7E9722B4" w14:textId="1A492FA5" w:rsidR="001A18C7" w:rsidRPr="00F065D7" w:rsidRDefault="00FD6C5D" w:rsidP="00A14E1A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43" w:type="dxa"/>
            <w:vAlign w:val="bottom"/>
          </w:tcPr>
          <w:p w14:paraId="071B47D5" w14:textId="77777777" w:rsidR="001A18C7" w:rsidRPr="00F065D7" w:rsidRDefault="001A18C7" w:rsidP="00A14E1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vAlign w:val="bottom"/>
          </w:tcPr>
          <w:p w14:paraId="3C9F7458" w14:textId="43066F4B" w:rsidR="001A18C7" w:rsidRPr="00F065D7" w:rsidRDefault="001A18C7" w:rsidP="00A14E1A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FD6C5D"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42" w:type="dxa"/>
            <w:vAlign w:val="bottom"/>
          </w:tcPr>
          <w:p w14:paraId="4C3F3620" w14:textId="77777777" w:rsidR="001A18C7" w:rsidRPr="00F065D7" w:rsidRDefault="001A18C7" w:rsidP="00A14E1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vAlign w:val="bottom"/>
          </w:tcPr>
          <w:p w14:paraId="300C4184" w14:textId="352C9755" w:rsidR="001A18C7" w:rsidRPr="00F065D7" w:rsidRDefault="00FD6C5D" w:rsidP="00A14E1A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43" w:type="dxa"/>
            <w:vAlign w:val="bottom"/>
          </w:tcPr>
          <w:p w14:paraId="613A4143" w14:textId="77777777" w:rsidR="001A18C7" w:rsidRPr="00F065D7" w:rsidRDefault="001A18C7" w:rsidP="00A14E1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12E69F27" w14:textId="77777777" w:rsidR="001A18C7" w:rsidRPr="00F065D7" w:rsidRDefault="001A18C7" w:rsidP="00A14E1A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34745FA7" w14:textId="77777777" w:rsidR="001A18C7" w:rsidRPr="00F065D7" w:rsidRDefault="001A18C7" w:rsidP="00A14E1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6F866441" w14:textId="77777777" w:rsidR="001A18C7" w:rsidRPr="00F065D7" w:rsidRDefault="001A18C7" w:rsidP="00A14E1A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11C1029C" w14:textId="77777777" w:rsidR="001A18C7" w:rsidRPr="00F065D7" w:rsidRDefault="001A18C7" w:rsidP="00A14E1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348DCADA" w14:textId="122D28ED" w:rsidR="001A18C7" w:rsidRPr="00F065D7" w:rsidRDefault="001A18C7" w:rsidP="00A14E1A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FD6C5D"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1A18C7" w:rsidRPr="00F065D7" w14:paraId="3F580329" w14:textId="77777777" w:rsidTr="0074755A">
        <w:trPr>
          <w:tblHeader/>
        </w:trPr>
        <w:tc>
          <w:tcPr>
            <w:tcW w:w="2250" w:type="dxa"/>
          </w:tcPr>
          <w:p w14:paraId="629D4385" w14:textId="77777777" w:rsidR="001A18C7" w:rsidRPr="00F065D7" w:rsidRDefault="001A18C7" w:rsidP="00A14E1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9" w:type="dxa"/>
            <w:gridSpan w:val="3"/>
          </w:tcPr>
          <w:p w14:paraId="4634296C" w14:textId="77777777" w:rsidR="001A18C7" w:rsidRPr="00F065D7" w:rsidRDefault="001A18C7" w:rsidP="00A14E1A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2" w:type="dxa"/>
          </w:tcPr>
          <w:p w14:paraId="5A25E17C" w14:textId="77777777" w:rsidR="001A18C7" w:rsidRPr="00F065D7" w:rsidRDefault="001A18C7" w:rsidP="00A14E1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21" w:type="dxa"/>
            <w:gridSpan w:val="7"/>
          </w:tcPr>
          <w:p w14:paraId="7A48364C" w14:textId="77777777" w:rsidR="001A18C7" w:rsidRPr="00F065D7" w:rsidRDefault="001A18C7" w:rsidP="00A14E1A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02664A" w:rsidRPr="00F065D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F065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07C8E" w:rsidRPr="00F065D7" w14:paraId="36AD3284" w14:textId="77777777" w:rsidTr="0074755A">
        <w:tc>
          <w:tcPr>
            <w:tcW w:w="2250" w:type="dxa"/>
          </w:tcPr>
          <w:p w14:paraId="2E7E17FC" w14:textId="77777777" w:rsidR="00E07C8E" w:rsidRPr="00F065D7" w:rsidRDefault="00E07C8E" w:rsidP="00E07C8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17" w:type="dxa"/>
          </w:tcPr>
          <w:p w14:paraId="366ADB17" w14:textId="16890E49" w:rsidR="00E07C8E" w:rsidRPr="009F62AB" w:rsidRDefault="00FD6C5D" w:rsidP="00E07C8E">
            <w:pPr>
              <w:spacing w:line="240" w:lineRule="auto"/>
              <w:ind w:left="-107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E07C8E" w:rsidRPr="009F62A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  <w:r w:rsidR="00E07C8E" w:rsidRPr="009F62AB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E07C8E" w:rsidRPr="009F62A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</w:p>
        </w:tc>
        <w:tc>
          <w:tcPr>
            <w:tcW w:w="243" w:type="dxa"/>
          </w:tcPr>
          <w:p w14:paraId="3C63D234" w14:textId="77777777" w:rsidR="00E07C8E" w:rsidRPr="009F62AB" w:rsidRDefault="00E07C8E" w:rsidP="00E07C8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</w:tcPr>
          <w:p w14:paraId="5C83EE5B" w14:textId="2BA86ADB" w:rsidR="00E07C8E" w:rsidRPr="009F62AB" w:rsidRDefault="00823533" w:rsidP="00E07C8E">
            <w:pPr>
              <w:spacing w:line="240" w:lineRule="auto"/>
              <w:ind w:left="-183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9F62A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  <w:r w:rsidRPr="009F62AB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9F62A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</w:p>
        </w:tc>
        <w:tc>
          <w:tcPr>
            <w:tcW w:w="242" w:type="dxa"/>
          </w:tcPr>
          <w:p w14:paraId="4C5BEE40" w14:textId="77777777" w:rsidR="00E07C8E" w:rsidRPr="00F065D7" w:rsidRDefault="00E07C8E" w:rsidP="00E07C8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</w:tcPr>
          <w:p w14:paraId="7DCFFB3E" w14:textId="6876AC84" w:rsidR="00E07C8E" w:rsidRPr="00F065D7" w:rsidRDefault="00FD6C5D" w:rsidP="00E07C8E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</w:t>
            </w:r>
            <w:r w:rsidR="00E07C8E" w:rsidRPr="009F32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001</w:t>
            </w:r>
          </w:p>
        </w:tc>
        <w:tc>
          <w:tcPr>
            <w:tcW w:w="243" w:type="dxa"/>
          </w:tcPr>
          <w:p w14:paraId="2EE66C3D" w14:textId="77777777" w:rsidR="00E07C8E" w:rsidRPr="00F065D7" w:rsidRDefault="00E07C8E" w:rsidP="00E07C8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58D33D98" w14:textId="242C5B3E" w:rsidR="00E07C8E" w:rsidRPr="00F065D7" w:rsidRDefault="00BE3109" w:rsidP="00E07C8E">
            <w:pPr>
              <w:tabs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BE3109">
              <w:rPr>
                <w:rFonts w:asciiTheme="majorBidi" w:hAnsiTheme="majorBidi" w:cstheme="majorBidi"/>
                <w:sz w:val="30"/>
                <w:szCs w:val="30"/>
              </w:rPr>
              <w:t>3,783</w:t>
            </w:r>
          </w:p>
        </w:tc>
        <w:tc>
          <w:tcPr>
            <w:tcW w:w="236" w:type="dxa"/>
          </w:tcPr>
          <w:p w14:paraId="3AEEDD77" w14:textId="77777777" w:rsidR="00E07C8E" w:rsidRPr="00F065D7" w:rsidRDefault="00E07C8E" w:rsidP="00E07C8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78B2F19F" w14:textId="54B52DF7" w:rsidR="00E07C8E" w:rsidRPr="008E68BF" w:rsidRDefault="00BE3109" w:rsidP="00E07C8E">
            <w:pPr>
              <w:tabs>
                <w:tab w:val="decimal" w:pos="4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3EC6756" w14:textId="77777777" w:rsidR="00E07C8E" w:rsidRPr="00F065D7" w:rsidRDefault="00E07C8E" w:rsidP="00E07C8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1F450A69" w14:textId="33E78884" w:rsidR="00E07C8E" w:rsidRPr="00F065D7" w:rsidRDefault="00BE3109" w:rsidP="00E07C8E">
            <w:pPr>
              <w:tabs>
                <w:tab w:val="decimal" w:pos="71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3109">
              <w:rPr>
                <w:rFonts w:asciiTheme="majorBidi" w:hAnsiTheme="majorBidi" w:cstheme="majorBidi"/>
                <w:sz w:val="30"/>
                <w:szCs w:val="30"/>
              </w:rPr>
              <w:t>59,784</w:t>
            </w:r>
          </w:p>
        </w:tc>
      </w:tr>
      <w:tr w:rsidR="00E07C8E" w:rsidRPr="00F065D7" w14:paraId="33B89CBB" w14:textId="77777777" w:rsidTr="0074755A">
        <w:tc>
          <w:tcPr>
            <w:tcW w:w="2250" w:type="dxa"/>
          </w:tcPr>
          <w:p w14:paraId="2D77B9A9" w14:textId="77777777" w:rsidR="00E07C8E" w:rsidRPr="00F065D7" w:rsidRDefault="00E07C8E" w:rsidP="00E07C8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17" w:type="dxa"/>
          </w:tcPr>
          <w:p w14:paraId="651A5BB6" w14:textId="77777777" w:rsidR="00E07C8E" w:rsidRPr="00F065D7" w:rsidRDefault="00E07C8E" w:rsidP="00E07C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3F3D54B8" w14:textId="77777777" w:rsidR="00E07C8E" w:rsidRPr="00F065D7" w:rsidRDefault="00E07C8E" w:rsidP="00E07C8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9" w:type="dxa"/>
          </w:tcPr>
          <w:p w14:paraId="2EE7FD7F" w14:textId="77777777" w:rsidR="00E07C8E" w:rsidRPr="00F065D7" w:rsidRDefault="00E07C8E" w:rsidP="00E07C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2" w:type="dxa"/>
          </w:tcPr>
          <w:p w14:paraId="14F4C522" w14:textId="77777777" w:rsidR="00E07C8E" w:rsidRPr="00F065D7" w:rsidRDefault="00E07C8E" w:rsidP="00E07C8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6" w:type="dxa"/>
            <w:tcBorders>
              <w:top w:val="single" w:sz="4" w:space="0" w:color="auto"/>
            </w:tcBorders>
          </w:tcPr>
          <w:p w14:paraId="0D3B7495" w14:textId="48D4AFB6" w:rsidR="00E07C8E" w:rsidRPr="00F065D7" w:rsidRDefault="00FD6C5D" w:rsidP="00E07C8E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56</w:t>
            </w:r>
            <w:r w:rsidR="00E07C8E" w:rsidRPr="009F32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001</w:t>
            </w:r>
          </w:p>
        </w:tc>
        <w:tc>
          <w:tcPr>
            <w:tcW w:w="243" w:type="dxa"/>
          </w:tcPr>
          <w:p w14:paraId="3CF439B1" w14:textId="77777777" w:rsidR="00E07C8E" w:rsidRPr="00F065D7" w:rsidRDefault="00E07C8E" w:rsidP="00E07C8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005612AC" w14:textId="77777777" w:rsidR="00E07C8E" w:rsidRPr="00F065D7" w:rsidRDefault="00E07C8E" w:rsidP="00E07C8E">
            <w:pPr>
              <w:tabs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116FC06" w14:textId="77777777" w:rsidR="00E07C8E" w:rsidRPr="00F065D7" w:rsidRDefault="00E07C8E" w:rsidP="00E07C8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69CF13BF" w14:textId="77777777" w:rsidR="00E07C8E" w:rsidRPr="00F065D7" w:rsidRDefault="00E07C8E" w:rsidP="00E07C8E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8357CFC" w14:textId="77777777" w:rsidR="00E07C8E" w:rsidRPr="00F065D7" w:rsidRDefault="00E07C8E" w:rsidP="00E07C8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4708B29A" w14:textId="3B7BE6D2" w:rsidR="00E07C8E" w:rsidRPr="00F065D7" w:rsidRDefault="00BE3109" w:rsidP="00E07C8E">
            <w:pPr>
              <w:tabs>
                <w:tab w:val="decimal" w:pos="8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31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59,784</w:t>
            </w:r>
          </w:p>
        </w:tc>
      </w:tr>
      <w:tr w:rsidR="0074755A" w:rsidRPr="00F065D7" w14:paraId="5F5DA5CB" w14:textId="77777777" w:rsidTr="0074755A">
        <w:tc>
          <w:tcPr>
            <w:tcW w:w="3267" w:type="dxa"/>
            <w:gridSpan w:val="2"/>
          </w:tcPr>
          <w:p w14:paraId="4C618328" w14:textId="2A30A477" w:rsidR="0074755A" w:rsidRPr="00F065D7" w:rsidRDefault="0074755A" w:rsidP="0074755A">
            <w:pPr>
              <w:spacing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BE0D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E0D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ผลขาดทุนด้านเครดิต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76571E" w:rsidRPr="0079312F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243" w:type="dxa"/>
          </w:tcPr>
          <w:p w14:paraId="53F16B79" w14:textId="77777777" w:rsidR="0074755A" w:rsidRPr="00F065D7" w:rsidRDefault="0074755A" w:rsidP="0074755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</w:tcPr>
          <w:p w14:paraId="6FB4E7E8" w14:textId="77777777" w:rsidR="0074755A" w:rsidRPr="00F065D7" w:rsidRDefault="0074755A" w:rsidP="0074755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0A319F27" w14:textId="77777777" w:rsidR="0074755A" w:rsidRPr="00F065D7" w:rsidRDefault="0074755A" w:rsidP="0074755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  <w:vAlign w:val="bottom"/>
          </w:tcPr>
          <w:p w14:paraId="2CB355FD" w14:textId="35B6EE56" w:rsidR="0074755A" w:rsidRPr="00F065D7" w:rsidRDefault="0074755A" w:rsidP="0074755A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D6C5D"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</w:t>
            </w:r>
            <w:r w:rsidRPr="009F32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D6C5D"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001</w:t>
            </w:r>
            <w:r w:rsidRPr="009F323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3" w:type="dxa"/>
          </w:tcPr>
          <w:p w14:paraId="76F694F0" w14:textId="77777777" w:rsidR="0074755A" w:rsidRPr="00F065D7" w:rsidRDefault="0074755A" w:rsidP="0074755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6CBCA6B5" w14:textId="77777777" w:rsidR="0074755A" w:rsidRPr="00F065D7" w:rsidRDefault="0074755A" w:rsidP="0074755A">
            <w:pPr>
              <w:tabs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C5460C5" w14:textId="77777777" w:rsidR="0074755A" w:rsidRPr="00F065D7" w:rsidRDefault="0074755A" w:rsidP="0074755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6C113882" w14:textId="77777777" w:rsidR="0074755A" w:rsidRPr="00F065D7" w:rsidRDefault="0074755A" w:rsidP="0074755A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BB1D659" w14:textId="77777777" w:rsidR="0074755A" w:rsidRPr="00F065D7" w:rsidRDefault="0074755A" w:rsidP="0074755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20790FBE" w14:textId="0DC4BDC2" w:rsidR="0074755A" w:rsidRPr="00F065D7" w:rsidRDefault="00BE3109" w:rsidP="0074755A">
            <w:pPr>
              <w:tabs>
                <w:tab w:val="decimal" w:pos="85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BE3109">
              <w:rPr>
                <w:rFonts w:asciiTheme="majorBidi" w:hAnsiTheme="majorBidi" w:cstheme="majorBidi"/>
                <w:sz w:val="30"/>
                <w:szCs w:val="30"/>
              </w:rPr>
              <w:t>59,784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4755A" w:rsidRPr="00F065D7" w14:paraId="31754CF5" w14:textId="77777777" w:rsidTr="0074755A">
        <w:tc>
          <w:tcPr>
            <w:tcW w:w="2250" w:type="dxa"/>
          </w:tcPr>
          <w:p w14:paraId="26AE384F" w14:textId="77777777" w:rsidR="0074755A" w:rsidRPr="00F065D7" w:rsidRDefault="0074755A" w:rsidP="0074755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17" w:type="dxa"/>
          </w:tcPr>
          <w:p w14:paraId="04B30732" w14:textId="77777777" w:rsidR="0074755A" w:rsidRPr="00F065D7" w:rsidRDefault="0074755A" w:rsidP="0074755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6327AA21" w14:textId="77777777" w:rsidR="0074755A" w:rsidRPr="00F065D7" w:rsidRDefault="0074755A" w:rsidP="0074755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9" w:type="dxa"/>
          </w:tcPr>
          <w:p w14:paraId="03B6B133" w14:textId="77777777" w:rsidR="0074755A" w:rsidRPr="00F065D7" w:rsidRDefault="0074755A" w:rsidP="0074755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2" w:type="dxa"/>
          </w:tcPr>
          <w:p w14:paraId="12B892A6" w14:textId="77777777" w:rsidR="0074755A" w:rsidRPr="00F065D7" w:rsidRDefault="0074755A" w:rsidP="0074755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</w:tcPr>
          <w:p w14:paraId="4DDEA8B8" w14:textId="77777777" w:rsidR="0074755A" w:rsidRPr="00F065D7" w:rsidRDefault="0074755A" w:rsidP="0074755A">
            <w:pPr>
              <w:tabs>
                <w:tab w:val="decimal" w:pos="547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71FB8072" w14:textId="77777777" w:rsidR="0074755A" w:rsidRPr="00F065D7" w:rsidRDefault="0074755A" w:rsidP="0074755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587B7AF1" w14:textId="77777777" w:rsidR="0074755A" w:rsidRPr="00F065D7" w:rsidRDefault="0074755A" w:rsidP="0074755A">
            <w:pPr>
              <w:tabs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4284E30" w14:textId="77777777" w:rsidR="0074755A" w:rsidRPr="00F065D7" w:rsidRDefault="0074755A" w:rsidP="0074755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694C4AB9" w14:textId="77777777" w:rsidR="0074755A" w:rsidRPr="00F065D7" w:rsidRDefault="0074755A" w:rsidP="0074755A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EDB7965" w14:textId="77777777" w:rsidR="0074755A" w:rsidRPr="00F065D7" w:rsidRDefault="0074755A" w:rsidP="0074755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34CCD788" w14:textId="4FB08581" w:rsidR="0074755A" w:rsidRPr="00F065D7" w:rsidRDefault="00BE3109" w:rsidP="0074755A">
            <w:pPr>
              <w:tabs>
                <w:tab w:val="decimal" w:pos="547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34511A0D" w14:textId="7B80CCEA" w:rsidR="001A18C7" w:rsidRPr="00AF2FA7" w:rsidRDefault="001A18C7" w:rsidP="003422EF">
      <w:pPr>
        <w:spacing w:line="240" w:lineRule="auto"/>
        <w:rPr>
          <w:rFonts w:ascii="Angsana New" w:hAnsi="Angsana New"/>
          <w:sz w:val="10"/>
          <w:szCs w:val="10"/>
        </w:rPr>
      </w:pPr>
    </w:p>
    <w:tbl>
      <w:tblPr>
        <w:tblStyle w:val="TableGrid"/>
        <w:tblW w:w="947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53"/>
        <w:gridCol w:w="1003"/>
        <w:gridCol w:w="241"/>
        <w:gridCol w:w="982"/>
        <w:gridCol w:w="241"/>
        <w:gridCol w:w="1036"/>
        <w:gridCol w:w="242"/>
        <w:gridCol w:w="961"/>
        <w:gridCol w:w="235"/>
        <w:gridCol w:w="1046"/>
        <w:gridCol w:w="235"/>
        <w:gridCol w:w="1097"/>
      </w:tblGrid>
      <w:tr w:rsidR="00775237" w:rsidRPr="00F065D7" w14:paraId="62FBC3DB" w14:textId="77777777" w:rsidTr="00CA0121">
        <w:trPr>
          <w:tblHeader/>
        </w:trPr>
        <w:tc>
          <w:tcPr>
            <w:tcW w:w="2168" w:type="dxa"/>
            <w:vAlign w:val="bottom"/>
          </w:tcPr>
          <w:p w14:paraId="60434892" w14:textId="77777777" w:rsidR="00775237" w:rsidRPr="00F065D7" w:rsidRDefault="00775237" w:rsidP="0019697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30" w:type="dxa"/>
            <w:gridSpan w:val="3"/>
            <w:vAlign w:val="bottom"/>
          </w:tcPr>
          <w:p w14:paraId="1043EF65" w14:textId="77777777" w:rsidR="00775237" w:rsidRPr="00F065D7" w:rsidRDefault="00775237" w:rsidP="0019697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1" w:type="dxa"/>
            <w:vAlign w:val="bottom"/>
          </w:tcPr>
          <w:p w14:paraId="1943ADD1" w14:textId="77777777" w:rsidR="00775237" w:rsidRPr="00F065D7" w:rsidRDefault="00775237" w:rsidP="0019697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33" w:type="dxa"/>
            <w:gridSpan w:val="7"/>
            <w:vAlign w:val="bottom"/>
          </w:tcPr>
          <w:p w14:paraId="546FE046" w14:textId="78B0E4B2" w:rsidR="00775237" w:rsidRPr="00F065D7" w:rsidRDefault="00775237" w:rsidP="00196978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</w:t>
            </w:r>
            <w:r w:rsidR="00AF2FA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ฉพาะกิจการ</w:t>
            </w:r>
          </w:p>
        </w:tc>
      </w:tr>
      <w:tr w:rsidR="00775237" w:rsidRPr="00F065D7" w14:paraId="35D08FE2" w14:textId="77777777" w:rsidTr="00CA0121">
        <w:trPr>
          <w:tblHeader/>
        </w:trPr>
        <w:tc>
          <w:tcPr>
            <w:tcW w:w="2168" w:type="dxa"/>
            <w:shd w:val="clear" w:color="auto" w:fill="auto"/>
            <w:vAlign w:val="bottom"/>
          </w:tcPr>
          <w:p w14:paraId="6F958E02" w14:textId="229A6993" w:rsidR="00775237" w:rsidRPr="00F065D7" w:rsidRDefault="00775237" w:rsidP="00196978">
            <w:pPr>
              <w:spacing w:line="240" w:lineRule="auto"/>
              <w:rPr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005" w:type="dxa"/>
            <w:vAlign w:val="bottom"/>
          </w:tcPr>
          <w:p w14:paraId="5775E0AE" w14:textId="77777777" w:rsidR="00775237" w:rsidRPr="00F065D7" w:rsidRDefault="00775237" w:rsidP="00196978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0395A16" w14:textId="4132024F" w:rsidR="00775237" w:rsidRPr="00F065D7" w:rsidRDefault="00FD6C5D" w:rsidP="00196978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775237"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75237"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41" w:type="dxa"/>
            <w:vAlign w:val="bottom"/>
          </w:tcPr>
          <w:p w14:paraId="1341E6E5" w14:textId="77777777" w:rsidR="00775237" w:rsidRPr="00F065D7" w:rsidRDefault="00775237" w:rsidP="0019697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vAlign w:val="bottom"/>
          </w:tcPr>
          <w:p w14:paraId="62439E0E" w14:textId="77777777" w:rsidR="00775237" w:rsidRPr="00F065D7" w:rsidRDefault="00775237" w:rsidP="00196978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7136822" w14:textId="1717468F" w:rsidR="00775237" w:rsidRPr="00F065D7" w:rsidRDefault="00DD187E" w:rsidP="00196978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065D7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1" w:type="dxa"/>
            <w:vAlign w:val="bottom"/>
          </w:tcPr>
          <w:p w14:paraId="1E8ED385" w14:textId="77777777" w:rsidR="00775237" w:rsidRPr="00F065D7" w:rsidRDefault="00775237" w:rsidP="0019697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vAlign w:val="bottom"/>
          </w:tcPr>
          <w:p w14:paraId="68554FC2" w14:textId="77777777" w:rsidR="00775237" w:rsidRPr="00F065D7" w:rsidRDefault="00775237" w:rsidP="00196978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BE1B964" w14:textId="72D0E450" w:rsidR="00775237" w:rsidRPr="00F065D7" w:rsidRDefault="00FD6C5D" w:rsidP="00196978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775237"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75237"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42" w:type="dxa"/>
            <w:vAlign w:val="bottom"/>
          </w:tcPr>
          <w:p w14:paraId="0D920B18" w14:textId="77777777" w:rsidR="00775237" w:rsidRPr="00F065D7" w:rsidRDefault="00775237" w:rsidP="0019697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1" w:type="dxa"/>
            <w:vAlign w:val="bottom"/>
          </w:tcPr>
          <w:p w14:paraId="36C0626C" w14:textId="77777777" w:rsidR="00775237" w:rsidRPr="00F065D7" w:rsidRDefault="00775237" w:rsidP="00196978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0D8CA6C0" w14:textId="77777777" w:rsidR="00775237" w:rsidRPr="00F065D7" w:rsidRDefault="00775237" w:rsidP="0019697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67E5BB3C" w14:textId="77777777" w:rsidR="00775237" w:rsidRPr="00F065D7" w:rsidRDefault="00775237" w:rsidP="00196978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734CE26E" w14:textId="77777777" w:rsidR="00775237" w:rsidRPr="00F065D7" w:rsidRDefault="00775237" w:rsidP="0019697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7" w:type="dxa"/>
            <w:vAlign w:val="bottom"/>
          </w:tcPr>
          <w:p w14:paraId="67979CE8" w14:textId="77777777" w:rsidR="00775237" w:rsidRPr="00F065D7" w:rsidRDefault="00775237" w:rsidP="00196978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E6B4F5E" w14:textId="309D9165" w:rsidR="00775237" w:rsidRPr="00F065D7" w:rsidRDefault="00DD187E" w:rsidP="00196978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065D7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</w:tr>
      <w:tr w:rsidR="00775237" w:rsidRPr="00F065D7" w14:paraId="442A2556" w14:textId="77777777" w:rsidTr="00CA0121">
        <w:trPr>
          <w:tblHeader/>
        </w:trPr>
        <w:tc>
          <w:tcPr>
            <w:tcW w:w="2168" w:type="dxa"/>
            <w:vAlign w:val="bottom"/>
          </w:tcPr>
          <w:p w14:paraId="1D2C9690" w14:textId="18D1032C" w:rsidR="00775237" w:rsidRPr="00B21530" w:rsidRDefault="00B21530" w:rsidP="00B2153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513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Pr="00951309">
              <w:rPr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ให้กู้ยืม</w:t>
            </w:r>
            <w:r w:rsidRPr="00951309">
              <w:rPr>
                <w:rFonts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ระยะสั้น</w:t>
            </w:r>
          </w:p>
        </w:tc>
        <w:tc>
          <w:tcPr>
            <w:tcW w:w="1005" w:type="dxa"/>
            <w:vAlign w:val="bottom"/>
          </w:tcPr>
          <w:p w14:paraId="5298D466" w14:textId="10AC2B5E" w:rsidR="00775237" w:rsidRPr="00F065D7" w:rsidRDefault="00FD6C5D" w:rsidP="00196978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41" w:type="dxa"/>
            <w:vAlign w:val="bottom"/>
          </w:tcPr>
          <w:p w14:paraId="4C192ED6" w14:textId="77777777" w:rsidR="00775237" w:rsidRPr="00F065D7" w:rsidRDefault="00775237" w:rsidP="0019697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vAlign w:val="bottom"/>
          </w:tcPr>
          <w:p w14:paraId="7D26A327" w14:textId="34B3FE88" w:rsidR="00775237" w:rsidRPr="00F065D7" w:rsidRDefault="00775237" w:rsidP="00196978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FD6C5D"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41" w:type="dxa"/>
            <w:vAlign w:val="bottom"/>
          </w:tcPr>
          <w:p w14:paraId="4E4E0016" w14:textId="77777777" w:rsidR="00775237" w:rsidRPr="00F065D7" w:rsidRDefault="00775237" w:rsidP="0019697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vAlign w:val="bottom"/>
          </w:tcPr>
          <w:p w14:paraId="21661BA5" w14:textId="2A3645E6" w:rsidR="00775237" w:rsidRPr="00F065D7" w:rsidRDefault="00FD6C5D" w:rsidP="00196978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42" w:type="dxa"/>
            <w:vAlign w:val="bottom"/>
          </w:tcPr>
          <w:p w14:paraId="653F3FA3" w14:textId="77777777" w:rsidR="00775237" w:rsidRPr="00F065D7" w:rsidRDefault="00775237" w:rsidP="0019697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1" w:type="dxa"/>
            <w:vAlign w:val="bottom"/>
          </w:tcPr>
          <w:p w14:paraId="467940FB" w14:textId="77777777" w:rsidR="00775237" w:rsidRPr="00F065D7" w:rsidRDefault="00775237" w:rsidP="00196978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14:paraId="34BEC52F" w14:textId="77777777" w:rsidR="00775237" w:rsidRPr="00F065D7" w:rsidRDefault="00775237" w:rsidP="0019697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159F7A69" w14:textId="77777777" w:rsidR="00775237" w:rsidRPr="00F065D7" w:rsidRDefault="00775237" w:rsidP="00196978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2227DBEC" w14:textId="77777777" w:rsidR="00775237" w:rsidRPr="00F065D7" w:rsidRDefault="00775237" w:rsidP="0019697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7" w:type="dxa"/>
            <w:vAlign w:val="bottom"/>
          </w:tcPr>
          <w:p w14:paraId="6E2CB50A" w14:textId="2D957FC4" w:rsidR="00775237" w:rsidRPr="00F065D7" w:rsidRDefault="00775237" w:rsidP="00196978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FD6C5D"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775237" w:rsidRPr="00F065D7" w14:paraId="1CF13876" w14:textId="77777777" w:rsidTr="00CA0121">
        <w:trPr>
          <w:tblHeader/>
        </w:trPr>
        <w:tc>
          <w:tcPr>
            <w:tcW w:w="2168" w:type="dxa"/>
          </w:tcPr>
          <w:p w14:paraId="1FE732E1" w14:textId="77777777" w:rsidR="00775237" w:rsidRPr="00F065D7" w:rsidRDefault="00775237" w:rsidP="0019697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30" w:type="dxa"/>
            <w:gridSpan w:val="3"/>
          </w:tcPr>
          <w:p w14:paraId="0397A507" w14:textId="77777777" w:rsidR="00775237" w:rsidRPr="00F065D7" w:rsidRDefault="00775237" w:rsidP="0019697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1" w:type="dxa"/>
          </w:tcPr>
          <w:p w14:paraId="6BA2B55D" w14:textId="77777777" w:rsidR="00775237" w:rsidRPr="00F065D7" w:rsidRDefault="00775237" w:rsidP="0019697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33" w:type="dxa"/>
            <w:gridSpan w:val="7"/>
          </w:tcPr>
          <w:p w14:paraId="5C1496FC" w14:textId="77777777" w:rsidR="00775237" w:rsidRPr="00F065D7" w:rsidRDefault="00775237" w:rsidP="00196978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F065D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F065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75237" w:rsidRPr="00F065D7" w14:paraId="55269F34" w14:textId="77777777" w:rsidTr="00CA0121">
        <w:tc>
          <w:tcPr>
            <w:tcW w:w="2168" w:type="dxa"/>
          </w:tcPr>
          <w:p w14:paraId="6D0FC475" w14:textId="253153BB" w:rsidR="00775237" w:rsidRPr="00F065D7" w:rsidRDefault="00AF2FA7" w:rsidP="0019697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05" w:type="dxa"/>
          </w:tcPr>
          <w:p w14:paraId="10F0A22F" w14:textId="61168C53" w:rsidR="00775237" w:rsidRPr="00F065D7" w:rsidRDefault="00FD6C5D" w:rsidP="00196978">
            <w:pPr>
              <w:spacing w:line="240" w:lineRule="auto"/>
              <w:ind w:left="-107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AF2F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241" w:type="dxa"/>
          </w:tcPr>
          <w:p w14:paraId="7A8AAB47" w14:textId="77777777" w:rsidR="00775237" w:rsidRPr="00F065D7" w:rsidRDefault="00775237" w:rsidP="0019697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</w:tcPr>
          <w:p w14:paraId="34D9CA90" w14:textId="4A9C9584" w:rsidR="00775237" w:rsidRPr="00DC630E" w:rsidRDefault="00DC630E" w:rsidP="00196978">
            <w:pPr>
              <w:spacing w:line="240" w:lineRule="auto"/>
              <w:ind w:left="-183" w:right="-15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1.20</w:t>
            </w:r>
          </w:p>
        </w:tc>
        <w:tc>
          <w:tcPr>
            <w:tcW w:w="241" w:type="dxa"/>
          </w:tcPr>
          <w:p w14:paraId="223CD540" w14:textId="77777777" w:rsidR="00775237" w:rsidRPr="00F065D7" w:rsidRDefault="00775237" w:rsidP="0019697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</w:tcPr>
          <w:p w14:paraId="12CDB10C" w14:textId="308DB6E5" w:rsidR="00775237" w:rsidRPr="00AF2FA7" w:rsidRDefault="00FD6C5D" w:rsidP="003D5299">
            <w:pPr>
              <w:tabs>
                <w:tab w:val="decimal" w:pos="81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AF2FA7" w:rsidRPr="00AF2FA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378</w:t>
            </w:r>
            <w:r w:rsidR="00AF2FA7" w:rsidRPr="00AF2FA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072</w:t>
            </w:r>
          </w:p>
        </w:tc>
        <w:tc>
          <w:tcPr>
            <w:tcW w:w="242" w:type="dxa"/>
          </w:tcPr>
          <w:p w14:paraId="780DE70F" w14:textId="77777777" w:rsidR="00775237" w:rsidRPr="006D57B7" w:rsidRDefault="00775237" w:rsidP="0019697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61" w:type="dxa"/>
          </w:tcPr>
          <w:p w14:paraId="48661226" w14:textId="7B051EDA" w:rsidR="00775237" w:rsidRPr="008E68BF" w:rsidRDefault="00BE3109" w:rsidP="008E68BF">
            <w:pPr>
              <w:tabs>
                <w:tab w:val="decimal" w:pos="74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BE3109">
              <w:rPr>
                <w:rFonts w:asciiTheme="majorBidi" w:hAnsiTheme="majorBidi" w:cstheme="majorBidi"/>
                <w:sz w:val="30"/>
                <w:szCs w:val="30"/>
              </w:rPr>
              <w:t>1,272,412</w:t>
            </w:r>
          </w:p>
        </w:tc>
        <w:tc>
          <w:tcPr>
            <w:tcW w:w="235" w:type="dxa"/>
          </w:tcPr>
          <w:p w14:paraId="0ED324A2" w14:textId="77777777" w:rsidR="00775237" w:rsidRPr="008E68BF" w:rsidRDefault="00775237" w:rsidP="008E68BF">
            <w:pPr>
              <w:tabs>
                <w:tab w:val="decimal" w:pos="745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</w:tcPr>
          <w:p w14:paraId="553112BF" w14:textId="12CDFBD7" w:rsidR="00775237" w:rsidRPr="008E68BF" w:rsidRDefault="00BE3109" w:rsidP="008E68BF">
            <w:pPr>
              <w:tabs>
                <w:tab w:val="decimal" w:pos="74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(1,452,413)</w:t>
            </w:r>
          </w:p>
        </w:tc>
        <w:tc>
          <w:tcPr>
            <w:tcW w:w="235" w:type="dxa"/>
          </w:tcPr>
          <w:p w14:paraId="56A9168E" w14:textId="77777777" w:rsidR="00775237" w:rsidRPr="006D57B7" w:rsidRDefault="00775237" w:rsidP="0019697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97" w:type="dxa"/>
          </w:tcPr>
          <w:p w14:paraId="2FD33861" w14:textId="75F8C5F6" w:rsidR="00775237" w:rsidRPr="00F065D7" w:rsidRDefault="00BE3109" w:rsidP="00196978">
            <w:pPr>
              <w:tabs>
                <w:tab w:val="decimal" w:pos="71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3109">
              <w:rPr>
                <w:rFonts w:asciiTheme="majorBidi" w:hAnsiTheme="majorBidi" w:cstheme="majorBidi"/>
                <w:sz w:val="30"/>
                <w:szCs w:val="30"/>
              </w:rPr>
              <w:t>1,198,071</w:t>
            </w:r>
          </w:p>
        </w:tc>
      </w:tr>
      <w:tr w:rsidR="003D5299" w:rsidRPr="00F065D7" w14:paraId="52868187" w14:textId="77777777" w:rsidTr="00CA0121">
        <w:tc>
          <w:tcPr>
            <w:tcW w:w="2168" w:type="dxa"/>
          </w:tcPr>
          <w:p w14:paraId="79686EBE" w14:textId="1A123990" w:rsidR="003D5299" w:rsidRPr="00F065D7" w:rsidRDefault="00CA0121" w:rsidP="003D529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5" w:type="dxa"/>
          </w:tcPr>
          <w:p w14:paraId="366D6616" w14:textId="77777777" w:rsidR="003D5299" w:rsidRPr="00F065D7" w:rsidRDefault="003D5299" w:rsidP="003D529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1DF22599" w14:textId="77777777" w:rsidR="003D5299" w:rsidRPr="00F065D7" w:rsidRDefault="003D5299" w:rsidP="003D529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</w:tcPr>
          <w:p w14:paraId="6D991C9F" w14:textId="77777777" w:rsidR="003D5299" w:rsidRPr="00F065D7" w:rsidRDefault="003D5299" w:rsidP="003D529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1" w:type="dxa"/>
          </w:tcPr>
          <w:p w14:paraId="25EBE8E3" w14:textId="77777777" w:rsidR="003D5299" w:rsidRPr="00F065D7" w:rsidRDefault="003D5299" w:rsidP="003D529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</w:tcPr>
          <w:p w14:paraId="6652204F" w14:textId="529D7860" w:rsidR="003D5299" w:rsidRPr="00F065D7" w:rsidRDefault="00FD6C5D" w:rsidP="003D5299">
            <w:pPr>
              <w:tabs>
                <w:tab w:val="decimal" w:pos="818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3D5299" w:rsidRPr="00AF2F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378</w:t>
            </w:r>
            <w:r w:rsidR="003D5299" w:rsidRPr="00AF2F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072</w:t>
            </w:r>
          </w:p>
        </w:tc>
        <w:tc>
          <w:tcPr>
            <w:tcW w:w="242" w:type="dxa"/>
          </w:tcPr>
          <w:p w14:paraId="77AE5A5A" w14:textId="77777777" w:rsidR="003D5299" w:rsidRPr="00F065D7" w:rsidRDefault="003D5299" w:rsidP="003D529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1" w:type="dxa"/>
          </w:tcPr>
          <w:p w14:paraId="76CD1EDC" w14:textId="77777777" w:rsidR="003D5299" w:rsidRPr="00F065D7" w:rsidRDefault="003D5299" w:rsidP="003D5299">
            <w:pPr>
              <w:tabs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3625DAFA" w14:textId="77777777" w:rsidR="003D5299" w:rsidRPr="00F065D7" w:rsidRDefault="003D5299" w:rsidP="003D529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7" w:type="dxa"/>
          </w:tcPr>
          <w:p w14:paraId="654E88CD" w14:textId="77777777" w:rsidR="003D5299" w:rsidRPr="00F065D7" w:rsidRDefault="003D5299" w:rsidP="003D5299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10E31477" w14:textId="77777777" w:rsidR="003D5299" w:rsidRPr="00F065D7" w:rsidRDefault="003D5299" w:rsidP="003D529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</w:tcPr>
          <w:p w14:paraId="7294D399" w14:textId="301D019E" w:rsidR="003D5299" w:rsidRPr="00F065D7" w:rsidRDefault="00BE3109" w:rsidP="003D5299">
            <w:pPr>
              <w:tabs>
                <w:tab w:val="decimal" w:pos="849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31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1,198,071</w:t>
            </w:r>
          </w:p>
        </w:tc>
      </w:tr>
    </w:tbl>
    <w:p w14:paraId="52E34A98" w14:textId="56FBDD27" w:rsidR="00775237" w:rsidRPr="00F065D7" w:rsidRDefault="00775237" w:rsidP="003422EF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1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23"/>
        <w:gridCol w:w="1224"/>
        <w:gridCol w:w="237"/>
        <w:gridCol w:w="1204"/>
        <w:gridCol w:w="239"/>
        <w:gridCol w:w="1108"/>
        <w:gridCol w:w="237"/>
        <w:gridCol w:w="1204"/>
      </w:tblGrid>
      <w:tr w:rsidR="009B6809" w:rsidRPr="005C7569" w14:paraId="7D652262" w14:textId="77777777" w:rsidTr="00172E5F">
        <w:tc>
          <w:tcPr>
            <w:tcW w:w="2029" w:type="pct"/>
          </w:tcPr>
          <w:p w14:paraId="3213BC67" w14:textId="77777777" w:rsidR="009B6809" w:rsidRPr="005C7569" w:rsidRDefault="009B6809" w:rsidP="009B6809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C756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452" w:type="pct"/>
            <w:gridSpan w:val="3"/>
            <w:vAlign w:val="bottom"/>
          </w:tcPr>
          <w:p w14:paraId="3A2F823A" w14:textId="77777777" w:rsidR="009B6809" w:rsidRPr="005C7569" w:rsidRDefault="009B6809" w:rsidP="009B68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756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  <w:vAlign w:val="bottom"/>
          </w:tcPr>
          <w:p w14:paraId="4BA3B77F" w14:textId="77777777" w:rsidR="009B6809" w:rsidRPr="005C7569" w:rsidRDefault="009B6809" w:rsidP="009B68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9" w:type="pct"/>
            <w:gridSpan w:val="3"/>
            <w:vAlign w:val="bottom"/>
          </w:tcPr>
          <w:p w14:paraId="62C36777" w14:textId="77777777" w:rsidR="009B6809" w:rsidRPr="005C7569" w:rsidRDefault="009B6809" w:rsidP="009B68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756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B6809" w:rsidRPr="005C7569" w14:paraId="7C32B590" w14:textId="77777777" w:rsidTr="00172E5F">
        <w:tc>
          <w:tcPr>
            <w:tcW w:w="2029" w:type="pct"/>
          </w:tcPr>
          <w:p w14:paraId="2BE507DB" w14:textId="77777777" w:rsidR="009B6809" w:rsidRPr="005C7569" w:rsidRDefault="009B6809" w:rsidP="009B6809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7" w:type="pct"/>
          </w:tcPr>
          <w:p w14:paraId="0C6B38F3" w14:textId="1619121E" w:rsidR="009B6809" w:rsidRPr="005C7569" w:rsidRDefault="004B5ABF" w:rsidP="009B68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065D7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9" w:type="pct"/>
          </w:tcPr>
          <w:p w14:paraId="08747455" w14:textId="77777777" w:rsidR="009B6809" w:rsidRPr="005C7569" w:rsidRDefault="009B6809" w:rsidP="009B68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pct"/>
          </w:tcPr>
          <w:p w14:paraId="769FA13D" w14:textId="0232F2C8" w:rsidR="009B6809" w:rsidRPr="005C7569" w:rsidRDefault="00FD6C5D" w:rsidP="009B68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9B6809" w:rsidRPr="005C756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B6809" w:rsidRPr="005C7569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0" w:type="pct"/>
          </w:tcPr>
          <w:p w14:paraId="64F9A27C" w14:textId="77777777" w:rsidR="009B6809" w:rsidRPr="005C7569" w:rsidRDefault="009B6809" w:rsidP="009B68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57DB5CAA" w14:textId="6FC6FC2F" w:rsidR="009B6809" w:rsidRPr="005C7569" w:rsidRDefault="004B5ABF" w:rsidP="009B68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065D7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9" w:type="pct"/>
          </w:tcPr>
          <w:p w14:paraId="157EDBFF" w14:textId="77777777" w:rsidR="009B6809" w:rsidRPr="005C7569" w:rsidRDefault="009B6809" w:rsidP="009B68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pct"/>
          </w:tcPr>
          <w:p w14:paraId="3ECA913D" w14:textId="5A7D8BFB" w:rsidR="009B6809" w:rsidRPr="005C7569" w:rsidRDefault="00FD6C5D" w:rsidP="009B68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9B6809" w:rsidRPr="005C756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B6809" w:rsidRPr="005C7569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172E5F" w:rsidRPr="005C7569" w14:paraId="0C831FA3" w14:textId="77777777" w:rsidTr="00172E5F">
        <w:tc>
          <w:tcPr>
            <w:tcW w:w="2029" w:type="pct"/>
          </w:tcPr>
          <w:p w14:paraId="406C3E70" w14:textId="77777777" w:rsidR="00172E5F" w:rsidRPr="005C7569" w:rsidRDefault="00172E5F" w:rsidP="00172E5F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7" w:type="pct"/>
          </w:tcPr>
          <w:p w14:paraId="13A42289" w14:textId="475B6240" w:rsidR="00172E5F" w:rsidRPr="005C7569" w:rsidRDefault="00FD6C5D" w:rsidP="00172E5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29" w:type="pct"/>
          </w:tcPr>
          <w:p w14:paraId="1ACD9F10" w14:textId="77777777" w:rsidR="00172E5F" w:rsidRPr="005C7569" w:rsidRDefault="00172E5F" w:rsidP="00172E5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pct"/>
          </w:tcPr>
          <w:p w14:paraId="5D5BF29E" w14:textId="60656210" w:rsidR="00172E5F" w:rsidRPr="005C7569" w:rsidRDefault="00FD6C5D" w:rsidP="00172E5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30" w:type="pct"/>
          </w:tcPr>
          <w:p w14:paraId="2B776E04" w14:textId="77777777" w:rsidR="00172E5F" w:rsidRPr="005C7569" w:rsidRDefault="00172E5F" w:rsidP="00172E5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1FC46865" w14:textId="5E6A3A62" w:rsidR="00172E5F" w:rsidRPr="005C7569" w:rsidRDefault="00FD6C5D" w:rsidP="00172E5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29" w:type="pct"/>
          </w:tcPr>
          <w:p w14:paraId="4CE5B578" w14:textId="77777777" w:rsidR="00172E5F" w:rsidRPr="005C7569" w:rsidRDefault="00172E5F" w:rsidP="00172E5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pct"/>
          </w:tcPr>
          <w:p w14:paraId="236FA113" w14:textId="627F63C0" w:rsidR="00172E5F" w:rsidRPr="005C7569" w:rsidRDefault="00FD6C5D" w:rsidP="00172E5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9B6809" w:rsidRPr="005C7569" w14:paraId="0E8C3EB8" w14:textId="77777777" w:rsidTr="00172E5F">
        <w:tc>
          <w:tcPr>
            <w:tcW w:w="2029" w:type="pct"/>
          </w:tcPr>
          <w:p w14:paraId="1D615981" w14:textId="77777777" w:rsidR="009B6809" w:rsidRPr="005C7569" w:rsidRDefault="009B6809" w:rsidP="009B6809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1" w:type="pct"/>
            <w:gridSpan w:val="7"/>
          </w:tcPr>
          <w:p w14:paraId="3AB36090" w14:textId="77777777" w:rsidR="009B6809" w:rsidRPr="005C7569" w:rsidRDefault="009B6809" w:rsidP="009B68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756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D57B7" w:rsidRPr="005C7569" w14:paraId="64161BC8" w14:textId="77777777" w:rsidTr="00172E5F">
        <w:tc>
          <w:tcPr>
            <w:tcW w:w="2029" w:type="pct"/>
          </w:tcPr>
          <w:p w14:paraId="354EDA7B" w14:textId="77777777" w:rsidR="006D57B7" w:rsidRPr="005C7569" w:rsidRDefault="006D57B7" w:rsidP="006D57B7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756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7" w:type="pct"/>
          </w:tcPr>
          <w:p w14:paraId="2D207F05" w14:textId="295D08F8" w:rsidR="006D57B7" w:rsidRPr="005C7569" w:rsidRDefault="00BE3109" w:rsidP="006D57B7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9" w:type="pct"/>
          </w:tcPr>
          <w:p w14:paraId="52B5B097" w14:textId="77777777" w:rsidR="006D57B7" w:rsidRPr="005C7569" w:rsidRDefault="006D57B7" w:rsidP="006D57B7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pct"/>
          </w:tcPr>
          <w:p w14:paraId="1F447F87" w14:textId="15BD4FA8" w:rsidR="006D57B7" w:rsidRPr="005C7569" w:rsidRDefault="006D57B7" w:rsidP="006D57B7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756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21DD1C63" w14:textId="77777777" w:rsidR="006D57B7" w:rsidRPr="005C7569" w:rsidRDefault="006D57B7" w:rsidP="006D57B7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3A96BA3D" w14:textId="40C8D816" w:rsidR="006D57B7" w:rsidRPr="005C7569" w:rsidRDefault="00BE3109" w:rsidP="006D57B7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E3109">
              <w:rPr>
                <w:rFonts w:asciiTheme="majorBidi" w:hAnsiTheme="majorBidi" w:cstheme="majorBidi"/>
                <w:sz w:val="30"/>
                <w:szCs w:val="30"/>
              </w:rPr>
              <w:t>836,823</w:t>
            </w:r>
          </w:p>
        </w:tc>
        <w:tc>
          <w:tcPr>
            <w:tcW w:w="129" w:type="pct"/>
          </w:tcPr>
          <w:p w14:paraId="43737972" w14:textId="77777777" w:rsidR="006D57B7" w:rsidRPr="005C7569" w:rsidRDefault="006D57B7" w:rsidP="006D57B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6" w:type="pct"/>
          </w:tcPr>
          <w:p w14:paraId="4006E899" w14:textId="2220BFFD" w:rsidR="006D57B7" w:rsidRPr="005C7569" w:rsidRDefault="00FD6C5D" w:rsidP="006D57B7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848</w:t>
            </w:r>
            <w:r w:rsidR="006D57B7" w:rsidRPr="005C756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955</w:t>
            </w:r>
          </w:p>
        </w:tc>
      </w:tr>
      <w:tr w:rsidR="006D57B7" w:rsidRPr="005C7569" w14:paraId="095AC6DB" w14:textId="77777777" w:rsidTr="00172E5F">
        <w:tc>
          <w:tcPr>
            <w:tcW w:w="2029" w:type="pct"/>
          </w:tcPr>
          <w:p w14:paraId="3F34BE91" w14:textId="77777777" w:rsidR="006D57B7" w:rsidRPr="005C7569" w:rsidRDefault="006D57B7" w:rsidP="006D57B7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7569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67" w:type="pct"/>
          </w:tcPr>
          <w:p w14:paraId="657FA4A1" w14:textId="1CD6D28F" w:rsidR="006D57B7" w:rsidRPr="005C7569" w:rsidRDefault="00BE3109" w:rsidP="006D57B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E31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1,065,916</w:t>
            </w:r>
          </w:p>
        </w:tc>
        <w:tc>
          <w:tcPr>
            <w:tcW w:w="129" w:type="pct"/>
          </w:tcPr>
          <w:p w14:paraId="6CDB9A2A" w14:textId="77777777" w:rsidR="006D57B7" w:rsidRPr="005C7569" w:rsidRDefault="006D57B7" w:rsidP="006D57B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pct"/>
          </w:tcPr>
          <w:p w14:paraId="3FB629C1" w14:textId="5C834F23" w:rsidR="006D57B7" w:rsidRPr="005C7569" w:rsidRDefault="00FD6C5D" w:rsidP="006D57B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661</w:t>
            </w:r>
            <w:r w:rsidR="006D57B7" w:rsidRPr="005C756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169</w:t>
            </w:r>
          </w:p>
        </w:tc>
        <w:tc>
          <w:tcPr>
            <w:tcW w:w="130" w:type="pct"/>
          </w:tcPr>
          <w:p w14:paraId="4A6CAB8D" w14:textId="77777777" w:rsidR="006D57B7" w:rsidRPr="005C7569" w:rsidRDefault="006D57B7" w:rsidP="006D57B7">
            <w:pPr>
              <w:pStyle w:val="BodyText"/>
              <w:tabs>
                <w:tab w:val="decimal" w:pos="88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45FE2347" w14:textId="7128687C" w:rsidR="006D57B7" w:rsidRPr="005C7569" w:rsidRDefault="00BE3109" w:rsidP="006D57B7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E3109">
              <w:rPr>
                <w:rFonts w:asciiTheme="majorBidi" w:hAnsiTheme="majorBidi" w:cstheme="majorBidi"/>
                <w:sz w:val="30"/>
                <w:szCs w:val="30"/>
              </w:rPr>
              <w:t>68,689</w:t>
            </w:r>
          </w:p>
        </w:tc>
        <w:tc>
          <w:tcPr>
            <w:tcW w:w="129" w:type="pct"/>
          </w:tcPr>
          <w:p w14:paraId="419C3994" w14:textId="77777777" w:rsidR="006D57B7" w:rsidRPr="005C7569" w:rsidRDefault="006D57B7" w:rsidP="006D57B7">
            <w:pPr>
              <w:pStyle w:val="BodyText"/>
              <w:tabs>
                <w:tab w:val="decimal" w:pos="88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pct"/>
          </w:tcPr>
          <w:p w14:paraId="2159B3FD" w14:textId="28C8028D" w:rsidR="006D57B7" w:rsidRPr="005C7569" w:rsidRDefault="00FD6C5D" w:rsidP="006D57B7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</w:t>
            </w:r>
            <w:r w:rsidR="006D57B7" w:rsidRPr="005C756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246</w:t>
            </w:r>
          </w:p>
        </w:tc>
      </w:tr>
      <w:tr w:rsidR="006D57B7" w:rsidRPr="005C7569" w14:paraId="3D115FA4" w14:textId="77777777" w:rsidTr="00172E5F">
        <w:tc>
          <w:tcPr>
            <w:tcW w:w="2029" w:type="pct"/>
          </w:tcPr>
          <w:p w14:paraId="7A8B8025" w14:textId="77777777" w:rsidR="006D57B7" w:rsidRPr="005C7569" w:rsidRDefault="006D57B7" w:rsidP="006D57B7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756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</w:tcPr>
          <w:p w14:paraId="54BFFB4F" w14:textId="1B9B2166" w:rsidR="006D57B7" w:rsidRPr="005C7569" w:rsidRDefault="00BE3109" w:rsidP="006D57B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E31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1,065,916</w:t>
            </w:r>
          </w:p>
        </w:tc>
        <w:tc>
          <w:tcPr>
            <w:tcW w:w="129" w:type="pct"/>
          </w:tcPr>
          <w:p w14:paraId="6418E6E1" w14:textId="77777777" w:rsidR="006D57B7" w:rsidRPr="005C7569" w:rsidRDefault="006D57B7" w:rsidP="006D57B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</w:tcPr>
          <w:p w14:paraId="2A5E3622" w14:textId="316F45D1" w:rsidR="006D57B7" w:rsidRPr="005C7569" w:rsidRDefault="00FD6C5D" w:rsidP="006D57B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661</w:t>
            </w:r>
            <w:r w:rsidR="006D57B7" w:rsidRPr="005C75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169</w:t>
            </w:r>
          </w:p>
        </w:tc>
        <w:tc>
          <w:tcPr>
            <w:tcW w:w="130" w:type="pct"/>
          </w:tcPr>
          <w:p w14:paraId="7B4F7B82" w14:textId="77777777" w:rsidR="006D57B7" w:rsidRPr="005C7569" w:rsidRDefault="006D57B7" w:rsidP="006D57B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33421D2B" w14:textId="71D8BCE0" w:rsidR="006D57B7" w:rsidRPr="005C7569" w:rsidRDefault="00BE3109" w:rsidP="003965AF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31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905,512</w:t>
            </w:r>
          </w:p>
        </w:tc>
        <w:tc>
          <w:tcPr>
            <w:tcW w:w="129" w:type="pct"/>
          </w:tcPr>
          <w:p w14:paraId="0A65C6AD" w14:textId="77777777" w:rsidR="006D57B7" w:rsidRPr="005C7569" w:rsidRDefault="006D57B7" w:rsidP="006D57B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</w:tcPr>
          <w:p w14:paraId="7D839C55" w14:textId="4679E335" w:rsidR="006D57B7" w:rsidRPr="005C7569" w:rsidRDefault="00FD6C5D" w:rsidP="006D57B7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906</w:t>
            </w:r>
            <w:r w:rsidR="006D57B7" w:rsidRPr="005C75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201</w:t>
            </w:r>
          </w:p>
        </w:tc>
      </w:tr>
    </w:tbl>
    <w:p w14:paraId="0F75A8FE" w14:textId="77777777" w:rsidR="001901C8" w:rsidRPr="00F065D7" w:rsidRDefault="001901C8" w:rsidP="00D86C5F">
      <w:pPr>
        <w:spacing w:line="240" w:lineRule="auto"/>
        <w:rPr>
          <w:sz w:val="30"/>
          <w:szCs w:val="30"/>
          <w:lang w:val="en-US"/>
        </w:rPr>
      </w:pPr>
    </w:p>
    <w:tbl>
      <w:tblPr>
        <w:tblW w:w="91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35"/>
        <w:gridCol w:w="1203"/>
        <w:gridCol w:w="237"/>
        <w:gridCol w:w="1216"/>
        <w:gridCol w:w="237"/>
        <w:gridCol w:w="1113"/>
        <w:gridCol w:w="237"/>
        <w:gridCol w:w="1192"/>
      </w:tblGrid>
      <w:tr w:rsidR="00823573" w:rsidRPr="00C252AD" w14:paraId="50000ABE" w14:textId="77777777" w:rsidTr="00CA2F4A">
        <w:tc>
          <w:tcPr>
            <w:tcW w:w="2037" w:type="pct"/>
          </w:tcPr>
          <w:p w14:paraId="2C1A5103" w14:textId="77777777" w:rsidR="00823573" w:rsidRPr="00C252AD" w:rsidRDefault="00FB5553" w:rsidP="00932F6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52A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448" w:type="pct"/>
            <w:gridSpan w:val="3"/>
          </w:tcPr>
          <w:p w14:paraId="08A2A15B" w14:textId="77777777" w:rsidR="00823573" w:rsidRPr="00C252AD" w:rsidRDefault="00823573" w:rsidP="006732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52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6214DB8D" w14:textId="77777777" w:rsidR="00823573" w:rsidRPr="00C252AD" w:rsidRDefault="00823573" w:rsidP="006732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6" w:type="pct"/>
            <w:gridSpan w:val="3"/>
          </w:tcPr>
          <w:p w14:paraId="5537929A" w14:textId="77777777" w:rsidR="00823573" w:rsidRPr="00C252AD" w:rsidRDefault="00823573" w:rsidP="006732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52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3573" w:rsidRPr="00C252AD" w14:paraId="66D5CBBC" w14:textId="77777777" w:rsidTr="00CA2F4A">
        <w:tc>
          <w:tcPr>
            <w:tcW w:w="2037" w:type="pct"/>
          </w:tcPr>
          <w:p w14:paraId="2CA8EAF9" w14:textId="77777777" w:rsidR="00823573" w:rsidRPr="00C252AD" w:rsidRDefault="00A22ED6" w:rsidP="003E19D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252A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656" w:type="pct"/>
          </w:tcPr>
          <w:p w14:paraId="674B2507" w14:textId="5F9B1C42" w:rsidR="00823573" w:rsidRPr="00C252AD" w:rsidRDefault="00A908F7" w:rsidP="006732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065D7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9" w:type="pct"/>
          </w:tcPr>
          <w:p w14:paraId="48D85DD3" w14:textId="77777777" w:rsidR="00823573" w:rsidRPr="00C252AD" w:rsidRDefault="00823573" w:rsidP="006732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2F945127" w14:textId="6FD64333" w:rsidR="00823573" w:rsidRPr="00C252AD" w:rsidRDefault="00FD6C5D" w:rsidP="006732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823573" w:rsidRPr="00C252A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23573" w:rsidRPr="00C252AD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9" w:type="pct"/>
          </w:tcPr>
          <w:p w14:paraId="67FA156A" w14:textId="77777777" w:rsidR="00823573" w:rsidRPr="00C252AD" w:rsidRDefault="00823573" w:rsidP="006732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001471F5" w14:textId="4F94F32F" w:rsidR="00823573" w:rsidRPr="00C252AD" w:rsidRDefault="00A908F7" w:rsidP="006732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065D7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9" w:type="pct"/>
          </w:tcPr>
          <w:p w14:paraId="2B646D71" w14:textId="77777777" w:rsidR="00823573" w:rsidRPr="00C252AD" w:rsidRDefault="00823573" w:rsidP="006732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14:paraId="46C74CB0" w14:textId="4A08C05D" w:rsidR="00823573" w:rsidRPr="00C252AD" w:rsidRDefault="00FD6C5D" w:rsidP="006732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823573" w:rsidRPr="00C252A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23573" w:rsidRPr="00C252AD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172E5F" w:rsidRPr="00C252AD" w14:paraId="6A35D723" w14:textId="77777777" w:rsidTr="00823573">
        <w:tc>
          <w:tcPr>
            <w:tcW w:w="2037" w:type="pct"/>
          </w:tcPr>
          <w:p w14:paraId="32F5D64C" w14:textId="77777777" w:rsidR="00172E5F" w:rsidRPr="00C252AD" w:rsidRDefault="00172E5F" w:rsidP="00172E5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6" w:type="pct"/>
          </w:tcPr>
          <w:p w14:paraId="1C2AE3C6" w14:textId="2E88A910" w:rsidR="00172E5F" w:rsidRPr="00DC630E" w:rsidRDefault="00FD6C5D" w:rsidP="00172E5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29" w:type="pct"/>
          </w:tcPr>
          <w:p w14:paraId="3470E551" w14:textId="77777777" w:rsidR="00172E5F" w:rsidRPr="00C252AD" w:rsidRDefault="00172E5F" w:rsidP="00172E5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6A1A2BB7" w14:textId="34C5B2C0" w:rsidR="00172E5F" w:rsidRPr="00C252AD" w:rsidRDefault="00FD6C5D" w:rsidP="00172E5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29" w:type="pct"/>
          </w:tcPr>
          <w:p w14:paraId="090BFCC7" w14:textId="77777777" w:rsidR="00172E5F" w:rsidRPr="00C252AD" w:rsidRDefault="00172E5F" w:rsidP="00172E5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2BED03FC" w14:textId="57E0DEA4" w:rsidR="00172E5F" w:rsidRPr="00C252AD" w:rsidRDefault="00FD6C5D" w:rsidP="00172E5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29" w:type="pct"/>
          </w:tcPr>
          <w:p w14:paraId="3EBE9C09" w14:textId="77777777" w:rsidR="00172E5F" w:rsidRPr="00C252AD" w:rsidRDefault="00172E5F" w:rsidP="00172E5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14:paraId="3174D5AB" w14:textId="2ABF6866" w:rsidR="00172E5F" w:rsidRPr="00C252AD" w:rsidRDefault="00FD6C5D" w:rsidP="00172E5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290CDC" w:rsidRPr="00C252AD" w14:paraId="54D8B810" w14:textId="77777777" w:rsidTr="007B356A">
        <w:tc>
          <w:tcPr>
            <w:tcW w:w="2037" w:type="pct"/>
          </w:tcPr>
          <w:p w14:paraId="2E8B47A3" w14:textId="77777777" w:rsidR="00290CDC" w:rsidRPr="00C252AD" w:rsidRDefault="00290CDC" w:rsidP="00290CDC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63" w:type="pct"/>
            <w:gridSpan w:val="7"/>
          </w:tcPr>
          <w:p w14:paraId="3047FD9A" w14:textId="77777777" w:rsidR="00290CDC" w:rsidRPr="00C252AD" w:rsidRDefault="00290CDC" w:rsidP="00290CDC">
            <w:pPr>
              <w:pStyle w:val="BodyText"/>
              <w:tabs>
                <w:tab w:val="decimal" w:pos="-108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252A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D57B7" w:rsidRPr="00C252AD" w14:paraId="7FE411E6" w14:textId="77777777" w:rsidTr="00823573">
        <w:tc>
          <w:tcPr>
            <w:tcW w:w="2037" w:type="pct"/>
          </w:tcPr>
          <w:p w14:paraId="191A23B8" w14:textId="77777777" w:rsidR="006D57B7" w:rsidRPr="00C252AD" w:rsidRDefault="006D57B7" w:rsidP="006D57B7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52A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56" w:type="pct"/>
          </w:tcPr>
          <w:p w14:paraId="1AD8FE85" w14:textId="161B9968" w:rsidR="006D57B7" w:rsidRPr="00C252AD" w:rsidRDefault="00BE3109" w:rsidP="006D57B7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9" w:type="pct"/>
          </w:tcPr>
          <w:p w14:paraId="11A90265" w14:textId="77777777" w:rsidR="006D57B7" w:rsidRPr="00C252AD" w:rsidRDefault="006D57B7" w:rsidP="006D57B7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1BCD9A83" w14:textId="77609FB0" w:rsidR="006D57B7" w:rsidRPr="00C252AD" w:rsidRDefault="006D57B7" w:rsidP="006D57B7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52A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39AD4172" w14:textId="77777777" w:rsidR="006D57B7" w:rsidRPr="00C252AD" w:rsidRDefault="006D57B7" w:rsidP="006D57B7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46B4928C" w14:textId="1C0D1725" w:rsidR="006D57B7" w:rsidRPr="00C252AD" w:rsidRDefault="00BE3109" w:rsidP="006D57B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E31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92,226</w:t>
            </w:r>
          </w:p>
        </w:tc>
        <w:tc>
          <w:tcPr>
            <w:tcW w:w="129" w:type="pct"/>
          </w:tcPr>
          <w:p w14:paraId="1866E06D" w14:textId="77777777" w:rsidR="006D57B7" w:rsidRPr="00C252AD" w:rsidRDefault="006D57B7" w:rsidP="006D57B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14:paraId="3DBC67BA" w14:textId="10717305" w:rsidR="006D57B7" w:rsidRPr="00C252AD" w:rsidRDefault="00FD6C5D" w:rsidP="006D57B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</w:t>
            </w:r>
            <w:r w:rsidR="006D57B7" w:rsidRPr="00C252A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818</w:t>
            </w:r>
          </w:p>
        </w:tc>
      </w:tr>
      <w:tr w:rsidR="006D57B7" w:rsidRPr="00C252AD" w14:paraId="7F656EA5" w14:textId="77777777" w:rsidTr="00823573">
        <w:tc>
          <w:tcPr>
            <w:tcW w:w="2037" w:type="pct"/>
          </w:tcPr>
          <w:p w14:paraId="6B8FA1C2" w14:textId="77777777" w:rsidR="006D57B7" w:rsidRPr="00C252AD" w:rsidRDefault="006D57B7" w:rsidP="006D57B7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52AD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56" w:type="pct"/>
          </w:tcPr>
          <w:p w14:paraId="003D7D67" w14:textId="7AB1C44B" w:rsidR="006D57B7" w:rsidRPr="006D57B7" w:rsidRDefault="00BE3109" w:rsidP="006D57B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E3109">
              <w:rPr>
                <w:rFonts w:asciiTheme="majorBidi" w:hAnsiTheme="majorBidi" w:cstheme="majorBidi"/>
                <w:sz w:val="30"/>
                <w:szCs w:val="30"/>
              </w:rPr>
              <w:t>1,016</w:t>
            </w:r>
          </w:p>
        </w:tc>
        <w:tc>
          <w:tcPr>
            <w:tcW w:w="129" w:type="pct"/>
          </w:tcPr>
          <w:p w14:paraId="52007783" w14:textId="77777777" w:rsidR="006D57B7" w:rsidRPr="00C252AD" w:rsidRDefault="006D57B7" w:rsidP="006D57B7">
            <w:pPr>
              <w:pStyle w:val="BodyText"/>
              <w:tabs>
                <w:tab w:val="decimal" w:pos="892"/>
                <w:tab w:val="decimal" w:pos="13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76F5C50A" w14:textId="1120E950" w:rsidR="006D57B7" w:rsidRPr="00C252AD" w:rsidRDefault="00FD6C5D" w:rsidP="006D57B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</w:t>
            </w:r>
          </w:p>
        </w:tc>
        <w:tc>
          <w:tcPr>
            <w:tcW w:w="129" w:type="pct"/>
          </w:tcPr>
          <w:p w14:paraId="4D9500CD" w14:textId="77777777" w:rsidR="006D57B7" w:rsidRPr="00C252AD" w:rsidRDefault="006D57B7" w:rsidP="006D57B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684C8F2A" w14:textId="6BD059C1" w:rsidR="006D57B7" w:rsidRPr="00C252AD" w:rsidRDefault="00BE3109" w:rsidP="006D57B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E31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916</w:t>
            </w:r>
          </w:p>
        </w:tc>
        <w:tc>
          <w:tcPr>
            <w:tcW w:w="129" w:type="pct"/>
          </w:tcPr>
          <w:p w14:paraId="5C1D1E2A" w14:textId="77777777" w:rsidR="006D57B7" w:rsidRPr="003D5299" w:rsidRDefault="006D57B7" w:rsidP="006D57B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50" w:type="pct"/>
          </w:tcPr>
          <w:p w14:paraId="641B1E47" w14:textId="7EB3E3C1" w:rsidR="006D57B7" w:rsidRPr="00C252AD" w:rsidRDefault="006D57B7" w:rsidP="006D57B7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52A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D57B7" w:rsidRPr="00C252AD" w14:paraId="069901BE" w14:textId="77777777" w:rsidTr="00823573">
        <w:tc>
          <w:tcPr>
            <w:tcW w:w="2037" w:type="pct"/>
          </w:tcPr>
          <w:p w14:paraId="71529C83" w14:textId="77777777" w:rsidR="006D57B7" w:rsidRPr="00C252AD" w:rsidRDefault="006D57B7" w:rsidP="006D57B7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52AD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56" w:type="pct"/>
          </w:tcPr>
          <w:p w14:paraId="094B2F13" w14:textId="28949E1A" w:rsidR="006D57B7" w:rsidRPr="00C252AD" w:rsidRDefault="00BE3109" w:rsidP="006D57B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E3109">
              <w:rPr>
                <w:rFonts w:asciiTheme="majorBidi" w:hAnsiTheme="majorBidi" w:cstheme="majorBidi"/>
                <w:sz w:val="30"/>
                <w:szCs w:val="30"/>
              </w:rPr>
              <w:t>1,069</w:t>
            </w:r>
          </w:p>
        </w:tc>
        <w:tc>
          <w:tcPr>
            <w:tcW w:w="129" w:type="pct"/>
          </w:tcPr>
          <w:p w14:paraId="2459AB85" w14:textId="77777777" w:rsidR="006D57B7" w:rsidRPr="00C252AD" w:rsidRDefault="006D57B7" w:rsidP="006D57B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1F15C8F6" w14:textId="7BA44480" w:rsidR="006D57B7" w:rsidRPr="00C252AD" w:rsidRDefault="00FD6C5D" w:rsidP="006D57B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763</w:t>
            </w:r>
          </w:p>
        </w:tc>
        <w:tc>
          <w:tcPr>
            <w:tcW w:w="129" w:type="pct"/>
          </w:tcPr>
          <w:p w14:paraId="21CB4F53" w14:textId="77777777" w:rsidR="006D57B7" w:rsidRPr="00C252AD" w:rsidRDefault="006D57B7" w:rsidP="006D57B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0FAEE159" w14:textId="1A80569A" w:rsidR="006D57B7" w:rsidRPr="00C252AD" w:rsidRDefault="00BE3109" w:rsidP="006D57B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E31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1,069</w:t>
            </w:r>
          </w:p>
        </w:tc>
        <w:tc>
          <w:tcPr>
            <w:tcW w:w="129" w:type="pct"/>
          </w:tcPr>
          <w:p w14:paraId="4307BDAB" w14:textId="77777777" w:rsidR="006D57B7" w:rsidRPr="00C252AD" w:rsidRDefault="006D57B7" w:rsidP="006D57B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14:paraId="1B0414A7" w14:textId="5158B677" w:rsidR="006D57B7" w:rsidRPr="00C252AD" w:rsidRDefault="00FD6C5D" w:rsidP="006D57B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763</w:t>
            </w:r>
          </w:p>
        </w:tc>
      </w:tr>
      <w:tr w:rsidR="006D57B7" w:rsidRPr="00C252AD" w14:paraId="3B45BB90" w14:textId="77777777" w:rsidTr="00823573">
        <w:tc>
          <w:tcPr>
            <w:tcW w:w="2037" w:type="pct"/>
          </w:tcPr>
          <w:p w14:paraId="36E49CE8" w14:textId="04D299B4" w:rsidR="006D57B7" w:rsidRPr="00C252AD" w:rsidRDefault="006D57B7" w:rsidP="006D57B7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52AD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56" w:type="pct"/>
          </w:tcPr>
          <w:p w14:paraId="7B6443AC" w14:textId="07B5E9EC" w:rsidR="006D57B7" w:rsidRPr="00C252AD" w:rsidRDefault="00BE3109" w:rsidP="006D57B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E3109">
              <w:rPr>
                <w:rFonts w:asciiTheme="majorBidi" w:hAnsiTheme="majorBidi" w:cstheme="majorBidi"/>
                <w:sz w:val="30"/>
                <w:szCs w:val="30"/>
              </w:rPr>
              <w:t>199</w:t>
            </w:r>
          </w:p>
        </w:tc>
        <w:tc>
          <w:tcPr>
            <w:tcW w:w="129" w:type="pct"/>
          </w:tcPr>
          <w:p w14:paraId="5085240E" w14:textId="77777777" w:rsidR="006D57B7" w:rsidRPr="00C252AD" w:rsidRDefault="006D57B7" w:rsidP="006D57B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1EC50F9E" w14:textId="43A0904E" w:rsidR="006D57B7" w:rsidRPr="00C252AD" w:rsidRDefault="00FD6C5D" w:rsidP="006D57B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324</w:t>
            </w:r>
          </w:p>
        </w:tc>
        <w:tc>
          <w:tcPr>
            <w:tcW w:w="129" w:type="pct"/>
          </w:tcPr>
          <w:p w14:paraId="08F4F4C5" w14:textId="77777777" w:rsidR="006D57B7" w:rsidRPr="00C252AD" w:rsidRDefault="006D57B7" w:rsidP="006D57B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385EF146" w14:textId="5F3A62DA" w:rsidR="006D57B7" w:rsidRPr="00C252AD" w:rsidRDefault="00BE3109" w:rsidP="006D57B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E3109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129" w:type="pct"/>
          </w:tcPr>
          <w:p w14:paraId="2D5ADDC0" w14:textId="77777777" w:rsidR="006D57B7" w:rsidRPr="00C252AD" w:rsidRDefault="006D57B7" w:rsidP="006D57B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14:paraId="11F9E7FE" w14:textId="0E2FD78E" w:rsidR="006D57B7" w:rsidRPr="00C252AD" w:rsidRDefault="00FD6C5D" w:rsidP="006D57B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271</w:t>
            </w:r>
          </w:p>
        </w:tc>
      </w:tr>
      <w:tr w:rsidR="006D57B7" w:rsidRPr="00C252AD" w14:paraId="44F83DDF" w14:textId="77777777" w:rsidTr="00823573">
        <w:tc>
          <w:tcPr>
            <w:tcW w:w="2037" w:type="pct"/>
          </w:tcPr>
          <w:p w14:paraId="7D39574E" w14:textId="77777777" w:rsidR="006D57B7" w:rsidRPr="00C252AD" w:rsidRDefault="006D57B7" w:rsidP="006D57B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52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</w:tcPr>
          <w:p w14:paraId="1BD73CEE" w14:textId="33BDDEDD" w:rsidR="006D57B7" w:rsidRPr="00C252AD" w:rsidRDefault="00BE3109" w:rsidP="006D57B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31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2,284</w:t>
            </w:r>
          </w:p>
        </w:tc>
        <w:tc>
          <w:tcPr>
            <w:tcW w:w="129" w:type="pct"/>
          </w:tcPr>
          <w:p w14:paraId="2B493806" w14:textId="77777777" w:rsidR="006D57B7" w:rsidRPr="00C252AD" w:rsidRDefault="006D57B7" w:rsidP="006D57B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</w:tcPr>
          <w:p w14:paraId="32F7158C" w14:textId="72108FEF" w:rsidR="006D57B7" w:rsidRPr="00C252AD" w:rsidRDefault="00FD6C5D" w:rsidP="006D57B7">
            <w:pPr>
              <w:pStyle w:val="BodyText"/>
              <w:tabs>
                <w:tab w:val="decimal" w:pos="1329"/>
              </w:tabs>
              <w:spacing w:after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6D57B7" w:rsidRPr="00C252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187</w:t>
            </w:r>
          </w:p>
        </w:tc>
        <w:tc>
          <w:tcPr>
            <w:tcW w:w="129" w:type="pct"/>
            <w:tcBorders>
              <w:bottom w:val="nil"/>
            </w:tcBorders>
          </w:tcPr>
          <w:p w14:paraId="4C026DC1" w14:textId="77777777" w:rsidR="006D57B7" w:rsidRPr="00C252AD" w:rsidRDefault="006D57B7" w:rsidP="006D57B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14397369" w14:textId="0F043980" w:rsidR="006D57B7" w:rsidRPr="00C252AD" w:rsidRDefault="00BE3109" w:rsidP="006D57B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E31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94,250</w:t>
            </w:r>
          </w:p>
        </w:tc>
        <w:tc>
          <w:tcPr>
            <w:tcW w:w="129" w:type="pct"/>
            <w:tcBorders>
              <w:bottom w:val="nil"/>
            </w:tcBorders>
          </w:tcPr>
          <w:p w14:paraId="7B0D4501" w14:textId="77777777" w:rsidR="006D57B7" w:rsidRPr="00C252AD" w:rsidRDefault="006D57B7" w:rsidP="006D57B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</w:tcPr>
          <w:p w14:paraId="471D2A9A" w14:textId="309A5DF3" w:rsidR="006D57B7" w:rsidRPr="00C252AD" w:rsidRDefault="00FD6C5D" w:rsidP="006D57B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73</w:t>
            </w:r>
            <w:r w:rsidR="006D57B7" w:rsidRPr="00C252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852</w:t>
            </w:r>
          </w:p>
        </w:tc>
      </w:tr>
    </w:tbl>
    <w:p w14:paraId="13621B65" w14:textId="77777777" w:rsidR="00CA0121" w:rsidRPr="00F065D7" w:rsidRDefault="00CA0121" w:rsidP="00F95A1D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Style w:val="TableGrid"/>
        <w:tblW w:w="917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10"/>
        <w:gridCol w:w="963"/>
        <w:gridCol w:w="233"/>
        <w:gridCol w:w="990"/>
        <w:gridCol w:w="235"/>
        <w:gridCol w:w="1034"/>
        <w:gridCol w:w="234"/>
        <w:gridCol w:w="1009"/>
        <w:gridCol w:w="235"/>
        <w:gridCol w:w="1112"/>
        <w:gridCol w:w="266"/>
        <w:gridCol w:w="1151"/>
      </w:tblGrid>
      <w:tr w:rsidR="00F95A1D" w:rsidRPr="00F065D7" w14:paraId="42924BB0" w14:textId="77777777" w:rsidTr="008769AD">
        <w:trPr>
          <w:tblHeader/>
        </w:trPr>
        <w:tc>
          <w:tcPr>
            <w:tcW w:w="1710" w:type="dxa"/>
            <w:vAlign w:val="bottom"/>
          </w:tcPr>
          <w:p w14:paraId="4F1118A6" w14:textId="77777777" w:rsidR="00F95A1D" w:rsidRPr="00F065D7" w:rsidRDefault="00F95A1D" w:rsidP="00A14E1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86" w:type="dxa"/>
            <w:gridSpan w:val="3"/>
            <w:vAlign w:val="bottom"/>
          </w:tcPr>
          <w:p w14:paraId="5DEB712B" w14:textId="77777777" w:rsidR="00F95A1D" w:rsidRPr="00F065D7" w:rsidRDefault="00F95A1D" w:rsidP="00A14E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5" w:type="dxa"/>
            <w:vAlign w:val="bottom"/>
          </w:tcPr>
          <w:p w14:paraId="2C6168CC" w14:textId="77777777" w:rsidR="00F95A1D" w:rsidRPr="00F065D7" w:rsidRDefault="00F95A1D" w:rsidP="00A14E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41" w:type="dxa"/>
            <w:gridSpan w:val="7"/>
            <w:vAlign w:val="bottom"/>
          </w:tcPr>
          <w:p w14:paraId="2FFE1C59" w14:textId="77777777" w:rsidR="00F95A1D" w:rsidRPr="00F065D7" w:rsidRDefault="00F95A1D" w:rsidP="00A14E1A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F065D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E8235C" w:rsidRPr="00F065D7" w14:paraId="6BE92F30" w14:textId="77777777" w:rsidTr="008769AD">
        <w:trPr>
          <w:tblHeader/>
        </w:trPr>
        <w:tc>
          <w:tcPr>
            <w:tcW w:w="1710" w:type="dxa"/>
            <w:shd w:val="clear" w:color="auto" w:fill="auto"/>
            <w:vAlign w:val="bottom"/>
          </w:tcPr>
          <w:p w14:paraId="016E721D" w14:textId="5F0C9FB1" w:rsidR="00D1560D" w:rsidRPr="00F065D7" w:rsidRDefault="00D1560D" w:rsidP="00320CE1">
            <w:pPr>
              <w:pStyle w:val="BodyText"/>
              <w:spacing w:after="0" w:line="240" w:lineRule="auto"/>
              <w:ind w:right="-131"/>
              <w:jc w:val="both"/>
              <w:rPr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963" w:type="dxa"/>
            <w:vAlign w:val="bottom"/>
          </w:tcPr>
          <w:p w14:paraId="2DBA7BDA" w14:textId="1337016E" w:rsidR="00D1560D" w:rsidRPr="00F065D7" w:rsidRDefault="00D1560D" w:rsidP="00D1560D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62E38EF" w14:textId="6BD52E6B" w:rsidR="00D1560D" w:rsidRPr="00F065D7" w:rsidRDefault="00FD6C5D" w:rsidP="00D1560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D1560D"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1560D"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3" w:type="dxa"/>
            <w:vAlign w:val="bottom"/>
          </w:tcPr>
          <w:p w14:paraId="164B2878" w14:textId="77777777" w:rsidR="00D1560D" w:rsidRPr="00F065D7" w:rsidRDefault="00D1560D" w:rsidP="00D1560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8496441" w14:textId="0FF947C4" w:rsidR="00D1560D" w:rsidRPr="00F065D7" w:rsidRDefault="00D1560D" w:rsidP="00D1560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297F246" w14:textId="7692BEFC" w:rsidR="00D1560D" w:rsidRPr="00F065D7" w:rsidRDefault="00F11635" w:rsidP="00D1560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065D7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5" w:type="dxa"/>
            <w:vAlign w:val="bottom"/>
          </w:tcPr>
          <w:p w14:paraId="6A36270B" w14:textId="77777777" w:rsidR="00D1560D" w:rsidRPr="00F065D7" w:rsidRDefault="00D1560D" w:rsidP="00D1560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  <w:vAlign w:val="bottom"/>
          </w:tcPr>
          <w:p w14:paraId="3A84B301" w14:textId="77777777" w:rsidR="00D1560D" w:rsidRPr="00F065D7" w:rsidRDefault="00D1560D" w:rsidP="00D1560D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FD3F752" w14:textId="4E1CCFC6" w:rsidR="00D1560D" w:rsidRPr="00F065D7" w:rsidRDefault="00FD6C5D" w:rsidP="00D1560D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D1560D"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1560D"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vAlign w:val="bottom"/>
          </w:tcPr>
          <w:p w14:paraId="51C3C2FB" w14:textId="77777777" w:rsidR="00D1560D" w:rsidRPr="00F065D7" w:rsidRDefault="00D1560D" w:rsidP="00D1560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5E1BE7E1" w14:textId="77777777" w:rsidR="00D1560D" w:rsidRPr="00F065D7" w:rsidRDefault="00D1560D" w:rsidP="00D1560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6F9B94A0" w14:textId="77777777" w:rsidR="00D1560D" w:rsidRPr="00F065D7" w:rsidRDefault="00D1560D" w:rsidP="00D1560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3EA1C1ED" w14:textId="77777777" w:rsidR="00D1560D" w:rsidRPr="00F065D7" w:rsidRDefault="00D1560D" w:rsidP="00D1560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6" w:type="dxa"/>
            <w:vAlign w:val="bottom"/>
          </w:tcPr>
          <w:p w14:paraId="5E99680E" w14:textId="77777777" w:rsidR="00D1560D" w:rsidRPr="00F065D7" w:rsidRDefault="00D1560D" w:rsidP="00D1560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3E39BB73" w14:textId="77777777" w:rsidR="00D1560D" w:rsidRPr="00F065D7" w:rsidRDefault="00D1560D" w:rsidP="00D1560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7D906DD" w14:textId="3D78EC58" w:rsidR="00D1560D" w:rsidRPr="00F065D7" w:rsidRDefault="00F11635" w:rsidP="00D1560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065D7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</w:tr>
      <w:tr w:rsidR="00E8235C" w:rsidRPr="00F065D7" w14:paraId="1C97F570" w14:textId="77777777" w:rsidTr="008769AD">
        <w:trPr>
          <w:tblHeader/>
        </w:trPr>
        <w:tc>
          <w:tcPr>
            <w:tcW w:w="1710" w:type="dxa"/>
            <w:vAlign w:val="bottom"/>
          </w:tcPr>
          <w:p w14:paraId="6BC43BA5" w14:textId="0257447D" w:rsidR="00D1560D" w:rsidRPr="00F065D7" w:rsidRDefault="000F332A" w:rsidP="007E21F6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513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  <w:r w:rsidRPr="0095130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963" w:type="dxa"/>
            <w:vAlign w:val="bottom"/>
          </w:tcPr>
          <w:p w14:paraId="623128D8" w14:textId="7DEE3EE6" w:rsidR="00D1560D" w:rsidRPr="00F065D7" w:rsidRDefault="00FD6C5D" w:rsidP="00D1560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3" w:type="dxa"/>
            <w:vAlign w:val="bottom"/>
          </w:tcPr>
          <w:p w14:paraId="12F8C2B5" w14:textId="77777777" w:rsidR="00D1560D" w:rsidRPr="00F065D7" w:rsidRDefault="00D1560D" w:rsidP="00D1560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C52643B" w14:textId="0CCFCE43" w:rsidR="00D1560D" w:rsidRPr="00F065D7" w:rsidRDefault="00FD6C5D" w:rsidP="00D1560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5" w:type="dxa"/>
            <w:vAlign w:val="bottom"/>
          </w:tcPr>
          <w:p w14:paraId="2FDC1A67" w14:textId="77777777" w:rsidR="00D1560D" w:rsidRPr="00F065D7" w:rsidRDefault="00D1560D" w:rsidP="00D1560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  <w:vAlign w:val="bottom"/>
          </w:tcPr>
          <w:p w14:paraId="29EDBBB5" w14:textId="7EE6A8A7" w:rsidR="00D1560D" w:rsidRPr="00F065D7" w:rsidRDefault="00FD6C5D" w:rsidP="00D1560D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4" w:type="dxa"/>
            <w:vAlign w:val="bottom"/>
          </w:tcPr>
          <w:p w14:paraId="2046E3E0" w14:textId="77777777" w:rsidR="00D1560D" w:rsidRPr="00F065D7" w:rsidRDefault="00D1560D" w:rsidP="00D1560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5AA0C909" w14:textId="77777777" w:rsidR="00D1560D" w:rsidRPr="00F065D7" w:rsidRDefault="00D1560D" w:rsidP="00D1560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14:paraId="654D551B" w14:textId="77777777" w:rsidR="00D1560D" w:rsidRPr="00F065D7" w:rsidRDefault="00D1560D" w:rsidP="00D1560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62C6C9CB" w14:textId="77777777" w:rsidR="00D1560D" w:rsidRPr="00F065D7" w:rsidRDefault="00D1560D" w:rsidP="00D1560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66" w:type="dxa"/>
            <w:vAlign w:val="bottom"/>
          </w:tcPr>
          <w:p w14:paraId="7F385A8B" w14:textId="77777777" w:rsidR="00D1560D" w:rsidRPr="00F065D7" w:rsidRDefault="00D1560D" w:rsidP="00D1560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2FF6729E" w14:textId="642F19B9" w:rsidR="00D1560D" w:rsidRPr="00F065D7" w:rsidRDefault="00D1560D" w:rsidP="00D1560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FD6C5D"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D1560D" w:rsidRPr="00F065D7" w14:paraId="3603B93D" w14:textId="77777777" w:rsidTr="008769AD">
        <w:trPr>
          <w:tblHeader/>
        </w:trPr>
        <w:tc>
          <w:tcPr>
            <w:tcW w:w="1710" w:type="dxa"/>
          </w:tcPr>
          <w:p w14:paraId="0CAF7B98" w14:textId="77777777" w:rsidR="00D1560D" w:rsidRPr="00F065D7" w:rsidRDefault="00D1560D" w:rsidP="00D1560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86" w:type="dxa"/>
            <w:gridSpan w:val="3"/>
          </w:tcPr>
          <w:p w14:paraId="432528A5" w14:textId="77777777" w:rsidR="00D1560D" w:rsidRPr="00F065D7" w:rsidRDefault="00D1560D" w:rsidP="00D1560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5" w:type="dxa"/>
          </w:tcPr>
          <w:p w14:paraId="03952527" w14:textId="77777777" w:rsidR="00D1560D" w:rsidRPr="00F065D7" w:rsidRDefault="00D1560D" w:rsidP="00D1560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1" w:type="dxa"/>
            <w:gridSpan w:val="7"/>
          </w:tcPr>
          <w:p w14:paraId="0BBEE92A" w14:textId="77777777" w:rsidR="00D1560D" w:rsidRPr="00F065D7" w:rsidRDefault="00D1560D" w:rsidP="00D1560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F065D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F065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C570E" w:rsidRPr="00F065D7" w14:paraId="3DC03A7E" w14:textId="77777777" w:rsidTr="008769AD">
        <w:trPr>
          <w:trHeight w:val="397"/>
        </w:trPr>
        <w:tc>
          <w:tcPr>
            <w:tcW w:w="1710" w:type="dxa"/>
          </w:tcPr>
          <w:p w14:paraId="47E62FDA" w14:textId="77777777" w:rsidR="000C570E" w:rsidRPr="00F065D7" w:rsidRDefault="000C570E" w:rsidP="000C570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63" w:type="dxa"/>
          </w:tcPr>
          <w:p w14:paraId="64C69E1A" w14:textId="436E257E" w:rsidR="000C570E" w:rsidRPr="009F62AB" w:rsidRDefault="00FD6C5D" w:rsidP="000C570E">
            <w:pPr>
              <w:spacing w:line="240" w:lineRule="auto"/>
              <w:ind w:left="-107" w:right="-12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0C570E" w:rsidRPr="009F62A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="000C570E" w:rsidRPr="009F62AB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0C570E" w:rsidRPr="009F62A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</w:p>
        </w:tc>
        <w:tc>
          <w:tcPr>
            <w:tcW w:w="233" w:type="dxa"/>
          </w:tcPr>
          <w:p w14:paraId="32AC3878" w14:textId="77777777" w:rsidR="000C570E" w:rsidRPr="009F62AB" w:rsidRDefault="000C570E" w:rsidP="000C570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3FF1216" w14:textId="4C597C24" w:rsidR="000C570E" w:rsidRPr="009F62AB" w:rsidRDefault="00A37286" w:rsidP="000C570E">
            <w:pPr>
              <w:spacing w:line="240" w:lineRule="auto"/>
              <w:ind w:left="-183" w:right="-15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0.10 -</w:t>
            </w:r>
            <w:r w:rsidR="00DC63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0.15</w:t>
            </w:r>
          </w:p>
        </w:tc>
        <w:tc>
          <w:tcPr>
            <w:tcW w:w="235" w:type="dxa"/>
          </w:tcPr>
          <w:p w14:paraId="3B659C33" w14:textId="77777777" w:rsidR="000C570E" w:rsidRPr="00F065D7" w:rsidRDefault="000C570E" w:rsidP="000C570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  <w:tcBorders>
              <w:bottom w:val="double" w:sz="4" w:space="0" w:color="auto"/>
            </w:tcBorders>
          </w:tcPr>
          <w:p w14:paraId="08567CC3" w14:textId="4D11A6DE" w:rsidR="000C570E" w:rsidRPr="00151F67" w:rsidRDefault="00FD6C5D" w:rsidP="000C570E">
            <w:pPr>
              <w:tabs>
                <w:tab w:val="decimal" w:pos="754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0C570E" w:rsidRPr="009F32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092</w:t>
            </w:r>
            <w:r w:rsidR="000C570E" w:rsidRPr="009F32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051</w:t>
            </w:r>
          </w:p>
        </w:tc>
        <w:tc>
          <w:tcPr>
            <w:tcW w:w="234" w:type="dxa"/>
          </w:tcPr>
          <w:p w14:paraId="78FCFDA2" w14:textId="77777777" w:rsidR="000C570E" w:rsidRPr="00151F67" w:rsidRDefault="000C570E" w:rsidP="000C570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1C9B23EB" w14:textId="490D75F2" w:rsidR="000C570E" w:rsidRPr="008E68BF" w:rsidRDefault="00BE3109" w:rsidP="008E68BF">
            <w:pPr>
              <w:tabs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BE3109">
              <w:rPr>
                <w:rFonts w:asciiTheme="majorBidi" w:hAnsiTheme="majorBidi" w:cstheme="majorBidi"/>
                <w:sz w:val="30"/>
                <w:szCs w:val="30"/>
              </w:rPr>
              <w:t>8,588,977</w:t>
            </w:r>
          </w:p>
        </w:tc>
        <w:tc>
          <w:tcPr>
            <w:tcW w:w="235" w:type="dxa"/>
          </w:tcPr>
          <w:p w14:paraId="06BDAFCA" w14:textId="77777777" w:rsidR="000C570E" w:rsidRPr="008E68BF" w:rsidRDefault="000C570E" w:rsidP="000C570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360D7B73" w14:textId="0DC392C5" w:rsidR="000C570E" w:rsidRPr="008E68BF" w:rsidRDefault="00BE3109" w:rsidP="008E68BF">
            <w:pPr>
              <w:tabs>
                <w:tab w:val="decimal" w:pos="8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E31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(7,895,958)</w:t>
            </w:r>
          </w:p>
        </w:tc>
        <w:tc>
          <w:tcPr>
            <w:tcW w:w="266" w:type="dxa"/>
          </w:tcPr>
          <w:p w14:paraId="3E45C4EB" w14:textId="77777777" w:rsidR="000C570E" w:rsidRPr="00151F67" w:rsidRDefault="000C570E" w:rsidP="000C570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tcBorders>
              <w:bottom w:val="double" w:sz="4" w:space="0" w:color="auto"/>
            </w:tcBorders>
          </w:tcPr>
          <w:p w14:paraId="15A0328E" w14:textId="69397D3A" w:rsidR="000C570E" w:rsidRPr="00151F67" w:rsidRDefault="00BE3109" w:rsidP="000C570E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E31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1,785,070</w:t>
            </w:r>
          </w:p>
        </w:tc>
      </w:tr>
    </w:tbl>
    <w:p w14:paraId="1290C380" w14:textId="77777777" w:rsidR="0013608A" w:rsidRPr="00F065D7" w:rsidRDefault="0013608A" w:rsidP="0013608A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23"/>
        <w:gridCol w:w="1224"/>
        <w:gridCol w:w="237"/>
        <w:gridCol w:w="1204"/>
        <w:gridCol w:w="239"/>
        <w:gridCol w:w="1110"/>
        <w:gridCol w:w="237"/>
        <w:gridCol w:w="1202"/>
      </w:tblGrid>
      <w:tr w:rsidR="008061C1" w:rsidRPr="00D34402" w14:paraId="543252FB" w14:textId="77777777" w:rsidTr="00AC4233">
        <w:tc>
          <w:tcPr>
            <w:tcW w:w="2029" w:type="pct"/>
          </w:tcPr>
          <w:p w14:paraId="56A8C32A" w14:textId="77777777" w:rsidR="008061C1" w:rsidRPr="00D34402" w:rsidRDefault="008061C1" w:rsidP="00AC4233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344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1452" w:type="pct"/>
            <w:gridSpan w:val="3"/>
            <w:vAlign w:val="bottom"/>
          </w:tcPr>
          <w:p w14:paraId="23540EE8" w14:textId="77777777" w:rsidR="008061C1" w:rsidRPr="00D34402" w:rsidRDefault="008061C1" w:rsidP="00AC423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44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  <w:vAlign w:val="bottom"/>
          </w:tcPr>
          <w:p w14:paraId="6ACC9C4A" w14:textId="77777777" w:rsidR="008061C1" w:rsidRPr="00D34402" w:rsidRDefault="008061C1" w:rsidP="00AC423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9" w:type="pct"/>
            <w:gridSpan w:val="3"/>
            <w:vAlign w:val="bottom"/>
          </w:tcPr>
          <w:p w14:paraId="4694C40F" w14:textId="77777777" w:rsidR="008061C1" w:rsidRPr="00D34402" w:rsidRDefault="008061C1" w:rsidP="00AC423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44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061C1" w:rsidRPr="00D34402" w14:paraId="18246D42" w14:textId="77777777" w:rsidTr="00AC4233">
        <w:tc>
          <w:tcPr>
            <w:tcW w:w="2029" w:type="pct"/>
          </w:tcPr>
          <w:p w14:paraId="29A657BA" w14:textId="77777777" w:rsidR="008061C1" w:rsidRPr="00D34402" w:rsidRDefault="008061C1" w:rsidP="00AC4233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7" w:type="pct"/>
          </w:tcPr>
          <w:p w14:paraId="6D804DAA" w14:textId="5A77CE7F" w:rsidR="008061C1" w:rsidRPr="00D34402" w:rsidRDefault="009022BF" w:rsidP="00AC423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065D7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9" w:type="pct"/>
          </w:tcPr>
          <w:p w14:paraId="6E305D74" w14:textId="77777777" w:rsidR="008061C1" w:rsidRPr="00D34402" w:rsidRDefault="008061C1" w:rsidP="00AC423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pct"/>
          </w:tcPr>
          <w:p w14:paraId="507E1E28" w14:textId="56921403" w:rsidR="008061C1" w:rsidRPr="00D34402" w:rsidRDefault="00FD6C5D" w:rsidP="00AC423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8061C1" w:rsidRPr="00D3440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061C1" w:rsidRPr="00D3440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0" w:type="pct"/>
          </w:tcPr>
          <w:p w14:paraId="1157B77B" w14:textId="77777777" w:rsidR="008061C1" w:rsidRPr="00D34402" w:rsidRDefault="008061C1" w:rsidP="00AC423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6D26A014" w14:textId="433BEED2" w:rsidR="008061C1" w:rsidRPr="00D34402" w:rsidRDefault="009022BF" w:rsidP="00AC423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065D7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9" w:type="pct"/>
          </w:tcPr>
          <w:p w14:paraId="7DD81A85" w14:textId="77777777" w:rsidR="008061C1" w:rsidRPr="00D34402" w:rsidRDefault="008061C1" w:rsidP="00AC423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667E58E0" w14:textId="4F5BF01A" w:rsidR="008061C1" w:rsidRPr="00D34402" w:rsidRDefault="00FD6C5D" w:rsidP="00AC423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8061C1" w:rsidRPr="00D3440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061C1" w:rsidRPr="00D3440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F95A1D" w:rsidRPr="00D34402" w14:paraId="5441FC0C" w14:textId="77777777" w:rsidTr="00AC4233">
        <w:tc>
          <w:tcPr>
            <w:tcW w:w="2029" w:type="pct"/>
          </w:tcPr>
          <w:p w14:paraId="48803553" w14:textId="77777777" w:rsidR="00F95A1D" w:rsidRPr="00D34402" w:rsidRDefault="00F95A1D" w:rsidP="00F95A1D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7" w:type="pct"/>
          </w:tcPr>
          <w:p w14:paraId="798A7B67" w14:textId="649EFE57" w:rsidR="00F95A1D" w:rsidRPr="00D34402" w:rsidRDefault="00FD6C5D" w:rsidP="00F95A1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29" w:type="pct"/>
          </w:tcPr>
          <w:p w14:paraId="50AD1ED8" w14:textId="77777777" w:rsidR="00F95A1D" w:rsidRPr="00D34402" w:rsidRDefault="00F95A1D" w:rsidP="00F95A1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pct"/>
          </w:tcPr>
          <w:p w14:paraId="1C852B33" w14:textId="314D782C" w:rsidR="00F95A1D" w:rsidRPr="00D34402" w:rsidRDefault="00FD6C5D" w:rsidP="00F95A1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30" w:type="pct"/>
          </w:tcPr>
          <w:p w14:paraId="3BD6F821" w14:textId="77777777" w:rsidR="00F95A1D" w:rsidRPr="00D34402" w:rsidRDefault="00F95A1D" w:rsidP="00F95A1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40F9D118" w14:textId="403D5A0E" w:rsidR="00F95A1D" w:rsidRPr="00D34402" w:rsidRDefault="00FD6C5D" w:rsidP="00F95A1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29" w:type="pct"/>
          </w:tcPr>
          <w:p w14:paraId="4AD76E05" w14:textId="77777777" w:rsidR="00F95A1D" w:rsidRPr="00D34402" w:rsidRDefault="00F95A1D" w:rsidP="00F95A1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45A489A9" w14:textId="06424B24" w:rsidR="00F95A1D" w:rsidRPr="00D34402" w:rsidRDefault="00FD6C5D" w:rsidP="00F95A1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6E7855" w:rsidRPr="00D34402" w14:paraId="2836E157" w14:textId="77777777" w:rsidTr="008061C1">
        <w:tc>
          <w:tcPr>
            <w:tcW w:w="2029" w:type="pct"/>
          </w:tcPr>
          <w:p w14:paraId="026F4888" w14:textId="77777777" w:rsidR="006E7855" w:rsidRPr="00D34402" w:rsidRDefault="006E7855" w:rsidP="006E7855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1" w:type="pct"/>
            <w:gridSpan w:val="7"/>
          </w:tcPr>
          <w:p w14:paraId="023E39AA" w14:textId="77777777" w:rsidR="006E7855" w:rsidRPr="00D34402" w:rsidRDefault="006E7855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44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A0D7F" w:rsidRPr="00D34402" w14:paraId="2A53AB6B" w14:textId="77777777" w:rsidTr="008061C1">
        <w:tc>
          <w:tcPr>
            <w:tcW w:w="2029" w:type="pct"/>
          </w:tcPr>
          <w:p w14:paraId="5C6F8204" w14:textId="77777777" w:rsidR="007A0D7F" w:rsidRPr="00D34402" w:rsidRDefault="007A0D7F" w:rsidP="007A0D7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344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7" w:type="pct"/>
            <w:tcBorders>
              <w:bottom w:val="double" w:sz="4" w:space="0" w:color="auto"/>
            </w:tcBorders>
          </w:tcPr>
          <w:p w14:paraId="3CDBCD96" w14:textId="34E06D12" w:rsidR="007A0D7F" w:rsidRPr="00D34402" w:rsidRDefault="007A0D7F" w:rsidP="007A0D7F">
            <w:pPr>
              <w:pStyle w:val="BodyText"/>
              <w:tabs>
                <w:tab w:val="decimal" w:pos="66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344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576AD02D" w14:textId="77777777" w:rsidR="007A0D7F" w:rsidRPr="00D34402" w:rsidRDefault="007A0D7F" w:rsidP="007A0D7F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pct"/>
            <w:tcBorders>
              <w:bottom w:val="double" w:sz="4" w:space="0" w:color="auto"/>
            </w:tcBorders>
          </w:tcPr>
          <w:p w14:paraId="37C142A3" w14:textId="52990667" w:rsidR="007A0D7F" w:rsidRPr="00D34402" w:rsidRDefault="007A0D7F" w:rsidP="007A0D7F">
            <w:pPr>
              <w:pStyle w:val="BodyText"/>
              <w:tabs>
                <w:tab w:val="decimal" w:pos="64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44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0C263D76" w14:textId="77777777" w:rsidR="007A0D7F" w:rsidRPr="00D34402" w:rsidRDefault="007A0D7F" w:rsidP="007A0D7F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double" w:sz="4" w:space="0" w:color="auto"/>
            </w:tcBorders>
          </w:tcPr>
          <w:p w14:paraId="32108DF7" w14:textId="7DA7DCCF" w:rsidR="007A0D7F" w:rsidRPr="00D34402" w:rsidRDefault="007A0D7F" w:rsidP="007A0D7F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E31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4,856</w:t>
            </w:r>
          </w:p>
        </w:tc>
        <w:tc>
          <w:tcPr>
            <w:tcW w:w="129" w:type="pct"/>
          </w:tcPr>
          <w:p w14:paraId="40231C1D" w14:textId="77777777" w:rsidR="007A0D7F" w:rsidRPr="00D34402" w:rsidRDefault="007A0D7F" w:rsidP="007A0D7F">
            <w:pPr>
              <w:pStyle w:val="BodyText"/>
              <w:tabs>
                <w:tab w:val="decimal" w:pos="1244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  <w:tcBorders>
              <w:bottom w:val="double" w:sz="4" w:space="0" w:color="auto"/>
            </w:tcBorders>
          </w:tcPr>
          <w:p w14:paraId="1DFA6725" w14:textId="1CD9367A" w:rsidR="007A0D7F" w:rsidRPr="00D34402" w:rsidRDefault="007A0D7F" w:rsidP="007A0D7F">
            <w:pPr>
              <w:pStyle w:val="BodyText"/>
              <w:tabs>
                <w:tab w:val="decimal" w:pos="1422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Pr="00D344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856</w:t>
            </w:r>
          </w:p>
        </w:tc>
      </w:tr>
    </w:tbl>
    <w:p w14:paraId="6F117A77" w14:textId="3EF47ACC" w:rsidR="008061C1" w:rsidRPr="00F065D7" w:rsidRDefault="008061C1" w:rsidP="009B3D1E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0CCBB33" w14:textId="77777777" w:rsidR="006D2747" w:rsidRPr="00951309" w:rsidRDefault="006D2747" w:rsidP="006501E4">
      <w:pPr>
        <w:spacing w:line="240" w:lineRule="auto"/>
        <w:ind w:left="540" w:hanging="18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95130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สัญญาบริหารจัดการโรงงาน</w:t>
      </w:r>
    </w:p>
    <w:p w14:paraId="5936693E" w14:textId="77777777" w:rsidR="006D2747" w:rsidRPr="00951309" w:rsidRDefault="006D2747" w:rsidP="006501E4">
      <w:pPr>
        <w:spacing w:line="240" w:lineRule="auto"/>
        <w:ind w:left="540" w:hanging="18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177067F0" w14:textId="144B591D" w:rsidR="00BB668B" w:rsidRPr="00951309" w:rsidRDefault="006D2747" w:rsidP="006501E4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951309">
        <w:rPr>
          <w:rFonts w:asciiTheme="majorBidi" w:hAnsiTheme="majorBidi" w:cstheme="majorBidi" w:hint="cs"/>
          <w:sz w:val="30"/>
          <w:szCs w:val="30"/>
          <w:cs/>
        </w:rPr>
        <w:t>บริษัทได้ทำสัญญาว่าจ้าง</w:t>
      </w:r>
      <w:r w:rsidR="00765A22" w:rsidRPr="00951309">
        <w:rPr>
          <w:rFonts w:asciiTheme="majorBidi" w:hAnsiTheme="majorBidi" w:cstheme="majorBidi" w:hint="cs"/>
          <w:sz w:val="30"/>
          <w:szCs w:val="30"/>
          <w:cs/>
        </w:rPr>
        <w:t>บริษัทย่อยแห่งหนึ่ง</w:t>
      </w:r>
      <w:r w:rsidRPr="00951309">
        <w:rPr>
          <w:rFonts w:asciiTheme="majorBidi" w:hAnsiTheme="majorBidi" w:cstheme="majorBidi" w:hint="cs"/>
          <w:sz w:val="30"/>
          <w:szCs w:val="30"/>
          <w:cs/>
        </w:rPr>
        <w:t xml:space="preserve">ให้บริหารงานการผลิตขวดแก้ว ให้คำปรึกษาแนะนำด้านการบริหารโรงงานผลิตขวดแก้ว โดยสัญญาเริ่มตั้งแต่วันที่ </w:t>
      </w:r>
      <w:r w:rsidR="00FD6C5D" w:rsidRPr="00951309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95130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951309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มกราคม </w:t>
      </w:r>
      <w:r w:rsidR="00FD6C5D" w:rsidRPr="00951309">
        <w:rPr>
          <w:rFonts w:asciiTheme="majorBidi" w:hAnsiTheme="majorBidi" w:cstheme="majorBidi"/>
          <w:sz w:val="30"/>
          <w:szCs w:val="30"/>
          <w:lang w:val="en-US"/>
        </w:rPr>
        <w:t>2564</w:t>
      </w:r>
      <w:r w:rsidR="00BB668B" w:rsidRPr="0095130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951309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สิ้นสุดวันที่ </w:t>
      </w:r>
      <w:r w:rsidR="00FD6C5D" w:rsidRPr="00951309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BB668B" w:rsidRPr="0095130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1F24CF" w:rsidRPr="00951309">
        <w:rPr>
          <w:rFonts w:asciiTheme="majorBidi" w:hAnsiTheme="majorBidi" w:cstheme="majorBidi" w:hint="cs"/>
          <w:sz w:val="30"/>
          <w:szCs w:val="30"/>
          <w:cs/>
          <w:lang w:val="en-US"/>
        </w:rPr>
        <w:t>ธันวาคม</w:t>
      </w:r>
      <w:r w:rsidR="00D1502E" w:rsidRPr="00951309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FD6C5D" w:rsidRPr="00951309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95130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951309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และบริษัทตกลงที่จะจ่ายค่าบริการเดือนละ </w:t>
      </w:r>
      <w:r w:rsidR="00FD6C5D" w:rsidRPr="00951309">
        <w:rPr>
          <w:rFonts w:asciiTheme="majorBidi" w:hAnsiTheme="majorBidi" w:cstheme="majorBidi"/>
          <w:sz w:val="30"/>
          <w:szCs w:val="30"/>
          <w:lang w:val="en-US"/>
        </w:rPr>
        <w:t>11</w:t>
      </w:r>
      <w:r w:rsidR="00643CE7" w:rsidRPr="00951309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FD6C5D" w:rsidRPr="00951309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95130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951309">
        <w:rPr>
          <w:rFonts w:asciiTheme="majorBidi" w:hAnsiTheme="majorBidi" w:cstheme="majorBidi" w:hint="cs"/>
          <w:sz w:val="30"/>
          <w:szCs w:val="30"/>
          <w:cs/>
          <w:lang w:val="en-US"/>
        </w:rPr>
        <w:t>ล้านบาท</w:t>
      </w:r>
      <w:r w:rsidR="00491545" w:rsidRPr="0095130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</w:p>
    <w:p w14:paraId="4E5011B1" w14:textId="77777777" w:rsidR="00137135" w:rsidRPr="00951309" w:rsidRDefault="00137135" w:rsidP="006501E4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</w:p>
    <w:p w14:paraId="70C39348" w14:textId="77777777" w:rsidR="00F8469A" w:rsidRPr="00951309" w:rsidRDefault="00F8469A" w:rsidP="00F8469A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val="en-US"/>
        </w:rPr>
      </w:pPr>
      <w:r w:rsidRPr="00951309">
        <w:rPr>
          <w:rFonts w:asciiTheme="majorBidi" w:hAnsiTheme="majorBidi"/>
          <w:b/>
          <w:bCs/>
          <w:i/>
          <w:iCs/>
          <w:spacing w:val="-4"/>
          <w:sz w:val="30"/>
          <w:szCs w:val="30"/>
          <w:cs/>
        </w:rPr>
        <w:t>สัญญาการบริหารการเงินระหว่างกัน</w:t>
      </w:r>
    </w:p>
    <w:p w14:paraId="19F62526" w14:textId="77777777" w:rsidR="00F8469A" w:rsidRPr="00F065D7" w:rsidRDefault="00F8469A" w:rsidP="00F8469A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12FBDD2D" w14:textId="1894204A" w:rsidR="00F95A1D" w:rsidRPr="00F065D7" w:rsidRDefault="00F8469A" w:rsidP="00F8469A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/>
          <w:spacing w:val="-4"/>
          <w:sz w:val="30"/>
          <w:szCs w:val="30"/>
          <w:cs/>
        </w:rPr>
      </w:pPr>
      <w:r w:rsidRPr="00F065D7">
        <w:rPr>
          <w:rFonts w:asciiTheme="majorBidi" w:hAnsiTheme="majorBidi"/>
          <w:spacing w:val="-4"/>
          <w:sz w:val="30"/>
          <w:szCs w:val="30"/>
          <w:cs/>
        </w:rPr>
        <w:t>บริษัทได้ทำ</w:t>
      </w:r>
      <w:r w:rsidRPr="00CA0121">
        <w:rPr>
          <w:rFonts w:asciiTheme="majorBidi" w:hAnsiTheme="majorBidi"/>
          <w:spacing w:val="-4"/>
          <w:sz w:val="30"/>
          <w:szCs w:val="30"/>
          <w:cs/>
        </w:rPr>
        <w:t>สัญญาการบริหารการเงินระหว่างกัน</w:t>
      </w:r>
      <w:r w:rsidR="002601D5" w:rsidRPr="00CA0121">
        <w:rPr>
          <w:rFonts w:asciiTheme="majorBidi" w:hAnsiTheme="majorBidi" w:hint="cs"/>
          <w:spacing w:val="-4"/>
          <w:sz w:val="30"/>
          <w:szCs w:val="30"/>
          <w:cs/>
        </w:rPr>
        <w:t>กับ</w:t>
      </w:r>
      <w:r w:rsidRPr="00CA0121">
        <w:rPr>
          <w:rFonts w:asciiTheme="majorBidi" w:hAnsiTheme="majorBidi"/>
          <w:spacing w:val="-4"/>
          <w:sz w:val="30"/>
          <w:szCs w:val="30"/>
          <w:cs/>
        </w:rPr>
        <w:t>บริษัทย่อยหลายแห่ง ดอกเบี้ยรับและดอกเบี้ยจ่าย</w:t>
      </w:r>
      <w:r w:rsidR="00DF72DB">
        <w:rPr>
          <w:rFonts w:asciiTheme="majorBidi" w:hAnsiTheme="majorBidi" w:hint="cs"/>
          <w:spacing w:val="-4"/>
          <w:sz w:val="30"/>
          <w:szCs w:val="30"/>
          <w:cs/>
          <w:lang w:val="en-US"/>
        </w:rPr>
        <w:t>ที่เกิด</w:t>
      </w:r>
      <w:r w:rsidRPr="00CA0121">
        <w:rPr>
          <w:rFonts w:asciiTheme="majorBidi" w:hAnsiTheme="majorBidi"/>
          <w:spacing w:val="-4"/>
          <w:sz w:val="30"/>
          <w:szCs w:val="30"/>
          <w:cs/>
        </w:rPr>
        <w:t>จากการ</w:t>
      </w:r>
      <w:r w:rsidR="00C463A9" w:rsidRPr="00CA0121">
        <w:rPr>
          <w:rFonts w:asciiTheme="majorBidi" w:hAnsiTheme="majorBidi"/>
          <w:spacing w:val="-4"/>
          <w:sz w:val="30"/>
          <w:szCs w:val="30"/>
          <w:cs/>
        </w:rPr>
        <w:t>บริหารคำนวณจากอัตราดอกเบี้ย</w:t>
      </w:r>
      <w:r w:rsidR="00C463A9" w:rsidRPr="00CA0121">
        <w:rPr>
          <w:rFonts w:asciiTheme="majorBidi" w:hAnsiTheme="majorBidi" w:hint="cs"/>
          <w:spacing w:val="-4"/>
          <w:sz w:val="30"/>
          <w:szCs w:val="30"/>
          <w:cs/>
        </w:rPr>
        <w:t xml:space="preserve">เงินฝากประจำ </w:t>
      </w:r>
      <w:r w:rsidR="00FD6C5D" w:rsidRPr="00CA0121">
        <w:rPr>
          <w:rFonts w:asciiTheme="majorBidi" w:hAnsiTheme="majorBidi"/>
          <w:spacing w:val="-4"/>
          <w:sz w:val="30"/>
          <w:szCs w:val="30"/>
          <w:lang w:val="en-US"/>
        </w:rPr>
        <w:t>1</w:t>
      </w:r>
      <w:r w:rsidR="00C463A9" w:rsidRPr="00CA0121">
        <w:rPr>
          <w:rFonts w:asciiTheme="majorBidi" w:hAnsiTheme="majorBidi"/>
          <w:spacing w:val="-4"/>
          <w:sz w:val="30"/>
          <w:szCs w:val="30"/>
        </w:rPr>
        <w:t xml:space="preserve"> </w:t>
      </w:r>
      <w:r w:rsidR="00C463A9" w:rsidRPr="00CA0121">
        <w:rPr>
          <w:rFonts w:asciiTheme="majorBidi" w:hAnsiTheme="majorBidi" w:hint="cs"/>
          <w:spacing w:val="-4"/>
          <w:sz w:val="30"/>
          <w:szCs w:val="30"/>
          <w:cs/>
        </w:rPr>
        <w:t>ปี</w:t>
      </w:r>
      <w:r w:rsidR="00C463A9" w:rsidRPr="00CA0121">
        <w:rPr>
          <w:rFonts w:asciiTheme="majorBidi" w:hAnsiTheme="majorBidi"/>
          <w:spacing w:val="-4"/>
          <w:sz w:val="30"/>
          <w:szCs w:val="30"/>
          <w:cs/>
        </w:rPr>
        <w:t>จากธนาคารพาณิชย์เฉลี่ย</w:t>
      </w:r>
      <w:r w:rsidR="008A2355" w:rsidRPr="00CA0121">
        <w:rPr>
          <w:rFonts w:asciiTheme="majorBidi" w:hAnsiTheme="majorBidi"/>
          <w:spacing w:val="-4"/>
          <w:sz w:val="30"/>
          <w:szCs w:val="30"/>
          <w:cs/>
        </w:rPr>
        <w:t xml:space="preserve">บวกร้อยละ </w:t>
      </w:r>
      <w:r w:rsidR="00FD6C5D" w:rsidRPr="00CA0121">
        <w:rPr>
          <w:rFonts w:asciiTheme="majorBidi" w:hAnsiTheme="majorBidi"/>
          <w:spacing w:val="-4"/>
          <w:sz w:val="30"/>
          <w:szCs w:val="30"/>
          <w:lang w:val="en-US"/>
        </w:rPr>
        <w:t>0</w:t>
      </w:r>
      <w:r w:rsidR="008A2355" w:rsidRPr="00CA0121">
        <w:rPr>
          <w:rFonts w:asciiTheme="majorBidi" w:hAnsiTheme="majorBidi"/>
          <w:spacing w:val="-4"/>
          <w:sz w:val="30"/>
          <w:szCs w:val="30"/>
          <w:lang w:val="en-US"/>
        </w:rPr>
        <w:t>.</w:t>
      </w:r>
      <w:r w:rsidR="00FD6C5D" w:rsidRPr="00CA0121">
        <w:rPr>
          <w:rFonts w:asciiTheme="majorBidi" w:hAnsiTheme="majorBidi"/>
          <w:spacing w:val="-4"/>
          <w:sz w:val="30"/>
          <w:szCs w:val="30"/>
          <w:lang w:val="en-US"/>
        </w:rPr>
        <w:t>5</w:t>
      </w:r>
      <w:r w:rsidR="008A2355" w:rsidRPr="00CA0121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F95A1D" w:rsidRPr="00CA0121">
        <w:rPr>
          <w:rFonts w:asciiTheme="majorBidi" w:hAnsiTheme="majorBidi"/>
          <w:spacing w:val="-4"/>
          <w:sz w:val="30"/>
          <w:szCs w:val="30"/>
          <w:cs/>
        </w:rPr>
        <w:t>หรืออัตราดอกเบี้ยเงินกู้ยืมเฉลี่ยที่</w:t>
      </w:r>
      <w:r w:rsidR="008A2355" w:rsidRPr="00CA0121">
        <w:rPr>
          <w:rFonts w:asciiTheme="majorBidi" w:hAnsiTheme="majorBidi"/>
          <w:spacing w:val="-4"/>
          <w:sz w:val="30"/>
          <w:szCs w:val="30"/>
          <w:cs/>
        </w:rPr>
        <w:t>ต้องชำระคืนเมื่อทวงถามบวกร้อยละ</w:t>
      </w:r>
      <w:r w:rsidR="00F95A1D" w:rsidRPr="00CA0121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FD6C5D" w:rsidRPr="00CA0121">
        <w:rPr>
          <w:rFonts w:asciiTheme="majorBidi" w:hAnsiTheme="majorBidi"/>
          <w:spacing w:val="-4"/>
          <w:sz w:val="30"/>
          <w:szCs w:val="30"/>
          <w:lang w:val="en-US"/>
        </w:rPr>
        <w:t>0</w:t>
      </w:r>
      <w:r w:rsidR="003307AF" w:rsidRPr="00CA0121">
        <w:rPr>
          <w:rFonts w:asciiTheme="majorBidi" w:hAnsiTheme="majorBidi"/>
          <w:spacing w:val="-4"/>
          <w:sz w:val="30"/>
          <w:szCs w:val="30"/>
          <w:lang w:val="en-US"/>
        </w:rPr>
        <w:t>.</w:t>
      </w:r>
      <w:r w:rsidR="00FD6C5D" w:rsidRPr="00CA0121">
        <w:rPr>
          <w:rFonts w:asciiTheme="majorBidi" w:hAnsiTheme="majorBidi"/>
          <w:spacing w:val="-4"/>
          <w:sz w:val="30"/>
          <w:szCs w:val="30"/>
          <w:lang w:val="en-US"/>
        </w:rPr>
        <w:t>6</w:t>
      </w:r>
      <w:r w:rsidR="00F95A1D" w:rsidRPr="00CA0121">
        <w:rPr>
          <w:rFonts w:asciiTheme="majorBidi" w:hAnsiTheme="majorBidi"/>
          <w:spacing w:val="-4"/>
          <w:sz w:val="30"/>
          <w:szCs w:val="30"/>
          <w:cs/>
        </w:rPr>
        <w:t xml:space="preserve"> และอัตราดอกเบี้ย</w:t>
      </w:r>
      <w:r w:rsidR="00F95A1D" w:rsidRPr="00F065D7">
        <w:rPr>
          <w:rFonts w:asciiTheme="majorBidi" w:hAnsiTheme="majorBidi"/>
          <w:spacing w:val="-4"/>
          <w:sz w:val="30"/>
          <w:szCs w:val="30"/>
          <w:cs/>
        </w:rPr>
        <w:t xml:space="preserve">เงินฝากประจำ </w:t>
      </w:r>
      <w:r w:rsidR="00FD6C5D" w:rsidRPr="00FD6C5D">
        <w:rPr>
          <w:rFonts w:asciiTheme="majorBidi" w:hAnsiTheme="majorBidi"/>
          <w:spacing w:val="-4"/>
          <w:sz w:val="30"/>
          <w:szCs w:val="30"/>
          <w:lang w:val="en-US"/>
        </w:rPr>
        <w:t>1</w:t>
      </w:r>
      <w:r w:rsidR="00F95A1D" w:rsidRPr="00F065D7">
        <w:rPr>
          <w:rFonts w:asciiTheme="majorBidi" w:hAnsiTheme="majorBidi"/>
          <w:spacing w:val="-4"/>
          <w:sz w:val="30"/>
          <w:szCs w:val="30"/>
          <w:cs/>
        </w:rPr>
        <w:t xml:space="preserve"> เดือนหรือ </w:t>
      </w:r>
      <w:r w:rsidR="00FD6C5D" w:rsidRPr="00FD6C5D">
        <w:rPr>
          <w:rFonts w:asciiTheme="majorBidi" w:hAnsiTheme="majorBidi"/>
          <w:spacing w:val="-4"/>
          <w:sz w:val="30"/>
          <w:szCs w:val="30"/>
          <w:lang w:val="en-US"/>
        </w:rPr>
        <w:t>1</w:t>
      </w:r>
      <w:r w:rsidR="00F95A1D" w:rsidRPr="00F065D7">
        <w:rPr>
          <w:rFonts w:asciiTheme="majorBidi" w:hAnsiTheme="majorBidi"/>
          <w:spacing w:val="-4"/>
          <w:sz w:val="30"/>
          <w:szCs w:val="30"/>
          <w:cs/>
        </w:rPr>
        <w:t xml:space="preserve"> ปีจากธนาคาร</w:t>
      </w:r>
      <w:r w:rsidR="00F95A1D" w:rsidRPr="008A2355">
        <w:rPr>
          <w:rFonts w:asciiTheme="majorBidi" w:hAnsiTheme="majorBidi"/>
          <w:sz w:val="30"/>
          <w:szCs w:val="30"/>
          <w:cs/>
        </w:rPr>
        <w:t>พาณิชย์ ตามลำดับ</w:t>
      </w:r>
      <w:r w:rsidR="003314C4" w:rsidRPr="008A2355">
        <w:rPr>
          <w:rFonts w:asciiTheme="majorBidi" w:hAnsiTheme="majorBidi"/>
          <w:sz w:val="30"/>
          <w:szCs w:val="30"/>
        </w:rPr>
        <w:t xml:space="preserve"> </w:t>
      </w:r>
      <w:r w:rsidRPr="008A2355">
        <w:rPr>
          <w:rFonts w:asciiTheme="majorBidi" w:hAnsiTheme="majorBidi"/>
          <w:sz w:val="30"/>
          <w:szCs w:val="30"/>
          <w:cs/>
        </w:rPr>
        <w:t xml:space="preserve">ยอดเงินต้นคงเหลือ ณ วันที่รายงานที่เกิดจากระบบการบริหารดังกล่าวแสดงเป็น </w:t>
      </w:r>
      <w:r w:rsidRPr="008A2355">
        <w:rPr>
          <w:rFonts w:asciiTheme="majorBidi" w:hAnsiTheme="majorBidi" w:cstheme="majorBidi"/>
          <w:sz w:val="30"/>
          <w:szCs w:val="30"/>
        </w:rPr>
        <w:t>“</w:t>
      </w:r>
      <w:r w:rsidRPr="008A2355">
        <w:rPr>
          <w:rFonts w:asciiTheme="majorBidi" w:hAnsiTheme="majorBidi"/>
          <w:sz w:val="30"/>
          <w:szCs w:val="30"/>
          <w:cs/>
        </w:rPr>
        <w:t>เงินให้กู้ยืมระยะสั้น</w:t>
      </w:r>
      <w:r w:rsidRPr="00F065D7">
        <w:rPr>
          <w:rFonts w:asciiTheme="majorBidi" w:hAnsiTheme="majorBidi"/>
          <w:spacing w:val="-4"/>
          <w:sz w:val="30"/>
          <w:szCs w:val="30"/>
          <w:cs/>
        </w:rPr>
        <w:t>แก่กิจการที่เกี่ยวข้องกัน</w:t>
      </w:r>
      <w:r w:rsidRPr="00F065D7">
        <w:rPr>
          <w:rFonts w:asciiTheme="majorBidi" w:hAnsiTheme="majorBidi" w:cstheme="majorBidi"/>
          <w:spacing w:val="-4"/>
          <w:sz w:val="30"/>
          <w:szCs w:val="30"/>
        </w:rPr>
        <w:t xml:space="preserve">” </w:t>
      </w:r>
      <w:r w:rsidRPr="00F065D7">
        <w:rPr>
          <w:rFonts w:asciiTheme="majorBidi" w:hAnsiTheme="majorBidi"/>
          <w:spacing w:val="-4"/>
          <w:sz w:val="30"/>
          <w:szCs w:val="30"/>
          <w:cs/>
        </w:rPr>
        <w:t xml:space="preserve">และ </w:t>
      </w:r>
      <w:r w:rsidRPr="00F065D7">
        <w:rPr>
          <w:rFonts w:asciiTheme="majorBidi" w:hAnsiTheme="majorBidi" w:cstheme="majorBidi"/>
          <w:spacing w:val="-4"/>
          <w:sz w:val="30"/>
          <w:szCs w:val="30"/>
        </w:rPr>
        <w:t>“</w:t>
      </w:r>
      <w:r w:rsidRPr="00F065D7">
        <w:rPr>
          <w:rFonts w:asciiTheme="majorBidi" w:hAnsiTheme="majorBidi"/>
          <w:spacing w:val="-4"/>
          <w:sz w:val="30"/>
          <w:szCs w:val="30"/>
          <w:cs/>
        </w:rPr>
        <w:t>เงินกู้ยืมระยะสั้นจากกิจการที่เกี่ยวข้องกัน</w:t>
      </w:r>
      <w:r w:rsidRPr="00F065D7">
        <w:rPr>
          <w:rFonts w:asciiTheme="majorBidi" w:hAnsiTheme="majorBidi" w:cstheme="majorBidi"/>
          <w:spacing w:val="-4"/>
          <w:sz w:val="30"/>
          <w:szCs w:val="30"/>
        </w:rPr>
        <w:t xml:space="preserve">” </w:t>
      </w:r>
      <w:r w:rsidRPr="00F065D7">
        <w:rPr>
          <w:rFonts w:asciiTheme="majorBidi" w:hAnsiTheme="majorBidi"/>
          <w:spacing w:val="-4"/>
          <w:sz w:val="30"/>
          <w:szCs w:val="30"/>
          <w:cs/>
        </w:rPr>
        <w:t>ตามลำดับในงบแสดงฐานะการเงิน</w:t>
      </w:r>
    </w:p>
    <w:p w14:paraId="77B2F432" w14:textId="274F2C8F" w:rsidR="00F95A1D" w:rsidRPr="00F065D7" w:rsidRDefault="00EE3E21">
      <w:pPr>
        <w:spacing w:line="240" w:lineRule="auto"/>
        <w:rPr>
          <w:rFonts w:asciiTheme="majorBidi" w:hAnsiTheme="majorBidi"/>
          <w:spacing w:val="-4"/>
          <w:sz w:val="30"/>
          <w:szCs w:val="30"/>
          <w:cs/>
        </w:rPr>
      </w:pPr>
      <w:r>
        <w:rPr>
          <w:rFonts w:asciiTheme="majorBidi" w:hAnsiTheme="majorBidi"/>
          <w:spacing w:val="-4"/>
          <w:sz w:val="30"/>
          <w:szCs w:val="30"/>
        </w:rPr>
        <w:br w:type="page"/>
      </w:r>
    </w:p>
    <w:p w14:paraId="13C90159" w14:textId="54B9E55B" w:rsidR="00B36D3F" w:rsidRPr="00F065D7" w:rsidRDefault="00DB521F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F065D7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สินทรัพย์ทางการเงินอื่น</w:t>
      </w:r>
    </w:p>
    <w:p w14:paraId="21457DAA" w14:textId="77777777" w:rsidR="006E7855" w:rsidRPr="00F065D7" w:rsidRDefault="006E7855" w:rsidP="006E7855">
      <w:pPr>
        <w:pStyle w:val="ListParagraph"/>
        <w:ind w:left="540" w:firstLine="0"/>
        <w:rPr>
          <w:rFonts w:asciiTheme="majorBidi" w:hAnsiTheme="majorBidi"/>
          <w:cs/>
        </w:rPr>
      </w:pPr>
    </w:p>
    <w:tbl>
      <w:tblPr>
        <w:tblW w:w="92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5"/>
        <w:gridCol w:w="1202"/>
        <w:gridCol w:w="238"/>
        <w:gridCol w:w="1132"/>
        <w:gridCol w:w="269"/>
        <w:gridCol w:w="1233"/>
        <w:gridCol w:w="238"/>
        <w:gridCol w:w="1194"/>
      </w:tblGrid>
      <w:tr w:rsidR="006E7855" w:rsidRPr="007E7638" w14:paraId="57165567" w14:textId="77777777" w:rsidTr="00A37286">
        <w:trPr>
          <w:tblHeader/>
        </w:trPr>
        <w:tc>
          <w:tcPr>
            <w:tcW w:w="2034" w:type="pct"/>
          </w:tcPr>
          <w:p w14:paraId="01F29D6E" w14:textId="77777777" w:rsidR="006E7855" w:rsidRPr="007E7638" w:rsidRDefault="006E7855" w:rsidP="006E7855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86" w:type="pct"/>
            <w:gridSpan w:val="3"/>
            <w:vAlign w:val="bottom"/>
          </w:tcPr>
          <w:p w14:paraId="538E410D" w14:textId="77777777" w:rsidR="006E7855" w:rsidRPr="007E7638" w:rsidRDefault="006E7855" w:rsidP="006E785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E76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vAlign w:val="bottom"/>
          </w:tcPr>
          <w:p w14:paraId="1362837E" w14:textId="77777777" w:rsidR="006E7855" w:rsidRPr="007E7638" w:rsidRDefault="006E7855" w:rsidP="006E785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5" w:type="pct"/>
            <w:gridSpan w:val="3"/>
            <w:vAlign w:val="bottom"/>
          </w:tcPr>
          <w:p w14:paraId="455B353E" w14:textId="77777777" w:rsidR="006E7855" w:rsidRPr="007E7638" w:rsidRDefault="006E7855" w:rsidP="006E785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E76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7855" w:rsidRPr="007E7638" w14:paraId="08812CBC" w14:textId="77777777" w:rsidTr="00A37286">
        <w:trPr>
          <w:tblHeader/>
        </w:trPr>
        <w:tc>
          <w:tcPr>
            <w:tcW w:w="2034" w:type="pct"/>
          </w:tcPr>
          <w:p w14:paraId="0ED72E02" w14:textId="77777777" w:rsidR="006E7855" w:rsidRPr="007E7638" w:rsidRDefault="006E7855" w:rsidP="006E7855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8" w:type="pct"/>
          </w:tcPr>
          <w:p w14:paraId="700CB12E" w14:textId="64A4D02B" w:rsidR="006E7855" w:rsidRPr="007E7638" w:rsidRDefault="00E40CB8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F065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128" w:type="pct"/>
          </w:tcPr>
          <w:p w14:paraId="31F6233A" w14:textId="77777777" w:rsidR="006E7855" w:rsidRPr="007E7638" w:rsidRDefault="006E7855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4AB2491A" w14:textId="5A8ABBB6" w:rsidR="006E7855" w:rsidRPr="007E7638" w:rsidRDefault="00FD6C5D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6E7855" w:rsidRPr="007E763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E7855" w:rsidRPr="007E763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14:paraId="34AB4CE7" w14:textId="77777777" w:rsidR="006E7855" w:rsidRPr="007E7638" w:rsidRDefault="006E7855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</w:tcPr>
          <w:p w14:paraId="2AB20752" w14:textId="22559C9D" w:rsidR="006E7855" w:rsidRPr="007E7638" w:rsidRDefault="00E40CB8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F065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128" w:type="pct"/>
          </w:tcPr>
          <w:p w14:paraId="0ACFA09F" w14:textId="77777777" w:rsidR="006E7855" w:rsidRPr="007E7638" w:rsidRDefault="006E7855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14:paraId="5A51A058" w14:textId="6AA7D97B" w:rsidR="006E7855" w:rsidRPr="007E7638" w:rsidRDefault="00FD6C5D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6E7855" w:rsidRPr="007E763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E7855" w:rsidRPr="007E763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2050CF" w:rsidRPr="007E7638" w14:paraId="3AA3CD4B" w14:textId="77777777" w:rsidTr="00A37286">
        <w:trPr>
          <w:tblHeader/>
        </w:trPr>
        <w:tc>
          <w:tcPr>
            <w:tcW w:w="2034" w:type="pct"/>
          </w:tcPr>
          <w:p w14:paraId="5E9DD6D3" w14:textId="77777777" w:rsidR="002050CF" w:rsidRPr="007E7638" w:rsidRDefault="002050CF" w:rsidP="002050CF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8" w:type="pct"/>
          </w:tcPr>
          <w:p w14:paraId="68475523" w14:textId="67A5C298" w:rsidR="002050CF" w:rsidRPr="007E7638" w:rsidRDefault="00FD6C5D" w:rsidP="002050C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28" w:type="pct"/>
          </w:tcPr>
          <w:p w14:paraId="1399FC8E" w14:textId="77777777" w:rsidR="002050CF" w:rsidRPr="007E7638" w:rsidRDefault="002050CF" w:rsidP="002050C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157A8916" w14:textId="451148E6" w:rsidR="002050CF" w:rsidRPr="007E7638" w:rsidRDefault="00FD6C5D" w:rsidP="002050C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5" w:type="pct"/>
          </w:tcPr>
          <w:p w14:paraId="18E9DEFF" w14:textId="77777777" w:rsidR="002050CF" w:rsidRPr="007E7638" w:rsidRDefault="002050CF" w:rsidP="002050C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</w:tcPr>
          <w:p w14:paraId="5F1C937C" w14:textId="36BB417A" w:rsidR="002050CF" w:rsidRPr="007E7638" w:rsidRDefault="00FD6C5D" w:rsidP="002050C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28" w:type="pct"/>
          </w:tcPr>
          <w:p w14:paraId="6652D463" w14:textId="77777777" w:rsidR="002050CF" w:rsidRPr="007E7638" w:rsidRDefault="002050CF" w:rsidP="002050C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14:paraId="12AAB9BA" w14:textId="48329EF1" w:rsidR="002050CF" w:rsidRPr="007E7638" w:rsidRDefault="00FD6C5D" w:rsidP="002050C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6E7855" w:rsidRPr="007E7638" w14:paraId="486B7207" w14:textId="77777777" w:rsidTr="00A37286">
        <w:trPr>
          <w:tblHeader/>
        </w:trPr>
        <w:tc>
          <w:tcPr>
            <w:tcW w:w="2034" w:type="pct"/>
          </w:tcPr>
          <w:p w14:paraId="39077CFB" w14:textId="77777777" w:rsidR="006E7855" w:rsidRPr="007E7638" w:rsidRDefault="006E7855" w:rsidP="006E7855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66" w:type="pct"/>
            <w:gridSpan w:val="7"/>
          </w:tcPr>
          <w:p w14:paraId="6F526EA4" w14:textId="77777777" w:rsidR="006E7855" w:rsidRPr="007E7638" w:rsidRDefault="006E7855" w:rsidP="006E785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E763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E7855" w:rsidRPr="007E7638" w14:paraId="7794F438" w14:textId="77777777" w:rsidTr="00A37286">
        <w:trPr>
          <w:tblHeader/>
        </w:trPr>
        <w:tc>
          <w:tcPr>
            <w:tcW w:w="2034" w:type="pct"/>
          </w:tcPr>
          <w:p w14:paraId="5D025879" w14:textId="55DB3759" w:rsidR="006E7855" w:rsidRPr="007E7638" w:rsidRDefault="00BB0E4D" w:rsidP="006E7855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E76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648" w:type="pct"/>
          </w:tcPr>
          <w:p w14:paraId="3E09034F" w14:textId="77777777" w:rsidR="006E7855" w:rsidRPr="007E7638" w:rsidRDefault="006E7855" w:rsidP="006E785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7AD0B002" w14:textId="77777777" w:rsidR="006E7855" w:rsidRPr="007E7638" w:rsidRDefault="006E7855" w:rsidP="006E785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0" w:type="pct"/>
          </w:tcPr>
          <w:p w14:paraId="32FD336A" w14:textId="77777777" w:rsidR="006E7855" w:rsidRPr="007E7638" w:rsidRDefault="006E7855" w:rsidP="006E785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36AA388F" w14:textId="77777777" w:rsidR="006E7855" w:rsidRPr="007E7638" w:rsidRDefault="006E7855" w:rsidP="006E7855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</w:tcPr>
          <w:p w14:paraId="3B4891A1" w14:textId="77777777" w:rsidR="006E7855" w:rsidRPr="007E7638" w:rsidRDefault="006E7855" w:rsidP="006E785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6A07927F" w14:textId="77777777" w:rsidR="006E7855" w:rsidRPr="007E7638" w:rsidRDefault="006E7855" w:rsidP="006E785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2" w:type="pct"/>
          </w:tcPr>
          <w:p w14:paraId="3F8BF724" w14:textId="77777777" w:rsidR="006E7855" w:rsidRPr="007E7638" w:rsidRDefault="006E7855" w:rsidP="006E785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3F4F28" w:rsidRPr="007E7638" w14:paraId="23601A23" w14:textId="77777777" w:rsidTr="00A37286">
        <w:trPr>
          <w:tblHeader/>
        </w:trPr>
        <w:tc>
          <w:tcPr>
            <w:tcW w:w="2034" w:type="pct"/>
          </w:tcPr>
          <w:p w14:paraId="37DC4041" w14:textId="686DEDA1" w:rsidR="003F4F28" w:rsidRPr="007E7638" w:rsidRDefault="003F4F28" w:rsidP="003F4F28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E7638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เงินฝากระยะสั้นกับสถาบันการเงิน</w:t>
            </w:r>
          </w:p>
        </w:tc>
        <w:tc>
          <w:tcPr>
            <w:tcW w:w="648" w:type="pct"/>
          </w:tcPr>
          <w:p w14:paraId="1799D488" w14:textId="0B6F9837" w:rsidR="003F4F28" w:rsidRPr="003F4F28" w:rsidRDefault="00CE3E20" w:rsidP="003F4F28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037B33DC" w14:textId="77777777" w:rsidR="003F4F28" w:rsidRPr="003F4F28" w:rsidRDefault="003F4F28" w:rsidP="003F4F28">
            <w:pPr>
              <w:pStyle w:val="BodyText"/>
              <w:tabs>
                <w:tab w:val="decimal" w:pos="661"/>
              </w:tabs>
              <w:spacing w:after="0"/>
              <w:ind w:left="-108" w:right="-11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0" w:type="pct"/>
          </w:tcPr>
          <w:p w14:paraId="28813938" w14:textId="673CDE21" w:rsidR="003F4F28" w:rsidRPr="007E7638" w:rsidRDefault="00FD6C5D" w:rsidP="003F4F28">
            <w:pPr>
              <w:pStyle w:val="BodyText"/>
              <w:tabs>
                <w:tab w:val="decimal" w:pos="151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3F4F28" w:rsidRPr="007E76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  <w:r w:rsidR="003F4F28" w:rsidRPr="007E76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145" w:type="pct"/>
          </w:tcPr>
          <w:p w14:paraId="007CD8F6" w14:textId="77777777" w:rsidR="003F4F28" w:rsidRPr="007E7638" w:rsidRDefault="003F4F28" w:rsidP="003F4F28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</w:tcPr>
          <w:p w14:paraId="509C1102" w14:textId="0E892D1A" w:rsidR="003F4F28" w:rsidRPr="003F4F28" w:rsidRDefault="00CE3E20" w:rsidP="003F4F28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0E456A0C" w14:textId="77777777" w:rsidR="003F4F28" w:rsidRPr="007E7638" w:rsidRDefault="003F4F28" w:rsidP="003F4F2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2" w:type="pct"/>
          </w:tcPr>
          <w:p w14:paraId="18021804" w14:textId="36F1129E" w:rsidR="003F4F28" w:rsidRPr="007E7638" w:rsidRDefault="00FD6C5D" w:rsidP="003F4F28">
            <w:pPr>
              <w:pStyle w:val="BodyText"/>
              <w:tabs>
                <w:tab w:val="decimal" w:pos="151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3F4F28" w:rsidRPr="007E76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  <w:r w:rsidR="003F4F28" w:rsidRPr="007E76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3F4F28" w:rsidRPr="007E7638" w14:paraId="6ADE74F0" w14:textId="77777777" w:rsidTr="00A37286">
        <w:trPr>
          <w:tblHeader/>
        </w:trPr>
        <w:tc>
          <w:tcPr>
            <w:tcW w:w="2034" w:type="pct"/>
          </w:tcPr>
          <w:p w14:paraId="1FDFBF06" w14:textId="77777777" w:rsidR="003F4F28" w:rsidRPr="007E7638" w:rsidRDefault="003F4F28" w:rsidP="003F4F28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E76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65B01F32" w14:textId="51E36FDC" w:rsidR="003F4F28" w:rsidRPr="00CE3E20" w:rsidRDefault="00CE3E20" w:rsidP="00CE3E20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3E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30A9AF16" w14:textId="77777777" w:rsidR="003F4F28" w:rsidRPr="007E7638" w:rsidRDefault="003F4F28" w:rsidP="003F4F28">
            <w:pPr>
              <w:pStyle w:val="BodyText"/>
              <w:tabs>
                <w:tab w:val="decimal" w:pos="978"/>
                <w:tab w:val="decimal" w:pos="151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78AEA45F" w14:textId="6DDC6F81" w:rsidR="003F4F28" w:rsidRPr="007E7638" w:rsidRDefault="00FD6C5D" w:rsidP="003F4F28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3F4F28" w:rsidRPr="007E76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  <w:r w:rsidR="003F4F28" w:rsidRPr="007E76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145" w:type="pct"/>
          </w:tcPr>
          <w:p w14:paraId="5EE4D85B" w14:textId="77777777" w:rsidR="003F4F28" w:rsidRPr="007E7638" w:rsidRDefault="003F4F28" w:rsidP="003F4F28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double" w:sz="4" w:space="0" w:color="auto"/>
            </w:tcBorders>
          </w:tcPr>
          <w:p w14:paraId="0C4D010A" w14:textId="2C106140" w:rsidR="003F4F28" w:rsidRPr="00CE3E20" w:rsidRDefault="00CE3E20" w:rsidP="00CE3E20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3E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012D9848" w14:textId="77777777" w:rsidR="003F4F28" w:rsidRPr="007E7638" w:rsidRDefault="003F4F28" w:rsidP="003F4F28">
            <w:pPr>
              <w:pStyle w:val="BodyText"/>
              <w:tabs>
                <w:tab w:val="decimal" w:pos="67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</w:tcPr>
          <w:p w14:paraId="4D37A5BF" w14:textId="10A98600" w:rsidR="003F4F28" w:rsidRPr="007E7638" w:rsidRDefault="00FD6C5D" w:rsidP="003F4F28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3F4F28" w:rsidRPr="007E76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  <w:r w:rsidR="003F4F28" w:rsidRPr="007E76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  <w:tr w:rsidR="003F4F28" w:rsidRPr="007E7638" w14:paraId="70F5F8D8" w14:textId="77777777" w:rsidTr="00A37286">
        <w:trPr>
          <w:tblHeader/>
        </w:trPr>
        <w:tc>
          <w:tcPr>
            <w:tcW w:w="2034" w:type="pct"/>
          </w:tcPr>
          <w:p w14:paraId="73391DB6" w14:textId="77777777" w:rsidR="003F4F28" w:rsidRPr="007E7638" w:rsidRDefault="003F4F28" w:rsidP="003F4F28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</w:tcPr>
          <w:p w14:paraId="7135B923" w14:textId="77777777" w:rsidR="003F4F28" w:rsidRPr="007E7638" w:rsidRDefault="003F4F28" w:rsidP="003F4F28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350C74D1" w14:textId="77777777" w:rsidR="003F4F28" w:rsidRPr="007E7638" w:rsidRDefault="003F4F28" w:rsidP="003F4F28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</w:tcPr>
          <w:p w14:paraId="39EA4E91" w14:textId="77777777" w:rsidR="003F4F28" w:rsidRPr="007E7638" w:rsidRDefault="003F4F28" w:rsidP="003F4F28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6CD4E5F1" w14:textId="77777777" w:rsidR="003F4F28" w:rsidRPr="007E7638" w:rsidRDefault="003F4F28" w:rsidP="003F4F28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  <w:tcBorders>
              <w:top w:val="single" w:sz="4" w:space="0" w:color="auto"/>
            </w:tcBorders>
          </w:tcPr>
          <w:p w14:paraId="3E864384" w14:textId="77777777" w:rsidR="003F4F28" w:rsidRPr="007E7638" w:rsidRDefault="003F4F28" w:rsidP="003F4F28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3FD8E742" w14:textId="77777777" w:rsidR="003F4F28" w:rsidRPr="007E7638" w:rsidRDefault="003F4F28" w:rsidP="003F4F28">
            <w:pPr>
              <w:pStyle w:val="BodyText"/>
              <w:tabs>
                <w:tab w:val="decimal" w:pos="67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</w:tcBorders>
          </w:tcPr>
          <w:p w14:paraId="7F2CB3AD" w14:textId="77777777" w:rsidR="003F4F28" w:rsidRPr="007E7638" w:rsidRDefault="003F4F28" w:rsidP="003F4F28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F4F28" w:rsidRPr="007E7638" w14:paraId="24CCE82C" w14:textId="77777777" w:rsidTr="00A37286">
        <w:trPr>
          <w:tblHeader/>
        </w:trPr>
        <w:tc>
          <w:tcPr>
            <w:tcW w:w="2034" w:type="pct"/>
          </w:tcPr>
          <w:p w14:paraId="27586032" w14:textId="1F0A2C17" w:rsidR="003F4F28" w:rsidRPr="007E7638" w:rsidRDefault="003F4F28" w:rsidP="003F4F28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E76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648" w:type="pct"/>
          </w:tcPr>
          <w:p w14:paraId="046F1D08" w14:textId="77777777" w:rsidR="003F4F28" w:rsidRPr="007E7638" w:rsidRDefault="003F4F28" w:rsidP="003F4F2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35B97E98" w14:textId="77777777" w:rsidR="003F4F28" w:rsidRPr="007E7638" w:rsidRDefault="003F4F28" w:rsidP="003F4F2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0" w:type="pct"/>
          </w:tcPr>
          <w:p w14:paraId="283A5A06" w14:textId="77777777" w:rsidR="003F4F28" w:rsidRPr="007E7638" w:rsidRDefault="003F4F28" w:rsidP="003F4F2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619C529F" w14:textId="77777777" w:rsidR="003F4F28" w:rsidRPr="007E7638" w:rsidRDefault="003F4F28" w:rsidP="003F4F28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</w:tcPr>
          <w:p w14:paraId="451A91AD" w14:textId="77777777" w:rsidR="003F4F28" w:rsidRPr="007E7638" w:rsidRDefault="003F4F28" w:rsidP="003F4F28">
            <w:pPr>
              <w:pStyle w:val="BodyText"/>
              <w:tabs>
                <w:tab w:val="decimal" w:pos="674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2753739D" w14:textId="77777777" w:rsidR="003F4F28" w:rsidRPr="007E7638" w:rsidRDefault="003F4F28" w:rsidP="003F4F2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2" w:type="pct"/>
          </w:tcPr>
          <w:p w14:paraId="478718BD" w14:textId="77777777" w:rsidR="003F4F28" w:rsidRPr="007E7638" w:rsidRDefault="003F4F28" w:rsidP="003F4F28">
            <w:pPr>
              <w:pStyle w:val="BodyText"/>
              <w:tabs>
                <w:tab w:val="decimal" w:pos="674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CE3E20" w:rsidRPr="007E7638" w14:paraId="21D904F0" w14:textId="77777777" w:rsidTr="00A37286">
        <w:trPr>
          <w:tblHeader/>
        </w:trPr>
        <w:tc>
          <w:tcPr>
            <w:tcW w:w="2034" w:type="pct"/>
          </w:tcPr>
          <w:p w14:paraId="1660BA05" w14:textId="60B66F9F" w:rsidR="00CE3E20" w:rsidRPr="007E7638" w:rsidRDefault="00CE3E20" w:rsidP="00CE3E20">
            <w:pPr>
              <w:spacing w:line="240" w:lineRule="auto"/>
              <w:ind w:left="162" w:right="-43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E7638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 (ในกองทุนส่วนบุคคล)</w:t>
            </w:r>
          </w:p>
        </w:tc>
        <w:tc>
          <w:tcPr>
            <w:tcW w:w="648" w:type="pct"/>
          </w:tcPr>
          <w:p w14:paraId="17CD0C0A" w14:textId="581B4DA4" w:rsidR="00CE3E20" w:rsidRPr="007E7638" w:rsidRDefault="00CE3E20" w:rsidP="00CE3E20">
            <w:pPr>
              <w:pStyle w:val="BodyText"/>
              <w:tabs>
                <w:tab w:val="decimal" w:pos="151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4,003</w:t>
            </w:r>
          </w:p>
        </w:tc>
        <w:tc>
          <w:tcPr>
            <w:tcW w:w="128" w:type="pct"/>
            <w:vAlign w:val="bottom"/>
          </w:tcPr>
          <w:p w14:paraId="30539448" w14:textId="77777777" w:rsidR="00CE3E20" w:rsidRPr="007E7638" w:rsidRDefault="00CE3E20" w:rsidP="00CE3E20">
            <w:pPr>
              <w:pStyle w:val="BodyText"/>
              <w:tabs>
                <w:tab w:val="decimal" w:pos="978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116C4DEC" w14:textId="7095B89F" w:rsidR="00CE3E20" w:rsidRPr="007E7638" w:rsidRDefault="00CE3E20" w:rsidP="00CE3E20">
            <w:pPr>
              <w:pStyle w:val="BodyText"/>
              <w:tabs>
                <w:tab w:val="decimal" w:pos="151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7E76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927</w:t>
            </w:r>
          </w:p>
        </w:tc>
        <w:tc>
          <w:tcPr>
            <w:tcW w:w="145" w:type="pct"/>
            <w:vAlign w:val="bottom"/>
          </w:tcPr>
          <w:p w14:paraId="02F62051" w14:textId="77777777" w:rsidR="00CE3E20" w:rsidRPr="007E7638" w:rsidRDefault="00CE3E20" w:rsidP="00CE3E20">
            <w:pPr>
              <w:pStyle w:val="BodyText"/>
              <w:tabs>
                <w:tab w:val="decimal" w:pos="978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</w:tcPr>
          <w:p w14:paraId="37428524" w14:textId="73040C19" w:rsidR="00CE3E20" w:rsidRPr="007E7638" w:rsidRDefault="00CE3E20" w:rsidP="00CE3E20">
            <w:pPr>
              <w:pStyle w:val="BodyText"/>
              <w:tabs>
                <w:tab w:val="decimal" w:pos="151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4,003</w:t>
            </w:r>
          </w:p>
        </w:tc>
        <w:tc>
          <w:tcPr>
            <w:tcW w:w="128" w:type="pct"/>
            <w:vAlign w:val="bottom"/>
          </w:tcPr>
          <w:p w14:paraId="0DFA7506" w14:textId="77777777" w:rsidR="00CE3E20" w:rsidRPr="007E7638" w:rsidRDefault="00CE3E20" w:rsidP="00CE3E20">
            <w:pPr>
              <w:pStyle w:val="BodyText"/>
              <w:spacing w:after="0"/>
              <w:ind w:left="-108" w:right="-110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2" w:type="pct"/>
            <w:vAlign w:val="bottom"/>
          </w:tcPr>
          <w:p w14:paraId="5C682179" w14:textId="54DC3EF4" w:rsidR="00CE3E20" w:rsidRPr="007E7638" w:rsidRDefault="00CE3E20" w:rsidP="00CE3E20">
            <w:pPr>
              <w:pStyle w:val="BodyText"/>
              <w:tabs>
                <w:tab w:val="decimal" w:pos="151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7E76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927</w:t>
            </w:r>
          </w:p>
        </w:tc>
      </w:tr>
      <w:tr w:rsidR="00CE3E20" w:rsidRPr="007E7638" w14:paraId="0070DB1E" w14:textId="77777777" w:rsidTr="00A37286">
        <w:trPr>
          <w:tblHeader/>
        </w:trPr>
        <w:tc>
          <w:tcPr>
            <w:tcW w:w="2034" w:type="pct"/>
          </w:tcPr>
          <w:p w14:paraId="1D9F26D5" w14:textId="13428E6F" w:rsidR="00CE3E20" w:rsidRPr="007E7638" w:rsidRDefault="00CE3E20" w:rsidP="00CE3E20">
            <w:pPr>
              <w:spacing w:line="240" w:lineRule="auto"/>
              <w:ind w:left="162" w:right="-43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E7638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648" w:type="pct"/>
          </w:tcPr>
          <w:p w14:paraId="7DA18354" w14:textId="2A7E7AF3" w:rsidR="00CE3E20" w:rsidRPr="007E7638" w:rsidRDefault="00CE3E20" w:rsidP="00CE3E20">
            <w:pPr>
              <w:pStyle w:val="BodyText"/>
              <w:tabs>
                <w:tab w:val="decimal" w:pos="151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3E20">
              <w:rPr>
                <w:rFonts w:asciiTheme="majorBidi" w:hAnsiTheme="majorBidi" w:cstheme="majorBidi"/>
                <w:sz w:val="30"/>
                <w:szCs w:val="30"/>
              </w:rPr>
              <w:t>2,413,550</w:t>
            </w:r>
          </w:p>
        </w:tc>
        <w:tc>
          <w:tcPr>
            <w:tcW w:w="128" w:type="pct"/>
          </w:tcPr>
          <w:p w14:paraId="3838386F" w14:textId="77777777" w:rsidR="00CE3E20" w:rsidRPr="007E7638" w:rsidRDefault="00CE3E20" w:rsidP="00CE3E2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0" w:type="pct"/>
            <w:vAlign w:val="bottom"/>
          </w:tcPr>
          <w:p w14:paraId="5FD9CB2C" w14:textId="302D7D39" w:rsidR="00CE3E20" w:rsidRPr="007E7638" w:rsidRDefault="00CE3E20" w:rsidP="00CE3E20">
            <w:pPr>
              <w:pStyle w:val="BodyText"/>
              <w:tabs>
                <w:tab w:val="decimal" w:pos="132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7E76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332</w:t>
            </w:r>
            <w:r w:rsidRPr="007E76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350</w:t>
            </w:r>
          </w:p>
        </w:tc>
        <w:tc>
          <w:tcPr>
            <w:tcW w:w="145" w:type="pct"/>
            <w:vAlign w:val="bottom"/>
          </w:tcPr>
          <w:p w14:paraId="41543073" w14:textId="77777777" w:rsidR="00CE3E20" w:rsidRPr="007E7638" w:rsidRDefault="00CE3E20" w:rsidP="00CE3E20">
            <w:pPr>
              <w:pStyle w:val="BodyText"/>
              <w:spacing w:after="0"/>
              <w:ind w:left="-120" w:right="-110" w:firstLine="1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4" w:type="pct"/>
          </w:tcPr>
          <w:p w14:paraId="55D380F8" w14:textId="09A600E4" w:rsidR="00CE3E20" w:rsidRPr="007E7638" w:rsidRDefault="00CE3E20" w:rsidP="00CE3E20">
            <w:pPr>
              <w:pStyle w:val="BodyText"/>
              <w:tabs>
                <w:tab w:val="decimal" w:pos="132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E3E20">
              <w:rPr>
                <w:rFonts w:asciiTheme="majorBidi" w:hAnsiTheme="majorBidi" w:cstheme="majorBidi"/>
                <w:sz w:val="30"/>
                <w:szCs w:val="30"/>
              </w:rPr>
              <w:t>2,413,550</w:t>
            </w:r>
          </w:p>
        </w:tc>
        <w:tc>
          <w:tcPr>
            <w:tcW w:w="128" w:type="pct"/>
            <w:vAlign w:val="bottom"/>
          </w:tcPr>
          <w:p w14:paraId="2E079817" w14:textId="77777777" w:rsidR="00CE3E20" w:rsidRPr="007E7638" w:rsidRDefault="00CE3E20" w:rsidP="00CE3E20">
            <w:pPr>
              <w:pStyle w:val="BodyText"/>
              <w:spacing w:after="0"/>
              <w:ind w:left="-108" w:right="-11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2" w:type="pct"/>
            <w:vAlign w:val="bottom"/>
          </w:tcPr>
          <w:p w14:paraId="746276B4" w14:textId="36457EE5" w:rsidR="00CE3E20" w:rsidRPr="007E7638" w:rsidRDefault="00CE3E20" w:rsidP="00CE3E20">
            <w:pPr>
              <w:pStyle w:val="BodyText"/>
              <w:tabs>
                <w:tab w:val="decimal" w:pos="132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7E76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332</w:t>
            </w:r>
            <w:r w:rsidRPr="007E76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350</w:t>
            </w:r>
          </w:p>
        </w:tc>
      </w:tr>
      <w:tr w:rsidR="00CE3E20" w:rsidRPr="007E7638" w14:paraId="1DC1F1A9" w14:textId="77777777" w:rsidTr="00A37286">
        <w:trPr>
          <w:tblHeader/>
        </w:trPr>
        <w:tc>
          <w:tcPr>
            <w:tcW w:w="2034" w:type="pct"/>
          </w:tcPr>
          <w:p w14:paraId="4AF6020B" w14:textId="7CE672F7" w:rsidR="00CE3E20" w:rsidRPr="007E7638" w:rsidRDefault="00CE3E20" w:rsidP="00CE3E20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5AB94AB1" w14:textId="513F851B" w:rsidR="00CE3E20" w:rsidRPr="003F4F28" w:rsidRDefault="00CE3E20" w:rsidP="00CE3E20">
            <w:pPr>
              <w:pStyle w:val="BodyText"/>
              <w:tabs>
                <w:tab w:val="decimal" w:pos="151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3E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2,417,553</w:t>
            </w:r>
          </w:p>
        </w:tc>
        <w:tc>
          <w:tcPr>
            <w:tcW w:w="128" w:type="pct"/>
          </w:tcPr>
          <w:p w14:paraId="11735B52" w14:textId="77777777" w:rsidR="00CE3E20" w:rsidRPr="007E7638" w:rsidRDefault="00CE3E20" w:rsidP="00CE3E2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1183054D" w14:textId="3238A2A4" w:rsidR="00CE3E20" w:rsidRPr="007E7638" w:rsidRDefault="00CE3E20" w:rsidP="00CE3E2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7E76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340</w:t>
            </w:r>
            <w:r w:rsidRPr="007E76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277</w:t>
            </w:r>
          </w:p>
        </w:tc>
        <w:tc>
          <w:tcPr>
            <w:tcW w:w="145" w:type="pct"/>
          </w:tcPr>
          <w:p w14:paraId="6A6F0A66" w14:textId="77777777" w:rsidR="00CE3E20" w:rsidRPr="007E7638" w:rsidRDefault="00CE3E20" w:rsidP="00CE3E2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double" w:sz="4" w:space="0" w:color="auto"/>
            </w:tcBorders>
          </w:tcPr>
          <w:p w14:paraId="40EEEA6F" w14:textId="0A522E54" w:rsidR="00CE3E20" w:rsidRPr="007E7638" w:rsidRDefault="00CE3E20" w:rsidP="00CE3E2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3E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2,417,553</w:t>
            </w:r>
          </w:p>
        </w:tc>
        <w:tc>
          <w:tcPr>
            <w:tcW w:w="128" w:type="pct"/>
          </w:tcPr>
          <w:p w14:paraId="28A47613" w14:textId="77777777" w:rsidR="00CE3E20" w:rsidRPr="007E7638" w:rsidRDefault="00CE3E20" w:rsidP="00CE3E2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</w:tcPr>
          <w:p w14:paraId="485270E6" w14:textId="44355779" w:rsidR="00CE3E20" w:rsidRPr="007E7638" w:rsidRDefault="00CE3E20" w:rsidP="00CE3E2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7E76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340</w:t>
            </w:r>
            <w:r w:rsidRPr="007E76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277</w:t>
            </w:r>
          </w:p>
        </w:tc>
      </w:tr>
    </w:tbl>
    <w:p w14:paraId="5532FA3C" w14:textId="77777777" w:rsidR="00C33077" w:rsidRPr="00F065D7" w:rsidRDefault="00C33077" w:rsidP="00F307E6">
      <w:pPr>
        <w:tabs>
          <w:tab w:val="left" w:pos="36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D0D3247" w14:textId="69170FDD" w:rsidR="00CD3CB0" w:rsidRPr="00F065D7" w:rsidRDefault="00CD3CB0" w:rsidP="00CD3CB0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  <w:r w:rsidRPr="00F065D7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รายการเคลื่อนไหวของตราสารหนี้ (ในกองทุนส่วนบุคคล) มีดังนี้</w:t>
      </w:r>
      <w:r w:rsidRPr="00F065D7">
        <w:rPr>
          <w:rFonts w:asciiTheme="majorBidi" w:hAnsiTheme="majorBidi" w:cstheme="majorBidi"/>
          <w:color w:val="000000"/>
          <w:cs/>
        </w:rPr>
        <w:t xml:space="preserve"> </w:t>
      </w:r>
    </w:p>
    <w:p w14:paraId="271663B3" w14:textId="60A4AC7C" w:rsidR="0035066C" w:rsidRPr="00F065D7" w:rsidRDefault="0035066C" w:rsidP="00CD3CB0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9264" w:type="dxa"/>
        <w:tblInd w:w="4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57"/>
        <w:gridCol w:w="998"/>
        <w:gridCol w:w="236"/>
        <w:gridCol w:w="960"/>
        <w:gridCol w:w="273"/>
        <w:gridCol w:w="1051"/>
        <w:gridCol w:w="244"/>
        <w:gridCol w:w="1196"/>
        <w:gridCol w:w="236"/>
        <w:gridCol w:w="1013"/>
      </w:tblGrid>
      <w:tr w:rsidR="0035066C" w:rsidRPr="00F065D7" w14:paraId="485B7F2E" w14:textId="77777777" w:rsidTr="00134DBA">
        <w:tc>
          <w:tcPr>
            <w:tcW w:w="3057" w:type="dxa"/>
          </w:tcPr>
          <w:p w14:paraId="681BCF99" w14:textId="77777777" w:rsidR="0035066C" w:rsidRPr="00F065D7" w:rsidRDefault="0035066C" w:rsidP="00CD3CB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7" w:type="dxa"/>
            <w:gridSpan w:val="9"/>
          </w:tcPr>
          <w:p w14:paraId="60AF83AD" w14:textId="63010A9F" w:rsidR="0035066C" w:rsidRPr="00F065D7" w:rsidRDefault="0035066C" w:rsidP="0035066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  <w:r w:rsidR="008C4BF2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 xml:space="preserve"> </w:t>
            </w:r>
            <w:r w:rsidRPr="00F065D7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/</w:t>
            </w:r>
            <w:r w:rsidR="008C4BF2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 xml:space="preserve"> </w:t>
            </w:r>
            <w:r w:rsidRPr="00F065D7">
              <w:rPr>
                <w:rFonts w:asciiTheme="majorBidi" w:hAnsiTheme="majorBidi" w:cstheme="majorBidi"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35066C" w:rsidRPr="00F065D7" w14:paraId="3D1E9746" w14:textId="77777777" w:rsidTr="00134DBA">
        <w:tc>
          <w:tcPr>
            <w:tcW w:w="3057" w:type="dxa"/>
          </w:tcPr>
          <w:p w14:paraId="792AE0CC" w14:textId="77777777" w:rsidR="0035066C" w:rsidRPr="00F065D7" w:rsidRDefault="0035066C" w:rsidP="0035066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vAlign w:val="bottom"/>
          </w:tcPr>
          <w:p w14:paraId="6C549705" w14:textId="77777777" w:rsidR="0035066C" w:rsidRPr="00F065D7" w:rsidRDefault="0035066C" w:rsidP="0035066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7CFEF12F" w14:textId="528BE296" w:rsidR="0035066C" w:rsidRPr="00F065D7" w:rsidRDefault="00FD6C5D" w:rsidP="0035066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35066C"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  <w:r w:rsidR="0035066C"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  <w:vAlign w:val="bottom"/>
          </w:tcPr>
          <w:p w14:paraId="5B779AAC" w14:textId="77777777" w:rsidR="0035066C" w:rsidRPr="00F065D7" w:rsidRDefault="0035066C" w:rsidP="0035066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0" w:type="dxa"/>
            <w:vAlign w:val="bottom"/>
          </w:tcPr>
          <w:p w14:paraId="1675A967" w14:textId="2069EEEB" w:rsidR="0035066C" w:rsidRPr="00F065D7" w:rsidRDefault="0035066C" w:rsidP="0035066C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273" w:type="dxa"/>
            <w:vAlign w:val="bottom"/>
          </w:tcPr>
          <w:p w14:paraId="3AF0A3FE" w14:textId="77777777" w:rsidR="0035066C" w:rsidRPr="00F065D7" w:rsidRDefault="0035066C" w:rsidP="0035066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3CD01D5E" w14:textId="6A967494" w:rsidR="0035066C" w:rsidRPr="00F065D7" w:rsidRDefault="0035066C" w:rsidP="0035066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  <w:r w:rsidR="00351D7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/ </w:t>
            </w: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</w:t>
            </w:r>
          </w:p>
        </w:tc>
        <w:tc>
          <w:tcPr>
            <w:tcW w:w="244" w:type="dxa"/>
            <w:vAlign w:val="bottom"/>
          </w:tcPr>
          <w:p w14:paraId="17036DAD" w14:textId="77777777" w:rsidR="0035066C" w:rsidRPr="00F065D7" w:rsidRDefault="0035066C" w:rsidP="0035066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14:paraId="7993471B" w14:textId="5560B1E7" w:rsidR="0035066C" w:rsidRPr="00F065D7" w:rsidRDefault="0035066C" w:rsidP="0035066C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รายการปรับปรุงจากมูลค่ายุติธรรมและอื่นๆ</w:t>
            </w:r>
          </w:p>
        </w:tc>
        <w:tc>
          <w:tcPr>
            <w:tcW w:w="236" w:type="dxa"/>
            <w:vAlign w:val="bottom"/>
          </w:tcPr>
          <w:p w14:paraId="221BDF08" w14:textId="77777777" w:rsidR="0035066C" w:rsidRPr="00F065D7" w:rsidRDefault="0035066C" w:rsidP="0035066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7995DB4F" w14:textId="77777777" w:rsidR="0035066C" w:rsidRPr="00F065D7" w:rsidRDefault="0035066C" w:rsidP="0035066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2247F213" w14:textId="575CE7D4" w:rsidR="0035066C" w:rsidRPr="00F065D7" w:rsidRDefault="00255FCB" w:rsidP="0035066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F065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  <w:r w:rsidR="00FD6C5D"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35066C" w:rsidRPr="00F065D7" w14:paraId="65AB44A6" w14:textId="77777777" w:rsidTr="00134DBA">
        <w:tc>
          <w:tcPr>
            <w:tcW w:w="3057" w:type="dxa"/>
          </w:tcPr>
          <w:p w14:paraId="599E2023" w14:textId="77777777" w:rsidR="0035066C" w:rsidRPr="00F065D7" w:rsidRDefault="0035066C" w:rsidP="00CD3CB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7" w:type="dxa"/>
            <w:gridSpan w:val="9"/>
          </w:tcPr>
          <w:p w14:paraId="32258D52" w14:textId="0E61962E" w:rsidR="0035066C" w:rsidRPr="00F065D7" w:rsidRDefault="0035066C" w:rsidP="0035066C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</w:tr>
      <w:tr w:rsidR="0035066C" w:rsidRPr="00F065D7" w14:paraId="68811E19" w14:textId="77777777" w:rsidTr="00134DBA">
        <w:tc>
          <w:tcPr>
            <w:tcW w:w="3057" w:type="dxa"/>
          </w:tcPr>
          <w:p w14:paraId="5E01D29E" w14:textId="532E1621" w:rsidR="0035066C" w:rsidRPr="00F065D7" w:rsidRDefault="0035066C" w:rsidP="00CD3CB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/>
                <w:sz w:val="30"/>
                <w:szCs w:val="30"/>
                <w:cs/>
              </w:rPr>
              <w:t>ตราสารหนี้ (ในกองทุนส่วนบุคคล)</w:t>
            </w:r>
          </w:p>
        </w:tc>
        <w:tc>
          <w:tcPr>
            <w:tcW w:w="998" w:type="dxa"/>
            <w:tcBorders>
              <w:bottom w:val="double" w:sz="4" w:space="0" w:color="auto"/>
            </w:tcBorders>
          </w:tcPr>
          <w:p w14:paraId="06F9DD01" w14:textId="51D16A34" w:rsidR="0035066C" w:rsidRPr="00F065D7" w:rsidRDefault="00FD6C5D" w:rsidP="00F307E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7</w:t>
            </w:r>
            <w:r w:rsidR="00F307E6" w:rsidRPr="009F323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927</w:t>
            </w:r>
          </w:p>
        </w:tc>
        <w:tc>
          <w:tcPr>
            <w:tcW w:w="236" w:type="dxa"/>
          </w:tcPr>
          <w:p w14:paraId="3AA02E87" w14:textId="77777777" w:rsidR="0035066C" w:rsidRPr="00F065D7" w:rsidRDefault="0035066C" w:rsidP="00CD3CB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0" w:type="dxa"/>
          </w:tcPr>
          <w:p w14:paraId="2E25CF9B" w14:textId="7EC877CF" w:rsidR="0035066C" w:rsidRPr="00F556C3" w:rsidRDefault="00F556C3" w:rsidP="00B6375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3" w:type="dxa"/>
          </w:tcPr>
          <w:p w14:paraId="7B9A299F" w14:textId="77777777" w:rsidR="0035066C" w:rsidRPr="000277D7" w:rsidRDefault="0035066C" w:rsidP="00CD3CB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643BC16E" w14:textId="06C04AC8" w:rsidR="0035066C" w:rsidRPr="000277D7" w:rsidRDefault="00F556C3" w:rsidP="00F556C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(3,903)</w:t>
            </w:r>
          </w:p>
        </w:tc>
        <w:tc>
          <w:tcPr>
            <w:tcW w:w="244" w:type="dxa"/>
          </w:tcPr>
          <w:p w14:paraId="63787EC9" w14:textId="77777777" w:rsidR="0035066C" w:rsidRPr="000277D7" w:rsidRDefault="0035066C" w:rsidP="00CD3CB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</w:tcPr>
          <w:p w14:paraId="20A4DF74" w14:textId="3E05A4D5" w:rsidR="0035066C" w:rsidRPr="000277D7" w:rsidRDefault="00F556C3" w:rsidP="005C6425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(21)</w:t>
            </w:r>
          </w:p>
        </w:tc>
        <w:tc>
          <w:tcPr>
            <w:tcW w:w="236" w:type="dxa"/>
          </w:tcPr>
          <w:p w14:paraId="701D3756" w14:textId="77777777" w:rsidR="0035066C" w:rsidRPr="00F065D7" w:rsidRDefault="0035066C" w:rsidP="00CD3CB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double" w:sz="4" w:space="0" w:color="auto"/>
            </w:tcBorders>
          </w:tcPr>
          <w:p w14:paraId="2BE0C20C" w14:textId="79914D60" w:rsidR="0035066C" w:rsidRPr="00F065D7" w:rsidRDefault="00F556C3" w:rsidP="00481F5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4,003</w:t>
            </w:r>
          </w:p>
        </w:tc>
      </w:tr>
    </w:tbl>
    <w:p w14:paraId="26178FC1" w14:textId="719950F6" w:rsidR="00EE3E21" w:rsidRDefault="00EE3E21" w:rsidP="00CD3CB0">
      <w:pPr>
        <w:spacing w:line="240" w:lineRule="auto"/>
        <w:rPr>
          <w:rFonts w:asciiTheme="majorBidi" w:hAnsiTheme="majorBidi" w:cstheme="majorBidi"/>
          <w:sz w:val="20"/>
          <w:szCs w:val="20"/>
          <w:cs/>
          <w:lang w:val="en-US"/>
        </w:rPr>
      </w:pPr>
    </w:p>
    <w:p w14:paraId="23D81735" w14:textId="0BEDBC26" w:rsidR="00FF5098" w:rsidRPr="00F065D7" w:rsidRDefault="00EE3E21" w:rsidP="00B6375E">
      <w:pPr>
        <w:spacing w:line="240" w:lineRule="auto"/>
        <w:rPr>
          <w:rFonts w:asciiTheme="majorBidi" w:hAnsiTheme="majorBidi" w:cstheme="majorBidi"/>
          <w:b/>
          <w:bCs/>
          <w:sz w:val="14"/>
          <w:szCs w:val="14"/>
          <w:lang w:val="en-US"/>
        </w:rPr>
      </w:pPr>
      <w:r>
        <w:rPr>
          <w:rFonts w:asciiTheme="majorBidi" w:hAnsiTheme="majorBidi" w:cstheme="majorBidi"/>
          <w:sz w:val="20"/>
          <w:szCs w:val="20"/>
          <w:cs/>
          <w:lang w:val="en-US"/>
        </w:rPr>
        <w:br w:type="page"/>
      </w:r>
    </w:p>
    <w:p w14:paraId="14EB93BE" w14:textId="77777777" w:rsidR="000A2CC0" w:rsidRPr="00F065D7" w:rsidRDefault="000A2CC0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065D7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เงินลงทุนใน</w:t>
      </w:r>
      <w:r w:rsidR="00A30680" w:rsidRPr="00F065D7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บริษัทร่วมและการร่วมค้า</w:t>
      </w:r>
    </w:p>
    <w:p w14:paraId="2C8F9227" w14:textId="77777777" w:rsidR="002C0F04" w:rsidRPr="00F065D7" w:rsidRDefault="002C0F04" w:rsidP="004D02E7">
      <w:pPr>
        <w:spacing w:line="240" w:lineRule="auto"/>
        <w:contextualSpacing/>
        <w:rPr>
          <w:rFonts w:asciiTheme="majorBidi" w:hAnsiTheme="majorBidi" w:cstheme="majorBidi"/>
          <w:sz w:val="16"/>
          <w:szCs w:val="16"/>
          <w:vertAlign w:val="superscript"/>
        </w:rPr>
      </w:pPr>
    </w:p>
    <w:tbl>
      <w:tblPr>
        <w:tblW w:w="92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03"/>
        <w:gridCol w:w="243"/>
        <w:gridCol w:w="7"/>
        <w:gridCol w:w="1080"/>
        <w:gridCol w:w="273"/>
        <w:gridCol w:w="1078"/>
        <w:gridCol w:w="236"/>
        <w:gridCol w:w="1114"/>
        <w:gridCol w:w="13"/>
        <w:gridCol w:w="258"/>
        <w:gridCol w:w="15"/>
        <w:gridCol w:w="1153"/>
        <w:gridCol w:w="7"/>
      </w:tblGrid>
      <w:tr w:rsidR="008E6872" w:rsidRPr="00F065D7" w14:paraId="27BAECF8" w14:textId="77777777" w:rsidTr="00567588">
        <w:trPr>
          <w:trHeight w:val="313"/>
          <w:tblHeader/>
        </w:trPr>
        <w:tc>
          <w:tcPr>
            <w:tcW w:w="2049" w:type="pct"/>
          </w:tcPr>
          <w:p w14:paraId="1AE6A981" w14:textId="77777777" w:rsidR="008E6872" w:rsidRPr="00F065D7" w:rsidRDefault="008E6872" w:rsidP="000C4934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" w:type="pct"/>
          </w:tcPr>
          <w:p w14:paraId="1E016A58" w14:textId="77777777" w:rsidR="008E6872" w:rsidRPr="00F065D7" w:rsidRDefault="008E6872" w:rsidP="000C493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4" w:type="pct"/>
            <w:gridSpan w:val="4"/>
          </w:tcPr>
          <w:p w14:paraId="37597974" w14:textId="77777777" w:rsidR="008E6872" w:rsidRPr="00F065D7" w:rsidRDefault="008E6872" w:rsidP="000C493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</w:tcPr>
          <w:p w14:paraId="7E95158D" w14:textId="77777777" w:rsidR="008E6872" w:rsidRPr="00F065D7" w:rsidRDefault="008E6872" w:rsidP="000C493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9" w:type="pct"/>
            <w:gridSpan w:val="6"/>
          </w:tcPr>
          <w:p w14:paraId="3868CE31" w14:textId="77777777" w:rsidR="008E6872" w:rsidRPr="00F065D7" w:rsidRDefault="008E6872" w:rsidP="000C493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B3763" w:rsidRPr="00F065D7" w14:paraId="76046F33" w14:textId="77777777" w:rsidTr="00682AF7">
        <w:trPr>
          <w:trHeight w:val="275"/>
          <w:tblHeader/>
        </w:trPr>
        <w:tc>
          <w:tcPr>
            <w:tcW w:w="2049" w:type="pct"/>
          </w:tcPr>
          <w:p w14:paraId="49219E4A" w14:textId="5F2A9C98" w:rsidR="001B3763" w:rsidRPr="00F065D7" w:rsidRDefault="001B3763" w:rsidP="00FD6C5D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C769E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F065D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="00FD6C5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C769EB" w:rsidRPr="00C819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="00C769EB" w:rsidRPr="00F065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C769EB" w:rsidRPr="00F065D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31" w:type="pct"/>
            <w:vAlign w:val="bottom"/>
          </w:tcPr>
          <w:p w14:paraId="29C25F91" w14:textId="77777777" w:rsidR="001B3763" w:rsidRPr="00F065D7" w:rsidRDefault="001B3763" w:rsidP="001B376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6" w:type="pct"/>
            <w:gridSpan w:val="2"/>
            <w:vAlign w:val="bottom"/>
          </w:tcPr>
          <w:p w14:paraId="20D8F99F" w14:textId="51733A3F" w:rsidR="001B3763" w:rsidRPr="00F065D7" w:rsidRDefault="00FD6C5D" w:rsidP="001B376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7" w:type="pct"/>
            <w:vAlign w:val="bottom"/>
          </w:tcPr>
          <w:p w14:paraId="3EED083A" w14:textId="77777777" w:rsidR="001B3763" w:rsidRPr="00F065D7" w:rsidRDefault="001B3763" w:rsidP="001B376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26616D24" w14:textId="0D0F372B" w:rsidR="001B3763" w:rsidRPr="00F065D7" w:rsidRDefault="00FD6C5D" w:rsidP="001B376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27" w:type="pct"/>
            <w:vAlign w:val="bottom"/>
          </w:tcPr>
          <w:p w14:paraId="02A4D047" w14:textId="77777777" w:rsidR="001B3763" w:rsidRPr="00F065D7" w:rsidRDefault="001B3763" w:rsidP="001B376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gridSpan w:val="2"/>
            <w:vAlign w:val="bottom"/>
          </w:tcPr>
          <w:p w14:paraId="07D6F13D" w14:textId="4DB714C3" w:rsidR="001B3763" w:rsidRPr="00F065D7" w:rsidRDefault="00FD6C5D" w:rsidP="001B376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7" w:type="pct"/>
            <w:gridSpan w:val="2"/>
            <w:vAlign w:val="bottom"/>
          </w:tcPr>
          <w:p w14:paraId="5BF1628A" w14:textId="77777777" w:rsidR="001B3763" w:rsidRPr="00F065D7" w:rsidRDefault="001B3763" w:rsidP="001B376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gridSpan w:val="2"/>
            <w:vAlign w:val="bottom"/>
          </w:tcPr>
          <w:p w14:paraId="565E2D80" w14:textId="5472ADCD" w:rsidR="001B3763" w:rsidRPr="00F065D7" w:rsidRDefault="00FD6C5D" w:rsidP="001B376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1B3763" w:rsidRPr="00F065D7" w14:paraId="73F3D4E1" w14:textId="77777777" w:rsidTr="00567588">
        <w:trPr>
          <w:trHeight w:val="313"/>
          <w:tblHeader/>
        </w:trPr>
        <w:tc>
          <w:tcPr>
            <w:tcW w:w="2049" w:type="pct"/>
          </w:tcPr>
          <w:p w14:paraId="232AE05B" w14:textId="77777777" w:rsidR="001B3763" w:rsidRPr="00F065D7" w:rsidRDefault="001B3763" w:rsidP="001B3763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3EEDBB08" w14:textId="77777777" w:rsidR="001B3763" w:rsidRPr="00F065D7" w:rsidRDefault="001B3763" w:rsidP="001B376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0" w:type="pct"/>
            <w:gridSpan w:val="11"/>
          </w:tcPr>
          <w:p w14:paraId="412CEFAF" w14:textId="77777777" w:rsidR="001B3763" w:rsidRPr="00F065D7" w:rsidRDefault="001B3763" w:rsidP="001B376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B3763" w:rsidRPr="00F065D7" w14:paraId="7A73BBCC" w14:textId="77777777" w:rsidTr="005538F7">
        <w:trPr>
          <w:trHeight w:val="313"/>
        </w:trPr>
        <w:tc>
          <w:tcPr>
            <w:tcW w:w="2049" w:type="pct"/>
          </w:tcPr>
          <w:p w14:paraId="6C3AA071" w14:textId="77777777" w:rsidR="001B3763" w:rsidRPr="00F065D7" w:rsidRDefault="001B3763" w:rsidP="001B376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65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1" w:type="pct"/>
          </w:tcPr>
          <w:p w14:paraId="2029EDB0" w14:textId="77777777" w:rsidR="001B3763" w:rsidRPr="00F065D7" w:rsidRDefault="001B3763" w:rsidP="001B3763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03903C4D" w14:textId="77777777" w:rsidR="001B3763" w:rsidRPr="00F065D7" w:rsidRDefault="001B3763" w:rsidP="001B3763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F6614C3" w14:textId="77777777" w:rsidR="001B3763" w:rsidRPr="00F065D7" w:rsidRDefault="001B3763" w:rsidP="001B376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1A375EEC" w14:textId="77777777" w:rsidR="001B3763" w:rsidRPr="00F065D7" w:rsidRDefault="001B3763" w:rsidP="001B3763">
            <w:pPr>
              <w:pStyle w:val="BodyText"/>
              <w:tabs>
                <w:tab w:val="decimal" w:pos="821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594154A8" w14:textId="77777777" w:rsidR="001B3763" w:rsidRPr="00F065D7" w:rsidRDefault="001B3763" w:rsidP="001B376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  <w:gridSpan w:val="2"/>
          </w:tcPr>
          <w:p w14:paraId="3A599177" w14:textId="77777777" w:rsidR="001B3763" w:rsidRPr="00F065D7" w:rsidRDefault="001B3763" w:rsidP="001B3763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14:paraId="192E534E" w14:textId="77777777" w:rsidR="001B3763" w:rsidRPr="00F065D7" w:rsidRDefault="001B3763" w:rsidP="001B376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5" w:type="pct"/>
            <w:gridSpan w:val="2"/>
          </w:tcPr>
          <w:p w14:paraId="213E9F58" w14:textId="77777777" w:rsidR="001B3763" w:rsidRPr="00F065D7" w:rsidRDefault="001B3763" w:rsidP="001B3763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6CDA" w:rsidRPr="00F065D7" w14:paraId="47D495EC" w14:textId="77777777" w:rsidTr="005538F7">
        <w:trPr>
          <w:trHeight w:val="300"/>
        </w:trPr>
        <w:tc>
          <w:tcPr>
            <w:tcW w:w="2049" w:type="pct"/>
          </w:tcPr>
          <w:p w14:paraId="44F8703A" w14:textId="5FDBE844" w:rsidR="00D56CDA" w:rsidRPr="005E6BEF" w:rsidRDefault="00D56CDA" w:rsidP="00D56CDA">
            <w:pPr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FD6C5D" w:rsidRPr="00FD6C5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F065D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065D7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31" w:type="pct"/>
          </w:tcPr>
          <w:p w14:paraId="09F6494D" w14:textId="77777777" w:rsidR="00D56CDA" w:rsidRPr="00F065D7" w:rsidRDefault="00D56CDA" w:rsidP="00D56CDA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6" w:type="pct"/>
            <w:gridSpan w:val="2"/>
          </w:tcPr>
          <w:p w14:paraId="4866B57C" w14:textId="61C9F497" w:rsidR="00D56CDA" w:rsidRPr="00F065D7" w:rsidRDefault="00FD6C5D" w:rsidP="00D56CDA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389</w:t>
            </w:r>
            <w:r w:rsidR="00D56CDA" w:rsidRPr="00F4245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099</w:t>
            </w:r>
          </w:p>
        </w:tc>
        <w:tc>
          <w:tcPr>
            <w:tcW w:w="147" w:type="pct"/>
          </w:tcPr>
          <w:p w14:paraId="274D3DD3" w14:textId="77777777" w:rsidR="00D56CDA" w:rsidRPr="00F065D7" w:rsidRDefault="00D56CDA" w:rsidP="00D56CDA">
            <w:pPr>
              <w:pStyle w:val="BodyText"/>
              <w:tabs>
                <w:tab w:val="decimal" w:pos="821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1" w:type="pct"/>
          </w:tcPr>
          <w:p w14:paraId="59499115" w14:textId="1753FB09" w:rsidR="00D56CDA" w:rsidRPr="00F065D7" w:rsidRDefault="00FD6C5D" w:rsidP="00D56CDA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319</w:t>
            </w:r>
            <w:r w:rsidR="00D56CDA" w:rsidRPr="00AE681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059</w:t>
            </w:r>
          </w:p>
        </w:tc>
        <w:tc>
          <w:tcPr>
            <w:tcW w:w="127" w:type="pct"/>
          </w:tcPr>
          <w:p w14:paraId="764FACC4" w14:textId="77777777" w:rsidR="00D56CDA" w:rsidRPr="00A26FDB" w:rsidRDefault="00D56CDA" w:rsidP="00D56CDA">
            <w:pPr>
              <w:pStyle w:val="BodyText"/>
              <w:tabs>
                <w:tab w:val="decimal" w:pos="610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gridSpan w:val="2"/>
          </w:tcPr>
          <w:p w14:paraId="69A3C8BF" w14:textId="6362D669" w:rsidR="00D56CDA" w:rsidRPr="00A26FDB" w:rsidRDefault="00D56CDA" w:rsidP="007868ED">
            <w:pPr>
              <w:pStyle w:val="BodyText"/>
              <w:tabs>
                <w:tab w:val="decimal" w:pos="55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868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7" w:type="pct"/>
            <w:gridSpan w:val="2"/>
          </w:tcPr>
          <w:p w14:paraId="4B5936CE" w14:textId="77777777" w:rsidR="00D56CDA" w:rsidRPr="00F065D7" w:rsidRDefault="00D56CDA" w:rsidP="00D56C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5" w:type="pct"/>
            <w:gridSpan w:val="2"/>
          </w:tcPr>
          <w:p w14:paraId="38985A7F" w14:textId="77777777" w:rsidR="00D56CDA" w:rsidRPr="00F065D7" w:rsidRDefault="00D56CDA" w:rsidP="00D56CDA">
            <w:pPr>
              <w:pStyle w:val="BodyText"/>
              <w:tabs>
                <w:tab w:val="decimal" w:pos="610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DB1658" w:rsidRPr="00F065D7" w14:paraId="2AAEE07E" w14:textId="77777777" w:rsidTr="005538F7">
        <w:trPr>
          <w:trHeight w:val="300"/>
        </w:trPr>
        <w:tc>
          <w:tcPr>
            <w:tcW w:w="2049" w:type="pct"/>
          </w:tcPr>
          <w:p w14:paraId="41886C21" w14:textId="77777777" w:rsidR="00DB1658" w:rsidRPr="00F065D7" w:rsidRDefault="00DB1658" w:rsidP="00DB165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31" w:type="pct"/>
          </w:tcPr>
          <w:p w14:paraId="29A90F52" w14:textId="77777777" w:rsidR="00DB1658" w:rsidRPr="00F065D7" w:rsidRDefault="00DB1658" w:rsidP="00DB1658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6" w:type="pct"/>
            <w:gridSpan w:val="2"/>
          </w:tcPr>
          <w:p w14:paraId="55BD94C1" w14:textId="26E9ED49" w:rsidR="00DB1658" w:rsidRPr="00F065D7" w:rsidRDefault="00CE3E20" w:rsidP="00DB1658">
            <w:pPr>
              <w:pStyle w:val="BodyText"/>
              <w:tabs>
                <w:tab w:val="decimal" w:pos="55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14:paraId="65009364" w14:textId="77777777" w:rsidR="00DB1658" w:rsidRPr="00F065D7" w:rsidRDefault="00DB1658" w:rsidP="00DB1658">
            <w:pPr>
              <w:pStyle w:val="BodyText"/>
              <w:tabs>
                <w:tab w:val="decimal" w:pos="821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1" w:type="pct"/>
          </w:tcPr>
          <w:p w14:paraId="62235704" w14:textId="6B46635B" w:rsidR="00DB1658" w:rsidRPr="00F065D7" w:rsidRDefault="00DB1658" w:rsidP="00DB1658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78</w:t>
            </w:r>
            <w:r w:rsidRPr="00F0662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264</w:t>
            </w:r>
          </w:p>
        </w:tc>
        <w:tc>
          <w:tcPr>
            <w:tcW w:w="127" w:type="pct"/>
          </w:tcPr>
          <w:p w14:paraId="00CE1FAE" w14:textId="77777777" w:rsidR="00DB1658" w:rsidRPr="00F065D7" w:rsidRDefault="00DB1658" w:rsidP="00DB165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  <w:gridSpan w:val="2"/>
          </w:tcPr>
          <w:p w14:paraId="7EA206E9" w14:textId="4B550240" w:rsidR="00DB1658" w:rsidRPr="00F065D7" w:rsidRDefault="00DB1658" w:rsidP="00DB1658">
            <w:pPr>
              <w:pStyle w:val="BodyText"/>
              <w:tabs>
                <w:tab w:val="decimal" w:pos="55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gridSpan w:val="2"/>
          </w:tcPr>
          <w:p w14:paraId="28F01B66" w14:textId="77777777" w:rsidR="00DB1658" w:rsidRPr="00F065D7" w:rsidRDefault="00DB1658" w:rsidP="00DB165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5" w:type="pct"/>
            <w:gridSpan w:val="2"/>
          </w:tcPr>
          <w:p w14:paraId="1E57D5B9" w14:textId="0130E7A0" w:rsidR="00DB1658" w:rsidRPr="00F065D7" w:rsidRDefault="00DB1658" w:rsidP="00DB1658">
            <w:pPr>
              <w:pStyle w:val="BodyText"/>
              <w:tabs>
                <w:tab w:val="decimal" w:pos="610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B1658" w:rsidRPr="00F065D7" w14:paraId="3124253A" w14:textId="77777777" w:rsidTr="005C6425">
        <w:trPr>
          <w:trHeight w:val="427"/>
        </w:trPr>
        <w:tc>
          <w:tcPr>
            <w:tcW w:w="2049" w:type="pct"/>
          </w:tcPr>
          <w:p w14:paraId="11E703CA" w14:textId="6393BE4B" w:rsidR="00DB1658" w:rsidRPr="00FD6C5D" w:rsidRDefault="00DB1658" w:rsidP="00DB1658">
            <w:pPr>
              <w:pStyle w:val="BodyText"/>
              <w:spacing w:after="0" w:line="240" w:lineRule="atLeast"/>
              <w:ind w:left="151" w:right="21" w:hanging="142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 w:rsidRPr="00E536FF">
              <w:rPr>
                <w:rFonts w:ascii="Angsana New" w:hAnsi="Angsana New" w:hint="cs"/>
                <w:sz w:val="30"/>
                <w:szCs w:val="30"/>
                <w:cs/>
              </w:rPr>
              <w:t>ขาดทุนสุทธิ</w:t>
            </w:r>
            <w:r w:rsidRPr="00E536FF">
              <w:rPr>
                <w:rFonts w:ascii="Angsana New" w:hAnsi="Angsana New"/>
                <w:sz w:val="30"/>
                <w:szCs w:val="30"/>
                <w:cs/>
              </w:rPr>
              <w:t>จาก</w:t>
            </w:r>
            <w:r w:rsidRPr="00F065D7">
              <w:rPr>
                <w:rFonts w:ascii="Angsana New" w:hAnsi="Angsana New"/>
                <w:sz w:val="30"/>
                <w:szCs w:val="30"/>
                <w:cs/>
              </w:rPr>
              <w:t>เงินลงทุนใน</w:t>
            </w:r>
            <w:r w:rsidRPr="00F065D7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F065D7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1" w:type="pct"/>
          </w:tcPr>
          <w:p w14:paraId="668910D5" w14:textId="77777777" w:rsidR="00DB1658" w:rsidRPr="00F065D7" w:rsidRDefault="00DB1658" w:rsidP="00DB1658">
            <w:pPr>
              <w:pStyle w:val="BodyText"/>
              <w:tabs>
                <w:tab w:val="decimal" w:pos="1089"/>
              </w:tabs>
              <w:spacing w:after="0" w:line="240" w:lineRule="atLeas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vAlign w:val="bottom"/>
          </w:tcPr>
          <w:p w14:paraId="33579AEA" w14:textId="4FC17C28" w:rsidR="00DB1658" w:rsidRPr="00F065D7" w:rsidRDefault="00CE3E20" w:rsidP="00DB1658">
            <w:pPr>
              <w:pStyle w:val="BodyText"/>
              <w:tabs>
                <w:tab w:val="decimal" w:pos="1089"/>
              </w:tabs>
              <w:spacing w:after="0" w:line="240" w:lineRule="atLeast"/>
              <w:ind w:left="-108" w:right="-6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(7,501)</w:t>
            </w:r>
          </w:p>
        </w:tc>
        <w:tc>
          <w:tcPr>
            <w:tcW w:w="147" w:type="pct"/>
            <w:vAlign w:val="bottom"/>
          </w:tcPr>
          <w:p w14:paraId="42DECD30" w14:textId="77777777" w:rsidR="00DB1658" w:rsidRPr="00F065D7" w:rsidRDefault="00DB1658" w:rsidP="00DB1658">
            <w:pPr>
              <w:pStyle w:val="BodyText"/>
              <w:tabs>
                <w:tab w:val="decimal" w:pos="892"/>
              </w:tabs>
              <w:spacing w:after="0" w:line="240" w:lineRule="atLeast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78727D88" w14:textId="065E7B05" w:rsidR="00DB1658" w:rsidRPr="00F065D7" w:rsidRDefault="00DB1658" w:rsidP="00CD692A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D692A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Pr="00CD692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198</w:t>
            </w:r>
            <w:r w:rsidRPr="00CD692A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27" w:type="pct"/>
          </w:tcPr>
          <w:p w14:paraId="5B46B51A" w14:textId="77777777" w:rsidR="00DB1658" w:rsidRPr="00F065D7" w:rsidRDefault="00DB1658" w:rsidP="00DB1658">
            <w:pPr>
              <w:pStyle w:val="BodyText"/>
              <w:tabs>
                <w:tab w:val="decimal" w:pos="1244"/>
              </w:tabs>
              <w:spacing w:after="0" w:line="240" w:lineRule="atLeast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  <w:gridSpan w:val="2"/>
            <w:vAlign w:val="bottom"/>
          </w:tcPr>
          <w:p w14:paraId="597216BD" w14:textId="2C9D89E2" w:rsidR="00DB1658" w:rsidRPr="00F065D7" w:rsidRDefault="00DB1658" w:rsidP="00DB1658">
            <w:pPr>
              <w:pStyle w:val="BodyText"/>
              <w:tabs>
                <w:tab w:val="decimal" w:pos="555"/>
              </w:tabs>
              <w:spacing w:after="0" w:line="240" w:lineRule="atLeast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gridSpan w:val="2"/>
            <w:vAlign w:val="bottom"/>
          </w:tcPr>
          <w:p w14:paraId="08DF2675" w14:textId="77777777" w:rsidR="00DB1658" w:rsidRPr="00F065D7" w:rsidRDefault="00DB1658" w:rsidP="00DB1658">
            <w:pPr>
              <w:spacing w:line="240" w:lineRule="atLeast"/>
              <w:rPr>
                <w:sz w:val="30"/>
                <w:szCs w:val="30"/>
              </w:rPr>
            </w:pPr>
          </w:p>
        </w:tc>
        <w:tc>
          <w:tcPr>
            <w:tcW w:w="625" w:type="pct"/>
            <w:gridSpan w:val="2"/>
            <w:vAlign w:val="bottom"/>
          </w:tcPr>
          <w:p w14:paraId="02131548" w14:textId="13098513" w:rsidR="00DB1658" w:rsidRPr="00F065D7" w:rsidRDefault="00DB1658" w:rsidP="00DB1658">
            <w:pPr>
              <w:pStyle w:val="BodyText"/>
              <w:tabs>
                <w:tab w:val="decimal" w:pos="610"/>
              </w:tabs>
              <w:spacing w:after="0" w:line="240" w:lineRule="atLeast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B1658" w:rsidRPr="00F065D7" w14:paraId="70325A5D" w14:textId="77777777" w:rsidTr="00DE28F9">
        <w:trPr>
          <w:trHeight w:val="392"/>
        </w:trPr>
        <w:tc>
          <w:tcPr>
            <w:tcW w:w="2049" w:type="pct"/>
          </w:tcPr>
          <w:p w14:paraId="52B4F325" w14:textId="3508F291" w:rsidR="00DB1658" w:rsidRPr="00366EF0" w:rsidRDefault="00DE28F9" w:rsidP="00DB1658">
            <w:pPr>
              <w:pStyle w:val="BodyText"/>
              <w:spacing w:after="0" w:line="240" w:lineRule="atLeast"/>
              <w:ind w:left="151" w:right="21" w:hanging="14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ส่วนแบ่งกำไรขาดทุนเบ็ดเสร็จอื่นจาก</w:t>
            </w:r>
            <w:r w:rsidR="004B39F7">
              <w:rPr>
                <w:rFonts w:ascii="Angsana New" w:hAnsi="Angsana New"/>
                <w:sz w:val="30"/>
                <w:szCs w:val="30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31" w:type="pct"/>
          </w:tcPr>
          <w:p w14:paraId="02E0B174" w14:textId="77777777" w:rsidR="00DB1658" w:rsidRPr="00F065D7" w:rsidRDefault="00DB1658" w:rsidP="00DB1658">
            <w:pPr>
              <w:pStyle w:val="BodyText"/>
              <w:spacing w:after="0"/>
              <w:ind w:left="-108" w:right="-8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6" w:type="pct"/>
            <w:gridSpan w:val="2"/>
            <w:vAlign w:val="bottom"/>
          </w:tcPr>
          <w:p w14:paraId="01046EE9" w14:textId="4CC4F66D" w:rsidR="00DB1658" w:rsidRPr="0050799D" w:rsidRDefault="00CE3E20" w:rsidP="005A15BC">
            <w:pPr>
              <w:pStyle w:val="BodyText"/>
              <w:tabs>
                <w:tab w:val="decimal" w:pos="1089"/>
              </w:tabs>
              <w:spacing w:after="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2,526</w:t>
            </w:r>
          </w:p>
        </w:tc>
        <w:tc>
          <w:tcPr>
            <w:tcW w:w="147" w:type="pct"/>
          </w:tcPr>
          <w:p w14:paraId="221F83DE" w14:textId="77777777" w:rsidR="00DB1658" w:rsidRPr="00F065D7" w:rsidRDefault="00DB1658" w:rsidP="00DB165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2E128DFF" w14:textId="71A22416" w:rsidR="00DB1658" w:rsidRPr="00F065D7" w:rsidRDefault="00DB1658" w:rsidP="00DE28F9">
            <w:pPr>
              <w:pStyle w:val="BodyText"/>
              <w:tabs>
                <w:tab w:val="decimal" w:pos="1089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6627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F0662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119</w:t>
            </w:r>
            <w:r w:rsidRPr="00F06627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27" w:type="pct"/>
          </w:tcPr>
          <w:p w14:paraId="18DE38BB" w14:textId="77777777" w:rsidR="00DB1658" w:rsidRPr="00F065D7" w:rsidRDefault="00DB1658" w:rsidP="00DB1658">
            <w:pPr>
              <w:pStyle w:val="BodyText"/>
              <w:tabs>
                <w:tab w:val="decimal" w:pos="1089"/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  <w:gridSpan w:val="2"/>
            <w:vAlign w:val="bottom"/>
          </w:tcPr>
          <w:p w14:paraId="20332BE6" w14:textId="4EE1EBBB" w:rsidR="00DB1658" w:rsidRPr="00F065D7" w:rsidRDefault="00DB1658" w:rsidP="00DE28F9">
            <w:pPr>
              <w:pStyle w:val="BodyText"/>
              <w:tabs>
                <w:tab w:val="decimal" w:pos="555"/>
              </w:tabs>
              <w:spacing w:after="0" w:line="240" w:lineRule="atLeast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gridSpan w:val="2"/>
          </w:tcPr>
          <w:p w14:paraId="6627DD19" w14:textId="77777777" w:rsidR="00DB1658" w:rsidRPr="00F065D7" w:rsidRDefault="00DB1658" w:rsidP="00DB165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5" w:type="pct"/>
            <w:gridSpan w:val="2"/>
            <w:vAlign w:val="bottom"/>
          </w:tcPr>
          <w:p w14:paraId="2259F5AB" w14:textId="0C542EB7" w:rsidR="00DB1658" w:rsidRPr="00F065D7" w:rsidRDefault="00DB1658" w:rsidP="00DE28F9">
            <w:pPr>
              <w:pStyle w:val="BodyText"/>
              <w:tabs>
                <w:tab w:val="decimal" w:pos="610"/>
              </w:tabs>
              <w:spacing w:after="0" w:line="240" w:lineRule="atLeast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B1658" w:rsidRPr="00F065D7" w14:paraId="00C8B7A6" w14:textId="77777777" w:rsidTr="00C53619">
        <w:trPr>
          <w:trHeight w:val="313"/>
        </w:trPr>
        <w:tc>
          <w:tcPr>
            <w:tcW w:w="2049" w:type="pct"/>
          </w:tcPr>
          <w:p w14:paraId="56C1994B" w14:textId="396C03A3" w:rsidR="00DB1658" w:rsidRPr="00F065D7" w:rsidRDefault="00DB1658" w:rsidP="00DB1658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81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Pr="00F065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F065D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31" w:type="pct"/>
          </w:tcPr>
          <w:p w14:paraId="5C22C7A8" w14:textId="77777777" w:rsidR="00DB1658" w:rsidRPr="00F065D7" w:rsidRDefault="00DB1658" w:rsidP="00DB1658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526A13" w14:textId="121ABDA4" w:rsidR="00DB1658" w:rsidRPr="0050799D" w:rsidRDefault="00CE3E20" w:rsidP="00DB1658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E3E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384,124</w:t>
            </w:r>
          </w:p>
        </w:tc>
        <w:tc>
          <w:tcPr>
            <w:tcW w:w="147" w:type="pct"/>
          </w:tcPr>
          <w:p w14:paraId="1DBC1FEA" w14:textId="77777777" w:rsidR="00DB1658" w:rsidRPr="00F065D7" w:rsidRDefault="00DB1658" w:rsidP="00DB165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</w:tcPr>
          <w:p w14:paraId="552112A6" w14:textId="744F65D0" w:rsidR="00DB1658" w:rsidRPr="00F065D7" w:rsidRDefault="00DB1658" w:rsidP="00DB1658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81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389</w:t>
            </w:r>
            <w:r w:rsidRPr="00F066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006</w:t>
            </w:r>
          </w:p>
        </w:tc>
        <w:tc>
          <w:tcPr>
            <w:tcW w:w="127" w:type="pct"/>
          </w:tcPr>
          <w:p w14:paraId="70D53E72" w14:textId="77777777" w:rsidR="00DB1658" w:rsidRPr="00F065D7" w:rsidRDefault="00DB1658" w:rsidP="00DB165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C99AF1" w14:textId="7554704D" w:rsidR="00DB1658" w:rsidRPr="00F06627" w:rsidRDefault="00DB1658" w:rsidP="00DB1658">
            <w:pPr>
              <w:pStyle w:val="BodyText"/>
              <w:tabs>
                <w:tab w:val="decimal" w:pos="555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gridSpan w:val="2"/>
          </w:tcPr>
          <w:p w14:paraId="3449EF63" w14:textId="77777777" w:rsidR="00DB1658" w:rsidRPr="00F065D7" w:rsidRDefault="00DB1658" w:rsidP="00DB165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7168A8" w14:textId="04C317FB" w:rsidR="00DB1658" w:rsidRPr="00F065D7" w:rsidRDefault="00DB1658" w:rsidP="00DB1658">
            <w:pPr>
              <w:pStyle w:val="BodyText"/>
              <w:tabs>
                <w:tab w:val="decimal" w:pos="59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DB1658" w:rsidRPr="00F065D7" w14:paraId="14F3D905" w14:textId="77777777" w:rsidTr="00C53619">
        <w:trPr>
          <w:trHeight w:val="288"/>
        </w:trPr>
        <w:tc>
          <w:tcPr>
            <w:tcW w:w="2049" w:type="pct"/>
          </w:tcPr>
          <w:p w14:paraId="2F39FAC7" w14:textId="77777777" w:rsidR="00DB1658" w:rsidRPr="00F065D7" w:rsidRDefault="00DB1658" w:rsidP="00DB1658">
            <w:pPr>
              <w:spacing w:line="340" w:lineRule="exact"/>
              <w:ind w:left="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1" w:type="pct"/>
          </w:tcPr>
          <w:p w14:paraId="5E5662DC" w14:textId="77777777" w:rsidR="00DB1658" w:rsidRPr="00F065D7" w:rsidRDefault="00DB1658" w:rsidP="00DB1658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top w:val="single" w:sz="4" w:space="0" w:color="auto"/>
            </w:tcBorders>
          </w:tcPr>
          <w:p w14:paraId="331B6A9A" w14:textId="77777777" w:rsidR="00DB1658" w:rsidRPr="00F065D7" w:rsidRDefault="00DB1658" w:rsidP="00DB1658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DD55B7B" w14:textId="77777777" w:rsidR="00DB1658" w:rsidRPr="00F065D7" w:rsidRDefault="00DB1658" w:rsidP="00DB165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14:paraId="3D2346BD" w14:textId="77777777" w:rsidR="00DB1658" w:rsidRPr="00F065D7" w:rsidRDefault="00DB1658" w:rsidP="00DB1658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0D5D9E53" w14:textId="77777777" w:rsidR="00DB1658" w:rsidRPr="00F065D7" w:rsidRDefault="00DB1658" w:rsidP="00DB165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  <w:gridSpan w:val="2"/>
            <w:tcBorders>
              <w:top w:val="single" w:sz="4" w:space="0" w:color="auto"/>
            </w:tcBorders>
          </w:tcPr>
          <w:p w14:paraId="5B8F8B93" w14:textId="77777777" w:rsidR="00DB1658" w:rsidRPr="00F065D7" w:rsidRDefault="00DB1658" w:rsidP="00DB165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14:paraId="2CEA73CD" w14:textId="77777777" w:rsidR="00DB1658" w:rsidRPr="00F065D7" w:rsidRDefault="00DB1658" w:rsidP="00DB165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5" w:type="pct"/>
            <w:gridSpan w:val="2"/>
            <w:tcBorders>
              <w:top w:val="single" w:sz="4" w:space="0" w:color="auto"/>
            </w:tcBorders>
          </w:tcPr>
          <w:p w14:paraId="39693A71" w14:textId="77777777" w:rsidR="00DB1658" w:rsidRPr="00F065D7" w:rsidRDefault="00DB1658" w:rsidP="00DB165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B1658" w:rsidRPr="00F065D7" w14:paraId="0CD08CF2" w14:textId="77777777" w:rsidTr="00567588">
        <w:trPr>
          <w:gridAfter w:val="1"/>
          <w:wAfter w:w="4" w:type="pct"/>
          <w:trHeight w:val="418"/>
        </w:trPr>
        <w:tc>
          <w:tcPr>
            <w:tcW w:w="2049" w:type="pct"/>
          </w:tcPr>
          <w:p w14:paraId="69D951BB" w14:textId="77777777" w:rsidR="00DB1658" w:rsidRPr="00F065D7" w:rsidRDefault="00DB1658" w:rsidP="00DB1658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35" w:type="pct"/>
            <w:gridSpan w:val="2"/>
          </w:tcPr>
          <w:p w14:paraId="5121669F" w14:textId="77777777" w:rsidR="00DB1658" w:rsidRPr="00F065D7" w:rsidRDefault="00DB1658" w:rsidP="00DB1658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096ACCFD" w14:textId="77777777" w:rsidR="00DB1658" w:rsidRPr="00F065D7" w:rsidRDefault="00DB1658" w:rsidP="00DB1658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146B69D" w14:textId="77777777" w:rsidR="00DB1658" w:rsidRPr="00F065D7" w:rsidRDefault="00DB1658" w:rsidP="00DB165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70D8816B" w14:textId="77777777" w:rsidR="00DB1658" w:rsidRPr="00F065D7" w:rsidRDefault="00DB1658" w:rsidP="00DB1658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3CE9E4A6" w14:textId="77777777" w:rsidR="00DB1658" w:rsidRPr="00F065D7" w:rsidRDefault="00DB1658" w:rsidP="00DB165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</w:tcPr>
          <w:p w14:paraId="73F59B07" w14:textId="77777777" w:rsidR="00DB1658" w:rsidRPr="00F065D7" w:rsidRDefault="00DB1658" w:rsidP="00DB165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14:paraId="30495CDF" w14:textId="77777777" w:rsidR="00DB1658" w:rsidRPr="00F065D7" w:rsidRDefault="00DB1658" w:rsidP="00DB165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gridSpan w:val="2"/>
          </w:tcPr>
          <w:p w14:paraId="097C9E46" w14:textId="77777777" w:rsidR="00DB1658" w:rsidRPr="00F065D7" w:rsidRDefault="00DB1658" w:rsidP="00DB165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B1658" w:rsidRPr="00F065D7" w14:paraId="31822A2D" w14:textId="77777777" w:rsidTr="00567588">
        <w:trPr>
          <w:gridAfter w:val="1"/>
          <w:wAfter w:w="4" w:type="pct"/>
          <w:trHeight w:val="401"/>
        </w:trPr>
        <w:tc>
          <w:tcPr>
            <w:tcW w:w="2049" w:type="pct"/>
          </w:tcPr>
          <w:p w14:paraId="37BBC527" w14:textId="405FA8EA" w:rsidR="00DB1658" w:rsidRPr="00F065D7" w:rsidRDefault="00DB1658" w:rsidP="00DB1658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F065D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065D7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35" w:type="pct"/>
            <w:gridSpan w:val="2"/>
          </w:tcPr>
          <w:p w14:paraId="39874D93" w14:textId="77777777" w:rsidR="00DB1658" w:rsidRPr="00F065D7" w:rsidRDefault="00DB1658" w:rsidP="00DB1658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</w:tcPr>
          <w:p w14:paraId="16B7C32B" w14:textId="22B38C17" w:rsidR="00DB1658" w:rsidRPr="00F065D7" w:rsidRDefault="00DB1658" w:rsidP="00DB1658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B631D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052</w:t>
            </w:r>
            <w:r w:rsidRPr="00B631D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161</w:t>
            </w:r>
          </w:p>
        </w:tc>
        <w:tc>
          <w:tcPr>
            <w:tcW w:w="147" w:type="pct"/>
          </w:tcPr>
          <w:p w14:paraId="22C6F608" w14:textId="77777777" w:rsidR="00DB1658" w:rsidRPr="00F065D7" w:rsidRDefault="00DB1658" w:rsidP="00DB165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1" w:type="pct"/>
          </w:tcPr>
          <w:p w14:paraId="45D9473B" w14:textId="2B995974" w:rsidR="00DB1658" w:rsidRPr="00F065D7" w:rsidRDefault="00DB1658" w:rsidP="00DB1658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799</w:t>
            </w:r>
            <w:r w:rsidRPr="00AE681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751</w:t>
            </w:r>
          </w:p>
        </w:tc>
        <w:tc>
          <w:tcPr>
            <w:tcW w:w="127" w:type="pct"/>
          </w:tcPr>
          <w:p w14:paraId="3B8E705C" w14:textId="77777777" w:rsidR="00DB1658" w:rsidRPr="00F065D7" w:rsidRDefault="00DB1658" w:rsidP="00DB165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</w:tcPr>
          <w:p w14:paraId="62794FAA" w14:textId="4A6AC619" w:rsidR="00DB1658" w:rsidRPr="00B631DE" w:rsidRDefault="00DB1658" w:rsidP="00DB165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108</w:t>
            </w:r>
            <w:r w:rsidRPr="00B631D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829</w:t>
            </w:r>
          </w:p>
        </w:tc>
        <w:tc>
          <w:tcPr>
            <w:tcW w:w="146" w:type="pct"/>
            <w:gridSpan w:val="2"/>
          </w:tcPr>
          <w:p w14:paraId="62F20938" w14:textId="77777777" w:rsidR="00DB1658" w:rsidRPr="00F065D7" w:rsidRDefault="00DB1658" w:rsidP="00DB165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gridSpan w:val="2"/>
          </w:tcPr>
          <w:p w14:paraId="7A5888B9" w14:textId="6CEADE9D" w:rsidR="00DB1658" w:rsidRPr="00B631DE" w:rsidRDefault="00DB1658" w:rsidP="00DB165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139</w:t>
            </w:r>
            <w:r w:rsidRPr="00B631D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961</w:t>
            </w:r>
          </w:p>
        </w:tc>
      </w:tr>
      <w:tr w:rsidR="007D4CBE" w:rsidRPr="00F065D7" w14:paraId="4111D726" w14:textId="77777777" w:rsidTr="00567588">
        <w:trPr>
          <w:gridAfter w:val="1"/>
          <w:wAfter w:w="4" w:type="pct"/>
          <w:trHeight w:val="401"/>
        </w:trPr>
        <w:tc>
          <w:tcPr>
            <w:tcW w:w="2049" w:type="pct"/>
          </w:tcPr>
          <w:p w14:paraId="40ED7AD9" w14:textId="5F885F5C" w:rsidR="007D4CBE" w:rsidRPr="00F065D7" w:rsidRDefault="007D4CBE" w:rsidP="007D4CB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35" w:type="pct"/>
            <w:gridSpan w:val="2"/>
          </w:tcPr>
          <w:p w14:paraId="718E9F96" w14:textId="77777777" w:rsidR="007D4CBE" w:rsidRPr="00F065D7" w:rsidRDefault="007D4CBE" w:rsidP="007D4CBE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</w:tcPr>
          <w:p w14:paraId="078D25A5" w14:textId="6ED38E81" w:rsidR="007D4CBE" w:rsidRPr="00FD6C5D" w:rsidRDefault="00CE3E20" w:rsidP="00CE3E20">
            <w:pPr>
              <w:pStyle w:val="BodyText"/>
              <w:tabs>
                <w:tab w:val="decimal" w:pos="55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14:paraId="4CE9F100" w14:textId="77777777" w:rsidR="007D4CBE" w:rsidRPr="00F065D7" w:rsidRDefault="007D4CBE" w:rsidP="007D4CB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1" w:type="pct"/>
          </w:tcPr>
          <w:p w14:paraId="45CF6078" w14:textId="3ADFB6C6" w:rsidR="007D4CBE" w:rsidRPr="00FD6C5D" w:rsidRDefault="007D4CBE" w:rsidP="007D4CBE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106</w:t>
            </w:r>
            <w:r w:rsidRPr="00F0662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600</w:t>
            </w:r>
          </w:p>
        </w:tc>
        <w:tc>
          <w:tcPr>
            <w:tcW w:w="127" w:type="pct"/>
          </w:tcPr>
          <w:p w14:paraId="3FB4C2C5" w14:textId="77777777" w:rsidR="007D4CBE" w:rsidRPr="00F065D7" w:rsidRDefault="007D4CBE" w:rsidP="007D4CB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</w:tcPr>
          <w:p w14:paraId="14A0DDFB" w14:textId="59482A4E" w:rsidR="007D4CBE" w:rsidRPr="00FD6C5D" w:rsidRDefault="00CE3E20" w:rsidP="00CE3E20">
            <w:pPr>
              <w:pStyle w:val="BodyText"/>
              <w:tabs>
                <w:tab w:val="decimal" w:pos="55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gridSpan w:val="2"/>
          </w:tcPr>
          <w:p w14:paraId="7A709490" w14:textId="77777777" w:rsidR="007D4CBE" w:rsidRPr="00F065D7" w:rsidRDefault="007D4CBE" w:rsidP="007D4CB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gridSpan w:val="2"/>
          </w:tcPr>
          <w:p w14:paraId="4C0042DC" w14:textId="7DB8E825" w:rsidR="007D4CBE" w:rsidRPr="00FD6C5D" w:rsidRDefault="007D4CBE" w:rsidP="007D4CBE">
            <w:pPr>
              <w:pStyle w:val="BodyText"/>
              <w:tabs>
                <w:tab w:val="decimal" w:pos="610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D4CBE" w:rsidRPr="00F065D7" w14:paraId="23D046A3" w14:textId="77777777" w:rsidTr="00567588">
        <w:trPr>
          <w:gridAfter w:val="1"/>
          <w:wAfter w:w="4" w:type="pct"/>
          <w:trHeight w:val="818"/>
        </w:trPr>
        <w:tc>
          <w:tcPr>
            <w:tcW w:w="2049" w:type="pct"/>
          </w:tcPr>
          <w:p w14:paraId="6998DBAF" w14:textId="21607455" w:rsidR="007D4CBE" w:rsidRPr="00F065D7" w:rsidRDefault="007D4CBE" w:rsidP="007D4CBE">
            <w:pPr>
              <w:pStyle w:val="BodyText"/>
              <w:tabs>
                <w:tab w:val="decimal" w:pos="162"/>
              </w:tabs>
              <w:spacing w:after="0"/>
              <w:ind w:left="162" w:right="21" w:hanging="162"/>
              <w:jc w:val="both"/>
              <w:rPr>
                <w:sz w:val="30"/>
                <w:szCs w:val="30"/>
                <w:cs/>
              </w:rPr>
            </w:pPr>
            <w:r w:rsidRPr="00F065D7">
              <w:rPr>
                <w:sz w:val="30"/>
                <w:szCs w:val="30"/>
                <w:cs/>
              </w:rPr>
              <w:t>ส่วนแบ่ง</w:t>
            </w:r>
            <w:r w:rsidRPr="00E536FF">
              <w:rPr>
                <w:sz w:val="30"/>
                <w:szCs w:val="30"/>
                <w:cs/>
              </w:rPr>
              <w:t>กำไรสุทธิจากเงิน</w:t>
            </w:r>
            <w:r w:rsidRPr="00F065D7">
              <w:rPr>
                <w:sz w:val="30"/>
                <w:szCs w:val="30"/>
                <w:cs/>
              </w:rPr>
              <w:t>ลงทุน</w:t>
            </w:r>
            <w:r w:rsidRPr="00F065D7">
              <w:rPr>
                <w:rFonts w:hint="cs"/>
                <w:sz w:val="30"/>
                <w:szCs w:val="30"/>
                <w:cs/>
              </w:rPr>
              <w:t>ใน</w:t>
            </w:r>
            <w:r w:rsidRPr="00F065D7">
              <w:rPr>
                <w:sz w:val="30"/>
                <w:szCs w:val="30"/>
                <w:cs/>
              </w:rPr>
              <w:br/>
            </w:r>
            <w:r w:rsidRPr="00F065D7">
              <w:rPr>
                <w:rFonts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35" w:type="pct"/>
            <w:gridSpan w:val="2"/>
          </w:tcPr>
          <w:p w14:paraId="2830B286" w14:textId="77777777" w:rsidR="007D4CBE" w:rsidRPr="00F065D7" w:rsidRDefault="007D4CBE" w:rsidP="007D4CBE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6F3D925F" w14:textId="41582D6D" w:rsidR="007D4CBE" w:rsidRPr="00F065D7" w:rsidRDefault="00CE3E20" w:rsidP="007D4CBE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E3E20">
              <w:rPr>
                <w:rFonts w:ascii="Angsana New" w:hAnsi="Angsana New"/>
                <w:sz w:val="30"/>
                <w:szCs w:val="30"/>
              </w:rPr>
              <w:t>147,142</w:t>
            </w:r>
          </w:p>
        </w:tc>
        <w:tc>
          <w:tcPr>
            <w:tcW w:w="147" w:type="pct"/>
          </w:tcPr>
          <w:p w14:paraId="28254298" w14:textId="77777777" w:rsidR="007D4CBE" w:rsidRPr="00F065D7" w:rsidRDefault="007D4CBE" w:rsidP="007D4CB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38789344" w14:textId="3373954F" w:rsidR="007D4CBE" w:rsidRPr="00F065D7" w:rsidRDefault="007D4CBE" w:rsidP="007D4CBE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134</w:t>
            </w:r>
            <w:r w:rsidRPr="00F06627">
              <w:rPr>
                <w:rFonts w:ascii="Angsana New" w:hAnsi="Angsana New"/>
                <w:sz w:val="30"/>
                <w:szCs w:val="30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727</w:t>
            </w:r>
          </w:p>
        </w:tc>
        <w:tc>
          <w:tcPr>
            <w:tcW w:w="127" w:type="pct"/>
          </w:tcPr>
          <w:p w14:paraId="04B66D93" w14:textId="77777777" w:rsidR="007D4CBE" w:rsidRPr="00F065D7" w:rsidRDefault="007D4CBE" w:rsidP="007D4CB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431CA206" w14:textId="77777777" w:rsidR="00CE3E20" w:rsidRDefault="00CE3E20" w:rsidP="007D4CBE">
            <w:pPr>
              <w:pStyle w:val="BodyText"/>
              <w:tabs>
                <w:tab w:val="decimal" w:pos="55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540865CE" w14:textId="408BE8B9" w:rsidR="007D4CBE" w:rsidRPr="00F065D7" w:rsidRDefault="00CE3E20" w:rsidP="007D4CBE">
            <w:pPr>
              <w:pStyle w:val="BodyText"/>
              <w:tabs>
                <w:tab w:val="decimal" w:pos="55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gridSpan w:val="2"/>
          </w:tcPr>
          <w:p w14:paraId="61367091" w14:textId="77777777" w:rsidR="007D4CBE" w:rsidRPr="00F065D7" w:rsidRDefault="007D4CBE" w:rsidP="007D4CB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gridSpan w:val="2"/>
          </w:tcPr>
          <w:p w14:paraId="39AED6A4" w14:textId="77777777" w:rsidR="007D4CBE" w:rsidRDefault="007D4CBE" w:rsidP="007D4CBE">
            <w:pPr>
              <w:pStyle w:val="BodyText"/>
              <w:tabs>
                <w:tab w:val="decimal" w:pos="55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FF34CA6" w14:textId="036D2D85" w:rsidR="007D4CBE" w:rsidRPr="006549C0" w:rsidRDefault="007D4CBE" w:rsidP="007D4CBE">
            <w:pPr>
              <w:pStyle w:val="BodyText"/>
              <w:tabs>
                <w:tab w:val="decimal" w:pos="610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D4CBE" w:rsidRPr="00F065D7" w14:paraId="704BFED4" w14:textId="77777777" w:rsidTr="00AE2B71">
        <w:trPr>
          <w:gridAfter w:val="1"/>
          <w:wAfter w:w="4" w:type="pct"/>
          <w:trHeight w:val="393"/>
        </w:trPr>
        <w:tc>
          <w:tcPr>
            <w:tcW w:w="2049" w:type="pct"/>
          </w:tcPr>
          <w:p w14:paraId="4B1942DD" w14:textId="6D2B26DF" w:rsidR="007D4CBE" w:rsidRPr="00F065D7" w:rsidRDefault="007D4CBE" w:rsidP="007D4CBE">
            <w:pPr>
              <w:pStyle w:val="BodyText"/>
              <w:spacing w:after="0"/>
              <w:ind w:left="162" w:right="21" w:hanging="162"/>
              <w:jc w:val="both"/>
              <w:rPr>
                <w:sz w:val="30"/>
                <w:szCs w:val="30"/>
                <w:cs/>
              </w:rPr>
            </w:pPr>
            <w:r w:rsidRPr="00F065D7">
              <w:rPr>
                <w:rFonts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35" w:type="pct"/>
            <w:gridSpan w:val="2"/>
          </w:tcPr>
          <w:p w14:paraId="2326FD24" w14:textId="77777777" w:rsidR="007D4CBE" w:rsidRPr="00F065D7" w:rsidRDefault="007D4CBE" w:rsidP="00CE3E20">
            <w:pPr>
              <w:pStyle w:val="BodyText"/>
              <w:tabs>
                <w:tab w:val="decimal" w:pos="1089"/>
              </w:tabs>
              <w:spacing w:after="0" w:line="240" w:lineRule="atLeast"/>
              <w:ind w:left="-108" w:right="-6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29CA144A" w14:textId="7065175D" w:rsidR="007D4CBE" w:rsidRPr="00CE3E20" w:rsidRDefault="00CE3E20" w:rsidP="00CE3E20">
            <w:pPr>
              <w:pStyle w:val="BodyText"/>
              <w:tabs>
                <w:tab w:val="decimal" w:pos="555"/>
              </w:tabs>
              <w:spacing w:after="0" w:line="240" w:lineRule="atLeast"/>
              <w:ind w:left="-108" w:right="-6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E3E20">
              <w:rPr>
                <w:rFonts w:ascii="Angsana New" w:hAnsi="Angsana New"/>
                <w:sz w:val="30"/>
                <w:szCs w:val="30"/>
              </w:rPr>
              <w:t>(285,474)</w:t>
            </w:r>
          </w:p>
        </w:tc>
        <w:tc>
          <w:tcPr>
            <w:tcW w:w="147" w:type="pct"/>
          </w:tcPr>
          <w:p w14:paraId="487915ED" w14:textId="77777777" w:rsidR="007D4CBE" w:rsidRPr="00F065D7" w:rsidRDefault="007D4CBE" w:rsidP="007D4CB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684B0408" w14:textId="7433C732" w:rsidR="007D4CBE" w:rsidRPr="00F065D7" w:rsidRDefault="007D4CBE" w:rsidP="007D4CBE">
            <w:pPr>
              <w:pStyle w:val="BodyText"/>
              <w:tabs>
                <w:tab w:val="decimal" w:pos="1089"/>
              </w:tabs>
              <w:spacing w:after="0" w:line="240" w:lineRule="atLeast"/>
              <w:ind w:left="-108" w:right="-6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6627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115</w:t>
            </w:r>
            <w:r w:rsidRPr="00F0662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052</w:t>
            </w:r>
            <w:r w:rsidRPr="00F06627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27" w:type="pct"/>
          </w:tcPr>
          <w:p w14:paraId="20E68611" w14:textId="77777777" w:rsidR="007D4CBE" w:rsidRPr="00F065D7" w:rsidRDefault="007D4CBE" w:rsidP="007D4CB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46B207E0" w14:textId="526BDABF" w:rsidR="007D4CBE" w:rsidRPr="00F065D7" w:rsidRDefault="00CE3E20" w:rsidP="007D4CBE">
            <w:pPr>
              <w:pStyle w:val="BodyText"/>
              <w:tabs>
                <w:tab w:val="decimal" w:pos="55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gridSpan w:val="2"/>
          </w:tcPr>
          <w:p w14:paraId="36E50414" w14:textId="77777777" w:rsidR="007D4CBE" w:rsidRPr="00F065D7" w:rsidRDefault="007D4CBE" w:rsidP="007D4CB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gridSpan w:val="2"/>
          </w:tcPr>
          <w:p w14:paraId="0ADA35BB" w14:textId="0E77F5ED" w:rsidR="007D4CBE" w:rsidRPr="00F065D7" w:rsidRDefault="007D4CBE" w:rsidP="007D4CBE">
            <w:pPr>
              <w:pStyle w:val="BodyText"/>
              <w:tabs>
                <w:tab w:val="decimal" w:pos="610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D4CBE" w:rsidRPr="00F065D7" w14:paraId="0565B7EE" w14:textId="77777777" w:rsidTr="00AE2B71">
        <w:trPr>
          <w:gridAfter w:val="1"/>
          <w:wAfter w:w="4" w:type="pct"/>
          <w:trHeight w:val="393"/>
        </w:trPr>
        <w:tc>
          <w:tcPr>
            <w:tcW w:w="2049" w:type="pct"/>
          </w:tcPr>
          <w:p w14:paraId="742F746D" w14:textId="5EDF004C" w:rsidR="007D4CBE" w:rsidRPr="00F065D7" w:rsidRDefault="007D4CBE" w:rsidP="007D4CBE">
            <w:pPr>
              <w:pStyle w:val="BodyText"/>
              <w:spacing w:after="0"/>
              <w:ind w:left="162" w:right="21" w:hanging="162"/>
              <w:jc w:val="both"/>
              <w:rPr>
                <w:sz w:val="30"/>
                <w:szCs w:val="30"/>
                <w:lang w:val="en-US"/>
              </w:rPr>
            </w:pPr>
            <w:r w:rsidRPr="00F065D7">
              <w:rPr>
                <w:sz w:val="30"/>
                <w:szCs w:val="30"/>
                <w:cs/>
              </w:rPr>
              <w:t>โอนไป</w:t>
            </w:r>
            <w:r w:rsidRPr="00F065D7">
              <w:rPr>
                <w:rFonts w:hint="cs"/>
                <w:sz w:val="30"/>
                <w:szCs w:val="30"/>
                <w:cs/>
              </w:rPr>
              <w:t>เงินลงทุนใน</w:t>
            </w:r>
            <w:r w:rsidRPr="00F065D7">
              <w:rPr>
                <w:sz w:val="30"/>
                <w:szCs w:val="30"/>
                <w:cs/>
              </w:rPr>
              <w:t>บริษัทย่อย</w:t>
            </w:r>
            <w:r w:rsidRPr="00F065D7">
              <w:rPr>
                <w:sz w:val="30"/>
                <w:szCs w:val="30"/>
              </w:rPr>
              <w:t xml:space="preserve"> </w:t>
            </w: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(หมาย</w:t>
            </w:r>
            <w:r w:rsidRPr="005B073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เหตุ 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5B07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35" w:type="pct"/>
            <w:gridSpan w:val="2"/>
          </w:tcPr>
          <w:p w14:paraId="5B926352" w14:textId="77777777" w:rsidR="007D4CBE" w:rsidRPr="00F065D7" w:rsidRDefault="007D4CBE" w:rsidP="007D4CBE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19F92605" w14:textId="4B3E2BCD" w:rsidR="007D4CBE" w:rsidRPr="00F065D7" w:rsidRDefault="00CE3E20" w:rsidP="007D4CBE">
            <w:pPr>
              <w:pStyle w:val="BodyText"/>
              <w:tabs>
                <w:tab w:val="decimal" w:pos="55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14:paraId="06345082" w14:textId="77777777" w:rsidR="007D4CBE" w:rsidRPr="00F065D7" w:rsidRDefault="007D4CBE" w:rsidP="007D4CB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200131AB" w14:textId="016DBEA8" w:rsidR="007D4CBE" w:rsidRPr="00F065D7" w:rsidRDefault="007D4CBE" w:rsidP="007D4CBE">
            <w:pPr>
              <w:pStyle w:val="BodyText"/>
              <w:tabs>
                <w:tab w:val="decimal" w:pos="1089"/>
              </w:tabs>
              <w:spacing w:after="0" w:line="240" w:lineRule="atLeast"/>
              <w:ind w:left="-108" w:right="-6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6627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Pr="00F0662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650</w:t>
            </w:r>
            <w:r w:rsidRPr="00F06627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27" w:type="pct"/>
          </w:tcPr>
          <w:p w14:paraId="68DB2790" w14:textId="77777777" w:rsidR="007D4CBE" w:rsidRPr="00F065D7" w:rsidRDefault="007D4CBE" w:rsidP="007D4CB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3A89B33A" w14:textId="0EB3AD8D" w:rsidR="007D4CBE" w:rsidRPr="007868ED" w:rsidRDefault="00CE3E20" w:rsidP="007D4CBE">
            <w:pPr>
              <w:pStyle w:val="BodyText"/>
              <w:tabs>
                <w:tab w:val="decimal" w:pos="55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gridSpan w:val="2"/>
          </w:tcPr>
          <w:p w14:paraId="4FAD91D5" w14:textId="77777777" w:rsidR="007D4CBE" w:rsidRPr="00F065D7" w:rsidRDefault="007D4CBE" w:rsidP="007D4CB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gridSpan w:val="2"/>
          </w:tcPr>
          <w:p w14:paraId="50C08972" w14:textId="2B2237D3" w:rsidR="007D4CBE" w:rsidRPr="00F065D7" w:rsidRDefault="007D4CBE" w:rsidP="007D4CBE">
            <w:pPr>
              <w:pStyle w:val="BodyText"/>
              <w:tabs>
                <w:tab w:val="decimal" w:pos="1244"/>
              </w:tabs>
              <w:spacing w:after="0"/>
              <w:ind w:left="-108" w:right="-4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132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7D4CBE" w:rsidRPr="00F065D7" w14:paraId="170D01C5" w14:textId="77777777" w:rsidTr="00DE28F9">
        <w:trPr>
          <w:gridAfter w:val="1"/>
          <w:wAfter w:w="4" w:type="pct"/>
          <w:trHeight w:val="263"/>
        </w:trPr>
        <w:tc>
          <w:tcPr>
            <w:tcW w:w="2049" w:type="pct"/>
          </w:tcPr>
          <w:p w14:paraId="6CB0A1D6" w14:textId="70C7B6D1" w:rsidR="007D4CBE" w:rsidRPr="00BE03CC" w:rsidRDefault="00DE28F9" w:rsidP="007D4CBE">
            <w:pPr>
              <w:pStyle w:val="BodyText"/>
              <w:spacing w:after="0" w:line="240" w:lineRule="atLeast"/>
              <w:ind w:left="151" w:right="21" w:hanging="142"/>
              <w:rPr>
                <w:rFonts w:ascii="Angsana New" w:hAnsi="Angsana New"/>
                <w:sz w:val="30"/>
                <w:szCs w:val="30"/>
                <w:cs/>
              </w:rPr>
            </w:pPr>
            <w:r w:rsidRPr="00BE03CC">
              <w:rPr>
                <w:rFonts w:ascii="Angsana New" w:hAnsi="Angsana New"/>
                <w:sz w:val="30"/>
                <w:szCs w:val="30"/>
                <w:cs/>
              </w:rPr>
              <w:t>ส่วนแบ่งกำไรขาดทุนเบ็ดเสร็จอื่นจาก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BE03CC">
              <w:rPr>
                <w:rFonts w:ascii="Angsana New" w:hAnsi="Angsana New"/>
                <w:sz w:val="30"/>
                <w:szCs w:val="30"/>
                <w:cs/>
              </w:rPr>
              <w:t>เงินลงทุนใน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35" w:type="pct"/>
            <w:gridSpan w:val="2"/>
          </w:tcPr>
          <w:p w14:paraId="4F3D795D" w14:textId="77777777" w:rsidR="007D4CBE" w:rsidRPr="00F065D7" w:rsidRDefault="007D4CBE" w:rsidP="007D4CBE">
            <w:pPr>
              <w:pStyle w:val="BodyText"/>
              <w:spacing w:after="0"/>
              <w:ind w:left="-108" w:right="-8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  <w:vAlign w:val="bottom"/>
          </w:tcPr>
          <w:p w14:paraId="0465D0E9" w14:textId="2E91814E" w:rsidR="007D4CBE" w:rsidRPr="00F065D7" w:rsidRDefault="00CE3E20" w:rsidP="00DE28F9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E3E20">
              <w:rPr>
                <w:rFonts w:ascii="Angsana New" w:hAnsi="Angsana New"/>
                <w:sz w:val="30"/>
                <w:szCs w:val="30"/>
              </w:rPr>
              <w:t>(24,412)</w:t>
            </w:r>
          </w:p>
        </w:tc>
        <w:tc>
          <w:tcPr>
            <w:tcW w:w="147" w:type="pct"/>
          </w:tcPr>
          <w:p w14:paraId="510C323E" w14:textId="77777777" w:rsidR="007D4CBE" w:rsidRPr="00F065D7" w:rsidRDefault="007D4CBE" w:rsidP="007D4CB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5BF045D2" w14:textId="24B9B3C0" w:rsidR="007D4CBE" w:rsidRPr="00F065D7" w:rsidRDefault="007D4CBE" w:rsidP="00DE28F9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Pr="00F06627">
              <w:rPr>
                <w:rFonts w:ascii="Angsana New" w:hAnsi="Angsana New"/>
                <w:sz w:val="30"/>
                <w:szCs w:val="30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994</w:t>
            </w:r>
          </w:p>
        </w:tc>
        <w:tc>
          <w:tcPr>
            <w:tcW w:w="127" w:type="pct"/>
          </w:tcPr>
          <w:p w14:paraId="2BB36634" w14:textId="77777777" w:rsidR="007D4CBE" w:rsidRPr="00F065D7" w:rsidRDefault="007D4CBE" w:rsidP="007D4CBE">
            <w:pPr>
              <w:pStyle w:val="BodyText"/>
              <w:tabs>
                <w:tab w:val="decimal" w:pos="1089"/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  <w:vAlign w:val="bottom"/>
          </w:tcPr>
          <w:p w14:paraId="1C64955C" w14:textId="1E15BDBC" w:rsidR="007D4CBE" w:rsidRPr="00F065D7" w:rsidRDefault="00CE3E20" w:rsidP="00DE28F9">
            <w:pPr>
              <w:pStyle w:val="BodyText"/>
              <w:tabs>
                <w:tab w:val="decimal" w:pos="555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gridSpan w:val="2"/>
          </w:tcPr>
          <w:p w14:paraId="59C2B44D" w14:textId="77777777" w:rsidR="007D4CBE" w:rsidRPr="00F065D7" w:rsidRDefault="007D4CBE" w:rsidP="007D4CB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gridSpan w:val="2"/>
            <w:vAlign w:val="bottom"/>
          </w:tcPr>
          <w:p w14:paraId="1D8BCB8F" w14:textId="3718C73C" w:rsidR="007D4CBE" w:rsidRPr="00F065D7" w:rsidRDefault="006C4ACB" w:rsidP="00DE28F9">
            <w:pPr>
              <w:pStyle w:val="BodyText"/>
              <w:tabs>
                <w:tab w:val="decimal" w:pos="61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57188" w:rsidRPr="00F065D7" w14:paraId="625BC179" w14:textId="77777777" w:rsidTr="006F5BC4">
        <w:trPr>
          <w:gridAfter w:val="1"/>
          <w:wAfter w:w="4" w:type="pct"/>
          <w:trHeight w:val="401"/>
        </w:trPr>
        <w:tc>
          <w:tcPr>
            <w:tcW w:w="2049" w:type="pct"/>
          </w:tcPr>
          <w:p w14:paraId="6902536A" w14:textId="4CF980BB" w:rsidR="00E57188" w:rsidRPr="00F065D7" w:rsidRDefault="00E57188" w:rsidP="00E57188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81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Pr="00F065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F065D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35" w:type="pct"/>
            <w:gridSpan w:val="2"/>
          </w:tcPr>
          <w:p w14:paraId="1946E6F2" w14:textId="77777777" w:rsidR="00E57188" w:rsidRPr="00F065D7" w:rsidRDefault="00E57188" w:rsidP="00E57188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</w:tcPr>
          <w:p w14:paraId="501698CC" w14:textId="425EAD43" w:rsidR="00E57188" w:rsidRPr="001815DA" w:rsidRDefault="00CE3E20" w:rsidP="00E57188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E3E20">
              <w:rPr>
                <w:rFonts w:ascii="Angsana New" w:hAnsi="Angsana New"/>
                <w:b/>
                <w:bCs/>
                <w:sz w:val="30"/>
                <w:szCs w:val="30"/>
              </w:rPr>
              <w:t>889,417</w:t>
            </w:r>
          </w:p>
        </w:tc>
        <w:tc>
          <w:tcPr>
            <w:tcW w:w="147" w:type="pct"/>
          </w:tcPr>
          <w:p w14:paraId="0DF09D82" w14:textId="77777777" w:rsidR="00E57188" w:rsidRPr="00F065D7" w:rsidRDefault="00E57188" w:rsidP="00E5718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D73E12" w14:textId="6828FD61" w:rsidR="00E57188" w:rsidRPr="00F065D7" w:rsidRDefault="00E57188" w:rsidP="00E57188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1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920</w:t>
            </w:r>
            <w:r w:rsidRPr="00F0662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81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370</w:t>
            </w:r>
          </w:p>
        </w:tc>
        <w:tc>
          <w:tcPr>
            <w:tcW w:w="127" w:type="pct"/>
          </w:tcPr>
          <w:p w14:paraId="76751B11" w14:textId="77777777" w:rsidR="00E57188" w:rsidRPr="00F065D7" w:rsidRDefault="00E57188" w:rsidP="00E5718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</w:tcPr>
          <w:p w14:paraId="059C55EA" w14:textId="1D41C003" w:rsidR="00E57188" w:rsidRPr="00FD7C52" w:rsidRDefault="00CE3E20" w:rsidP="00E5718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E3E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108,829</w:t>
            </w:r>
          </w:p>
        </w:tc>
        <w:tc>
          <w:tcPr>
            <w:tcW w:w="146" w:type="pct"/>
            <w:gridSpan w:val="2"/>
          </w:tcPr>
          <w:p w14:paraId="59989380" w14:textId="77777777" w:rsidR="00E57188" w:rsidRPr="00F065D7" w:rsidRDefault="00E57188" w:rsidP="00E5718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5F76C2" w14:textId="54D4D0AE" w:rsidR="00E57188" w:rsidRPr="00F065D7" w:rsidRDefault="00E57188" w:rsidP="00E5718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1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108</w:t>
            </w:r>
            <w:r w:rsidRPr="005034E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829</w:t>
            </w:r>
          </w:p>
        </w:tc>
      </w:tr>
      <w:tr w:rsidR="00E57188" w:rsidRPr="00F065D7" w14:paraId="2D35F58D" w14:textId="77777777" w:rsidTr="00C53619">
        <w:trPr>
          <w:gridAfter w:val="1"/>
          <w:wAfter w:w="4" w:type="pct"/>
          <w:trHeight w:val="401"/>
        </w:trPr>
        <w:tc>
          <w:tcPr>
            <w:tcW w:w="2049" w:type="pct"/>
          </w:tcPr>
          <w:p w14:paraId="751A265B" w14:textId="77777777" w:rsidR="00E57188" w:rsidRPr="00F065D7" w:rsidRDefault="00E57188" w:rsidP="00E57188">
            <w:pPr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" w:type="pct"/>
            <w:gridSpan w:val="2"/>
          </w:tcPr>
          <w:p w14:paraId="073E6461" w14:textId="77777777" w:rsidR="00E57188" w:rsidRPr="00F065D7" w:rsidRDefault="00E57188" w:rsidP="00E57188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7F9D7F54" w14:textId="77777777" w:rsidR="00E57188" w:rsidRPr="00F065D7" w:rsidRDefault="00E57188" w:rsidP="00E57188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7" w:type="pct"/>
          </w:tcPr>
          <w:p w14:paraId="582AAC28" w14:textId="77777777" w:rsidR="00E57188" w:rsidRPr="00F065D7" w:rsidRDefault="00E57188" w:rsidP="00E5718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14:paraId="781B5112" w14:textId="77777777" w:rsidR="00E57188" w:rsidRPr="00F065D7" w:rsidRDefault="00E57188" w:rsidP="00E57188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" w:type="pct"/>
          </w:tcPr>
          <w:p w14:paraId="4B0217E0" w14:textId="77777777" w:rsidR="00E57188" w:rsidRPr="00F065D7" w:rsidRDefault="00E57188" w:rsidP="00E5718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</w:tcPr>
          <w:p w14:paraId="2A5ABB6D" w14:textId="77777777" w:rsidR="00E57188" w:rsidRPr="00FD7C52" w:rsidRDefault="00E57188" w:rsidP="00E5718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  <w:gridSpan w:val="2"/>
          </w:tcPr>
          <w:p w14:paraId="75D51046" w14:textId="77777777" w:rsidR="00E57188" w:rsidRPr="00F065D7" w:rsidRDefault="00E57188" w:rsidP="00E5718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629" w:type="pct"/>
            <w:gridSpan w:val="2"/>
            <w:tcBorders>
              <w:top w:val="single" w:sz="4" w:space="0" w:color="auto"/>
            </w:tcBorders>
          </w:tcPr>
          <w:p w14:paraId="09DE38CE" w14:textId="77777777" w:rsidR="00E57188" w:rsidRPr="00F065D7" w:rsidRDefault="00E57188" w:rsidP="00E5718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57188" w:rsidRPr="00F065D7" w14:paraId="394D505A" w14:textId="77777777" w:rsidTr="00567588">
        <w:trPr>
          <w:gridAfter w:val="1"/>
          <w:wAfter w:w="4" w:type="pct"/>
          <w:trHeight w:val="321"/>
        </w:trPr>
        <w:tc>
          <w:tcPr>
            <w:tcW w:w="2049" w:type="pct"/>
          </w:tcPr>
          <w:p w14:paraId="0A19FD57" w14:textId="41C17FB3" w:rsidR="00E57188" w:rsidRPr="00F065D7" w:rsidRDefault="00E57188" w:rsidP="00E57188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รวมเงินลงทุนในบริษัทร่วมและการร่วมค้า</w:t>
            </w:r>
          </w:p>
        </w:tc>
        <w:tc>
          <w:tcPr>
            <w:tcW w:w="135" w:type="pct"/>
            <w:gridSpan w:val="2"/>
          </w:tcPr>
          <w:p w14:paraId="2218A14A" w14:textId="77777777" w:rsidR="00E57188" w:rsidRPr="00F065D7" w:rsidRDefault="00E57188" w:rsidP="00E57188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  <w:vAlign w:val="bottom"/>
          </w:tcPr>
          <w:p w14:paraId="25F04D94" w14:textId="62B4FB9A" w:rsidR="00E57188" w:rsidRPr="00F065D7" w:rsidRDefault="00CE3E20" w:rsidP="00E57188">
            <w:pPr>
              <w:pStyle w:val="BodyText"/>
              <w:tabs>
                <w:tab w:val="decimal" w:pos="1089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E3E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1,273,541</w:t>
            </w:r>
          </w:p>
        </w:tc>
        <w:tc>
          <w:tcPr>
            <w:tcW w:w="147" w:type="pct"/>
          </w:tcPr>
          <w:p w14:paraId="0EDCFB5D" w14:textId="77777777" w:rsidR="00E57188" w:rsidRPr="00F065D7" w:rsidRDefault="00E57188" w:rsidP="00E5718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  <w:vAlign w:val="bottom"/>
          </w:tcPr>
          <w:p w14:paraId="4EA3D508" w14:textId="4300F843" w:rsidR="00E57188" w:rsidRPr="00F065D7" w:rsidRDefault="00E57188" w:rsidP="00E57188">
            <w:pPr>
              <w:pStyle w:val="BodyText"/>
              <w:tabs>
                <w:tab w:val="decimal" w:pos="1089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81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F066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309</w:t>
            </w:r>
            <w:r w:rsidRPr="00F066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376</w:t>
            </w:r>
          </w:p>
        </w:tc>
        <w:tc>
          <w:tcPr>
            <w:tcW w:w="127" w:type="pct"/>
          </w:tcPr>
          <w:p w14:paraId="7E308139" w14:textId="77777777" w:rsidR="00E57188" w:rsidRPr="00F065D7" w:rsidRDefault="00E57188" w:rsidP="00E5718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  <w:tcBorders>
              <w:bottom w:val="double" w:sz="4" w:space="0" w:color="auto"/>
            </w:tcBorders>
          </w:tcPr>
          <w:p w14:paraId="25DA6870" w14:textId="5F18E64E" w:rsidR="00E57188" w:rsidRPr="00FD7C52" w:rsidRDefault="00CE3E20" w:rsidP="00E5718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E3E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108,829</w:t>
            </w:r>
          </w:p>
        </w:tc>
        <w:tc>
          <w:tcPr>
            <w:tcW w:w="146" w:type="pct"/>
            <w:gridSpan w:val="2"/>
          </w:tcPr>
          <w:p w14:paraId="46E54690" w14:textId="77777777" w:rsidR="00E57188" w:rsidRPr="00F065D7" w:rsidRDefault="00E57188" w:rsidP="00E5718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gridSpan w:val="2"/>
            <w:tcBorders>
              <w:bottom w:val="double" w:sz="4" w:space="0" w:color="auto"/>
            </w:tcBorders>
          </w:tcPr>
          <w:p w14:paraId="64D0CCCA" w14:textId="03569196" w:rsidR="00E57188" w:rsidRPr="00F065D7" w:rsidRDefault="00E57188" w:rsidP="00E5718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1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108</w:t>
            </w:r>
            <w:r w:rsidRPr="005034E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81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829</w:t>
            </w:r>
          </w:p>
        </w:tc>
      </w:tr>
    </w:tbl>
    <w:p w14:paraId="661066E8" w14:textId="77777777" w:rsidR="00792025" w:rsidRPr="00F065D7" w:rsidRDefault="00792025" w:rsidP="004D02E7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US"/>
        </w:rPr>
        <w:sectPr w:rsidR="00792025" w:rsidRPr="00F065D7" w:rsidSect="00545E28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576" w:gutter="0"/>
          <w:paperSrc w:first="7" w:other="7"/>
          <w:pgNumType w:start="17"/>
          <w:cols w:space="737"/>
          <w:docGrid w:linePitch="299"/>
        </w:sectPr>
      </w:pPr>
    </w:p>
    <w:p w14:paraId="735380F8" w14:textId="2D876867" w:rsidR="009700CB" w:rsidRPr="001717B4" w:rsidRDefault="009700CB" w:rsidP="009700CB">
      <w:pPr>
        <w:pStyle w:val="block"/>
        <w:spacing w:after="0" w:line="240" w:lineRule="atLeast"/>
        <w:ind w:left="518" w:right="-45"/>
        <w:jc w:val="thaiDistribute"/>
        <w:rPr>
          <w:rFonts w:cs="Angsana New"/>
          <w:i/>
          <w:iCs/>
          <w:sz w:val="30"/>
          <w:szCs w:val="30"/>
          <w:lang w:val="en-US" w:bidi="th-TH"/>
        </w:rPr>
      </w:pPr>
      <w:r w:rsidRPr="00F065D7">
        <w:rPr>
          <w:rFonts w:cs="Angsana New"/>
          <w:i/>
          <w:iCs/>
          <w:sz w:val="30"/>
          <w:szCs w:val="30"/>
          <w:cs/>
          <w:lang w:bidi="th-TH"/>
        </w:rPr>
        <w:lastRenderedPageBreak/>
        <w:t>การซื้อเงินลงทุน</w:t>
      </w:r>
      <w:r w:rsidR="00AD404C" w:rsidRPr="00F065D7">
        <w:rPr>
          <w:rFonts w:cs="Angsana New" w:hint="cs"/>
          <w:i/>
          <w:iCs/>
          <w:sz w:val="30"/>
          <w:szCs w:val="30"/>
          <w:cs/>
          <w:lang w:bidi="th-TH"/>
        </w:rPr>
        <w:t>ในบริษัทร่วม</w:t>
      </w:r>
      <w:r w:rsidR="0089096D" w:rsidRPr="0089096D">
        <w:rPr>
          <w:rFonts w:cs="Angsana New"/>
          <w:i/>
          <w:iCs/>
          <w:sz w:val="30"/>
          <w:szCs w:val="30"/>
          <w:cs/>
          <w:lang w:bidi="th-TH"/>
        </w:rPr>
        <w:t>และการร่วมค้า</w:t>
      </w:r>
    </w:p>
    <w:p w14:paraId="29B7958F" w14:textId="77777777" w:rsidR="003D6BB2" w:rsidRPr="00F065D7" w:rsidRDefault="003D6BB2" w:rsidP="009700CB">
      <w:pPr>
        <w:pStyle w:val="block"/>
        <w:spacing w:after="0" w:line="240" w:lineRule="atLeast"/>
        <w:ind w:left="518" w:right="-45"/>
        <w:jc w:val="thaiDistribute"/>
        <w:rPr>
          <w:rFonts w:cs="Angsana New"/>
          <w:i/>
          <w:iCs/>
          <w:sz w:val="30"/>
          <w:szCs w:val="30"/>
          <w:lang w:val="en-US" w:bidi="th-TH"/>
        </w:rPr>
      </w:pPr>
    </w:p>
    <w:p w14:paraId="35F528E9" w14:textId="67A50B75" w:rsidR="001C1CF9" w:rsidRPr="00F065D7" w:rsidRDefault="001C1CF9" w:rsidP="009700CB">
      <w:pPr>
        <w:pStyle w:val="block"/>
        <w:spacing w:after="0" w:line="240" w:lineRule="atLeast"/>
        <w:ind w:left="518" w:right="-45"/>
        <w:jc w:val="thaiDistribute"/>
        <w:rPr>
          <w:rFonts w:cs="Angsana New"/>
          <w:i/>
          <w:iCs/>
          <w:sz w:val="30"/>
          <w:szCs w:val="30"/>
          <w:lang w:val="en-US" w:bidi="th-TH"/>
        </w:rPr>
      </w:pPr>
      <w:r w:rsidRPr="00F065D7">
        <w:rPr>
          <w:rFonts w:cs="Angsana New"/>
          <w:i/>
          <w:iCs/>
          <w:sz w:val="30"/>
          <w:szCs w:val="30"/>
          <w:cs/>
          <w:lang w:bidi="th-TH"/>
        </w:rPr>
        <w:t xml:space="preserve">ปี </w:t>
      </w:r>
      <w:r w:rsidR="00FD6C5D" w:rsidRPr="00FD6C5D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2563</w:t>
      </w:r>
    </w:p>
    <w:p w14:paraId="192F5421" w14:textId="77777777" w:rsidR="001C1CF9" w:rsidRPr="00AB7B7C" w:rsidRDefault="001C1CF9" w:rsidP="009700CB">
      <w:pPr>
        <w:pStyle w:val="block"/>
        <w:spacing w:after="0" w:line="240" w:lineRule="atLeast"/>
        <w:ind w:left="518" w:right="-45"/>
        <w:jc w:val="thaiDistribute"/>
        <w:rPr>
          <w:rFonts w:cs="Angsana New"/>
          <w:sz w:val="30"/>
          <w:szCs w:val="30"/>
          <w:lang w:bidi="th-TH"/>
        </w:rPr>
      </w:pPr>
    </w:p>
    <w:p w14:paraId="05A1BBF6" w14:textId="62722B72" w:rsidR="001C1CF9" w:rsidRDefault="001C1CF9" w:rsidP="009700CB">
      <w:pPr>
        <w:pStyle w:val="block"/>
        <w:spacing w:after="0" w:line="240" w:lineRule="atLeast"/>
        <w:ind w:left="518" w:right="-45"/>
        <w:jc w:val="thaiDistribute"/>
        <w:rPr>
          <w:rFonts w:asciiTheme="majorBidi" w:hAnsiTheme="majorBidi" w:cstheme="majorBidi"/>
          <w:spacing w:val="-6"/>
          <w:sz w:val="30"/>
          <w:szCs w:val="30"/>
          <w:lang w:val="en-US" w:bidi="th-TH"/>
        </w:rPr>
      </w:pPr>
      <w:r w:rsidRPr="00F33A7D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 xml:space="preserve">ในเดือนมกราคม </w:t>
      </w:r>
      <w:r w:rsidR="00FD6C5D" w:rsidRPr="00FD6C5D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>2563</w:t>
      </w:r>
      <w:r w:rsidRPr="00F33A7D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 xml:space="preserve"> </w:t>
      </w:r>
      <w:r w:rsidRPr="00F33A7D"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  <w:t xml:space="preserve">บริษัทย่อยแห่งหนึ่งได้เพิ่มเงินลงทุนใน </w:t>
      </w:r>
      <w:r w:rsidRPr="00F33A7D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 xml:space="preserve">Basecamp Brews Ltd </w:t>
      </w:r>
      <w:r w:rsidRPr="00F33A7D"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  <w:t xml:space="preserve">จำนวน </w:t>
      </w:r>
      <w:r w:rsidR="00FD6C5D" w:rsidRPr="00FD6C5D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>2</w:t>
      </w:r>
      <w:r w:rsidRPr="00F33A7D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>.</w:t>
      </w:r>
      <w:r w:rsidR="00FD6C5D" w:rsidRPr="00FD6C5D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>0</w:t>
      </w:r>
      <w:r w:rsidRPr="00F33A7D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 xml:space="preserve"> </w:t>
      </w:r>
      <w:r w:rsidRPr="00F33A7D"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  <w:t xml:space="preserve">ล้านปอนด์สเตอร์ลิง ซึ่งคิดเป็นร้อยละ </w:t>
      </w:r>
      <w:r w:rsidR="00FD6C5D" w:rsidRPr="00FD6C5D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>4</w:t>
      </w:r>
      <w:r w:rsidRPr="00F33A7D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 xml:space="preserve"> </w:t>
      </w:r>
      <w:r w:rsidRPr="00F33A7D"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  <w:t xml:space="preserve">ของทุนที่ออกและชำระแล้ว ทำให้กลุ่มบริษัทมีส่วนได้เสียในบริษัท </w:t>
      </w:r>
      <w:r w:rsidRPr="00F33A7D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 xml:space="preserve">Basecamp Brews Ltd </w:t>
      </w:r>
      <w:r w:rsidRPr="00F33A7D"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  <w:t xml:space="preserve">เป็นร้อยละ </w:t>
      </w:r>
      <w:r w:rsidR="00FD6C5D" w:rsidRPr="00FD6C5D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>26</w:t>
      </w:r>
    </w:p>
    <w:p w14:paraId="50F9A5EE" w14:textId="145F7C6C" w:rsidR="00490D7E" w:rsidRDefault="00490D7E" w:rsidP="009700CB">
      <w:pPr>
        <w:pStyle w:val="block"/>
        <w:spacing w:after="0" w:line="240" w:lineRule="atLeast"/>
        <w:ind w:left="518" w:right="-45"/>
        <w:jc w:val="thaiDistribute"/>
        <w:rPr>
          <w:rFonts w:asciiTheme="majorBidi" w:hAnsiTheme="majorBidi" w:cstheme="majorBidi"/>
          <w:spacing w:val="-6"/>
          <w:sz w:val="30"/>
          <w:szCs w:val="30"/>
          <w:lang w:val="en-US" w:bidi="th-TH"/>
        </w:rPr>
      </w:pPr>
    </w:p>
    <w:p w14:paraId="2E34F05C" w14:textId="467E7986" w:rsidR="00490D7E" w:rsidRPr="00490D7E" w:rsidRDefault="00490D7E" w:rsidP="00490D7E">
      <w:pPr>
        <w:pStyle w:val="block"/>
        <w:spacing w:after="0" w:line="240" w:lineRule="atLeast"/>
        <w:ind w:left="518" w:right="-45"/>
        <w:jc w:val="thaiDistribute"/>
        <w:rPr>
          <w:rFonts w:asciiTheme="majorBidi" w:hAnsiTheme="majorBidi" w:cstheme="majorBidi"/>
          <w:spacing w:val="-2"/>
          <w:sz w:val="30"/>
          <w:szCs w:val="30"/>
          <w:lang w:val="en-US" w:bidi="th-TH"/>
        </w:rPr>
      </w:pPr>
      <w:bookmarkStart w:id="1" w:name="_Hlk46736682"/>
      <w:r w:rsidRPr="00197A87">
        <w:rPr>
          <w:rFonts w:asciiTheme="majorBidi" w:hAnsiTheme="majorBidi" w:cs="Angsana New"/>
          <w:spacing w:val="-2"/>
          <w:sz w:val="30"/>
          <w:szCs w:val="30"/>
          <w:cs/>
          <w:lang w:val="en-US" w:bidi="th-TH"/>
        </w:rPr>
        <w:t xml:space="preserve">ในเดือนพฤษภาคม </w:t>
      </w:r>
      <w:r w:rsidRPr="00197A87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2563 </w:t>
      </w:r>
      <w:r w:rsidRPr="00197A87">
        <w:rPr>
          <w:rFonts w:asciiTheme="majorBidi" w:hAnsiTheme="majorBidi" w:cs="Angsana New"/>
          <w:spacing w:val="-2"/>
          <w:sz w:val="30"/>
          <w:szCs w:val="30"/>
          <w:cs/>
          <w:lang w:val="en-US" w:bidi="th-TH"/>
        </w:rPr>
        <w:t xml:space="preserve">กลุ่มบริษัทได้ลงทุนในหุ้นสามัญของบริษัท </w:t>
      </w:r>
      <w:r w:rsidRPr="00197A87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MYANMAR GOLDEN GLASS COMPANY LIMITED (MGG) </w:t>
      </w:r>
      <w:r w:rsidRPr="00197A87">
        <w:rPr>
          <w:rFonts w:asciiTheme="majorBidi" w:hAnsiTheme="majorBidi" w:cs="Angsana New"/>
          <w:spacing w:val="-2"/>
          <w:sz w:val="30"/>
          <w:szCs w:val="30"/>
          <w:cs/>
          <w:lang w:val="en-US" w:bidi="th-TH"/>
        </w:rPr>
        <w:t xml:space="preserve">เป็นจำนวนเงิน </w:t>
      </w:r>
      <w:r w:rsidRPr="00197A87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6,093.33 </w:t>
      </w:r>
      <w:r w:rsidRPr="00197A87">
        <w:rPr>
          <w:rFonts w:asciiTheme="majorBidi" w:hAnsiTheme="majorBidi" w:cs="Angsana New"/>
          <w:spacing w:val="-2"/>
          <w:sz w:val="30"/>
          <w:szCs w:val="30"/>
          <w:cs/>
          <w:lang w:val="en-US" w:bidi="th-TH"/>
        </w:rPr>
        <w:t xml:space="preserve">ล้านเมียนมาร์จัต ซึ่งคิดเป็นร้อยละ </w:t>
      </w:r>
      <w:r w:rsidRPr="00197A87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80.44 </w:t>
      </w:r>
      <w:r w:rsidRPr="00197A87">
        <w:rPr>
          <w:rFonts w:asciiTheme="majorBidi" w:hAnsiTheme="majorBidi" w:cs="Angsana New"/>
          <w:spacing w:val="-2"/>
          <w:sz w:val="30"/>
          <w:szCs w:val="30"/>
          <w:cs/>
          <w:lang w:val="en-US" w:bidi="th-TH"/>
        </w:rPr>
        <w:t xml:space="preserve">ของหุ้นสามัญและหุ้นบุริมสิทธิทั้งหมดของบริษัท </w:t>
      </w:r>
      <w:r w:rsidRPr="00197A87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MGG </w:t>
      </w:r>
      <w:r w:rsidRPr="00197A87">
        <w:rPr>
          <w:rFonts w:asciiTheme="majorBidi" w:hAnsiTheme="majorBidi" w:cs="Angsana New"/>
          <w:spacing w:val="-2"/>
          <w:sz w:val="30"/>
          <w:szCs w:val="30"/>
          <w:cs/>
          <w:lang w:val="en-US" w:bidi="th-TH"/>
        </w:rPr>
        <w:t xml:space="preserve">ในการลงทุนดังกล่าวกลุ่มบริษัทได้จ่ายชำระค่าหุ้นแล้วจำนวน </w:t>
      </w:r>
      <w:r w:rsidRPr="00197A87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4,708.87 </w:t>
      </w:r>
      <w:r w:rsidRPr="00197A87">
        <w:rPr>
          <w:rFonts w:asciiTheme="majorBidi" w:hAnsiTheme="majorBidi" w:cs="Angsana New"/>
          <w:spacing w:val="-2"/>
          <w:sz w:val="30"/>
          <w:szCs w:val="30"/>
          <w:cs/>
          <w:lang w:val="en-US" w:bidi="th-TH"/>
        </w:rPr>
        <w:t>ล้านเมียนมาร์จัต</w:t>
      </w:r>
      <w:r w:rsidRPr="00197A87">
        <w:rPr>
          <w:rFonts w:asciiTheme="majorBidi" w:hAnsiTheme="majorBidi" w:cs="Angsana New"/>
          <w:spacing w:val="-2"/>
          <w:sz w:val="30"/>
          <w:szCs w:val="30"/>
          <w:lang w:val="en-US" w:bidi="th-TH"/>
        </w:rPr>
        <w:br/>
      </w:r>
      <w:r w:rsidRPr="00197A87">
        <w:rPr>
          <w:rFonts w:asciiTheme="majorBidi" w:hAnsiTheme="majorBidi" w:cs="Angsana New"/>
          <w:spacing w:val="-2"/>
          <w:sz w:val="30"/>
          <w:szCs w:val="30"/>
          <w:cs/>
          <w:lang w:val="en-US" w:bidi="th-TH"/>
        </w:rPr>
        <w:t xml:space="preserve">ในเดือนพฤษภาคม </w:t>
      </w:r>
      <w:r w:rsidRPr="00197A87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2563 </w:t>
      </w:r>
      <w:r w:rsidR="00D604C6">
        <w:rPr>
          <w:rFonts w:asciiTheme="majorBidi" w:hAnsiTheme="majorBidi" w:cs="Angsana New"/>
          <w:spacing w:val="-2"/>
          <w:sz w:val="30"/>
          <w:szCs w:val="30"/>
          <w:cs/>
          <w:lang w:val="en-US" w:bidi="th-TH"/>
        </w:rPr>
        <w:t>และ</w:t>
      </w:r>
      <w:r w:rsidR="00D604C6">
        <w:rPr>
          <w:rFonts w:asciiTheme="majorBidi" w:hAnsiTheme="majorBidi" w:cs="Angsana New" w:hint="cs"/>
          <w:spacing w:val="-2"/>
          <w:sz w:val="30"/>
          <w:szCs w:val="30"/>
          <w:cs/>
          <w:lang w:val="en-US" w:bidi="th-TH"/>
        </w:rPr>
        <w:t>ได้</w:t>
      </w:r>
      <w:r w:rsidRPr="00197A87">
        <w:rPr>
          <w:rFonts w:asciiTheme="majorBidi" w:hAnsiTheme="majorBidi" w:cs="Angsana New"/>
          <w:spacing w:val="-2"/>
          <w:sz w:val="30"/>
          <w:szCs w:val="30"/>
          <w:cs/>
          <w:lang w:val="en-US" w:bidi="th-TH"/>
        </w:rPr>
        <w:t xml:space="preserve">จ่ายชำระอีกจำนวน </w:t>
      </w:r>
      <w:r w:rsidRPr="00197A87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1,384.46 </w:t>
      </w:r>
      <w:r w:rsidR="00D604C6">
        <w:rPr>
          <w:rFonts w:asciiTheme="majorBidi" w:hAnsiTheme="majorBidi" w:cs="Angsana New"/>
          <w:spacing w:val="-2"/>
          <w:sz w:val="30"/>
          <w:szCs w:val="30"/>
          <w:cs/>
          <w:lang w:val="en-US" w:bidi="th-TH"/>
        </w:rPr>
        <w:t>ล้านเมียนมาร์จัต</w:t>
      </w:r>
      <w:r w:rsidR="00D604C6">
        <w:rPr>
          <w:rFonts w:asciiTheme="majorBidi" w:hAnsiTheme="majorBidi" w:cs="Angsana New" w:hint="cs"/>
          <w:spacing w:val="-2"/>
          <w:sz w:val="30"/>
          <w:szCs w:val="30"/>
          <w:cs/>
          <w:lang w:val="en-US" w:bidi="th-TH"/>
        </w:rPr>
        <w:t>แล้ว</w:t>
      </w:r>
      <w:r w:rsidRPr="00197A87">
        <w:rPr>
          <w:rFonts w:asciiTheme="majorBidi" w:hAnsiTheme="majorBidi" w:cs="Angsana New"/>
          <w:spacing w:val="-2"/>
          <w:sz w:val="30"/>
          <w:szCs w:val="30"/>
          <w:cs/>
          <w:lang w:val="en-US" w:bidi="th-TH"/>
        </w:rPr>
        <w:t xml:space="preserve">ในเดือนธันวาคม </w:t>
      </w:r>
      <w:r w:rsidRPr="00197A87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2563 </w:t>
      </w:r>
      <w:r w:rsidRPr="00197A87">
        <w:rPr>
          <w:rFonts w:asciiTheme="majorBidi" w:hAnsiTheme="majorBidi" w:cs="Angsana New"/>
          <w:spacing w:val="-2"/>
          <w:sz w:val="30"/>
          <w:szCs w:val="30"/>
          <w:cs/>
          <w:lang w:val="en-US" w:bidi="th-TH"/>
        </w:rPr>
        <w:t xml:space="preserve">เนื่องด้วยบริษัท </w:t>
      </w:r>
      <w:r w:rsidRPr="00197A87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MGG </w:t>
      </w:r>
      <w:r w:rsidRPr="00197A87">
        <w:rPr>
          <w:rFonts w:asciiTheme="majorBidi" w:hAnsiTheme="majorBidi" w:cs="Angsana New" w:hint="cs"/>
          <w:spacing w:val="-2"/>
          <w:sz w:val="30"/>
          <w:szCs w:val="30"/>
          <w:cs/>
          <w:lang w:val="en-US" w:bidi="th-TH"/>
        </w:rPr>
        <w:t>มี</w:t>
      </w:r>
      <w:r w:rsidRPr="00197A87">
        <w:rPr>
          <w:rFonts w:asciiTheme="majorBidi" w:hAnsiTheme="majorBidi" w:cs="Angsana New"/>
          <w:spacing w:val="-2"/>
          <w:sz w:val="30"/>
          <w:szCs w:val="30"/>
          <w:cs/>
          <w:lang w:val="en-US" w:bidi="th-TH"/>
        </w:rPr>
        <w:t>หุ้นบุริมสิทธิที่ให้สิทธิในการรับเงินปันผลสูงกว่าหุ้นสามัญ ส่งผลให้กลุ่มบริษัทมีส่วนได้ส่วนเสีย</w:t>
      </w:r>
      <w:r w:rsidRPr="00197A87">
        <w:rPr>
          <w:rFonts w:asciiTheme="majorBidi" w:hAnsiTheme="majorBidi" w:cs="Angsana New"/>
          <w:spacing w:val="-2"/>
          <w:sz w:val="30"/>
          <w:szCs w:val="30"/>
          <w:lang w:val="en-US" w:bidi="th-TH"/>
        </w:rPr>
        <w:br/>
      </w:r>
      <w:r w:rsidRPr="00197A87">
        <w:rPr>
          <w:rFonts w:asciiTheme="majorBidi" w:hAnsiTheme="majorBidi" w:cs="Angsana New"/>
          <w:spacing w:val="-2"/>
          <w:sz w:val="30"/>
          <w:szCs w:val="30"/>
          <w:cs/>
          <w:lang w:val="en-US" w:bidi="th-TH"/>
        </w:rPr>
        <w:t xml:space="preserve">ทั้งสิ้นคิดเป็นร้อยละ </w:t>
      </w:r>
      <w:r w:rsidRPr="00197A87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51.84 </w:t>
      </w:r>
      <w:r w:rsidRPr="00197A87">
        <w:rPr>
          <w:rFonts w:asciiTheme="majorBidi" w:hAnsiTheme="majorBidi" w:cs="Angsana New"/>
          <w:spacing w:val="-2"/>
          <w:sz w:val="30"/>
          <w:szCs w:val="30"/>
          <w:cs/>
          <w:lang w:val="en-US" w:bidi="th-TH"/>
        </w:rPr>
        <w:t xml:space="preserve">อย่างไรก็ตามสิทธิหลักในการบริหารงานต้องผ่านการตัดสินใจร่วมกัน ดังนั้นบริษัท </w:t>
      </w:r>
      <w:r w:rsidRPr="00197A87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MGG </w:t>
      </w:r>
      <w:r w:rsidRPr="00197A87">
        <w:rPr>
          <w:rFonts w:asciiTheme="majorBidi" w:hAnsiTheme="majorBidi" w:cs="Angsana New"/>
          <w:spacing w:val="-2"/>
          <w:sz w:val="30"/>
          <w:szCs w:val="30"/>
          <w:cs/>
          <w:lang w:val="en-US" w:bidi="th-TH"/>
        </w:rPr>
        <w:t>จึงถูกจัดเป็นการร่วมค้าของกลุ่มบริษัท</w:t>
      </w:r>
      <w:bookmarkEnd w:id="1"/>
    </w:p>
    <w:p w14:paraId="7346C95B" w14:textId="02F166C5" w:rsidR="00554A26" w:rsidRPr="008513F5" w:rsidRDefault="00554A26" w:rsidP="008513F5">
      <w:pPr>
        <w:spacing w:line="240" w:lineRule="auto"/>
        <w:rPr>
          <w:rFonts w:ascii="Angsana New" w:hAnsi="Angsana New"/>
          <w:sz w:val="20"/>
          <w:szCs w:val="20"/>
          <w:lang w:val="en-US"/>
        </w:rPr>
      </w:pPr>
    </w:p>
    <w:p w14:paraId="7CDD65F3" w14:textId="77777777" w:rsidR="00B46AB2" w:rsidRPr="00F065D7" w:rsidRDefault="00B46AB2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065D7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เงินลงทุนในบริษัทย่อย</w:t>
      </w:r>
    </w:p>
    <w:p w14:paraId="549D1290" w14:textId="77777777" w:rsidR="00B46AB2" w:rsidRPr="008513F5" w:rsidRDefault="00B46AB2" w:rsidP="00B46AB2">
      <w:pPr>
        <w:spacing w:line="240" w:lineRule="auto"/>
        <w:ind w:left="810" w:right="-43"/>
        <w:rPr>
          <w:rFonts w:asciiTheme="majorBidi" w:hAnsiTheme="majorBidi"/>
          <w:b/>
          <w:bCs/>
          <w:sz w:val="20"/>
          <w:szCs w:val="20"/>
          <w:cs/>
          <w:lang w:val="th-TH"/>
        </w:rPr>
      </w:pPr>
    </w:p>
    <w:tbl>
      <w:tblPr>
        <w:tblW w:w="91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28"/>
        <w:gridCol w:w="236"/>
        <w:gridCol w:w="1733"/>
        <w:gridCol w:w="270"/>
        <w:gridCol w:w="1801"/>
      </w:tblGrid>
      <w:tr w:rsidR="00B46AB2" w:rsidRPr="00F065D7" w14:paraId="0AC21E35" w14:textId="77777777" w:rsidTr="00CC1CA8">
        <w:tc>
          <w:tcPr>
            <w:tcW w:w="2797" w:type="pct"/>
          </w:tcPr>
          <w:p w14:paraId="28DDFEBF" w14:textId="77777777" w:rsidR="00B46AB2" w:rsidRPr="00F065D7" w:rsidRDefault="00B46AB2" w:rsidP="00C20DC9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6782B675" w14:textId="77777777" w:rsidR="00B46AB2" w:rsidRPr="00F065D7" w:rsidRDefault="00B46AB2" w:rsidP="00C20DC9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5" w:type="pct"/>
            <w:gridSpan w:val="3"/>
          </w:tcPr>
          <w:p w14:paraId="1C9E94E0" w14:textId="77777777" w:rsidR="00B46AB2" w:rsidRPr="00F065D7" w:rsidRDefault="00B46AB2" w:rsidP="00B46AB2">
            <w:pPr>
              <w:pStyle w:val="BodyText"/>
              <w:tabs>
                <w:tab w:val="decimal" w:pos="1357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46AB2" w:rsidRPr="00F065D7" w14:paraId="3752F18E" w14:textId="77777777" w:rsidTr="00CC1CA8">
        <w:tc>
          <w:tcPr>
            <w:tcW w:w="2797" w:type="pct"/>
          </w:tcPr>
          <w:p w14:paraId="540DA002" w14:textId="3E900FE9" w:rsidR="00B46AB2" w:rsidRPr="00F065D7" w:rsidRDefault="00C20DC9" w:rsidP="00B46AB2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68708F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en-US"/>
              </w:rPr>
              <w:t>หก</w:t>
            </w:r>
            <w:r w:rsidRPr="00F065D7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เดือน</w:t>
            </w:r>
            <w:r w:rsidR="00606C21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3609D1" w:rsidRPr="00C819B9">
              <w:rPr>
                <w:rFonts w:ascii="Angsana New" w:hAnsi="Angsana New"/>
                <w:b/>
                <w:i/>
                <w:iCs/>
                <w:sz w:val="30"/>
                <w:szCs w:val="30"/>
                <w:lang w:val="en-US"/>
              </w:rPr>
              <w:t>30</w:t>
            </w:r>
            <w:r w:rsidR="003609D1" w:rsidRPr="00F065D7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129" w:type="pct"/>
          </w:tcPr>
          <w:p w14:paraId="29C054E1" w14:textId="77777777" w:rsidR="00B46AB2" w:rsidRPr="00F065D7" w:rsidRDefault="00B46AB2" w:rsidP="00C20DC9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pct"/>
          </w:tcPr>
          <w:p w14:paraId="528501A5" w14:textId="50AAC17B" w:rsidR="00B46AB2" w:rsidRPr="00F065D7" w:rsidRDefault="00FD6C5D" w:rsidP="00C20DC9">
            <w:pPr>
              <w:pStyle w:val="BodyText"/>
              <w:tabs>
                <w:tab w:val="decimal" w:pos="-75"/>
              </w:tabs>
              <w:spacing w:after="0"/>
              <w:ind w:left="-108" w:right="-1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7" w:type="pct"/>
          </w:tcPr>
          <w:p w14:paraId="539D02D6" w14:textId="77777777" w:rsidR="00B46AB2" w:rsidRPr="00F065D7" w:rsidRDefault="00B46AB2" w:rsidP="00C20DC9">
            <w:pPr>
              <w:pStyle w:val="BodyText"/>
              <w:tabs>
                <w:tab w:val="decimal" w:pos="-75"/>
                <w:tab w:val="decimal" w:pos="873"/>
                <w:tab w:val="decimal" w:pos="151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pct"/>
          </w:tcPr>
          <w:p w14:paraId="4982BB29" w14:textId="00497105" w:rsidR="00B46AB2" w:rsidRPr="00F065D7" w:rsidRDefault="00FD6C5D" w:rsidP="00297B29">
            <w:pPr>
              <w:pStyle w:val="BodyText"/>
              <w:tabs>
                <w:tab w:val="decimal" w:pos="-75"/>
              </w:tabs>
              <w:spacing w:after="0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C20DC9" w:rsidRPr="00F065D7" w14:paraId="3039F101" w14:textId="77777777" w:rsidTr="004E5FF7">
        <w:trPr>
          <w:trHeight w:val="211"/>
        </w:trPr>
        <w:tc>
          <w:tcPr>
            <w:tcW w:w="2797" w:type="pct"/>
          </w:tcPr>
          <w:p w14:paraId="0409B061" w14:textId="77777777" w:rsidR="00C20DC9" w:rsidRPr="00F065D7" w:rsidRDefault="00C20DC9" w:rsidP="00B46AB2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02C019E9" w14:textId="77777777" w:rsidR="00C20DC9" w:rsidRPr="00F065D7" w:rsidRDefault="00C20DC9" w:rsidP="00C20DC9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5" w:type="pct"/>
            <w:gridSpan w:val="3"/>
          </w:tcPr>
          <w:p w14:paraId="1EAEBA9E" w14:textId="77777777" w:rsidR="00C20DC9" w:rsidRPr="00F065D7" w:rsidRDefault="00C20DC9" w:rsidP="00C20DC9">
            <w:pPr>
              <w:pStyle w:val="BodyText"/>
              <w:tabs>
                <w:tab w:val="decimal" w:pos="-72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052FB" w:rsidRPr="00F065D7" w14:paraId="72CD3889" w14:textId="77777777" w:rsidTr="00CC1CA8">
        <w:tc>
          <w:tcPr>
            <w:tcW w:w="2797" w:type="pct"/>
          </w:tcPr>
          <w:p w14:paraId="39DF8749" w14:textId="00D545B7" w:rsidR="007052FB" w:rsidRPr="00F065D7" w:rsidRDefault="007052FB" w:rsidP="007052FB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FD6C5D" w:rsidRPr="00FD6C5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F065D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065D7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9" w:type="pct"/>
          </w:tcPr>
          <w:p w14:paraId="4F55BFC7" w14:textId="77777777" w:rsidR="007052FB" w:rsidRPr="00F065D7" w:rsidRDefault="007052FB" w:rsidP="007052FB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pct"/>
          </w:tcPr>
          <w:p w14:paraId="27AB2157" w14:textId="17DD4528" w:rsidR="007052FB" w:rsidRPr="00F065D7" w:rsidRDefault="00FD6C5D" w:rsidP="007052FB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4B46FB" w:rsidRPr="004B46F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393</w:t>
            </w:r>
            <w:r w:rsidR="004B46FB" w:rsidRPr="004B46F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693</w:t>
            </w:r>
          </w:p>
        </w:tc>
        <w:tc>
          <w:tcPr>
            <w:tcW w:w="147" w:type="pct"/>
          </w:tcPr>
          <w:p w14:paraId="6B2ADD98" w14:textId="77777777" w:rsidR="007052FB" w:rsidRPr="00F065D7" w:rsidRDefault="007052FB" w:rsidP="007052FB">
            <w:pPr>
              <w:pStyle w:val="BodyText"/>
              <w:tabs>
                <w:tab w:val="decimal" w:pos="873"/>
                <w:tab w:val="decimal" w:pos="1512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pct"/>
          </w:tcPr>
          <w:p w14:paraId="66840C00" w14:textId="21BAAF41" w:rsidR="007052FB" w:rsidRPr="00F065D7" w:rsidRDefault="00FD6C5D" w:rsidP="007052FB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9A7CF1" w:rsidRPr="00F065D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187</w:t>
            </w:r>
            <w:r w:rsidR="009A7CF1" w:rsidRPr="00F065D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578</w:t>
            </w:r>
          </w:p>
        </w:tc>
      </w:tr>
      <w:tr w:rsidR="006E5662" w:rsidRPr="00F065D7" w14:paraId="5A9A8791" w14:textId="77777777" w:rsidTr="00CC1CA8">
        <w:tc>
          <w:tcPr>
            <w:tcW w:w="2797" w:type="pct"/>
          </w:tcPr>
          <w:p w14:paraId="7382281F" w14:textId="3F82523C" w:rsidR="006E5662" w:rsidRPr="00F065D7" w:rsidRDefault="006E5662" w:rsidP="006E5662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เพิ่มทุนในบริษัทย่อย</w:t>
            </w:r>
          </w:p>
        </w:tc>
        <w:tc>
          <w:tcPr>
            <w:tcW w:w="129" w:type="pct"/>
          </w:tcPr>
          <w:p w14:paraId="634A1868" w14:textId="77777777" w:rsidR="006E5662" w:rsidRPr="00F065D7" w:rsidRDefault="006E5662" w:rsidP="006E5662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pct"/>
          </w:tcPr>
          <w:p w14:paraId="2C974465" w14:textId="308952FA" w:rsidR="006E5662" w:rsidRPr="00F065D7" w:rsidRDefault="00994BB2" w:rsidP="006E5662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1,125,000</w:t>
            </w:r>
          </w:p>
        </w:tc>
        <w:tc>
          <w:tcPr>
            <w:tcW w:w="147" w:type="pct"/>
          </w:tcPr>
          <w:p w14:paraId="42279EC6" w14:textId="77777777" w:rsidR="006E5662" w:rsidRPr="00F065D7" w:rsidRDefault="006E5662" w:rsidP="006E5662">
            <w:pPr>
              <w:pStyle w:val="BodyText"/>
              <w:tabs>
                <w:tab w:val="decimal" w:pos="873"/>
                <w:tab w:val="decimal" w:pos="1512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pct"/>
          </w:tcPr>
          <w:p w14:paraId="0502E1BB" w14:textId="243291FB" w:rsidR="006E5662" w:rsidRPr="00F065D7" w:rsidRDefault="006E5662" w:rsidP="006E5662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380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</w:tr>
      <w:tr w:rsidR="006E5662" w:rsidRPr="00F065D7" w14:paraId="467BAE8A" w14:textId="77777777" w:rsidTr="00CC1CA8">
        <w:tc>
          <w:tcPr>
            <w:tcW w:w="2797" w:type="pct"/>
          </w:tcPr>
          <w:p w14:paraId="45FEC61F" w14:textId="53B6E979" w:rsidR="006E5662" w:rsidRPr="00F065D7" w:rsidRDefault="006E5662" w:rsidP="006E5662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ซื้อบริษัทย่อย</w:t>
            </w:r>
          </w:p>
        </w:tc>
        <w:tc>
          <w:tcPr>
            <w:tcW w:w="129" w:type="pct"/>
          </w:tcPr>
          <w:p w14:paraId="5A0371E5" w14:textId="77777777" w:rsidR="006E5662" w:rsidRPr="00F065D7" w:rsidRDefault="006E5662" w:rsidP="006E5662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pct"/>
          </w:tcPr>
          <w:p w14:paraId="513547D7" w14:textId="7E1AB4C0" w:rsidR="006E5662" w:rsidRPr="00F065D7" w:rsidRDefault="00994BB2" w:rsidP="006E5662">
            <w:pPr>
              <w:pStyle w:val="BodyText"/>
              <w:tabs>
                <w:tab w:val="decimal" w:pos="1070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14:paraId="0411E14B" w14:textId="77777777" w:rsidR="006E5662" w:rsidRPr="00F065D7" w:rsidRDefault="006E5662" w:rsidP="006E5662">
            <w:pPr>
              <w:pStyle w:val="BodyText"/>
              <w:tabs>
                <w:tab w:val="decimal" w:pos="873"/>
                <w:tab w:val="decimal" w:pos="1512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pct"/>
          </w:tcPr>
          <w:p w14:paraId="3CFCBA16" w14:textId="43170E25" w:rsidR="006E5662" w:rsidRPr="00F065D7" w:rsidRDefault="006E5662" w:rsidP="006E5662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  <w:r w:rsidRPr="00AE681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983</w:t>
            </w:r>
          </w:p>
        </w:tc>
      </w:tr>
      <w:tr w:rsidR="006E5662" w:rsidRPr="00F065D7" w14:paraId="5D063147" w14:textId="77777777" w:rsidTr="00CC1CA8">
        <w:tc>
          <w:tcPr>
            <w:tcW w:w="2797" w:type="pct"/>
          </w:tcPr>
          <w:p w14:paraId="4B40403A" w14:textId="325A1B90" w:rsidR="006E5662" w:rsidRPr="00F065D7" w:rsidRDefault="006E5662" w:rsidP="006E5662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</w:rPr>
              <w:t>โอนมาจาก</w:t>
            </w: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</w:t>
            </w:r>
            <w:r w:rsidRPr="00F065D7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 xml:space="preserve"> (หมาย</w:t>
            </w:r>
            <w:r w:rsidRPr="005B0732">
              <w:rPr>
                <w:rFonts w:ascii="Angsana New" w:hAnsi="Angsana New" w:hint="cs"/>
                <w:sz w:val="30"/>
                <w:szCs w:val="30"/>
                <w:cs/>
              </w:rPr>
              <w:t xml:space="preserve">เหตุ </w:t>
            </w: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5B0732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29" w:type="pct"/>
          </w:tcPr>
          <w:p w14:paraId="7AECDADE" w14:textId="77777777" w:rsidR="006E5662" w:rsidRPr="00F065D7" w:rsidRDefault="006E5662" w:rsidP="006E5662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pct"/>
          </w:tcPr>
          <w:p w14:paraId="6B9562C5" w14:textId="61952442" w:rsidR="006E5662" w:rsidRPr="00482B67" w:rsidRDefault="00994BB2" w:rsidP="006E5662">
            <w:pPr>
              <w:pStyle w:val="BodyText"/>
              <w:tabs>
                <w:tab w:val="decimal" w:pos="1070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14:paraId="5CFAFD9A" w14:textId="77777777" w:rsidR="006E5662" w:rsidRPr="00F065D7" w:rsidRDefault="006E5662" w:rsidP="006E5662">
            <w:pPr>
              <w:pStyle w:val="BodyText"/>
              <w:tabs>
                <w:tab w:val="decimal" w:pos="873"/>
                <w:tab w:val="decimal" w:pos="1512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pct"/>
          </w:tcPr>
          <w:p w14:paraId="23DFD54A" w14:textId="6686719D" w:rsidR="006E5662" w:rsidRPr="00F065D7" w:rsidRDefault="006E5662" w:rsidP="006E5662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AE6818">
              <w:rPr>
                <w:rFonts w:ascii="Angsana New" w:hAnsi="Angsana New"/>
                <w:sz w:val="30"/>
                <w:szCs w:val="30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132</w:t>
            </w:r>
          </w:p>
        </w:tc>
      </w:tr>
      <w:tr w:rsidR="006E5662" w:rsidRPr="00F065D7" w14:paraId="32E0F8E5" w14:textId="77777777" w:rsidTr="00CC1CA8">
        <w:tc>
          <w:tcPr>
            <w:tcW w:w="2797" w:type="pct"/>
          </w:tcPr>
          <w:p w14:paraId="11E3C817" w14:textId="72C78ACD" w:rsidR="006E5662" w:rsidRPr="005E6BEF" w:rsidRDefault="006E5662" w:rsidP="006E5662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81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Pr="00F065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F065D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29" w:type="pct"/>
          </w:tcPr>
          <w:p w14:paraId="6A7FD9AB" w14:textId="77777777" w:rsidR="006E5662" w:rsidRPr="00F065D7" w:rsidRDefault="006E5662" w:rsidP="006E5662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5" w:type="pct"/>
            <w:tcBorders>
              <w:top w:val="single" w:sz="4" w:space="0" w:color="auto"/>
              <w:bottom w:val="double" w:sz="4" w:space="0" w:color="auto"/>
            </w:tcBorders>
          </w:tcPr>
          <w:p w14:paraId="45CE619E" w14:textId="1B02377E" w:rsidR="006E5662" w:rsidRPr="00F065D7" w:rsidRDefault="00994BB2" w:rsidP="006E5662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94BB2">
              <w:rPr>
                <w:rFonts w:ascii="Angsana New" w:hAnsi="Angsana New"/>
                <w:b/>
                <w:bCs/>
                <w:sz w:val="30"/>
                <w:szCs w:val="30"/>
              </w:rPr>
              <w:t>8,518,693</w:t>
            </w:r>
          </w:p>
        </w:tc>
        <w:tc>
          <w:tcPr>
            <w:tcW w:w="147" w:type="pct"/>
          </w:tcPr>
          <w:p w14:paraId="1983C4D7" w14:textId="77777777" w:rsidR="006E5662" w:rsidRPr="00F065D7" w:rsidRDefault="006E5662" w:rsidP="006E5662">
            <w:pPr>
              <w:pStyle w:val="BodyText"/>
              <w:tabs>
                <w:tab w:val="decimal" w:pos="873"/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2" w:type="pct"/>
            <w:tcBorders>
              <w:top w:val="single" w:sz="4" w:space="0" w:color="auto"/>
              <w:bottom w:val="double" w:sz="4" w:space="0" w:color="auto"/>
            </w:tcBorders>
          </w:tcPr>
          <w:p w14:paraId="6F2328CB" w14:textId="4EC17B83" w:rsidR="006E5662" w:rsidRPr="00F065D7" w:rsidRDefault="006E5662" w:rsidP="006E5662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1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Pr="005034E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81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620</w:t>
            </w:r>
            <w:r w:rsidRPr="005034E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81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693</w:t>
            </w:r>
          </w:p>
        </w:tc>
      </w:tr>
    </w:tbl>
    <w:p w14:paraId="23397732" w14:textId="13D7279F" w:rsidR="0068708F" w:rsidRDefault="0068708F" w:rsidP="00A52775">
      <w:pPr>
        <w:spacing w:line="240" w:lineRule="auto"/>
        <w:ind w:left="540" w:right="-25"/>
        <w:jc w:val="thaiDistribute"/>
        <w:rPr>
          <w:sz w:val="20"/>
          <w:szCs w:val="20"/>
        </w:rPr>
      </w:pPr>
    </w:p>
    <w:p w14:paraId="4017A86C" w14:textId="77777777" w:rsidR="0068708F" w:rsidRDefault="0068708F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5063EE9E" w14:textId="60CE619C" w:rsidR="00120E1C" w:rsidRPr="00F065D7" w:rsidRDefault="00120E1C" w:rsidP="00A52775">
      <w:pPr>
        <w:spacing w:line="240" w:lineRule="auto"/>
        <w:ind w:left="540" w:right="-25"/>
        <w:jc w:val="thaiDistribute"/>
        <w:rPr>
          <w:sz w:val="30"/>
          <w:szCs w:val="30"/>
          <w:cs/>
        </w:rPr>
      </w:pPr>
      <w:r w:rsidRPr="00F065D7">
        <w:rPr>
          <w:rFonts w:hint="cs"/>
          <w:sz w:val="30"/>
          <w:szCs w:val="30"/>
          <w:cs/>
        </w:rPr>
        <w:lastRenderedPageBreak/>
        <w:t>รายละเอียดของ</w:t>
      </w:r>
      <w:r w:rsidRPr="00F065D7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Pr="00F065D7">
        <w:rPr>
          <w:rFonts w:hint="cs"/>
          <w:sz w:val="30"/>
          <w:szCs w:val="30"/>
          <w:cs/>
        </w:rPr>
        <w:t xml:space="preserve">ย่อยและบริษัทย่อยทางอ้อม </w:t>
      </w:r>
      <w:r w:rsidR="00A4796E">
        <w:rPr>
          <w:sz w:val="30"/>
          <w:szCs w:val="30"/>
          <w:cs/>
        </w:rPr>
        <w:t>ณ วันที่</w:t>
      </w:r>
      <w:r w:rsidR="003D6BB2">
        <w:rPr>
          <w:sz w:val="30"/>
          <w:szCs w:val="30"/>
        </w:rPr>
        <w:t xml:space="preserve"> </w:t>
      </w:r>
      <w:r w:rsidR="00794528" w:rsidRPr="00C819B9">
        <w:rPr>
          <w:rFonts w:asciiTheme="majorBidi" w:hAnsiTheme="majorBidi" w:cstheme="majorBidi"/>
          <w:sz w:val="30"/>
          <w:szCs w:val="30"/>
          <w:lang w:val="en-US"/>
        </w:rPr>
        <w:t>30</w:t>
      </w:r>
      <w:r w:rsidR="00794528" w:rsidRPr="00F065D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794528" w:rsidRPr="00F065D7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มิถุนายน </w:t>
      </w:r>
      <w:r w:rsidR="00794528" w:rsidRPr="00C819B9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68708F">
        <w:rPr>
          <w:rFonts w:asciiTheme="majorBidi" w:hAnsiTheme="majorBidi" w:cstheme="majorBidi"/>
          <w:sz w:val="30"/>
          <w:szCs w:val="30"/>
          <w:lang w:val="en-US"/>
        </w:rPr>
        <w:t>4</w:t>
      </w:r>
      <w:r w:rsidR="00794528" w:rsidRPr="00F065D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A3C25" w:rsidRPr="00F065D7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FD6C5D" w:rsidRPr="00FD6C5D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CA5459" w:rsidRPr="00F065D7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FD6C5D" w:rsidRPr="00FD6C5D">
        <w:rPr>
          <w:rFonts w:asciiTheme="majorBidi" w:hAnsiTheme="majorBidi" w:cstheme="majorBidi"/>
          <w:sz w:val="30"/>
          <w:szCs w:val="30"/>
          <w:lang w:val="en-US"/>
        </w:rPr>
        <w:t>2563</w:t>
      </w:r>
      <w:r w:rsidR="00EA3C25" w:rsidRPr="00F065D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065D7">
        <w:rPr>
          <w:rFonts w:hint="cs"/>
          <w:sz w:val="30"/>
          <w:szCs w:val="30"/>
          <w:cs/>
        </w:rPr>
        <w:t>แสดงได้ดังนี้</w:t>
      </w:r>
    </w:p>
    <w:p w14:paraId="24C613A5" w14:textId="77777777" w:rsidR="00120E1C" w:rsidRPr="00200FE1" w:rsidRDefault="00120E1C" w:rsidP="00787E85">
      <w:pPr>
        <w:tabs>
          <w:tab w:val="left" w:pos="540"/>
        </w:tabs>
        <w:spacing w:line="240" w:lineRule="auto"/>
        <w:ind w:right="-43"/>
        <w:rPr>
          <w:rFonts w:asciiTheme="majorBidi" w:hAnsiTheme="majorBidi" w:cstheme="majorBidi"/>
          <w:b/>
          <w:bCs/>
          <w:sz w:val="12"/>
          <w:szCs w:val="12"/>
        </w:rPr>
      </w:pPr>
    </w:p>
    <w:tbl>
      <w:tblPr>
        <w:tblpPr w:leftFromText="180" w:rightFromText="180" w:vertAnchor="text" w:horzAnchor="margin" w:tblpXSpec="right" w:tblpY="77"/>
        <w:tblW w:w="9450" w:type="dxa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230"/>
        <w:gridCol w:w="1583"/>
        <w:gridCol w:w="2747"/>
        <w:gridCol w:w="940"/>
        <w:gridCol w:w="950"/>
      </w:tblGrid>
      <w:tr w:rsidR="007052FB" w:rsidRPr="00F065D7" w14:paraId="0ED7C163" w14:textId="77777777" w:rsidTr="00200FE1">
        <w:trPr>
          <w:cantSplit/>
          <w:trHeight w:val="90"/>
        </w:trPr>
        <w:tc>
          <w:tcPr>
            <w:tcW w:w="3230" w:type="dxa"/>
            <w:hideMark/>
          </w:tcPr>
          <w:p w14:paraId="5DEC5829" w14:textId="77777777" w:rsidR="007052FB" w:rsidRPr="00F065D7" w:rsidRDefault="007052FB" w:rsidP="005069E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บริษัทย่อยและบริษัทย่อยทางอ้อม</w:t>
            </w:r>
          </w:p>
        </w:tc>
        <w:tc>
          <w:tcPr>
            <w:tcW w:w="1583" w:type="dxa"/>
            <w:hideMark/>
          </w:tcPr>
          <w:p w14:paraId="4EFF1813" w14:textId="77777777" w:rsidR="007052FB" w:rsidRPr="00F065D7" w:rsidRDefault="007052FB" w:rsidP="005069E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ประเทศที่ดำเนินธุรกิจ</w:t>
            </w:r>
          </w:p>
        </w:tc>
        <w:tc>
          <w:tcPr>
            <w:tcW w:w="2747" w:type="dxa"/>
            <w:hideMark/>
          </w:tcPr>
          <w:p w14:paraId="2B4B826C" w14:textId="77777777" w:rsidR="007052FB" w:rsidRPr="00F065D7" w:rsidRDefault="007052FB" w:rsidP="005069E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890" w:type="dxa"/>
            <w:gridSpan w:val="2"/>
            <w:hideMark/>
          </w:tcPr>
          <w:p w14:paraId="7A865780" w14:textId="4F4C9C5A" w:rsidR="007052FB" w:rsidRPr="00200FE1" w:rsidRDefault="007052FB" w:rsidP="00200FE1">
            <w:pPr>
              <w:pStyle w:val="acctfourfigures"/>
              <w:tabs>
                <w:tab w:val="left" w:pos="720"/>
              </w:tabs>
              <w:spacing w:line="300" w:lineRule="exact"/>
              <w:ind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</w:tr>
      <w:tr w:rsidR="007052FB" w:rsidRPr="00F065D7" w14:paraId="3D95F371" w14:textId="77777777" w:rsidTr="00482B67">
        <w:trPr>
          <w:cantSplit/>
          <w:trHeight w:val="163"/>
        </w:trPr>
        <w:tc>
          <w:tcPr>
            <w:tcW w:w="3230" w:type="dxa"/>
          </w:tcPr>
          <w:p w14:paraId="0622BE6C" w14:textId="77777777" w:rsidR="007052FB" w:rsidRPr="00F065D7" w:rsidRDefault="007052FB" w:rsidP="007052FB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3" w:type="dxa"/>
          </w:tcPr>
          <w:p w14:paraId="7DEFE556" w14:textId="77777777" w:rsidR="007052FB" w:rsidRPr="00F065D7" w:rsidRDefault="007052FB" w:rsidP="007052F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14:paraId="773E059B" w14:textId="77777777" w:rsidR="007052FB" w:rsidRPr="00F065D7" w:rsidRDefault="007052FB" w:rsidP="007052F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40" w:type="dxa"/>
            <w:vAlign w:val="bottom"/>
            <w:hideMark/>
          </w:tcPr>
          <w:p w14:paraId="216A04C5" w14:textId="7DC54237" w:rsidR="007052FB" w:rsidRPr="00F065D7" w:rsidRDefault="00B24CB3" w:rsidP="007052FB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C819B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F065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F065D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950" w:type="dxa"/>
            <w:vAlign w:val="bottom"/>
            <w:hideMark/>
          </w:tcPr>
          <w:p w14:paraId="7B45BDF9" w14:textId="5170D313" w:rsidR="007052FB" w:rsidRPr="00F065D7" w:rsidRDefault="00FD6C5D" w:rsidP="007052FB">
            <w:pPr>
              <w:rPr>
                <w:spacing w:val="-8"/>
                <w:sz w:val="24"/>
                <w:szCs w:val="24"/>
                <w:cs/>
              </w:rPr>
            </w:pPr>
            <w:r w:rsidRPr="00FD6C5D"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  <w:t>31</w:t>
            </w:r>
            <w:r w:rsidR="007052FB" w:rsidRPr="00F065D7"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  <w:t xml:space="preserve"> </w:t>
            </w:r>
            <w:r w:rsidR="007052FB" w:rsidRPr="00F065D7">
              <w:rPr>
                <w:rFonts w:ascii="Angsana New" w:hAnsi="Angsana New" w:hint="cs"/>
                <w:spacing w:val="-8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7052FB" w:rsidRPr="00F065D7" w14:paraId="03646D02" w14:textId="77777777" w:rsidTr="00482B67">
        <w:trPr>
          <w:cantSplit/>
          <w:trHeight w:val="163"/>
        </w:trPr>
        <w:tc>
          <w:tcPr>
            <w:tcW w:w="3230" w:type="dxa"/>
          </w:tcPr>
          <w:p w14:paraId="3CA904CD" w14:textId="77777777" w:rsidR="007052FB" w:rsidRPr="00F065D7" w:rsidRDefault="007052FB" w:rsidP="007052FB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3" w:type="dxa"/>
          </w:tcPr>
          <w:p w14:paraId="3B2A02A4" w14:textId="77777777" w:rsidR="007052FB" w:rsidRPr="00F065D7" w:rsidRDefault="007052FB" w:rsidP="007052F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14:paraId="55B42312" w14:textId="77777777" w:rsidR="007052FB" w:rsidRPr="00F065D7" w:rsidRDefault="007052FB" w:rsidP="007052F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40" w:type="dxa"/>
            <w:vAlign w:val="bottom"/>
            <w:hideMark/>
          </w:tcPr>
          <w:p w14:paraId="7AB24D0A" w14:textId="03366D48" w:rsidR="007052FB" w:rsidRPr="00F065D7" w:rsidRDefault="00FD6C5D" w:rsidP="007052FB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950" w:type="dxa"/>
            <w:vAlign w:val="bottom"/>
            <w:hideMark/>
          </w:tcPr>
          <w:p w14:paraId="2542813B" w14:textId="78E59A33" w:rsidR="007052FB" w:rsidRPr="00F065D7" w:rsidRDefault="00FD6C5D" w:rsidP="007052F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2563</w:t>
            </w:r>
          </w:p>
        </w:tc>
      </w:tr>
      <w:tr w:rsidR="00200FE1" w:rsidRPr="00F065D7" w14:paraId="110F57D4" w14:textId="77777777" w:rsidTr="00200FE1">
        <w:trPr>
          <w:cantSplit/>
          <w:trHeight w:val="70"/>
        </w:trPr>
        <w:tc>
          <w:tcPr>
            <w:tcW w:w="3230" w:type="dxa"/>
          </w:tcPr>
          <w:p w14:paraId="7E41568F" w14:textId="77777777" w:rsidR="00200FE1" w:rsidRPr="00F065D7" w:rsidRDefault="00200FE1" w:rsidP="007052FB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3" w:type="dxa"/>
          </w:tcPr>
          <w:p w14:paraId="2BA29C7E" w14:textId="77777777" w:rsidR="00200FE1" w:rsidRPr="00F065D7" w:rsidRDefault="00200FE1" w:rsidP="007052F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14:paraId="185A6106" w14:textId="77777777" w:rsidR="00200FE1" w:rsidRPr="00F065D7" w:rsidRDefault="00200FE1" w:rsidP="007052F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2A3D69C4" w14:textId="7F8102E3" w:rsidR="00200FE1" w:rsidRPr="00FD6C5D" w:rsidRDefault="00200FE1" w:rsidP="00200FE1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65D7">
              <w:rPr>
                <w:rFonts w:asciiTheme="majorBidi" w:hAnsiTheme="majorBidi" w:cstheme="majorBidi" w:hint="cs"/>
                <w:i/>
                <w:iCs/>
                <w:sz w:val="24"/>
                <w:szCs w:val="24"/>
              </w:rPr>
              <w:t>(</w:t>
            </w:r>
            <w:r w:rsidRPr="00F065D7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ร้อยละ)</w:t>
            </w:r>
          </w:p>
        </w:tc>
      </w:tr>
      <w:tr w:rsidR="007052FB" w:rsidRPr="00F065D7" w14:paraId="6E9E8880" w14:textId="77777777" w:rsidTr="00482B67">
        <w:trPr>
          <w:cantSplit/>
          <w:trHeight w:val="163"/>
        </w:trPr>
        <w:tc>
          <w:tcPr>
            <w:tcW w:w="3230" w:type="dxa"/>
            <w:hideMark/>
          </w:tcPr>
          <w:p w14:paraId="3EB69E86" w14:textId="77777777" w:rsidR="007052FB" w:rsidRPr="00F065D7" w:rsidRDefault="007052FB">
            <w:pPr>
              <w:rPr>
                <w:rFonts w:asciiTheme="majorBidi" w:hAnsiTheme="majorBidi" w:cstheme="majorBidi"/>
                <w:b/>
                <w:bCs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583" w:type="dxa"/>
          </w:tcPr>
          <w:p w14:paraId="7EEC4860" w14:textId="77777777" w:rsidR="007052FB" w:rsidRPr="00F065D7" w:rsidRDefault="007052F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47" w:type="dxa"/>
          </w:tcPr>
          <w:p w14:paraId="49A198F0" w14:textId="77777777" w:rsidR="007052FB" w:rsidRPr="00F065D7" w:rsidRDefault="007052F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40" w:type="dxa"/>
            <w:vAlign w:val="bottom"/>
          </w:tcPr>
          <w:p w14:paraId="57751803" w14:textId="77777777" w:rsidR="007052FB" w:rsidRPr="00F065D7" w:rsidRDefault="007052FB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0" w:type="dxa"/>
            <w:vAlign w:val="bottom"/>
          </w:tcPr>
          <w:p w14:paraId="4227095A" w14:textId="77777777" w:rsidR="007052FB" w:rsidRPr="00F065D7" w:rsidRDefault="007052FB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68708F" w:rsidRPr="00F065D7" w14:paraId="3345E165" w14:textId="77777777" w:rsidTr="00482B67">
        <w:trPr>
          <w:cantSplit/>
          <w:trHeight w:val="315"/>
        </w:trPr>
        <w:tc>
          <w:tcPr>
            <w:tcW w:w="3230" w:type="dxa"/>
            <w:hideMark/>
          </w:tcPr>
          <w:p w14:paraId="52E7894A" w14:textId="4E72C922" w:rsidR="0068708F" w:rsidRPr="00F065D7" w:rsidRDefault="0068708F" w:rsidP="0068708F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บริษัท โอสถสภา เบฟเวอเรจ จำกัด </w:t>
            </w:r>
          </w:p>
        </w:tc>
        <w:tc>
          <w:tcPr>
            <w:tcW w:w="1583" w:type="dxa"/>
            <w:hideMark/>
          </w:tcPr>
          <w:p w14:paraId="178AC037" w14:textId="77777777" w:rsidR="0068708F" w:rsidRPr="00F065D7" w:rsidRDefault="0068708F" w:rsidP="0068708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  <w:hideMark/>
          </w:tcPr>
          <w:p w14:paraId="40FCB9C6" w14:textId="77777777" w:rsidR="0068708F" w:rsidRPr="00F065D7" w:rsidRDefault="0068708F" w:rsidP="0068708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จัดจำหน่ายเครื่องดื่ม</w:t>
            </w:r>
          </w:p>
        </w:tc>
        <w:tc>
          <w:tcPr>
            <w:tcW w:w="940" w:type="dxa"/>
          </w:tcPr>
          <w:p w14:paraId="3A6FB8D2" w14:textId="76EA30F3" w:rsidR="0068708F" w:rsidRPr="00F065D7" w:rsidRDefault="0068708F" w:rsidP="0068708F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50" w:type="dxa"/>
          </w:tcPr>
          <w:p w14:paraId="6B122C99" w14:textId="4847A9C3" w:rsidR="0068708F" w:rsidRPr="00F065D7" w:rsidRDefault="0068708F" w:rsidP="0068708F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68708F" w:rsidRPr="00F065D7" w14:paraId="0C595E7C" w14:textId="77777777" w:rsidTr="00482B67">
        <w:trPr>
          <w:cantSplit/>
          <w:trHeight w:val="315"/>
        </w:trPr>
        <w:tc>
          <w:tcPr>
            <w:tcW w:w="3230" w:type="dxa"/>
            <w:hideMark/>
          </w:tcPr>
          <w:p w14:paraId="1AE4A441" w14:textId="77777777" w:rsidR="0068708F" w:rsidRPr="00F065D7" w:rsidRDefault="0068708F" w:rsidP="0068708F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กรีนสวิลล์ จำกัด</w:t>
            </w:r>
          </w:p>
        </w:tc>
        <w:tc>
          <w:tcPr>
            <w:tcW w:w="1583" w:type="dxa"/>
            <w:hideMark/>
          </w:tcPr>
          <w:p w14:paraId="507E0CCE" w14:textId="77777777" w:rsidR="0068708F" w:rsidRPr="00F065D7" w:rsidRDefault="0068708F" w:rsidP="0068708F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  <w:hideMark/>
          </w:tcPr>
          <w:p w14:paraId="0EBE27B6" w14:textId="1A024B43" w:rsidR="0068708F" w:rsidRPr="00F065D7" w:rsidRDefault="0068708F" w:rsidP="0068708F">
            <w:pPr>
              <w:pStyle w:val="NoSpacing"/>
              <w:spacing w:line="300" w:lineRule="exact"/>
              <w:ind w:left="211" w:hanging="21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ผลิตและจำหน่ายผลิตภัณฑ์ของใช้</w:t>
            </w:r>
            <w:r w:rsidRPr="00F065D7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ส่วนบุคคล</w:t>
            </w:r>
          </w:p>
        </w:tc>
        <w:tc>
          <w:tcPr>
            <w:tcW w:w="940" w:type="dxa"/>
          </w:tcPr>
          <w:p w14:paraId="300621AC" w14:textId="1164DB62" w:rsidR="0068708F" w:rsidRPr="00F065D7" w:rsidRDefault="0068708F" w:rsidP="0068708F">
            <w:pPr>
              <w:pStyle w:val="NoSpacing"/>
              <w:spacing w:line="300" w:lineRule="exact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50" w:type="dxa"/>
          </w:tcPr>
          <w:p w14:paraId="764691EE" w14:textId="5C591140" w:rsidR="0068708F" w:rsidRPr="00F065D7" w:rsidRDefault="0068708F" w:rsidP="0068708F">
            <w:pPr>
              <w:pStyle w:val="NoSpacing"/>
              <w:spacing w:line="300" w:lineRule="exact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68708F" w:rsidRPr="00F065D7" w14:paraId="4C458BB7" w14:textId="77777777" w:rsidTr="00482B67">
        <w:trPr>
          <w:cantSplit/>
          <w:trHeight w:val="325"/>
        </w:trPr>
        <w:tc>
          <w:tcPr>
            <w:tcW w:w="3230" w:type="dxa"/>
            <w:hideMark/>
          </w:tcPr>
          <w:p w14:paraId="5B8A7ACF" w14:textId="77777777" w:rsidR="0068708F" w:rsidRPr="00F065D7" w:rsidRDefault="0068708F" w:rsidP="0068708F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สยามกลาส อินดัสทรี จำกัด</w:t>
            </w:r>
          </w:p>
        </w:tc>
        <w:tc>
          <w:tcPr>
            <w:tcW w:w="1583" w:type="dxa"/>
            <w:hideMark/>
          </w:tcPr>
          <w:p w14:paraId="6A964724" w14:textId="77777777" w:rsidR="0068708F" w:rsidRPr="00F065D7" w:rsidRDefault="0068708F" w:rsidP="0068708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  <w:hideMark/>
          </w:tcPr>
          <w:p w14:paraId="22341828" w14:textId="77777777" w:rsidR="0068708F" w:rsidRPr="00F065D7" w:rsidRDefault="0068708F" w:rsidP="0068708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ผลิตและจำหน่ายเครื่องแก้ว</w:t>
            </w:r>
          </w:p>
        </w:tc>
        <w:tc>
          <w:tcPr>
            <w:tcW w:w="940" w:type="dxa"/>
          </w:tcPr>
          <w:p w14:paraId="438F7579" w14:textId="6540F0E0" w:rsidR="0068708F" w:rsidRPr="00F065D7" w:rsidRDefault="0068708F" w:rsidP="0068708F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50" w:type="dxa"/>
          </w:tcPr>
          <w:p w14:paraId="719A6C9C" w14:textId="143401FF" w:rsidR="0068708F" w:rsidRPr="00F065D7" w:rsidRDefault="0068708F" w:rsidP="0068708F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68708F" w:rsidRPr="00F065D7" w14:paraId="25B1FC91" w14:textId="77777777" w:rsidTr="00482B67">
        <w:trPr>
          <w:cantSplit/>
          <w:trHeight w:val="315"/>
        </w:trPr>
        <w:tc>
          <w:tcPr>
            <w:tcW w:w="3230" w:type="dxa"/>
            <w:hideMark/>
          </w:tcPr>
          <w:p w14:paraId="230DCCD0" w14:textId="77777777" w:rsidR="0068708F" w:rsidRPr="00F065D7" w:rsidRDefault="0068708F" w:rsidP="0068708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สยามกลาสอยุธยา จำกัด</w:t>
            </w:r>
          </w:p>
        </w:tc>
        <w:tc>
          <w:tcPr>
            <w:tcW w:w="1583" w:type="dxa"/>
            <w:hideMark/>
          </w:tcPr>
          <w:p w14:paraId="63771F87" w14:textId="77777777" w:rsidR="0068708F" w:rsidRPr="00F065D7" w:rsidRDefault="0068708F" w:rsidP="0068708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  <w:hideMark/>
          </w:tcPr>
          <w:p w14:paraId="6C016152" w14:textId="77777777" w:rsidR="0068708F" w:rsidRPr="00F065D7" w:rsidRDefault="0068708F" w:rsidP="0068708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ผลิตและจำหน่ายเครื่องแก้ว</w:t>
            </w:r>
          </w:p>
        </w:tc>
        <w:tc>
          <w:tcPr>
            <w:tcW w:w="940" w:type="dxa"/>
          </w:tcPr>
          <w:p w14:paraId="0BFF7A7B" w14:textId="0765BD03" w:rsidR="0068708F" w:rsidRPr="00F065D7" w:rsidRDefault="0068708F" w:rsidP="0068708F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50" w:type="dxa"/>
          </w:tcPr>
          <w:p w14:paraId="630A858A" w14:textId="20995025" w:rsidR="0068708F" w:rsidRPr="00F065D7" w:rsidRDefault="0068708F" w:rsidP="0068708F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68708F" w:rsidRPr="00F065D7" w14:paraId="5F5911ED" w14:textId="77777777" w:rsidTr="00482B67">
        <w:trPr>
          <w:cantSplit/>
          <w:trHeight w:val="315"/>
        </w:trPr>
        <w:tc>
          <w:tcPr>
            <w:tcW w:w="3230" w:type="dxa"/>
            <w:hideMark/>
          </w:tcPr>
          <w:p w14:paraId="3832FCB3" w14:textId="77777777" w:rsidR="0068708F" w:rsidRPr="00F065D7" w:rsidRDefault="0068708F" w:rsidP="0068708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สยามคัลเล็ต จำกัด</w:t>
            </w:r>
          </w:p>
        </w:tc>
        <w:tc>
          <w:tcPr>
            <w:tcW w:w="1583" w:type="dxa"/>
            <w:hideMark/>
          </w:tcPr>
          <w:p w14:paraId="17153772" w14:textId="77777777" w:rsidR="0068708F" w:rsidRPr="00F065D7" w:rsidRDefault="0068708F" w:rsidP="0068708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  <w:hideMark/>
          </w:tcPr>
          <w:p w14:paraId="23FCD0C8" w14:textId="77777777" w:rsidR="0068708F" w:rsidRPr="00F065D7" w:rsidRDefault="0068708F" w:rsidP="0068708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จำหน่ายเศษแก้ว</w:t>
            </w:r>
          </w:p>
        </w:tc>
        <w:tc>
          <w:tcPr>
            <w:tcW w:w="940" w:type="dxa"/>
          </w:tcPr>
          <w:p w14:paraId="34E23D42" w14:textId="6510C453" w:rsidR="0068708F" w:rsidRPr="00F065D7" w:rsidRDefault="0068708F" w:rsidP="0068708F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</w:p>
        </w:tc>
        <w:tc>
          <w:tcPr>
            <w:tcW w:w="950" w:type="dxa"/>
          </w:tcPr>
          <w:p w14:paraId="6654D415" w14:textId="19317B8B" w:rsidR="0068708F" w:rsidRPr="00F065D7" w:rsidRDefault="0068708F" w:rsidP="0068708F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</w:p>
        </w:tc>
      </w:tr>
      <w:tr w:rsidR="0068708F" w:rsidRPr="00F065D7" w14:paraId="7B31C711" w14:textId="77777777" w:rsidTr="00482B67">
        <w:trPr>
          <w:cantSplit/>
          <w:trHeight w:val="330"/>
        </w:trPr>
        <w:tc>
          <w:tcPr>
            <w:tcW w:w="3230" w:type="dxa"/>
            <w:hideMark/>
          </w:tcPr>
          <w:p w14:paraId="7711AB4D" w14:textId="77777777" w:rsidR="0068708F" w:rsidRPr="00F065D7" w:rsidRDefault="0068708F" w:rsidP="0068708F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เอสเอสบี เอ็นเตอร์ไพรซ์ จำกัด</w:t>
            </w:r>
          </w:p>
        </w:tc>
        <w:tc>
          <w:tcPr>
            <w:tcW w:w="1583" w:type="dxa"/>
            <w:hideMark/>
          </w:tcPr>
          <w:p w14:paraId="7BE5B2FD" w14:textId="77777777" w:rsidR="0068708F" w:rsidRPr="00F065D7" w:rsidRDefault="0068708F" w:rsidP="0068708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  <w:hideMark/>
          </w:tcPr>
          <w:p w14:paraId="3610843B" w14:textId="77777777" w:rsidR="0068708F" w:rsidRPr="00F065D7" w:rsidRDefault="0068708F" w:rsidP="0068708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ผลิตวัตถุดิบใช้ปรุงแต่ง</w:t>
            </w:r>
          </w:p>
        </w:tc>
        <w:tc>
          <w:tcPr>
            <w:tcW w:w="940" w:type="dxa"/>
          </w:tcPr>
          <w:p w14:paraId="32AD89B3" w14:textId="4F4892BF" w:rsidR="0068708F" w:rsidRPr="00F065D7" w:rsidRDefault="0068708F" w:rsidP="0068708F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50" w:type="dxa"/>
          </w:tcPr>
          <w:p w14:paraId="46886FB2" w14:textId="519DC52D" w:rsidR="0068708F" w:rsidRPr="00F065D7" w:rsidRDefault="0068708F" w:rsidP="0068708F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68708F" w:rsidRPr="00F065D7" w14:paraId="788FBB46" w14:textId="77777777" w:rsidTr="00482B67">
        <w:trPr>
          <w:cantSplit/>
          <w:trHeight w:val="315"/>
        </w:trPr>
        <w:tc>
          <w:tcPr>
            <w:tcW w:w="3230" w:type="dxa"/>
            <w:hideMark/>
          </w:tcPr>
          <w:p w14:paraId="166C2D38" w14:textId="77777777" w:rsidR="0068708F" w:rsidRPr="00F065D7" w:rsidRDefault="0068708F" w:rsidP="0068708F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บริษัท โอสถสภา อินโนเวชั่น เซ็นเตอร์ จำกัด           </w:t>
            </w:r>
          </w:p>
        </w:tc>
        <w:tc>
          <w:tcPr>
            <w:tcW w:w="1583" w:type="dxa"/>
            <w:hideMark/>
          </w:tcPr>
          <w:p w14:paraId="4F0F6D99" w14:textId="77777777" w:rsidR="0068708F" w:rsidRPr="00F065D7" w:rsidRDefault="0068708F" w:rsidP="0068708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  <w:hideMark/>
          </w:tcPr>
          <w:p w14:paraId="1DEC5F86" w14:textId="77777777" w:rsidR="0068708F" w:rsidRPr="00F065D7" w:rsidRDefault="0068708F" w:rsidP="0068708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วิจัยและพัฒนา</w:t>
            </w:r>
          </w:p>
        </w:tc>
        <w:tc>
          <w:tcPr>
            <w:tcW w:w="940" w:type="dxa"/>
          </w:tcPr>
          <w:p w14:paraId="10196276" w14:textId="2E328720" w:rsidR="0068708F" w:rsidRPr="00F065D7" w:rsidRDefault="0068708F" w:rsidP="0068708F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50" w:type="dxa"/>
          </w:tcPr>
          <w:p w14:paraId="38E306FC" w14:textId="4189F3B2" w:rsidR="0068708F" w:rsidRPr="00F065D7" w:rsidRDefault="0068708F" w:rsidP="0068708F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68708F" w:rsidRPr="00F065D7" w14:paraId="61972D2F" w14:textId="77777777" w:rsidTr="00482B67">
        <w:trPr>
          <w:cantSplit/>
          <w:trHeight w:val="315"/>
        </w:trPr>
        <w:tc>
          <w:tcPr>
            <w:tcW w:w="3230" w:type="dxa"/>
            <w:hideMark/>
          </w:tcPr>
          <w:p w14:paraId="1F95A8E8" w14:textId="77777777" w:rsidR="0068708F" w:rsidRPr="00F065D7" w:rsidRDefault="0068708F" w:rsidP="0068708F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โอสถสภา แดรี่ จำกัด</w:t>
            </w:r>
          </w:p>
        </w:tc>
        <w:tc>
          <w:tcPr>
            <w:tcW w:w="1583" w:type="dxa"/>
            <w:hideMark/>
          </w:tcPr>
          <w:p w14:paraId="4B7D9449" w14:textId="77777777" w:rsidR="0068708F" w:rsidRPr="00F065D7" w:rsidRDefault="0068708F" w:rsidP="0068708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  <w:hideMark/>
          </w:tcPr>
          <w:p w14:paraId="2BAEA3B7" w14:textId="77777777" w:rsidR="0068708F" w:rsidRPr="00F065D7" w:rsidRDefault="0068708F" w:rsidP="0068708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940" w:type="dxa"/>
          </w:tcPr>
          <w:p w14:paraId="65CB6C3C" w14:textId="63769304" w:rsidR="0068708F" w:rsidRPr="00F065D7" w:rsidRDefault="0068708F" w:rsidP="0068708F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50" w:type="dxa"/>
          </w:tcPr>
          <w:p w14:paraId="480421F2" w14:textId="28D98193" w:rsidR="0068708F" w:rsidRPr="00F065D7" w:rsidRDefault="0068708F" w:rsidP="0068708F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68708F" w:rsidRPr="00F065D7" w14:paraId="74D36B4A" w14:textId="77777777" w:rsidTr="00482B67">
        <w:trPr>
          <w:cantSplit/>
          <w:trHeight w:val="315"/>
        </w:trPr>
        <w:tc>
          <w:tcPr>
            <w:tcW w:w="3230" w:type="dxa"/>
            <w:hideMark/>
          </w:tcPr>
          <w:p w14:paraId="7FAD4FF8" w14:textId="77777777" w:rsidR="0068708F" w:rsidRPr="00F065D7" w:rsidRDefault="0068708F" w:rsidP="0068708F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โอสถสภา เอ็นเตอร์ไพรซ์ จำกัด</w:t>
            </w:r>
          </w:p>
        </w:tc>
        <w:tc>
          <w:tcPr>
            <w:tcW w:w="1583" w:type="dxa"/>
            <w:hideMark/>
          </w:tcPr>
          <w:p w14:paraId="36E1CC83" w14:textId="77777777" w:rsidR="0068708F" w:rsidRPr="00F065D7" w:rsidRDefault="0068708F" w:rsidP="0068708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  <w:hideMark/>
          </w:tcPr>
          <w:p w14:paraId="0F6F9B54" w14:textId="77777777" w:rsidR="0068708F" w:rsidRPr="00F065D7" w:rsidRDefault="0068708F" w:rsidP="0068708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ลงทุนในหุ้นของบริษัทอื่น</w:t>
            </w:r>
          </w:p>
        </w:tc>
        <w:tc>
          <w:tcPr>
            <w:tcW w:w="940" w:type="dxa"/>
          </w:tcPr>
          <w:p w14:paraId="47A6A1E8" w14:textId="56F2E9BA" w:rsidR="0068708F" w:rsidRPr="00F065D7" w:rsidRDefault="0068708F" w:rsidP="0068708F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50" w:type="dxa"/>
          </w:tcPr>
          <w:p w14:paraId="5E9E2A8E" w14:textId="78FA9027" w:rsidR="0068708F" w:rsidRPr="00F065D7" w:rsidRDefault="0068708F" w:rsidP="0068708F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68708F" w:rsidRPr="00F065D7" w14:paraId="5E5145AE" w14:textId="77777777" w:rsidTr="00482B67">
        <w:trPr>
          <w:cantSplit/>
          <w:trHeight w:val="315"/>
        </w:trPr>
        <w:tc>
          <w:tcPr>
            <w:tcW w:w="3230" w:type="dxa"/>
            <w:hideMark/>
          </w:tcPr>
          <w:p w14:paraId="6DC7F0B0" w14:textId="77777777" w:rsidR="0068708F" w:rsidRPr="00F065D7" w:rsidRDefault="0068708F" w:rsidP="0068708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>OSOTSPA USA, INC.</w:t>
            </w:r>
          </w:p>
        </w:tc>
        <w:tc>
          <w:tcPr>
            <w:tcW w:w="1583" w:type="dxa"/>
            <w:hideMark/>
          </w:tcPr>
          <w:p w14:paraId="2A69850D" w14:textId="77777777" w:rsidR="0068708F" w:rsidRPr="00F065D7" w:rsidRDefault="0068708F" w:rsidP="0068708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สหรัฐอเมริกา</w:t>
            </w:r>
          </w:p>
        </w:tc>
        <w:tc>
          <w:tcPr>
            <w:tcW w:w="2747" w:type="dxa"/>
            <w:hideMark/>
          </w:tcPr>
          <w:p w14:paraId="2D2219F7" w14:textId="77777777" w:rsidR="0068708F" w:rsidRPr="00F065D7" w:rsidRDefault="0068708F" w:rsidP="0068708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ให้บริการการตลาด</w:t>
            </w:r>
          </w:p>
        </w:tc>
        <w:tc>
          <w:tcPr>
            <w:tcW w:w="940" w:type="dxa"/>
          </w:tcPr>
          <w:p w14:paraId="104AF532" w14:textId="3FFD6647" w:rsidR="0068708F" w:rsidRPr="00F065D7" w:rsidRDefault="0068708F" w:rsidP="0068708F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50" w:type="dxa"/>
          </w:tcPr>
          <w:p w14:paraId="26AD3830" w14:textId="67952F74" w:rsidR="0068708F" w:rsidRPr="00F065D7" w:rsidRDefault="0068708F" w:rsidP="0068708F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68708F" w:rsidRPr="00F065D7" w14:paraId="72D21957" w14:textId="77777777" w:rsidTr="00482B67">
        <w:trPr>
          <w:cantSplit/>
          <w:trHeight w:val="647"/>
        </w:trPr>
        <w:tc>
          <w:tcPr>
            <w:tcW w:w="3230" w:type="dxa"/>
            <w:hideMark/>
          </w:tcPr>
          <w:p w14:paraId="6EEAFF8C" w14:textId="77777777" w:rsidR="0068708F" w:rsidRPr="00F065D7" w:rsidRDefault="0068708F" w:rsidP="0068708F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>OSOTSPA LOI HEIN COMPANY LIMITED</w:t>
            </w:r>
          </w:p>
        </w:tc>
        <w:tc>
          <w:tcPr>
            <w:tcW w:w="1583" w:type="dxa"/>
            <w:hideMark/>
          </w:tcPr>
          <w:p w14:paraId="485A87CF" w14:textId="77777777" w:rsidR="0068708F" w:rsidRPr="00F065D7" w:rsidRDefault="0068708F" w:rsidP="0068708F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bookmarkStart w:id="2" w:name="_Hlk46815095"/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สาธารณรัฐแห่ง</w:t>
            </w:r>
          </w:p>
          <w:p w14:paraId="5418E40B" w14:textId="77777777" w:rsidR="0068708F" w:rsidRPr="00F065D7" w:rsidRDefault="0068708F" w:rsidP="0068708F">
            <w:pPr>
              <w:pStyle w:val="NoSpacing"/>
              <w:spacing w:line="300" w:lineRule="exact"/>
              <w:ind w:firstLine="214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สหภาพเมียนมาร์</w:t>
            </w:r>
            <w:bookmarkEnd w:id="2"/>
          </w:p>
        </w:tc>
        <w:tc>
          <w:tcPr>
            <w:tcW w:w="2747" w:type="dxa"/>
            <w:hideMark/>
          </w:tcPr>
          <w:p w14:paraId="59F15DA6" w14:textId="77777777" w:rsidR="0068708F" w:rsidRPr="00F065D7" w:rsidRDefault="0068708F" w:rsidP="0068708F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ค้าปลีกและค้าส่งเครื่องดื่ม</w:t>
            </w:r>
          </w:p>
        </w:tc>
        <w:tc>
          <w:tcPr>
            <w:tcW w:w="940" w:type="dxa"/>
          </w:tcPr>
          <w:p w14:paraId="1BA2997A" w14:textId="61F8D211" w:rsidR="0068708F" w:rsidRPr="00F065D7" w:rsidRDefault="0068708F" w:rsidP="0068708F">
            <w:pPr>
              <w:pStyle w:val="NoSpacing"/>
              <w:spacing w:line="300" w:lineRule="exact"/>
              <w:ind w:right="-3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  <w:r w:rsidRPr="009F323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Pr="00FD6C5D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1</w:t>
            </w:r>
            <w:r w:rsidRPr="009F323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950" w:type="dxa"/>
          </w:tcPr>
          <w:p w14:paraId="47E68D93" w14:textId="0F232237" w:rsidR="0068708F" w:rsidRPr="00F065D7" w:rsidRDefault="0068708F" w:rsidP="0068708F">
            <w:pPr>
              <w:pStyle w:val="NoSpacing"/>
              <w:spacing w:line="300" w:lineRule="exact"/>
              <w:ind w:right="-3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  <w:r w:rsidRPr="009F323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Pr="00FD6C5D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1</w:t>
            </w:r>
            <w:r w:rsidRPr="009F323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</w:tr>
      <w:tr w:rsidR="0068708F" w:rsidRPr="00F065D7" w14:paraId="62ACC37E" w14:textId="77777777" w:rsidTr="00482B67">
        <w:trPr>
          <w:cantSplit/>
          <w:trHeight w:val="317"/>
        </w:trPr>
        <w:tc>
          <w:tcPr>
            <w:tcW w:w="3230" w:type="dxa"/>
          </w:tcPr>
          <w:p w14:paraId="61BDB1DB" w14:textId="75EFCFC6" w:rsidR="0068708F" w:rsidRPr="00F065D7" w:rsidRDefault="0068708F" w:rsidP="0068708F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>PT. M-</w:t>
            </w:r>
            <w:r w:rsidRPr="00FD6C5D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150</w:t>
            </w:r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 xml:space="preserve"> INDONESIA</w:t>
            </w:r>
          </w:p>
        </w:tc>
        <w:tc>
          <w:tcPr>
            <w:tcW w:w="1583" w:type="dxa"/>
          </w:tcPr>
          <w:p w14:paraId="455D0C67" w14:textId="0FCEFF7C" w:rsidR="0068708F" w:rsidRPr="00F065D7" w:rsidRDefault="0068708F" w:rsidP="0068708F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อินโดนีเซีย</w:t>
            </w:r>
          </w:p>
        </w:tc>
        <w:tc>
          <w:tcPr>
            <w:tcW w:w="2747" w:type="dxa"/>
          </w:tcPr>
          <w:p w14:paraId="1DB1B033" w14:textId="132BE083" w:rsidR="0068708F" w:rsidRPr="00F065D7" w:rsidRDefault="0068708F" w:rsidP="0068708F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นำเข้าและจัดจำหน่ายเครื่องดื่ม</w:t>
            </w:r>
          </w:p>
        </w:tc>
        <w:tc>
          <w:tcPr>
            <w:tcW w:w="940" w:type="dxa"/>
          </w:tcPr>
          <w:p w14:paraId="44C153C4" w14:textId="219FC752" w:rsidR="0068708F" w:rsidRPr="009F3238" w:rsidRDefault="0068708F" w:rsidP="0068708F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50" w:type="dxa"/>
          </w:tcPr>
          <w:p w14:paraId="47B76BBB" w14:textId="6A705CFE" w:rsidR="0068708F" w:rsidRPr="009F3238" w:rsidRDefault="0068708F" w:rsidP="0068708F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68708F" w:rsidRPr="00F065D7" w14:paraId="05F0D196" w14:textId="77777777" w:rsidTr="00482B67">
        <w:trPr>
          <w:cantSplit/>
          <w:trHeight w:val="317"/>
        </w:trPr>
        <w:tc>
          <w:tcPr>
            <w:tcW w:w="3230" w:type="dxa"/>
          </w:tcPr>
          <w:p w14:paraId="2C02C144" w14:textId="1D87FE2C" w:rsidR="0068708F" w:rsidRPr="003D6BB2" w:rsidRDefault="0068708F" w:rsidP="0068708F">
            <w:pPr>
              <w:pStyle w:val="NoSpacing"/>
              <w:spacing w:line="300" w:lineRule="exact"/>
              <w:rPr>
                <w:rFonts w:asciiTheme="majorBidi" w:hAnsiTheme="majorBidi"/>
                <w:sz w:val="24"/>
                <w:szCs w:val="24"/>
              </w:rPr>
            </w:pPr>
            <w:r w:rsidRPr="00F065D7">
              <w:rPr>
                <w:rFonts w:asciiTheme="majorBidi" w:hAnsiTheme="majorBidi"/>
                <w:sz w:val="24"/>
                <w:szCs w:val="24"/>
                <w:cs/>
              </w:rPr>
              <w:t>บริษัท สยาม เบฟ แมนูแฟคเจอริ่ง จำกัด</w:t>
            </w:r>
          </w:p>
        </w:tc>
        <w:tc>
          <w:tcPr>
            <w:tcW w:w="1583" w:type="dxa"/>
          </w:tcPr>
          <w:p w14:paraId="00BD08FA" w14:textId="5718502D" w:rsidR="0068708F" w:rsidRPr="00F065D7" w:rsidRDefault="0068708F" w:rsidP="0068708F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</w:tcPr>
          <w:p w14:paraId="6F0E05EE" w14:textId="5AC8B5F9" w:rsidR="0068708F" w:rsidRPr="00F065D7" w:rsidRDefault="0068708F" w:rsidP="0068708F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/>
                <w:sz w:val="24"/>
                <w:szCs w:val="24"/>
                <w:cs/>
              </w:rPr>
              <w:t>ผลิตและจัดจำหน่ายเครื่องดื่ม</w:t>
            </w:r>
          </w:p>
        </w:tc>
        <w:tc>
          <w:tcPr>
            <w:tcW w:w="940" w:type="dxa"/>
          </w:tcPr>
          <w:p w14:paraId="080674A0" w14:textId="09AE52E9" w:rsidR="0068708F" w:rsidRPr="00F065D7" w:rsidRDefault="0068708F" w:rsidP="0068708F">
            <w:pPr>
              <w:pStyle w:val="NoSpacing"/>
              <w:spacing w:line="300" w:lineRule="exact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50" w:type="dxa"/>
          </w:tcPr>
          <w:p w14:paraId="7AB4D232" w14:textId="7551C727" w:rsidR="0068708F" w:rsidRPr="00F065D7" w:rsidRDefault="0068708F" w:rsidP="0068708F">
            <w:pPr>
              <w:pStyle w:val="NoSpacing"/>
              <w:spacing w:line="300" w:lineRule="exact"/>
              <w:ind w:right="-22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68708F" w:rsidRPr="00F065D7" w14:paraId="24E531F3" w14:textId="77777777" w:rsidTr="00482B67">
        <w:trPr>
          <w:cantSplit/>
          <w:trHeight w:val="317"/>
        </w:trPr>
        <w:tc>
          <w:tcPr>
            <w:tcW w:w="3230" w:type="dxa"/>
            <w:hideMark/>
          </w:tcPr>
          <w:p w14:paraId="4D19E62F" w14:textId="77777777" w:rsidR="0068708F" w:rsidRPr="00F065D7" w:rsidRDefault="0068708F" w:rsidP="0068708F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โอสถสภา ลอยเฮง (ประเทศไทย) จำกัด</w:t>
            </w:r>
          </w:p>
        </w:tc>
        <w:tc>
          <w:tcPr>
            <w:tcW w:w="1583" w:type="dxa"/>
            <w:hideMark/>
          </w:tcPr>
          <w:p w14:paraId="75A073CF" w14:textId="77777777" w:rsidR="0068708F" w:rsidRPr="00F065D7" w:rsidRDefault="0068708F" w:rsidP="0068708F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  <w:hideMark/>
          </w:tcPr>
          <w:p w14:paraId="2787CB21" w14:textId="77777777" w:rsidR="0068708F" w:rsidRPr="00F065D7" w:rsidRDefault="0068708F" w:rsidP="0068708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40" w:type="dxa"/>
          </w:tcPr>
          <w:p w14:paraId="1F887F71" w14:textId="7FAF5802" w:rsidR="0068708F" w:rsidRPr="00F065D7" w:rsidRDefault="0068708F" w:rsidP="0068708F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</w:p>
        </w:tc>
        <w:tc>
          <w:tcPr>
            <w:tcW w:w="950" w:type="dxa"/>
          </w:tcPr>
          <w:p w14:paraId="528DCC58" w14:textId="05D25386" w:rsidR="0068708F" w:rsidRPr="00F065D7" w:rsidRDefault="0068708F" w:rsidP="0068708F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</w:p>
        </w:tc>
      </w:tr>
      <w:tr w:rsidR="0068708F" w:rsidRPr="00F065D7" w14:paraId="15D79527" w14:textId="77777777" w:rsidTr="00482B67">
        <w:trPr>
          <w:cantSplit/>
          <w:trHeight w:val="330"/>
        </w:trPr>
        <w:tc>
          <w:tcPr>
            <w:tcW w:w="3230" w:type="dxa"/>
            <w:hideMark/>
          </w:tcPr>
          <w:p w14:paraId="25D295EE" w14:textId="77777777" w:rsidR="0068708F" w:rsidRPr="00F065D7" w:rsidRDefault="0068708F" w:rsidP="0068708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 xml:space="preserve">Myanmar </w:t>
            </w:r>
            <w:proofErr w:type="spellStart"/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>Osotspa</w:t>
            </w:r>
            <w:proofErr w:type="spellEnd"/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 xml:space="preserve"> Company Limited</w:t>
            </w:r>
          </w:p>
        </w:tc>
        <w:tc>
          <w:tcPr>
            <w:tcW w:w="1583" w:type="dxa"/>
            <w:hideMark/>
          </w:tcPr>
          <w:p w14:paraId="1ACE9F02" w14:textId="77777777" w:rsidR="0068708F" w:rsidRPr="00F065D7" w:rsidRDefault="0068708F" w:rsidP="0068708F">
            <w:pPr>
              <w:pStyle w:val="NoSpacing"/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สาธารณรัฐแห่ง</w:t>
            </w:r>
          </w:p>
          <w:p w14:paraId="03B6D783" w14:textId="77777777" w:rsidR="0068708F" w:rsidRPr="00F065D7" w:rsidRDefault="0068708F" w:rsidP="0068708F">
            <w:pPr>
              <w:pStyle w:val="NoSpacing"/>
              <w:spacing w:line="280" w:lineRule="exact"/>
              <w:ind w:firstLine="214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สหภาพเมียนมาร์</w:t>
            </w:r>
          </w:p>
        </w:tc>
        <w:tc>
          <w:tcPr>
            <w:tcW w:w="2747" w:type="dxa"/>
            <w:hideMark/>
          </w:tcPr>
          <w:p w14:paraId="18767085" w14:textId="77777777" w:rsidR="0068708F" w:rsidRPr="00F065D7" w:rsidRDefault="0068708F" w:rsidP="0068708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40" w:type="dxa"/>
          </w:tcPr>
          <w:p w14:paraId="12C74D13" w14:textId="04D03ABE" w:rsidR="0068708F" w:rsidRPr="00F065D7" w:rsidRDefault="0068708F" w:rsidP="0068708F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50" w:type="dxa"/>
          </w:tcPr>
          <w:p w14:paraId="02E49292" w14:textId="61EE812D" w:rsidR="0068708F" w:rsidRPr="00F065D7" w:rsidRDefault="0068708F" w:rsidP="0068708F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68708F" w:rsidRPr="00F065D7" w14:paraId="630415FB" w14:textId="77777777" w:rsidTr="00482B67">
        <w:trPr>
          <w:cantSplit/>
          <w:trHeight w:val="317"/>
        </w:trPr>
        <w:tc>
          <w:tcPr>
            <w:tcW w:w="3230" w:type="dxa"/>
            <w:hideMark/>
          </w:tcPr>
          <w:p w14:paraId="0A81AFCC" w14:textId="77777777" w:rsidR="0068708F" w:rsidRPr="00F065D7" w:rsidRDefault="0068708F" w:rsidP="0068708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 xml:space="preserve">LIZU Trading </w:t>
            </w:r>
            <w:proofErr w:type="spellStart"/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>Handels</w:t>
            </w:r>
            <w:proofErr w:type="spellEnd"/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 xml:space="preserve"> GmbH</w:t>
            </w:r>
          </w:p>
        </w:tc>
        <w:tc>
          <w:tcPr>
            <w:tcW w:w="1583" w:type="dxa"/>
            <w:hideMark/>
          </w:tcPr>
          <w:p w14:paraId="2C41D930" w14:textId="77777777" w:rsidR="0068708F" w:rsidRPr="00F065D7" w:rsidRDefault="0068708F" w:rsidP="0068708F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ออสเตรีย</w:t>
            </w:r>
          </w:p>
        </w:tc>
        <w:tc>
          <w:tcPr>
            <w:tcW w:w="2747" w:type="dxa"/>
            <w:hideMark/>
          </w:tcPr>
          <w:p w14:paraId="7535C320" w14:textId="77777777" w:rsidR="0068708F" w:rsidRPr="00F065D7" w:rsidRDefault="0068708F" w:rsidP="0068708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40" w:type="dxa"/>
          </w:tcPr>
          <w:p w14:paraId="2A8BA7C6" w14:textId="436A41CC" w:rsidR="0068708F" w:rsidRPr="00F065D7" w:rsidRDefault="0068708F" w:rsidP="0068708F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50" w:type="dxa"/>
          </w:tcPr>
          <w:p w14:paraId="4AB0283A" w14:textId="4B154B40" w:rsidR="0068708F" w:rsidRPr="00F065D7" w:rsidRDefault="0068708F" w:rsidP="0068708F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68708F" w:rsidRPr="00F065D7" w14:paraId="5BF5F755" w14:textId="77777777" w:rsidTr="00482B67">
        <w:trPr>
          <w:cantSplit/>
          <w:trHeight w:val="317"/>
        </w:trPr>
        <w:tc>
          <w:tcPr>
            <w:tcW w:w="3230" w:type="dxa"/>
            <w:hideMark/>
          </w:tcPr>
          <w:p w14:paraId="2ECC2104" w14:textId="77777777" w:rsidR="0068708F" w:rsidRPr="00C5083C" w:rsidRDefault="0068708F" w:rsidP="0068708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>Osotspa</w:t>
            </w:r>
            <w:proofErr w:type="spellEnd"/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 xml:space="preserve"> Europe Limited</w:t>
            </w:r>
          </w:p>
        </w:tc>
        <w:tc>
          <w:tcPr>
            <w:tcW w:w="1583" w:type="dxa"/>
            <w:hideMark/>
          </w:tcPr>
          <w:p w14:paraId="681B6055" w14:textId="77777777" w:rsidR="0068708F" w:rsidRPr="00F065D7" w:rsidRDefault="0068708F" w:rsidP="0068708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ไซปรัส</w:t>
            </w:r>
          </w:p>
        </w:tc>
        <w:tc>
          <w:tcPr>
            <w:tcW w:w="2747" w:type="dxa"/>
            <w:hideMark/>
          </w:tcPr>
          <w:p w14:paraId="7D4B7A76" w14:textId="77777777" w:rsidR="0068708F" w:rsidRPr="00F065D7" w:rsidRDefault="0068708F" w:rsidP="0068708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40" w:type="dxa"/>
          </w:tcPr>
          <w:p w14:paraId="53A5FC0C" w14:textId="5E6B007B" w:rsidR="0068708F" w:rsidRPr="00F065D7" w:rsidRDefault="0068708F" w:rsidP="0068708F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50" w:type="dxa"/>
          </w:tcPr>
          <w:p w14:paraId="21C349E1" w14:textId="1CBD3E1E" w:rsidR="0068708F" w:rsidRPr="00F065D7" w:rsidRDefault="0068708F" w:rsidP="0068708F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68708F" w:rsidRPr="00006EF1" w14:paraId="4812B1D1" w14:textId="77777777" w:rsidTr="00006EF1">
        <w:trPr>
          <w:cantSplit/>
          <w:trHeight w:val="140"/>
        </w:trPr>
        <w:tc>
          <w:tcPr>
            <w:tcW w:w="3230" w:type="dxa"/>
          </w:tcPr>
          <w:p w14:paraId="0F8F069E" w14:textId="77777777" w:rsidR="0068708F" w:rsidRPr="00CF5084" w:rsidRDefault="0068708F" w:rsidP="0068708F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3" w:type="dxa"/>
          </w:tcPr>
          <w:p w14:paraId="7CFD85CE" w14:textId="77777777" w:rsidR="0068708F" w:rsidRPr="00CF5084" w:rsidRDefault="0068708F" w:rsidP="0068708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14:paraId="250328B2" w14:textId="77777777" w:rsidR="0068708F" w:rsidRPr="00CF5084" w:rsidRDefault="0068708F" w:rsidP="0068708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053D0E0F" w14:textId="77777777" w:rsidR="0068708F" w:rsidRPr="00CF5084" w:rsidRDefault="0068708F" w:rsidP="0068708F">
            <w:pPr>
              <w:pStyle w:val="acctfourfigures"/>
              <w:tabs>
                <w:tab w:val="decimal" w:pos="488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50" w:type="dxa"/>
          </w:tcPr>
          <w:p w14:paraId="1250FD50" w14:textId="77777777" w:rsidR="0068708F" w:rsidRPr="00CF5084" w:rsidRDefault="0068708F" w:rsidP="0068708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8708F" w:rsidRPr="00F065D7" w14:paraId="584E5320" w14:textId="77777777" w:rsidTr="00482B67">
        <w:trPr>
          <w:cantSplit/>
          <w:trHeight w:val="163"/>
        </w:trPr>
        <w:tc>
          <w:tcPr>
            <w:tcW w:w="3230" w:type="dxa"/>
          </w:tcPr>
          <w:p w14:paraId="39AC74B1" w14:textId="18EAF0D4" w:rsidR="0068708F" w:rsidRPr="00CF5084" w:rsidRDefault="0068708F" w:rsidP="0068708F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F508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1583" w:type="dxa"/>
          </w:tcPr>
          <w:p w14:paraId="28058531" w14:textId="77777777" w:rsidR="0068708F" w:rsidRPr="00CF5084" w:rsidRDefault="0068708F" w:rsidP="0068708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14:paraId="76D368F0" w14:textId="77777777" w:rsidR="0068708F" w:rsidRPr="00CF5084" w:rsidRDefault="0068708F" w:rsidP="0068708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276DAB9C" w14:textId="77777777" w:rsidR="0068708F" w:rsidRPr="00CF5084" w:rsidRDefault="0068708F" w:rsidP="0068708F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0" w:type="dxa"/>
          </w:tcPr>
          <w:p w14:paraId="355D5338" w14:textId="77777777" w:rsidR="0068708F" w:rsidRPr="00CF5084" w:rsidRDefault="0068708F" w:rsidP="0068708F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68708F" w:rsidRPr="00F065D7" w14:paraId="3E3EE787" w14:textId="77777777" w:rsidTr="00482B67">
        <w:trPr>
          <w:cantSplit/>
          <w:trHeight w:val="163"/>
        </w:trPr>
        <w:tc>
          <w:tcPr>
            <w:tcW w:w="3230" w:type="dxa"/>
          </w:tcPr>
          <w:p w14:paraId="702EEC78" w14:textId="2F9E41E5" w:rsidR="0068708F" w:rsidRPr="00CF5084" w:rsidRDefault="0068708F" w:rsidP="0068708F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F508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ถือหุ้นโดย บริษัท โอสถสภา เบฟเวอเรจ จำกัด</w:t>
            </w:r>
          </w:p>
        </w:tc>
        <w:tc>
          <w:tcPr>
            <w:tcW w:w="1583" w:type="dxa"/>
          </w:tcPr>
          <w:p w14:paraId="5332AE6E" w14:textId="77777777" w:rsidR="0068708F" w:rsidRPr="00CF5084" w:rsidRDefault="0068708F" w:rsidP="0068708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14:paraId="5A5A8F18" w14:textId="77777777" w:rsidR="0068708F" w:rsidRPr="00CF5084" w:rsidRDefault="0068708F" w:rsidP="0068708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40" w:type="dxa"/>
            <w:vAlign w:val="bottom"/>
          </w:tcPr>
          <w:p w14:paraId="5F308374" w14:textId="77777777" w:rsidR="0068708F" w:rsidRPr="00CF5084" w:rsidRDefault="0068708F" w:rsidP="0068708F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0" w:type="dxa"/>
            <w:vAlign w:val="bottom"/>
          </w:tcPr>
          <w:p w14:paraId="632FDD05" w14:textId="77777777" w:rsidR="0068708F" w:rsidRPr="00CF5084" w:rsidRDefault="0068708F" w:rsidP="0068708F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68708F" w:rsidRPr="00F065D7" w14:paraId="33BA6120" w14:textId="77777777" w:rsidTr="00482B67">
        <w:trPr>
          <w:cantSplit/>
          <w:trHeight w:val="163"/>
        </w:trPr>
        <w:tc>
          <w:tcPr>
            <w:tcW w:w="3230" w:type="dxa"/>
          </w:tcPr>
          <w:p w14:paraId="19BACD8D" w14:textId="6AC5D58B" w:rsidR="0068708F" w:rsidRPr="00CF5084" w:rsidRDefault="0068708F" w:rsidP="0068708F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F5084">
              <w:rPr>
                <w:rFonts w:asciiTheme="majorBidi" w:hAnsiTheme="majorBidi" w:cstheme="majorBidi" w:hint="cs"/>
                <w:sz w:val="24"/>
                <w:szCs w:val="24"/>
              </w:rPr>
              <w:t>Shark AG</w:t>
            </w:r>
          </w:p>
        </w:tc>
        <w:tc>
          <w:tcPr>
            <w:tcW w:w="1583" w:type="dxa"/>
          </w:tcPr>
          <w:p w14:paraId="2E6C4A1A" w14:textId="429E2284" w:rsidR="0068708F" w:rsidRPr="00CF5084" w:rsidRDefault="0068708F" w:rsidP="0068708F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F5084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ออสเตรีย</w:t>
            </w:r>
          </w:p>
        </w:tc>
        <w:tc>
          <w:tcPr>
            <w:tcW w:w="2747" w:type="dxa"/>
          </w:tcPr>
          <w:p w14:paraId="0B63A3E9" w14:textId="479F06E2" w:rsidR="0068708F" w:rsidRPr="00CF5084" w:rsidRDefault="0068708F" w:rsidP="0068708F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F5084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40" w:type="dxa"/>
          </w:tcPr>
          <w:p w14:paraId="0893DAAB" w14:textId="49FE5290" w:rsidR="0068708F" w:rsidRPr="00CF5084" w:rsidRDefault="0068708F" w:rsidP="0068708F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F50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950" w:type="dxa"/>
          </w:tcPr>
          <w:p w14:paraId="2B388E5D" w14:textId="5EFDBFAB" w:rsidR="0068708F" w:rsidRPr="00CF5084" w:rsidRDefault="0068708F" w:rsidP="0068708F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F50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</w:tr>
      <w:tr w:rsidR="0068708F" w:rsidRPr="00006EF1" w14:paraId="1BA1B9A1" w14:textId="77777777" w:rsidTr="00482B67">
        <w:trPr>
          <w:cantSplit/>
          <w:trHeight w:val="227"/>
        </w:trPr>
        <w:tc>
          <w:tcPr>
            <w:tcW w:w="3230" w:type="dxa"/>
          </w:tcPr>
          <w:p w14:paraId="2BB79221" w14:textId="77777777" w:rsidR="0068708F" w:rsidRPr="00CF5084" w:rsidRDefault="0068708F" w:rsidP="0068708F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83" w:type="dxa"/>
          </w:tcPr>
          <w:p w14:paraId="3C6DBB9A" w14:textId="77777777" w:rsidR="0068708F" w:rsidRPr="00CF5084" w:rsidRDefault="0068708F" w:rsidP="0068708F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14:paraId="58C2E4F3" w14:textId="77777777" w:rsidR="0068708F" w:rsidRPr="00CF5084" w:rsidRDefault="0068708F" w:rsidP="0068708F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47D62E98" w14:textId="77777777" w:rsidR="0068708F" w:rsidRPr="00CF5084" w:rsidRDefault="0068708F" w:rsidP="0068708F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</w:tcPr>
          <w:p w14:paraId="7EC661C5" w14:textId="77777777" w:rsidR="0068708F" w:rsidRPr="00CF5084" w:rsidRDefault="0068708F" w:rsidP="0068708F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8708F" w:rsidRPr="00F065D7" w14:paraId="250E62D2" w14:textId="77777777" w:rsidTr="00482B67">
        <w:trPr>
          <w:cantSplit/>
          <w:trHeight w:val="163"/>
        </w:trPr>
        <w:tc>
          <w:tcPr>
            <w:tcW w:w="3230" w:type="dxa"/>
          </w:tcPr>
          <w:p w14:paraId="3F734C7A" w14:textId="656E1C93" w:rsidR="0068708F" w:rsidRPr="00CF5084" w:rsidRDefault="0068708F" w:rsidP="0068708F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F508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ถือหุ้นโดย </w:t>
            </w:r>
            <w:r w:rsidRPr="00CF5084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 xml:space="preserve">LIZU Trading </w:t>
            </w:r>
            <w:proofErr w:type="spellStart"/>
            <w:r w:rsidRPr="00CF5084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Handels</w:t>
            </w:r>
            <w:proofErr w:type="spellEnd"/>
            <w:r w:rsidRPr="00CF5084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 xml:space="preserve"> GmbH</w:t>
            </w:r>
          </w:p>
        </w:tc>
        <w:tc>
          <w:tcPr>
            <w:tcW w:w="1583" w:type="dxa"/>
          </w:tcPr>
          <w:p w14:paraId="4549C14E" w14:textId="77777777" w:rsidR="0068708F" w:rsidRPr="00CF5084" w:rsidRDefault="0068708F" w:rsidP="0068708F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14:paraId="3989B723" w14:textId="77777777" w:rsidR="0068708F" w:rsidRPr="00CF5084" w:rsidRDefault="0068708F" w:rsidP="0068708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73437F78" w14:textId="77777777" w:rsidR="0068708F" w:rsidRPr="00CF5084" w:rsidRDefault="0068708F" w:rsidP="0068708F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0" w:type="dxa"/>
          </w:tcPr>
          <w:p w14:paraId="7F7E22EA" w14:textId="23AA9BE2" w:rsidR="0068708F" w:rsidRPr="00CF5084" w:rsidRDefault="0068708F" w:rsidP="0068708F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68708F" w:rsidRPr="00F065D7" w14:paraId="75EF9102" w14:textId="77777777" w:rsidTr="00482B67">
        <w:trPr>
          <w:cantSplit/>
          <w:trHeight w:val="163"/>
        </w:trPr>
        <w:tc>
          <w:tcPr>
            <w:tcW w:w="3230" w:type="dxa"/>
          </w:tcPr>
          <w:p w14:paraId="6AA37616" w14:textId="4C4B0F0A" w:rsidR="0068708F" w:rsidRPr="00CF5084" w:rsidRDefault="0068708F" w:rsidP="0068708F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F5084">
              <w:rPr>
                <w:rFonts w:asciiTheme="majorBidi" w:hAnsiTheme="majorBidi" w:cstheme="majorBidi" w:hint="cs"/>
                <w:sz w:val="24"/>
                <w:szCs w:val="24"/>
              </w:rPr>
              <w:t xml:space="preserve">Flash Power do </w:t>
            </w:r>
            <w:proofErr w:type="spellStart"/>
            <w:r w:rsidRPr="00CF5084">
              <w:rPr>
                <w:rFonts w:asciiTheme="majorBidi" w:hAnsiTheme="majorBidi" w:cstheme="majorBidi" w:hint="cs"/>
                <w:sz w:val="24"/>
                <w:szCs w:val="24"/>
              </w:rPr>
              <w:t>Brasil</w:t>
            </w:r>
            <w:proofErr w:type="spellEnd"/>
            <w:r w:rsidRPr="00CF5084">
              <w:rPr>
                <w:rFonts w:asciiTheme="majorBidi" w:hAnsiTheme="majorBidi" w:cstheme="majorBidi" w:hint="cs"/>
                <w:sz w:val="24"/>
                <w:szCs w:val="24"/>
              </w:rPr>
              <w:t xml:space="preserve"> </w:t>
            </w:r>
            <w:proofErr w:type="spellStart"/>
            <w:r w:rsidRPr="00CF5084">
              <w:rPr>
                <w:rFonts w:asciiTheme="majorBidi" w:hAnsiTheme="majorBidi" w:cstheme="majorBidi" w:hint="cs"/>
                <w:sz w:val="24"/>
                <w:szCs w:val="24"/>
              </w:rPr>
              <w:t>Ltda</w:t>
            </w:r>
            <w:proofErr w:type="spellEnd"/>
          </w:p>
        </w:tc>
        <w:tc>
          <w:tcPr>
            <w:tcW w:w="1583" w:type="dxa"/>
          </w:tcPr>
          <w:p w14:paraId="1BF61152" w14:textId="768CD217" w:rsidR="0068708F" w:rsidRPr="00CF5084" w:rsidRDefault="0068708F" w:rsidP="0068708F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F5084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บราซิล</w:t>
            </w:r>
          </w:p>
        </w:tc>
        <w:tc>
          <w:tcPr>
            <w:tcW w:w="2747" w:type="dxa"/>
          </w:tcPr>
          <w:p w14:paraId="4A033CC6" w14:textId="1364A5EF" w:rsidR="0068708F" w:rsidRPr="00CF5084" w:rsidRDefault="0068708F" w:rsidP="0068708F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F5084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รับค่าใช้สิทธิในตราสินค้า</w:t>
            </w:r>
          </w:p>
        </w:tc>
        <w:tc>
          <w:tcPr>
            <w:tcW w:w="940" w:type="dxa"/>
          </w:tcPr>
          <w:p w14:paraId="793F446E" w14:textId="57A02769" w:rsidR="0068708F" w:rsidRPr="00876183" w:rsidRDefault="00D604C6" w:rsidP="0068708F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7618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50" w:type="dxa"/>
          </w:tcPr>
          <w:p w14:paraId="0B311B43" w14:textId="64CBCA36" w:rsidR="0068708F" w:rsidRPr="00CF5084" w:rsidRDefault="0068708F" w:rsidP="0068708F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F50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</w:tr>
      <w:tr w:rsidR="00A14ABF" w:rsidRPr="00006EF1" w14:paraId="73BB86D0" w14:textId="77777777" w:rsidTr="00482B67">
        <w:trPr>
          <w:cantSplit/>
          <w:trHeight w:val="163"/>
        </w:trPr>
        <w:tc>
          <w:tcPr>
            <w:tcW w:w="3230" w:type="dxa"/>
          </w:tcPr>
          <w:p w14:paraId="1E15C320" w14:textId="77777777" w:rsidR="00A14ABF" w:rsidRPr="00CF5084" w:rsidRDefault="00A14ABF" w:rsidP="00006EF1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83" w:type="dxa"/>
          </w:tcPr>
          <w:p w14:paraId="43EB6A2E" w14:textId="77777777" w:rsidR="00A14ABF" w:rsidRPr="00CF5084" w:rsidRDefault="00A14ABF" w:rsidP="00006EF1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14:paraId="39555275" w14:textId="77777777" w:rsidR="00A14ABF" w:rsidRPr="00CF5084" w:rsidRDefault="00A14ABF" w:rsidP="00006EF1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0" w:type="dxa"/>
            <w:vAlign w:val="bottom"/>
          </w:tcPr>
          <w:p w14:paraId="194933FD" w14:textId="77777777" w:rsidR="00A14ABF" w:rsidRPr="00CF5084" w:rsidRDefault="00A14ABF" w:rsidP="00006EF1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285C3073" w14:textId="77777777" w:rsidR="00A14ABF" w:rsidRPr="00CF5084" w:rsidRDefault="00A14ABF" w:rsidP="00006EF1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604C6" w:rsidRPr="00006EF1" w14:paraId="609071A9" w14:textId="77777777" w:rsidTr="00482B67">
        <w:trPr>
          <w:cantSplit/>
          <w:trHeight w:val="163"/>
        </w:trPr>
        <w:tc>
          <w:tcPr>
            <w:tcW w:w="3230" w:type="dxa"/>
          </w:tcPr>
          <w:p w14:paraId="73B9DFA5" w14:textId="77777777" w:rsidR="00D604C6" w:rsidRPr="00CF5084" w:rsidRDefault="00D604C6" w:rsidP="00006EF1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83" w:type="dxa"/>
          </w:tcPr>
          <w:p w14:paraId="3CC5B414" w14:textId="77777777" w:rsidR="00D604C6" w:rsidRPr="00CF5084" w:rsidRDefault="00D604C6" w:rsidP="00006EF1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14:paraId="079A35EA" w14:textId="77777777" w:rsidR="00D604C6" w:rsidRPr="00CF5084" w:rsidRDefault="00D604C6" w:rsidP="00006EF1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0" w:type="dxa"/>
            <w:vAlign w:val="bottom"/>
          </w:tcPr>
          <w:p w14:paraId="421312E5" w14:textId="77777777" w:rsidR="00D604C6" w:rsidRPr="00CF5084" w:rsidRDefault="00D604C6" w:rsidP="00006EF1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70C8C091" w14:textId="77777777" w:rsidR="00D604C6" w:rsidRPr="00CF5084" w:rsidRDefault="00D604C6" w:rsidP="00006EF1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604C6" w:rsidRPr="00006EF1" w14:paraId="1E3001CF" w14:textId="77777777" w:rsidTr="00482B67">
        <w:trPr>
          <w:cantSplit/>
          <w:trHeight w:val="163"/>
        </w:trPr>
        <w:tc>
          <w:tcPr>
            <w:tcW w:w="3230" w:type="dxa"/>
          </w:tcPr>
          <w:p w14:paraId="2F716B6A" w14:textId="77777777" w:rsidR="00D604C6" w:rsidRPr="00CF5084" w:rsidRDefault="00D604C6" w:rsidP="00006EF1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83" w:type="dxa"/>
          </w:tcPr>
          <w:p w14:paraId="2D329F18" w14:textId="77777777" w:rsidR="00D604C6" w:rsidRPr="00CF5084" w:rsidRDefault="00D604C6" w:rsidP="00006EF1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14:paraId="0A0E308B" w14:textId="77777777" w:rsidR="00D604C6" w:rsidRPr="00CF5084" w:rsidRDefault="00D604C6" w:rsidP="00006EF1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0" w:type="dxa"/>
            <w:vAlign w:val="bottom"/>
          </w:tcPr>
          <w:p w14:paraId="5D68E949" w14:textId="77777777" w:rsidR="00D604C6" w:rsidRPr="00CF5084" w:rsidRDefault="00D604C6" w:rsidP="00006EF1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1CCA767B" w14:textId="77777777" w:rsidR="00D604C6" w:rsidRPr="00CF5084" w:rsidRDefault="00D604C6" w:rsidP="00006EF1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604C6" w:rsidRPr="00006EF1" w14:paraId="40952BD4" w14:textId="77777777" w:rsidTr="00482B67">
        <w:trPr>
          <w:cantSplit/>
          <w:trHeight w:val="163"/>
        </w:trPr>
        <w:tc>
          <w:tcPr>
            <w:tcW w:w="3230" w:type="dxa"/>
          </w:tcPr>
          <w:p w14:paraId="7F658441" w14:textId="77777777" w:rsidR="00D604C6" w:rsidRPr="00CF5084" w:rsidRDefault="00D604C6" w:rsidP="00006EF1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83" w:type="dxa"/>
          </w:tcPr>
          <w:p w14:paraId="748FAEE4" w14:textId="77777777" w:rsidR="00D604C6" w:rsidRPr="00CF5084" w:rsidRDefault="00D604C6" w:rsidP="00006EF1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14:paraId="473555A4" w14:textId="77777777" w:rsidR="00D604C6" w:rsidRPr="00CF5084" w:rsidRDefault="00D604C6" w:rsidP="00006EF1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0" w:type="dxa"/>
            <w:vAlign w:val="bottom"/>
          </w:tcPr>
          <w:p w14:paraId="6423554F" w14:textId="77777777" w:rsidR="00D604C6" w:rsidRPr="00CF5084" w:rsidRDefault="00D604C6" w:rsidP="00006EF1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3A8CA4A5" w14:textId="77777777" w:rsidR="00D604C6" w:rsidRPr="00CF5084" w:rsidRDefault="00D604C6" w:rsidP="00006EF1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604C6" w:rsidRPr="00006EF1" w14:paraId="4E8D8778" w14:textId="77777777" w:rsidTr="00482B67">
        <w:trPr>
          <w:cantSplit/>
          <w:trHeight w:val="163"/>
        </w:trPr>
        <w:tc>
          <w:tcPr>
            <w:tcW w:w="3230" w:type="dxa"/>
          </w:tcPr>
          <w:p w14:paraId="1BC81047" w14:textId="77777777" w:rsidR="00D604C6" w:rsidRPr="00CF5084" w:rsidRDefault="00D604C6" w:rsidP="00006EF1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83" w:type="dxa"/>
          </w:tcPr>
          <w:p w14:paraId="6525379A" w14:textId="77777777" w:rsidR="00D604C6" w:rsidRPr="00CF5084" w:rsidRDefault="00D604C6" w:rsidP="00006EF1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14:paraId="5FD2F78B" w14:textId="77777777" w:rsidR="00D604C6" w:rsidRPr="00CF5084" w:rsidRDefault="00D604C6" w:rsidP="00006EF1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0" w:type="dxa"/>
            <w:vAlign w:val="bottom"/>
          </w:tcPr>
          <w:p w14:paraId="3B6F7F37" w14:textId="77777777" w:rsidR="00D604C6" w:rsidRPr="00CF5084" w:rsidRDefault="00D604C6" w:rsidP="00006EF1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3F703427" w14:textId="77777777" w:rsidR="00D604C6" w:rsidRPr="00CF5084" w:rsidRDefault="00D604C6" w:rsidP="00006EF1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F5084" w:rsidRPr="00006EF1" w14:paraId="2D4E23EC" w14:textId="77777777" w:rsidTr="00482B67">
        <w:trPr>
          <w:cantSplit/>
          <w:trHeight w:val="163"/>
        </w:trPr>
        <w:tc>
          <w:tcPr>
            <w:tcW w:w="3230" w:type="dxa"/>
          </w:tcPr>
          <w:p w14:paraId="347CC4DB" w14:textId="77777777" w:rsidR="00CF5084" w:rsidRPr="00CF5084" w:rsidRDefault="00CF5084" w:rsidP="00006EF1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83" w:type="dxa"/>
          </w:tcPr>
          <w:p w14:paraId="3198D1FD" w14:textId="77777777" w:rsidR="00CF5084" w:rsidRPr="00CF5084" w:rsidRDefault="00CF5084" w:rsidP="00006EF1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14:paraId="4EBC94E0" w14:textId="77777777" w:rsidR="00CF5084" w:rsidRPr="00CF5084" w:rsidRDefault="00CF5084" w:rsidP="00006EF1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0" w:type="dxa"/>
            <w:vAlign w:val="bottom"/>
          </w:tcPr>
          <w:p w14:paraId="33A83788" w14:textId="77777777" w:rsidR="00CF5084" w:rsidRPr="00CF5084" w:rsidRDefault="00CF5084" w:rsidP="00006EF1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5767344C" w14:textId="77777777" w:rsidR="00CF5084" w:rsidRPr="00CF5084" w:rsidRDefault="00CF5084" w:rsidP="00006EF1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604C6" w:rsidRPr="00006EF1" w14:paraId="69F65E3B" w14:textId="77777777" w:rsidTr="002B0D1F">
        <w:trPr>
          <w:cantSplit/>
          <w:trHeight w:val="163"/>
        </w:trPr>
        <w:tc>
          <w:tcPr>
            <w:tcW w:w="3230" w:type="dxa"/>
          </w:tcPr>
          <w:p w14:paraId="5E9F6BAA" w14:textId="248E49C0" w:rsidR="00D604C6" w:rsidRPr="00006EF1" w:rsidRDefault="00D604C6" w:rsidP="00D604C6">
            <w:pPr>
              <w:pStyle w:val="NoSpacing"/>
              <w:ind w:left="205" w:hanging="20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lastRenderedPageBreak/>
              <w:t>บริษัทย่อยและบริษัทย่อยทางอ้อม</w:t>
            </w:r>
          </w:p>
        </w:tc>
        <w:tc>
          <w:tcPr>
            <w:tcW w:w="1583" w:type="dxa"/>
          </w:tcPr>
          <w:p w14:paraId="24F23BE4" w14:textId="01B00CB1" w:rsidR="00D604C6" w:rsidRPr="00006EF1" w:rsidRDefault="00D604C6" w:rsidP="00D604C6">
            <w:pPr>
              <w:pStyle w:val="NoSpacing"/>
              <w:ind w:left="205" w:hanging="20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ประเทศที่ดำเนินธุรกิจ</w:t>
            </w:r>
          </w:p>
        </w:tc>
        <w:tc>
          <w:tcPr>
            <w:tcW w:w="2747" w:type="dxa"/>
          </w:tcPr>
          <w:p w14:paraId="7BF05937" w14:textId="59E38FC8" w:rsidR="00D604C6" w:rsidRPr="00006EF1" w:rsidRDefault="00D604C6" w:rsidP="00D604C6">
            <w:pPr>
              <w:pStyle w:val="NoSpacing"/>
              <w:ind w:left="205" w:hanging="20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890" w:type="dxa"/>
            <w:gridSpan w:val="2"/>
          </w:tcPr>
          <w:p w14:paraId="3F8199CF" w14:textId="11D79AAF" w:rsidR="00D604C6" w:rsidRPr="00006EF1" w:rsidRDefault="00D604C6" w:rsidP="00D604C6">
            <w:pPr>
              <w:pStyle w:val="NoSpacing"/>
              <w:ind w:left="205" w:hanging="20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สัดส่วนความเป็นเจ้าของ</w:t>
            </w:r>
          </w:p>
        </w:tc>
      </w:tr>
      <w:tr w:rsidR="00D604C6" w:rsidRPr="00006EF1" w14:paraId="30FAB9DC" w14:textId="77777777" w:rsidTr="00482B67">
        <w:trPr>
          <w:cantSplit/>
          <w:trHeight w:val="163"/>
        </w:trPr>
        <w:tc>
          <w:tcPr>
            <w:tcW w:w="3230" w:type="dxa"/>
          </w:tcPr>
          <w:p w14:paraId="14CBF225" w14:textId="77777777" w:rsidR="00D604C6" w:rsidRPr="00006EF1" w:rsidRDefault="00D604C6" w:rsidP="00D604C6">
            <w:pPr>
              <w:pStyle w:val="NoSpacing"/>
              <w:ind w:left="205" w:hanging="20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83" w:type="dxa"/>
          </w:tcPr>
          <w:p w14:paraId="6F15289D" w14:textId="77777777" w:rsidR="00D604C6" w:rsidRPr="00006EF1" w:rsidRDefault="00D604C6" w:rsidP="00D604C6">
            <w:pPr>
              <w:pStyle w:val="NoSpacing"/>
              <w:ind w:left="205" w:hanging="20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47" w:type="dxa"/>
          </w:tcPr>
          <w:p w14:paraId="19C41190" w14:textId="77777777" w:rsidR="00D604C6" w:rsidRPr="00006EF1" w:rsidRDefault="00D604C6" w:rsidP="00D604C6">
            <w:pPr>
              <w:pStyle w:val="NoSpacing"/>
              <w:ind w:left="205" w:hanging="20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40" w:type="dxa"/>
            <w:vAlign w:val="bottom"/>
          </w:tcPr>
          <w:p w14:paraId="11E284FA" w14:textId="1B9110DF" w:rsidR="00D604C6" w:rsidRPr="00006EF1" w:rsidRDefault="00D604C6" w:rsidP="00D604C6">
            <w:pPr>
              <w:pStyle w:val="NoSpacing"/>
              <w:ind w:left="205" w:hanging="20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819B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F065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F065D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950" w:type="dxa"/>
            <w:vAlign w:val="bottom"/>
          </w:tcPr>
          <w:p w14:paraId="3A141F1F" w14:textId="27410890" w:rsidR="00D604C6" w:rsidRPr="00006EF1" w:rsidRDefault="00D604C6" w:rsidP="00D604C6">
            <w:pPr>
              <w:pStyle w:val="NoSpacing"/>
              <w:ind w:left="205" w:hanging="20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FD6C5D"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  <w:t>31</w:t>
            </w:r>
            <w:r w:rsidRPr="00F065D7"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  <w:t xml:space="preserve"> </w:t>
            </w:r>
            <w:r w:rsidRPr="00F065D7">
              <w:rPr>
                <w:rFonts w:ascii="Angsana New" w:hAnsi="Angsana New" w:hint="cs"/>
                <w:spacing w:val="-8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D604C6" w:rsidRPr="00006EF1" w14:paraId="0F87B77A" w14:textId="77777777" w:rsidTr="00482B67">
        <w:trPr>
          <w:cantSplit/>
          <w:trHeight w:val="163"/>
        </w:trPr>
        <w:tc>
          <w:tcPr>
            <w:tcW w:w="3230" w:type="dxa"/>
          </w:tcPr>
          <w:p w14:paraId="7B6EA251" w14:textId="77777777" w:rsidR="00D604C6" w:rsidRPr="00006EF1" w:rsidRDefault="00D604C6" w:rsidP="00D604C6">
            <w:pPr>
              <w:pStyle w:val="NoSpacing"/>
              <w:ind w:left="205" w:hanging="20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83" w:type="dxa"/>
          </w:tcPr>
          <w:p w14:paraId="5E55EB6B" w14:textId="77777777" w:rsidR="00D604C6" w:rsidRPr="00006EF1" w:rsidRDefault="00D604C6" w:rsidP="00D604C6">
            <w:pPr>
              <w:pStyle w:val="NoSpacing"/>
              <w:ind w:left="205" w:hanging="20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47" w:type="dxa"/>
          </w:tcPr>
          <w:p w14:paraId="21355A97" w14:textId="77777777" w:rsidR="00D604C6" w:rsidRPr="00006EF1" w:rsidRDefault="00D604C6" w:rsidP="00D604C6">
            <w:pPr>
              <w:pStyle w:val="NoSpacing"/>
              <w:ind w:left="205" w:hanging="20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40" w:type="dxa"/>
            <w:vAlign w:val="bottom"/>
          </w:tcPr>
          <w:p w14:paraId="16E109DB" w14:textId="04F25615" w:rsidR="00D604C6" w:rsidRPr="00006EF1" w:rsidRDefault="00D604C6" w:rsidP="00D604C6">
            <w:pPr>
              <w:pStyle w:val="NoSpacing"/>
              <w:ind w:left="205" w:hanging="20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950" w:type="dxa"/>
            <w:vAlign w:val="bottom"/>
          </w:tcPr>
          <w:p w14:paraId="5243D679" w14:textId="5FDD07F8" w:rsidR="00D604C6" w:rsidRPr="00006EF1" w:rsidRDefault="00D604C6" w:rsidP="00D604C6">
            <w:pPr>
              <w:pStyle w:val="NoSpacing"/>
              <w:ind w:left="205" w:hanging="20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2563</w:t>
            </w:r>
          </w:p>
        </w:tc>
      </w:tr>
      <w:tr w:rsidR="00D604C6" w:rsidRPr="00006EF1" w14:paraId="00009CFB" w14:textId="77777777" w:rsidTr="002B0D1F">
        <w:trPr>
          <w:cantSplit/>
          <w:trHeight w:val="163"/>
        </w:trPr>
        <w:tc>
          <w:tcPr>
            <w:tcW w:w="3230" w:type="dxa"/>
          </w:tcPr>
          <w:p w14:paraId="4128A056" w14:textId="77777777" w:rsidR="00D604C6" w:rsidRPr="00006EF1" w:rsidRDefault="00D604C6" w:rsidP="00D604C6">
            <w:pPr>
              <w:pStyle w:val="NoSpacing"/>
              <w:ind w:left="205" w:hanging="20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83" w:type="dxa"/>
          </w:tcPr>
          <w:p w14:paraId="4E9BD3F0" w14:textId="77777777" w:rsidR="00D604C6" w:rsidRPr="00006EF1" w:rsidRDefault="00D604C6" w:rsidP="00D604C6">
            <w:pPr>
              <w:pStyle w:val="NoSpacing"/>
              <w:ind w:left="205" w:hanging="20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47" w:type="dxa"/>
          </w:tcPr>
          <w:p w14:paraId="4B1E9014" w14:textId="77777777" w:rsidR="00D604C6" w:rsidRPr="00006EF1" w:rsidRDefault="00D604C6" w:rsidP="00D604C6">
            <w:pPr>
              <w:pStyle w:val="NoSpacing"/>
              <w:ind w:left="205" w:hanging="20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45E1BC46" w14:textId="7DA5D129" w:rsidR="00D604C6" w:rsidRPr="00006EF1" w:rsidRDefault="00D604C6" w:rsidP="00D604C6">
            <w:pPr>
              <w:pStyle w:val="NoSpacing"/>
              <w:ind w:left="205" w:hanging="20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F065D7">
              <w:rPr>
                <w:rFonts w:asciiTheme="majorBidi" w:hAnsiTheme="majorBidi" w:cstheme="majorBidi" w:hint="cs"/>
                <w:i/>
                <w:iCs/>
                <w:sz w:val="24"/>
                <w:szCs w:val="24"/>
              </w:rPr>
              <w:t>(</w:t>
            </w:r>
            <w:r w:rsidRPr="00F065D7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ร้อยละ)</w:t>
            </w:r>
          </w:p>
        </w:tc>
      </w:tr>
      <w:tr w:rsidR="00216AD0" w:rsidRPr="00006EF1" w14:paraId="34B88511" w14:textId="77777777" w:rsidTr="002B0D1F">
        <w:trPr>
          <w:cantSplit/>
          <w:trHeight w:val="163"/>
        </w:trPr>
        <w:tc>
          <w:tcPr>
            <w:tcW w:w="3230" w:type="dxa"/>
          </w:tcPr>
          <w:p w14:paraId="297FE0DE" w14:textId="25D5B24C" w:rsidR="00216AD0" w:rsidRPr="00006EF1" w:rsidRDefault="00216AD0" w:rsidP="00216AD0">
            <w:pPr>
              <w:pStyle w:val="NoSpacing"/>
              <w:ind w:left="205" w:hanging="205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1583" w:type="dxa"/>
          </w:tcPr>
          <w:p w14:paraId="29E27161" w14:textId="77777777" w:rsidR="00216AD0" w:rsidRPr="00006EF1" w:rsidRDefault="00216AD0" w:rsidP="00D604C6">
            <w:pPr>
              <w:pStyle w:val="NoSpacing"/>
              <w:ind w:left="205" w:hanging="20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47" w:type="dxa"/>
          </w:tcPr>
          <w:p w14:paraId="6F2460B7" w14:textId="77777777" w:rsidR="00216AD0" w:rsidRPr="00006EF1" w:rsidRDefault="00216AD0" w:rsidP="00D604C6">
            <w:pPr>
              <w:pStyle w:val="NoSpacing"/>
              <w:ind w:left="205" w:hanging="20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619F3B73" w14:textId="77777777" w:rsidR="00216AD0" w:rsidRPr="00F065D7" w:rsidRDefault="00216AD0" w:rsidP="00D604C6">
            <w:pPr>
              <w:pStyle w:val="NoSpacing"/>
              <w:ind w:left="205" w:hanging="20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D604C6" w:rsidRPr="00F065D7" w14:paraId="127B6FB9" w14:textId="77777777" w:rsidTr="00482B67">
        <w:trPr>
          <w:cantSplit/>
          <w:trHeight w:val="330"/>
        </w:trPr>
        <w:tc>
          <w:tcPr>
            <w:tcW w:w="9450" w:type="dxa"/>
            <w:gridSpan w:val="5"/>
            <w:hideMark/>
          </w:tcPr>
          <w:p w14:paraId="6F14F803" w14:textId="77777777" w:rsidR="00D604C6" w:rsidRPr="00F065D7" w:rsidRDefault="00D604C6" w:rsidP="00D604C6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ถือหุ้นโดย บริษัท โอสถสภา เอ็นเตอร์ไพรซ์ จำกัด</w:t>
            </w:r>
          </w:p>
        </w:tc>
      </w:tr>
      <w:tr w:rsidR="00D604C6" w:rsidRPr="00F065D7" w14:paraId="45E00687" w14:textId="77777777" w:rsidTr="00482B67">
        <w:trPr>
          <w:cantSplit/>
          <w:trHeight w:val="330"/>
        </w:trPr>
        <w:tc>
          <w:tcPr>
            <w:tcW w:w="3230" w:type="dxa"/>
            <w:hideMark/>
          </w:tcPr>
          <w:p w14:paraId="2479BD96" w14:textId="77777777" w:rsidR="00D604C6" w:rsidRPr="00F065D7" w:rsidRDefault="00D604C6" w:rsidP="00D604C6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proofErr w:type="spellStart"/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>Osotspa</w:t>
            </w:r>
            <w:proofErr w:type="spellEnd"/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 xml:space="preserve"> Enterprises Singapore </w:t>
            </w:r>
            <w:proofErr w:type="spellStart"/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>Pte.</w:t>
            </w:r>
            <w:proofErr w:type="spellEnd"/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 xml:space="preserve"> Ltd.</w:t>
            </w:r>
          </w:p>
        </w:tc>
        <w:tc>
          <w:tcPr>
            <w:tcW w:w="1583" w:type="dxa"/>
            <w:hideMark/>
          </w:tcPr>
          <w:p w14:paraId="6D6AF1DD" w14:textId="77777777" w:rsidR="00D604C6" w:rsidRPr="00F065D7" w:rsidRDefault="00D604C6" w:rsidP="00D604C6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2747" w:type="dxa"/>
            <w:hideMark/>
          </w:tcPr>
          <w:p w14:paraId="3ACDAB57" w14:textId="77777777" w:rsidR="00D604C6" w:rsidRPr="00F065D7" w:rsidRDefault="00D604C6" w:rsidP="00D604C6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ลงทุนในหุ้นของบริษัทอื่น</w:t>
            </w:r>
          </w:p>
        </w:tc>
        <w:tc>
          <w:tcPr>
            <w:tcW w:w="940" w:type="dxa"/>
          </w:tcPr>
          <w:p w14:paraId="7F32EC69" w14:textId="01B3E023" w:rsidR="00D604C6" w:rsidRPr="00F065D7" w:rsidRDefault="00D604C6" w:rsidP="00D604C6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50" w:type="dxa"/>
          </w:tcPr>
          <w:p w14:paraId="5FA4871B" w14:textId="2C7B6327" w:rsidR="00D604C6" w:rsidRPr="00F065D7" w:rsidRDefault="00D604C6" w:rsidP="00D604C6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D604C6" w:rsidRPr="00F065D7" w14:paraId="2421958F" w14:textId="77777777" w:rsidTr="00482B67">
        <w:trPr>
          <w:cantSplit/>
          <w:trHeight w:val="330"/>
        </w:trPr>
        <w:tc>
          <w:tcPr>
            <w:tcW w:w="3230" w:type="dxa"/>
            <w:hideMark/>
          </w:tcPr>
          <w:p w14:paraId="3E673C37" w14:textId="77777777" w:rsidR="00D604C6" w:rsidRPr="00F065D7" w:rsidRDefault="00D604C6" w:rsidP="00D604C6">
            <w:pPr>
              <w:pStyle w:val="NoSpacing"/>
              <w:tabs>
                <w:tab w:val="right" w:pos="3072"/>
              </w:tabs>
              <w:ind w:left="205" w:hanging="2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>Oventure</w:t>
            </w:r>
            <w:proofErr w:type="spellEnd"/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 xml:space="preserve"> </w:t>
            </w:r>
            <w:proofErr w:type="spellStart"/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>Pte.</w:t>
            </w:r>
            <w:proofErr w:type="spellEnd"/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 xml:space="preserve"> Ltd.</w:t>
            </w:r>
            <w:r w:rsidRPr="00F065D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ab/>
            </w:r>
          </w:p>
        </w:tc>
        <w:tc>
          <w:tcPr>
            <w:tcW w:w="1583" w:type="dxa"/>
            <w:hideMark/>
          </w:tcPr>
          <w:p w14:paraId="197DD549" w14:textId="77777777" w:rsidR="00D604C6" w:rsidRPr="00F065D7" w:rsidRDefault="00D604C6" w:rsidP="00D604C6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2747" w:type="dxa"/>
            <w:hideMark/>
          </w:tcPr>
          <w:p w14:paraId="0B6C1A0E" w14:textId="77777777" w:rsidR="00D604C6" w:rsidRPr="00F065D7" w:rsidRDefault="00D604C6" w:rsidP="00D604C6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ลงทุนในหุ้นของบริษัทอื่น</w:t>
            </w:r>
          </w:p>
        </w:tc>
        <w:tc>
          <w:tcPr>
            <w:tcW w:w="940" w:type="dxa"/>
          </w:tcPr>
          <w:p w14:paraId="4D3037F8" w14:textId="6CAA48E6" w:rsidR="00D604C6" w:rsidRPr="00F065D7" w:rsidRDefault="00D604C6" w:rsidP="00D604C6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50" w:type="dxa"/>
          </w:tcPr>
          <w:p w14:paraId="4DDFF75D" w14:textId="2B045974" w:rsidR="00D604C6" w:rsidRPr="00F065D7" w:rsidRDefault="00D604C6" w:rsidP="00D604C6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D604C6" w:rsidRPr="00F065D7" w14:paraId="4ABA810B" w14:textId="77777777" w:rsidTr="00482B67">
        <w:trPr>
          <w:cantSplit/>
          <w:trHeight w:val="330"/>
        </w:trPr>
        <w:tc>
          <w:tcPr>
            <w:tcW w:w="3230" w:type="dxa"/>
            <w:hideMark/>
          </w:tcPr>
          <w:p w14:paraId="609949C9" w14:textId="67C93823" w:rsidR="00D604C6" w:rsidRPr="00F065D7" w:rsidRDefault="00D604C6" w:rsidP="00D604C6">
            <w:pPr>
              <w:pStyle w:val="NoSpacing"/>
              <w:ind w:left="205" w:hanging="205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F065D7"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 xml:space="preserve">บริษัท โอทูซี จำกัด </w:t>
            </w:r>
          </w:p>
        </w:tc>
        <w:tc>
          <w:tcPr>
            <w:tcW w:w="1583" w:type="dxa"/>
            <w:hideMark/>
          </w:tcPr>
          <w:p w14:paraId="73B0A08C" w14:textId="77777777" w:rsidR="00D604C6" w:rsidRPr="00F065D7" w:rsidRDefault="00D604C6" w:rsidP="00D604C6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  <w:hideMark/>
          </w:tcPr>
          <w:p w14:paraId="5A0C16B7" w14:textId="77777777" w:rsidR="00D604C6" w:rsidRPr="00F065D7" w:rsidRDefault="00D604C6" w:rsidP="00D604C6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ประกอบธุรกิจพาณิชย์อิเล็กทรอนิกส์</w:t>
            </w:r>
          </w:p>
        </w:tc>
        <w:tc>
          <w:tcPr>
            <w:tcW w:w="940" w:type="dxa"/>
          </w:tcPr>
          <w:p w14:paraId="1CD04E10" w14:textId="5BBB8383" w:rsidR="00D604C6" w:rsidRPr="00F065D7" w:rsidRDefault="00D604C6" w:rsidP="00D604C6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50" w:type="dxa"/>
          </w:tcPr>
          <w:p w14:paraId="7E4F7EA5" w14:textId="56C75C43" w:rsidR="00D604C6" w:rsidRPr="00F065D7" w:rsidRDefault="00D604C6" w:rsidP="00D604C6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D604C6" w:rsidRPr="00F065D7" w14:paraId="235E40C5" w14:textId="77777777" w:rsidTr="00482B67">
        <w:trPr>
          <w:cantSplit/>
          <w:trHeight w:val="330"/>
        </w:trPr>
        <w:tc>
          <w:tcPr>
            <w:tcW w:w="3230" w:type="dxa"/>
            <w:hideMark/>
          </w:tcPr>
          <w:p w14:paraId="6FF55BA2" w14:textId="77777777" w:rsidR="00D604C6" w:rsidRPr="00CA0121" w:rsidRDefault="00D604C6" w:rsidP="00D604C6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  <w:r w:rsidRPr="00CA0121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เอเชีย เวนดิ้ง แมชชีน โอเปอร์เรชั่น จำกัด</w:t>
            </w:r>
          </w:p>
        </w:tc>
        <w:tc>
          <w:tcPr>
            <w:tcW w:w="1583" w:type="dxa"/>
            <w:hideMark/>
          </w:tcPr>
          <w:p w14:paraId="32C9517C" w14:textId="77777777" w:rsidR="00D604C6" w:rsidRPr="00CA0121" w:rsidRDefault="00D604C6" w:rsidP="00D604C6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0121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  <w:hideMark/>
          </w:tcPr>
          <w:p w14:paraId="7047D0CB" w14:textId="77777777" w:rsidR="00D604C6" w:rsidRPr="00CA0121" w:rsidRDefault="00D604C6" w:rsidP="00D604C6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0121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จำหน่ายเครื่องดื่ม อาหาร และสินค้าอื่นๆ</w:t>
            </w:r>
          </w:p>
        </w:tc>
        <w:tc>
          <w:tcPr>
            <w:tcW w:w="940" w:type="dxa"/>
          </w:tcPr>
          <w:p w14:paraId="0E21F848" w14:textId="43B10EFB" w:rsidR="00D604C6" w:rsidRPr="00CA0121" w:rsidRDefault="00D604C6" w:rsidP="00D604C6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A012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51.00</w:t>
            </w:r>
          </w:p>
        </w:tc>
        <w:tc>
          <w:tcPr>
            <w:tcW w:w="950" w:type="dxa"/>
          </w:tcPr>
          <w:p w14:paraId="483E9170" w14:textId="665D8727" w:rsidR="00D604C6" w:rsidRPr="00CA0121" w:rsidRDefault="00D604C6" w:rsidP="00D604C6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A012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51.00</w:t>
            </w:r>
          </w:p>
        </w:tc>
      </w:tr>
      <w:tr w:rsidR="00D604C6" w:rsidRPr="00F065D7" w14:paraId="2C4B3A08" w14:textId="77777777" w:rsidTr="00482B67">
        <w:trPr>
          <w:cantSplit/>
          <w:trHeight w:val="330"/>
        </w:trPr>
        <w:tc>
          <w:tcPr>
            <w:tcW w:w="3230" w:type="dxa"/>
          </w:tcPr>
          <w:p w14:paraId="2B21FD8E" w14:textId="53BC5106" w:rsidR="00D604C6" w:rsidRPr="00876183" w:rsidRDefault="00D604C6" w:rsidP="00D604C6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183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อินโนเวชั่น ออฟ เอ็กซ์พีเรียนซ์ จำกัด</w:t>
            </w:r>
          </w:p>
        </w:tc>
        <w:tc>
          <w:tcPr>
            <w:tcW w:w="1583" w:type="dxa"/>
          </w:tcPr>
          <w:p w14:paraId="5208F9A4" w14:textId="7A7D36D5" w:rsidR="00D604C6" w:rsidRPr="00876183" w:rsidRDefault="00D604C6" w:rsidP="00D604C6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183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</w:tcPr>
          <w:p w14:paraId="3D5DE63D" w14:textId="40AD0CC4" w:rsidR="00D604C6" w:rsidRPr="00876183" w:rsidRDefault="00D604C6" w:rsidP="00D604C6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183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ให้บริการทางด้านการตลาด</w:t>
            </w:r>
          </w:p>
        </w:tc>
        <w:tc>
          <w:tcPr>
            <w:tcW w:w="940" w:type="dxa"/>
          </w:tcPr>
          <w:p w14:paraId="56568DF2" w14:textId="24E9EDD0" w:rsidR="00D604C6" w:rsidRPr="00CA0121" w:rsidRDefault="00D604C6" w:rsidP="00D604C6">
            <w:pPr>
              <w:pStyle w:val="NoSpacing"/>
              <w:ind w:right="-3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0.01</w:t>
            </w:r>
            <w:r w:rsidRPr="00CA0121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2</w:t>
            </w:r>
            <w:r w:rsidRPr="00CA0121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950" w:type="dxa"/>
          </w:tcPr>
          <w:p w14:paraId="51906A4F" w14:textId="09F1A417" w:rsidR="00D604C6" w:rsidRPr="00CA0121" w:rsidRDefault="00D604C6" w:rsidP="00D604C6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012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D604C6" w:rsidRPr="00F065D7" w14:paraId="09C0BB10" w14:textId="77777777" w:rsidTr="00482B67">
        <w:trPr>
          <w:cantSplit/>
          <w:trHeight w:val="330"/>
        </w:trPr>
        <w:tc>
          <w:tcPr>
            <w:tcW w:w="3230" w:type="dxa"/>
          </w:tcPr>
          <w:p w14:paraId="5F198659" w14:textId="36067282" w:rsidR="00D604C6" w:rsidRPr="00876183" w:rsidRDefault="00D604C6" w:rsidP="00D604C6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183">
              <w:rPr>
                <w:rFonts w:asciiTheme="majorBidi" w:hAnsiTheme="majorBidi" w:cstheme="majorBidi" w:hint="cs"/>
                <w:sz w:val="24"/>
                <w:szCs w:val="24"/>
              </w:rPr>
              <w:t xml:space="preserve">Flash Power do </w:t>
            </w:r>
            <w:proofErr w:type="spellStart"/>
            <w:r w:rsidRPr="00876183">
              <w:rPr>
                <w:rFonts w:asciiTheme="majorBidi" w:hAnsiTheme="majorBidi" w:cstheme="majorBidi" w:hint="cs"/>
                <w:sz w:val="24"/>
                <w:szCs w:val="24"/>
              </w:rPr>
              <w:t>Brasil</w:t>
            </w:r>
            <w:proofErr w:type="spellEnd"/>
            <w:r w:rsidRPr="00876183">
              <w:rPr>
                <w:rFonts w:asciiTheme="majorBidi" w:hAnsiTheme="majorBidi" w:cstheme="majorBidi" w:hint="cs"/>
                <w:sz w:val="24"/>
                <w:szCs w:val="24"/>
              </w:rPr>
              <w:t xml:space="preserve"> </w:t>
            </w:r>
            <w:proofErr w:type="spellStart"/>
            <w:r w:rsidRPr="00876183">
              <w:rPr>
                <w:rFonts w:asciiTheme="majorBidi" w:hAnsiTheme="majorBidi" w:cstheme="majorBidi" w:hint="cs"/>
                <w:sz w:val="24"/>
                <w:szCs w:val="24"/>
              </w:rPr>
              <w:t>Ltda</w:t>
            </w:r>
            <w:proofErr w:type="spellEnd"/>
          </w:p>
        </w:tc>
        <w:tc>
          <w:tcPr>
            <w:tcW w:w="1583" w:type="dxa"/>
          </w:tcPr>
          <w:p w14:paraId="7143EEBA" w14:textId="3063A84A" w:rsidR="00D604C6" w:rsidRPr="00876183" w:rsidRDefault="00D604C6" w:rsidP="00D604C6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183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บราซิล</w:t>
            </w:r>
          </w:p>
        </w:tc>
        <w:tc>
          <w:tcPr>
            <w:tcW w:w="2747" w:type="dxa"/>
          </w:tcPr>
          <w:p w14:paraId="562A5313" w14:textId="7A3BE829" w:rsidR="00D604C6" w:rsidRPr="00876183" w:rsidRDefault="00D604C6" w:rsidP="00D604C6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183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รับค่าใช้สิทธิในตราสินค้า</w:t>
            </w:r>
          </w:p>
        </w:tc>
        <w:tc>
          <w:tcPr>
            <w:tcW w:w="940" w:type="dxa"/>
          </w:tcPr>
          <w:p w14:paraId="30C1E355" w14:textId="7D474A72" w:rsidR="00D604C6" w:rsidRPr="00876183" w:rsidRDefault="00D604C6" w:rsidP="00D604C6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7618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950" w:type="dxa"/>
          </w:tcPr>
          <w:p w14:paraId="193B0F25" w14:textId="46D14CC2" w:rsidR="00D604C6" w:rsidRPr="00CA0121" w:rsidRDefault="00D604C6" w:rsidP="00D604C6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D604C6" w:rsidRPr="00CF5084" w14:paraId="183E9C64" w14:textId="77777777" w:rsidTr="00D604C6">
        <w:trPr>
          <w:cantSplit/>
          <w:trHeight w:val="222"/>
        </w:trPr>
        <w:tc>
          <w:tcPr>
            <w:tcW w:w="3230" w:type="dxa"/>
          </w:tcPr>
          <w:p w14:paraId="75005BFC" w14:textId="77777777" w:rsidR="00D604C6" w:rsidRPr="00876183" w:rsidRDefault="00D604C6" w:rsidP="00D604C6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83" w:type="dxa"/>
          </w:tcPr>
          <w:p w14:paraId="29D5D2E7" w14:textId="77777777" w:rsidR="00D604C6" w:rsidRPr="00876183" w:rsidRDefault="00D604C6" w:rsidP="00D604C6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14:paraId="0B08A13E" w14:textId="77777777" w:rsidR="00D604C6" w:rsidRPr="00876183" w:rsidRDefault="00D604C6" w:rsidP="00D604C6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651E7946" w14:textId="77777777" w:rsidR="00D604C6" w:rsidRPr="00CF5084" w:rsidRDefault="00D604C6" w:rsidP="00D604C6">
            <w:pPr>
              <w:pStyle w:val="NoSpacing"/>
              <w:ind w:right="-3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0" w:type="dxa"/>
          </w:tcPr>
          <w:p w14:paraId="5D1F63A5" w14:textId="77777777" w:rsidR="00D604C6" w:rsidRPr="00CF5084" w:rsidRDefault="00D604C6" w:rsidP="00D604C6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604C6" w:rsidRPr="00F065D7" w14:paraId="7EE6DA3A" w14:textId="77777777" w:rsidTr="00482B67">
        <w:trPr>
          <w:cantSplit/>
          <w:trHeight w:val="330"/>
        </w:trPr>
        <w:tc>
          <w:tcPr>
            <w:tcW w:w="9450" w:type="dxa"/>
            <w:gridSpan w:val="5"/>
            <w:hideMark/>
          </w:tcPr>
          <w:p w14:paraId="7AA74AA0" w14:textId="77777777" w:rsidR="00D604C6" w:rsidRPr="00876183" w:rsidRDefault="00D604C6" w:rsidP="00D604C6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76183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ถือหุ้นโดย </w:t>
            </w:r>
            <w:proofErr w:type="spellStart"/>
            <w:r w:rsidRPr="00876183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Osotspa</w:t>
            </w:r>
            <w:proofErr w:type="spellEnd"/>
            <w:r w:rsidRPr="00876183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 xml:space="preserve"> Enterprises Singapore </w:t>
            </w:r>
            <w:proofErr w:type="spellStart"/>
            <w:r w:rsidRPr="00876183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Pte.</w:t>
            </w:r>
            <w:proofErr w:type="spellEnd"/>
            <w:r w:rsidRPr="00876183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 xml:space="preserve"> Ltd.</w:t>
            </w:r>
          </w:p>
        </w:tc>
      </w:tr>
      <w:tr w:rsidR="00D604C6" w:rsidRPr="00F065D7" w14:paraId="33431CE1" w14:textId="77777777" w:rsidTr="00482B67">
        <w:trPr>
          <w:cantSplit/>
          <w:trHeight w:val="330"/>
        </w:trPr>
        <w:tc>
          <w:tcPr>
            <w:tcW w:w="3230" w:type="dxa"/>
            <w:hideMark/>
          </w:tcPr>
          <w:p w14:paraId="794ED7E1" w14:textId="668EC927" w:rsidR="00D604C6" w:rsidRPr="00876183" w:rsidRDefault="00D604C6" w:rsidP="00D604C6">
            <w:pPr>
              <w:pStyle w:val="NoSpacing"/>
              <w:spacing w:line="300" w:lineRule="exact"/>
              <w:ind w:left="205" w:hanging="2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76183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ADVANZ BEVERAGE MANUFACTURING COMPANY LIMITED                       </w:t>
            </w:r>
            <w:r w:rsidRPr="00876183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    </w:t>
            </w:r>
            <w:r w:rsidRPr="00876183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  <w:lang w:val="en-US"/>
              </w:rPr>
              <w:t xml:space="preserve">(เดิมชื่อ </w:t>
            </w:r>
            <w:proofErr w:type="spellStart"/>
            <w:r w:rsidRPr="00876183">
              <w:rPr>
                <w:rFonts w:asciiTheme="majorBidi" w:hAnsiTheme="majorBidi" w:cstheme="majorBidi" w:hint="cs"/>
                <w:spacing w:val="-2"/>
                <w:sz w:val="24"/>
                <w:szCs w:val="24"/>
              </w:rPr>
              <w:t>Osotspa</w:t>
            </w:r>
            <w:proofErr w:type="spellEnd"/>
            <w:r w:rsidRPr="00876183">
              <w:rPr>
                <w:rFonts w:asciiTheme="majorBidi" w:hAnsiTheme="majorBidi" w:cstheme="majorBidi" w:hint="cs"/>
                <w:spacing w:val="-2"/>
                <w:sz w:val="24"/>
                <w:szCs w:val="24"/>
              </w:rPr>
              <w:t xml:space="preserve"> Myanmar Company Limited</w:t>
            </w:r>
            <w:r w:rsidRPr="00876183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)</w:t>
            </w:r>
          </w:p>
        </w:tc>
        <w:tc>
          <w:tcPr>
            <w:tcW w:w="1583" w:type="dxa"/>
            <w:hideMark/>
          </w:tcPr>
          <w:p w14:paraId="60BCD9D5" w14:textId="77777777" w:rsidR="00D604C6" w:rsidRPr="00876183" w:rsidRDefault="00D604C6" w:rsidP="00D604C6">
            <w:pPr>
              <w:pStyle w:val="NoSpacing"/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876183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สาธารณรัฐแห่ง</w:t>
            </w:r>
          </w:p>
          <w:p w14:paraId="47FDAD66" w14:textId="77777777" w:rsidR="00D604C6" w:rsidRPr="00876183" w:rsidRDefault="00D604C6" w:rsidP="00D604C6">
            <w:pPr>
              <w:pStyle w:val="NoSpacing"/>
              <w:spacing w:line="280" w:lineRule="exact"/>
              <w:ind w:firstLine="235"/>
              <w:rPr>
                <w:rFonts w:asciiTheme="majorBidi" w:hAnsiTheme="majorBidi" w:cstheme="majorBidi"/>
                <w:sz w:val="24"/>
                <w:szCs w:val="24"/>
              </w:rPr>
            </w:pPr>
            <w:r w:rsidRPr="00876183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สหภาพเมียนมาร์</w:t>
            </w:r>
          </w:p>
        </w:tc>
        <w:tc>
          <w:tcPr>
            <w:tcW w:w="2747" w:type="dxa"/>
            <w:hideMark/>
          </w:tcPr>
          <w:p w14:paraId="69F206E8" w14:textId="77777777" w:rsidR="00D604C6" w:rsidRPr="00876183" w:rsidRDefault="00D604C6" w:rsidP="00D604C6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183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ผลิตและจัดจำหน่ายเครื่องดื่ม</w:t>
            </w:r>
          </w:p>
        </w:tc>
        <w:tc>
          <w:tcPr>
            <w:tcW w:w="940" w:type="dxa"/>
          </w:tcPr>
          <w:p w14:paraId="04FFDEDB" w14:textId="2C0DBF4F" w:rsidR="00D604C6" w:rsidRPr="00CA0121" w:rsidRDefault="00D604C6" w:rsidP="00D604C6">
            <w:pPr>
              <w:pStyle w:val="NoSpacing"/>
              <w:spacing w:line="300" w:lineRule="exact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A012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85.00</w:t>
            </w:r>
          </w:p>
        </w:tc>
        <w:tc>
          <w:tcPr>
            <w:tcW w:w="950" w:type="dxa"/>
          </w:tcPr>
          <w:p w14:paraId="6715329A" w14:textId="6FF863EB" w:rsidR="00D604C6" w:rsidRPr="00CA0121" w:rsidRDefault="00D604C6" w:rsidP="00D604C6">
            <w:pPr>
              <w:pStyle w:val="NoSpacing"/>
              <w:spacing w:line="300" w:lineRule="exact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A012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85.00</w:t>
            </w:r>
          </w:p>
        </w:tc>
      </w:tr>
      <w:tr w:rsidR="00D604C6" w:rsidRPr="00F065D7" w14:paraId="4877D668" w14:textId="77777777" w:rsidTr="00482B67">
        <w:trPr>
          <w:cantSplit/>
          <w:trHeight w:val="330"/>
        </w:trPr>
        <w:tc>
          <w:tcPr>
            <w:tcW w:w="3230" w:type="dxa"/>
            <w:hideMark/>
          </w:tcPr>
          <w:p w14:paraId="30B7C2E6" w14:textId="77777777" w:rsidR="00D604C6" w:rsidRPr="00876183" w:rsidRDefault="00D604C6" w:rsidP="00D604C6">
            <w:pPr>
              <w:pStyle w:val="NoSpacing"/>
              <w:spacing w:line="300" w:lineRule="exact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  <w:r w:rsidRPr="00876183">
              <w:rPr>
                <w:rFonts w:asciiTheme="majorBidi" w:hAnsiTheme="majorBidi" w:cstheme="majorBidi" w:hint="cs"/>
                <w:sz w:val="24"/>
                <w:szCs w:val="24"/>
              </w:rPr>
              <w:t>OSOTSPA LOI HEIN COMPANY LIMITED</w:t>
            </w:r>
          </w:p>
        </w:tc>
        <w:tc>
          <w:tcPr>
            <w:tcW w:w="1583" w:type="dxa"/>
            <w:hideMark/>
          </w:tcPr>
          <w:p w14:paraId="14BCBF42" w14:textId="77777777" w:rsidR="00D604C6" w:rsidRPr="00876183" w:rsidRDefault="00D604C6" w:rsidP="00D604C6">
            <w:pPr>
              <w:pStyle w:val="NoSpacing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76183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สาธารณรัฐแห่ง</w:t>
            </w:r>
          </w:p>
          <w:p w14:paraId="28020851" w14:textId="77777777" w:rsidR="00D604C6" w:rsidRPr="00876183" w:rsidRDefault="00D604C6" w:rsidP="00D604C6">
            <w:pPr>
              <w:pStyle w:val="NoSpacing"/>
              <w:spacing w:line="280" w:lineRule="exact"/>
              <w:ind w:firstLine="235"/>
              <w:rPr>
                <w:rFonts w:asciiTheme="majorBidi" w:hAnsiTheme="majorBidi" w:cstheme="majorBidi"/>
                <w:sz w:val="24"/>
                <w:szCs w:val="24"/>
              </w:rPr>
            </w:pPr>
            <w:r w:rsidRPr="00876183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สหภาพเมียนมาร์</w:t>
            </w:r>
          </w:p>
        </w:tc>
        <w:tc>
          <w:tcPr>
            <w:tcW w:w="2747" w:type="dxa"/>
            <w:hideMark/>
          </w:tcPr>
          <w:p w14:paraId="7105CDE2" w14:textId="77777777" w:rsidR="00D604C6" w:rsidRPr="00876183" w:rsidRDefault="00D604C6" w:rsidP="00D604C6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183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ค้าปลีกและค้าส่งเครื่องดื่ม</w:t>
            </w:r>
          </w:p>
        </w:tc>
        <w:tc>
          <w:tcPr>
            <w:tcW w:w="940" w:type="dxa"/>
          </w:tcPr>
          <w:p w14:paraId="06B85BBA" w14:textId="2670F1D3" w:rsidR="00D604C6" w:rsidRPr="00CA0121" w:rsidRDefault="00D604C6" w:rsidP="00D604C6">
            <w:pPr>
              <w:pStyle w:val="NoSpacing"/>
              <w:spacing w:line="300" w:lineRule="exact"/>
              <w:ind w:right="-33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A012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</w:t>
            </w:r>
            <w:r w:rsidRPr="00CA012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CA012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  <w:r w:rsidRPr="00CA0121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(1)</w:t>
            </w:r>
          </w:p>
        </w:tc>
        <w:tc>
          <w:tcPr>
            <w:tcW w:w="950" w:type="dxa"/>
          </w:tcPr>
          <w:p w14:paraId="69A3B586" w14:textId="0C7D2082" w:rsidR="00D604C6" w:rsidRPr="00CA0121" w:rsidRDefault="00D604C6" w:rsidP="00D604C6">
            <w:pPr>
              <w:pStyle w:val="NoSpacing"/>
              <w:spacing w:line="300" w:lineRule="exact"/>
              <w:ind w:right="-33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A012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</w:t>
            </w:r>
            <w:r w:rsidRPr="00CA012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CA012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  <w:r w:rsidRPr="00CA0121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(1)</w:t>
            </w:r>
          </w:p>
        </w:tc>
      </w:tr>
      <w:tr w:rsidR="00D604C6" w:rsidRPr="00F065D7" w14:paraId="3149CC66" w14:textId="77777777" w:rsidTr="00482B67">
        <w:trPr>
          <w:cantSplit/>
          <w:trHeight w:val="315"/>
        </w:trPr>
        <w:tc>
          <w:tcPr>
            <w:tcW w:w="3230" w:type="dxa"/>
            <w:hideMark/>
          </w:tcPr>
          <w:p w14:paraId="38692FDE" w14:textId="77777777" w:rsidR="00D604C6" w:rsidRPr="00CA0121" w:rsidRDefault="00D604C6" w:rsidP="00D604C6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0121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OSOTSPA VTA JOINT STOCK COMPANY</w:t>
            </w:r>
          </w:p>
        </w:tc>
        <w:tc>
          <w:tcPr>
            <w:tcW w:w="1583" w:type="dxa"/>
            <w:hideMark/>
          </w:tcPr>
          <w:p w14:paraId="365E3A8E" w14:textId="77777777" w:rsidR="00D604C6" w:rsidRPr="00CA0121" w:rsidRDefault="00D604C6" w:rsidP="00D604C6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0121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เวียดนาม</w:t>
            </w:r>
          </w:p>
        </w:tc>
        <w:tc>
          <w:tcPr>
            <w:tcW w:w="2747" w:type="dxa"/>
            <w:hideMark/>
          </w:tcPr>
          <w:p w14:paraId="57F92A6F" w14:textId="77777777" w:rsidR="00D604C6" w:rsidRPr="00CA0121" w:rsidRDefault="00D604C6" w:rsidP="00D604C6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0121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จัดจำหน่ายเครื่องดื่ม</w:t>
            </w:r>
          </w:p>
        </w:tc>
        <w:tc>
          <w:tcPr>
            <w:tcW w:w="940" w:type="dxa"/>
          </w:tcPr>
          <w:p w14:paraId="0CDDBDCB" w14:textId="55F9E100" w:rsidR="00D604C6" w:rsidRPr="00CA0121" w:rsidRDefault="00D604C6" w:rsidP="00D604C6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A012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60.00</w:t>
            </w:r>
          </w:p>
        </w:tc>
        <w:tc>
          <w:tcPr>
            <w:tcW w:w="950" w:type="dxa"/>
          </w:tcPr>
          <w:p w14:paraId="31C6C394" w14:textId="7CEBD30D" w:rsidR="00D604C6" w:rsidRPr="00CA0121" w:rsidRDefault="00D604C6" w:rsidP="00D604C6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A012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60.00</w:t>
            </w:r>
          </w:p>
        </w:tc>
      </w:tr>
      <w:tr w:rsidR="00D604C6" w:rsidRPr="00CF5084" w14:paraId="60C7688D" w14:textId="77777777" w:rsidTr="00482B67">
        <w:trPr>
          <w:cantSplit/>
          <w:trHeight w:val="227"/>
        </w:trPr>
        <w:tc>
          <w:tcPr>
            <w:tcW w:w="3230" w:type="dxa"/>
          </w:tcPr>
          <w:p w14:paraId="77333167" w14:textId="77777777" w:rsidR="00D604C6" w:rsidRPr="00CF5084" w:rsidRDefault="00D604C6" w:rsidP="00D604C6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3" w:type="dxa"/>
          </w:tcPr>
          <w:p w14:paraId="01FB4025" w14:textId="77777777" w:rsidR="00D604C6" w:rsidRPr="00CF5084" w:rsidRDefault="00D604C6" w:rsidP="00D604C6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14:paraId="1ED88B82" w14:textId="77777777" w:rsidR="00D604C6" w:rsidRPr="00CF5084" w:rsidRDefault="00D604C6" w:rsidP="00D604C6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746CB951" w14:textId="77777777" w:rsidR="00D604C6" w:rsidRPr="00CF5084" w:rsidRDefault="00D604C6" w:rsidP="00D604C6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50" w:type="dxa"/>
          </w:tcPr>
          <w:p w14:paraId="0A0E4706" w14:textId="77777777" w:rsidR="00D604C6" w:rsidRPr="00CF5084" w:rsidRDefault="00D604C6" w:rsidP="00D604C6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D604C6" w:rsidRPr="00F065D7" w14:paraId="4F581F18" w14:textId="77777777" w:rsidTr="00482B67">
        <w:trPr>
          <w:cantSplit/>
          <w:trHeight w:val="330"/>
        </w:trPr>
        <w:tc>
          <w:tcPr>
            <w:tcW w:w="9450" w:type="dxa"/>
            <w:gridSpan w:val="5"/>
            <w:hideMark/>
          </w:tcPr>
          <w:p w14:paraId="5D02CBFA" w14:textId="2D7B939F" w:rsidR="00D604C6" w:rsidRPr="00CA0121" w:rsidRDefault="00D604C6" w:rsidP="00D604C6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CA012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ถือหุ้นโดย บริษัท โอทูซี จำกัด</w:t>
            </w:r>
          </w:p>
        </w:tc>
      </w:tr>
      <w:tr w:rsidR="00D604C6" w:rsidRPr="00F065D7" w14:paraId="10167C01" w14:textId="77777777" w:rsidTr="004729C5">
        <w:trPr>
          <w:cantSplit/>
          <w:trHeight w:val="330"/>
        </w:trPr>
        <w:tc>
          <w:tcPr>
            <w:tcW w:w="3230" w:type="dxa"/>
            <w:hideMark/>
          </w:tcPr>
          <w:p w14:paraId="02ADBD6E" w14:textId="77777777" w:rsidR="00D604C6" w:rsidRPr="00CA0121" w:rsidRDefault="00D604C6" w:rsidP="00D604C6">
            <w:pPr>
              <w:pStyle w:val="NoSpacing"/>
              <w:spacing w:line="300" w:lineRule="exact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A0121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โอยูระ จำกัด</w:t>
            </w:r>
          </w:p>
        </w:tc>
        <w:tc>
          <w:tcPr>
            <w:tcW w:w="1583" w:type="dxa"/>
            <w:hideMark/>
          </w:tcPr>
          <w:p w14:paraId="5E48D30A" w14:textId="77777777" w:rsidR="00D604C6" w:rsidRPr="00CA0121" w:rsidRDefault="00D604C6" w:rsidP="00D604C6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CA0121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  <w:hideMark/>
          </w:tcPr>
          <w:p w14:paraId="2AD51BAD" w14:textId="77777777" w:rsidR="00D604C6" w:rsidRPr="00CA0121" w:rsidRDefault="00D604C6" w:rsidP="00D604C6">
            <w:pPr>
              <w:pStyle w:val="NoSpacing"/>
              <w:spacing w:line="280" w:lineRule="exact"/>
              <w:ind w:left="210" w:hanging="2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0121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ให้ความรู้และจำหน่ายสินค้าที่มีส่วนผสมของสมุนไพร</w:t>
            </w:r>
          </w:p>
        </w:tc>
        <w:tc>
          <w:tcPr>
            <w:tcW w:w="940" w:type="dxa"/>
          </w:tcPr>
          <w:p w14:paraId="4C937BB0" w14:textId="703D83D8" w:rsidR="00D604C6" w:rsidRPr="00CA0121" w:rsidRDefault="00D604C6" w:rsidP="00D604C6">
            <w:pPr>
              <w:pStyle w:val="NoSpacing"/>
              <w:spacing w:line="300" w:lineRule="exact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A012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950" w:type="dxa"/>
            <w:hideMark/>
          </w:tcPr>
          <w:p w14:paraId="50FCDF7C" w14:textId="787E93D0" w:rsidR="00D604C6" w:rsidRPr="00CA0121" w:rsidRDefault="00D604C6" w:rsidP="00D604C6">
            <w:pPr>
              <w:pStyle w:val="NoSpacing"/>
              <w:spacing w:line="300" w:lineRule="exact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A012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</w:tr>
      <w:tr w:rsidR="00D604C6" w:rsidRPr="00F065D7" w14:paraId="7172AC01" w14:textId="77777777" w:rsidTr="00482B67">
        <w:trPr>
          <w:cantSplit/>
          <w:trHeight w:val="397"/>
        </w:trPr>
        <w:tc>
          <w:tcPr>
            <w:tcW w:w="3230" w:type="dxa"/>
          </w:tcPr>
          <w:p w14:paraId="499FF1AD" w14:textId="4AE4BB5C" w:rsidR="00D604C6" w:rsidRPr="00CA0121" w:rsidRDefault="00D604C6" w:rsidP="00D604C6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0121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อินโนเวชั่น ออฟ เอ็กซ์พีเรียนซ์ จำกัด</w:t>
            </w:r>
          </w:p>
        </w:tc>
        <w:tc>
          <w:tcPr>
            <w:tcW w:w="1583" w:type="dxa"/>
          </w:tcPr>
          <w:p w14:paraId="18076659" w14:textId="0D8CF1D3" w:rsidR="00D604C6" w:rsidRPr="00CA0121" w:rsidRDefault="00D604C6" w:rsidP="00D604C6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CA0121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</w:tcPr>
          <w:p w14:paraId="6EEE1868" w14:textId="3E1A283A" w:rsidR="00D604C6" w:rsidRPr="00CA0121" w:rsidRDefault="00D604C6" w:rsidP="00D604C6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0121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ให้บริการทางด้านการตลาด</w:t>
            </w:r>
          </w:p>
        </w:tc>
        <w:tc>
          <w:tcPr>
            <w:tcW w:w="940" w:type="dxa"/>
          </w:tcPr>
          <w:p w14:paraId="3F2B30D6" w14:textId="26AB6E8F" w:rsidR="00D604C6" w:rsidRPr="00CA0121" w:rsidRDefault="00D604C6" w:rsidP="00D604C6">
            <w:pPr>
              <w:pStyle w:val="NoSpacing"/>
              <w:ind w:right="-38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79.99</w:t>
            </w:r>
            <w:r w:rsidRPr="00CA0121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2</w:t>
            </w:r>
            <w:r w:rsidRPr="00CA0121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950" w:type="dxa"/>
          </w:tcPr>
          <w:p w14:paraId="76FD60AC" w14:textId="5A8DB5D6" w:rsidR="00D604C6" w:rsidRPr="00CA0121" w:rsidRDefault="00D604C6" w:rsidP="00D604C6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012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D604C6" w:rsidRPr="00F065D7" w14:paraId="70C67B1D" w14:textId="77777777" w:rsidTr="00482B67">
        <w:trPr>
          <w:cantSplit/>
          <w:trHeight w:val="330"/>
        </w:trPr>
        <w:tc>
          <w:tcPr>
            <w:tcW w:w="9450" w:type="dxa"/>
            <w:gridSpan w:val="5"/>
            <w:hideMark/>
          </w:tcPr>
          <w:p w14:paraId="43F48871" w14:textId="3038A0E1" w:rsidR="00D604C6" w:rsidRPr="00CA0121" w:rsidRDefault="00D604C6" w:rsidP="00D604C6">
            <w:pPr>
              <w:pStyle w:val="acctfourfigures"/>
              <w:tabs>
                <w:tab w:val="left" w:pos="720"/>
              </w:tabs>
              <w:spacing w:line="240" w:lineRule="atLeast"/>
              <w:ind w:left="347" w:right="11" w:hanging="347"/>
              <w:rPr>
                <w:rFonts w:asciiTheme="majorBidi" w:hAnsiTheme="majorBidi" w:cs="Angsana New"/>
                <w:sz w:val="20"/>
                <w:lang w:val="en-US" w:bidi="th-TH"/>
              </w:rPr>
            </w:pPr>
            <w:r w:rsidRPr="00CA0121">
              <w:rPr>
                <w:rFonts w:asciiTheme="majorBidi" w:hAnsiTheme="majorBidi" w:cstheme="majorBidi" w:hint="cs"/>
                <w:szCs w:val="24"/>
                <w:vertAlign w:val="superscript"/>
              </w:rPr>
              <w:t>(</w:t>
            </w:r>
            <w:r w:rsidRPr="00CA0121">
              <w:rPr>
                <w:rFonts w:asciiTheme="majorBidi" w:hAnsiTheme="majorBidi" w:cstheme="majorBidi" w:hint="cs"/>
                <w:szCs w:val="24"/>
                <w:vertAlign w:val="superscript"/>
                <w:lang w:val="en-US" w:bidi="th-TH"/>
              </w:rPr>
              <w:t>1</w:t>
            </w:r>
            <w:r w:rsidRPr="00CA0121">
              <w:rPr>
                <w:rFonts w:asciiTheme="majorBidi" w:hAnsiTheme="majorBidi" w:cstheme="majorBidi" w:hint="cs"/>
                <w:szCs w:val="24"/>
                <w:vertAlign w:val="superscript"/>
              </w:rPr>
              <w:t xml:space="preserve">) </w:t>
            </w:r>
            <w:r w:rsidRPr="00CA0121">
              <w:rPr>
                <w:rFonts w:asciiTheme="majorBidi" w:hAnsiTheme="majorBidi" w:cs="Angsana New" w:hint="cs"/>
                <w:sz w:val="20"/>
                <w:cs/>
                <w:lang w:bidi="th-TH"/>
              </w:rPr>
              <w:t xml:space="preserve">ถือหุ้นโดยบริษัทร้อยละ </w:t>
            </w:r>
            <w:r w:rsidRPr="00CA0121">
              <w:rPr>
                <w:rFonts w:asciiTheme="majorBidi" w:hAnsiTheme="majorBidi" w:cs="Angsana New"/>
                <w:sz w:val="20"/>
                <w:lang w:val="en-US" w:bidi="th-TH"/>
              </w:rPr>
              <w:t>8.50</w:t>
            </w:r>
            <w:r w:rsidRPr="00CA0121">
              <w:rPr>
                <w:rFonts w:asciiTheme="majorBidi" w:hAnsiTheme="majorBidi" w:cs="Angsana New" w:hint="cs"/>
                <w:sz w:val="20"/>
                <w:cs/>
                <w:lang w:bidi="th-TH"/>
              </w:rPr>
              <w:t xml:space="preserve"> และถือหุ้นโดย </w:t>
            </w:r>
            <w:proofErr w:type="spellStart"/>
            <w:r w:rsidRPr="00CA0121">
              <w:rPr>
                <w:rFonts w:asciiTheme="majorBidi" w:hAnsiTheme="majorBidi" w:cs="Angsana New" w:hint="cs"/>
                <w:sz w:val="20"/>
                <w:lang w:bidi="th-TH"/>
              </w:rPr>
              <w:t>Osotspa</w:t>
            </w:r>
            <w:proofErr w:type="spellEnd"/>
            <w:r w:rsidRPr="00CA0121">
              <w:rPr>
                <w:rFonts w:asciiTheme="majorBidi" w:hAnsiTheme="majorBidi" w:cs="Angsana New" w:hint="cs"/>
                <w:sz w:val="20"/>
                <w:lang w:bidi="th-TH"/>
              </w:rPr>
              <w:t xml:space="preserve"> Enterprises Singapore </w:t>
            </w:r>
            <w:proofErr w:type="spellStart"/>
            <w:r w:rsidRPr="00CA0121">
              <w:rPr>
                <w:rFonts w:asciiTheme="majorBidi" w:hAnsiTheme="majorBidi" w:cs="Angsana New" w:hint="cs"/>
                <w:sz w:val="20"/>
                <w:lang w:bidi="th-TH"/>
              </w:rPr>
              <w:t>Pte.</w:t>
            </w:r>
            <w:proofErr w:type="spellEnd"/>
            <w:r w:rsidRPr="00CA0121">
              <w:rPr>
                <w:rFonts w:asciiTheme="majorBidi" w:hAnsiTheme="majorBidi" w:cs="Angsana New" w:hint="cs"/>
                <w:sz w:val="20"/>
                <w:lang w:bidi="th-TH"/>
              </w:rPr>
              <w:t xml:space="preserve"> Ltd. </w:t>
            </w:r>
            <w:r w:rsidRPr="00CA0121">
              <w:rPr>
                <w:rFonts w:asciiTheme="majorBidi" w:hAnsiTheme="majorBidi" w:cs="Angsana New" w:hint="cs"/>
                <w:sz w:val="20"/>
                <w:cs/>
                <w:lang w:bidi="th-TH"/>
              </w:rPr>
              <w:t xml:space="preserve">ร้อยละ </w:t>
            </w:r>
            <w:r w:rsidRPr="00CA0121">
              <w:rPr>
                <w:rFonts w:asciiTheme="majorBidi" w:hAnsiTheme="majorBidi" w:cs="Angsana New"/>
                <w:sz w:val="20"/>
                <w:lang w:val="en-US" w:bidi="th-TH"/>
              </w:rPr>
              <w:t>76.50</w:t>
            </w:r>
            <w:r w:rsidRPr="00CA0121">
              <w:rPr>
                <w:rFonts w:asciiTheme="majorBidi" w:hAnsiTheme="majorBidi" w:cs="Angsana New" w:hint="cs"/>
                <w:sz w:val="20"/>
                <w:cs/>
                <w:lang w:bidi="th-TH"/>
              </w:rPr>
              <w:t xml:space="preserve"> รวมเป็นร้อยละ </w:t>
            </w:r>
            <w:r w:rsidRPr="00CA0121">
              <w:rPr>
                <w:rFonts w:asciiTheme="majorBidi" w:hAnsiTheme="majorBidi" w:cs="Angsana New" w:hint="cs"/>
                <w:sz w:val="20"/>
                <w:lang w:val="en-US" w:bidi="th-TH"/>
              </w:rPr>
              <w:t>85</w:t>
            </w:r>
            <w:r w:rsidRPr="00CA0121">
              <w:rPr>
                <w:rFonts w:asciiTheme="majorBidi" w:hAnsiTheme="majorBidi" w:cs="Angsana New" w:hint="cs"/>
                <w:sz w:val="20"/>
                <w:lang w:bidi="th-TH"/>
              </w:rPr>
              <w:t>.</w:t>
            </w:r>
            <w:r w:rsidRPr="00CA0121">
              <w:rPr>
                <w:rFonts w:asciiTheme="majorBidi" w:hAnsiTheme="majorBidi" w:cs="Angsana New" w:hint="cs"/>
                <w:sz w:val="20"/>
                <w:lang w:val="en-US" w:bidi="th-TH"/>
              </w:rPr>
              <w:t>00</w:t>
            </w:r>
          </w:p>
          <w:p w14:paraId="573D9693" w14:textId="15C89D45" w:rsidR="00D604C6" w:rsidRPr="00CA0121" w:rsidRDefault="00D604C6" w:rsidP="00D604C6">
            <w:pPr>
              <w:pStyle w:val="acctfourfigures"/>
              <w:tabs>
                <w:tab w:val="left" w:pos="720"/>
              </w:tabs>
              <w:spacing w:line="240" w:lineRule="atLeast"/>
              <w:ind w:left="347" w:right="11" w:hanging="347"/>
              <w:rPr>
                <w:rFonts w:asciiTheme="majorBidi" w:hAnsiTheme="majorBidi" w:cs="Angsana New"/>
                <w:sz w:val="20"/>
                <w:lang w:val="en-US" w:bidi="th-TH"/>
              </w:rPr>
            </w:pPr>
            <w:r w:rsidRPr="00CA0121">
              <w:rPr>
                <w:rFonts w:asciiTheme="majorBidi" w:hAnsiTheme="majorBidi" w:cstheme="majorBidi" w:hint="cs"/>
                <w:szCs w:val="24"/>
                <w:vertAlign w:val="superscript"/>
              </w:rPr>
              <w:t>(</w:t>
            </w:r>
            <w:r w:rsidRPr="00CA0121">
              <w:rPr>
                <w:rFonts w:asciiTheme="majorBidi" w:hAnsiTheme="majorBidi" w:cstheme="majorBidi" w:hint="cs"/>
                <w:szCs w:val="24"/>
                <w:vertAlign w:val="superscript"/>
                <w:lang w:val="en-US" w:bidi="th-TH"/>
              </w:rPr>
              <w:t>2</w:t>
            </w:r>
            <w:r w:rsidRPr="00CA0121">
              <w:rPr>
                <w:rFonts w:asciiTheme="majorBidi" w:hAnsiTheme="majorBidi" w:cstheme="majorBidi" w:hint="cs"/>
                <w:szCs w:val="24"/>
                <w:vertAlign w:val="superscript"/>
              </w:rPr>
              <w:t xml:space="preserve">) </w:t>
            </w:r>
            <w:r w:rsidRPr="00CA0121">
              <w:rPr>
                <w:rFonts w:asciiTheme="majorBidi" w:hAnsiTheme="majorBidi" w:cs="Angsana New" w:hint="cs"/>
                <w:sz w:val="20"/>
                <w:cs/>
                <w:lang w:bidi="th-TH"/>
              </w:rPr>
              <w:t>ถือหุ้นโดยบริษัท</w:t>
            </w:r>
            <w:r w:rsidRPr="00CA0121">
              <w:rPr>
                <w:rFonts w:asciiTheme="majorBidi" w:hAnsiTheme="majorBidi" w:cs="Angsana New"/>
                <w:sz w:val="20"/>
                <w:lang w:bidi="th-TH"/>
              </w:rPr>
              <w:t xml:space="preserve"> </w:t>
            </w:r>
            <w:r w:rsidRPr="00CA0121">
              <w:rPr>
                <w:rFonts w:asciiTheme="majorBidi" w:hAnsiTheme="majorBidi" w:cs="Angsana New"/>
                <w:sz w:val="20"/>
                <w:cs/>
                <w:lang w:bidi="th-TH"/>
              </w:rPr>
              <w:t>โอสถสภา เอ็นเตอร์ไพรซ์ จำกัด</w:t>
            </w:r>
            <w:r w:rsidRPr="00CA0121">
              <w:rPr>
                <w:rFonts w:asciiTheme="majorBidi" w:hAnsiTheme="majorBidi" w:cs="Angsana New"/>
                <w:sz w:val="20"/>
                <w:lang w:bidi="th-TH"/>
              </w:rPr>
              <w:t xml:space="preserve"> </w:t>
            </w:r>
            <w:r w:rsidRPr="00CA0121">
              <w:rPr>
                <w:rFonts w:asciiTheme="majorBidi" w:hAnsiTheme="majorBidi" w:cs="Angsana New" w:hint="cs"/>
                <w:sz w:val="20"/>
                <w:cs/>
                <w:lang w:bidi="th-TH"/>
              </w:rPr>
              <w:t xml:space="preserve">ร้อยละ </w:t>
            </w:r>
            <w:r w:rsidRPr="00CA0121">
              <w:rPr>
                <w:rFonts w:asciiTheme="majorBidi" w:hAnsiTheme="majorBidi" w:cs="Angsana New"/>
                <w:sz w:val="20"/>
                <w:lang w:val="en-US" w:bidi="th-TH"/>
              </w:rPr>
              <w:t>0.01</w:t>
            </w:r>
            <w:r w:rsidRPr="00CA0121">
              <w:rPr>
                <w:rFonts w:asciiTheme="majorBidi" w:hAnsiTheme="majorBidi" w:cs="Angsana New" w:hint="cs"/>
                <w:sz w:val="20"/>
                <w:cs/>
                <w:lang w:bidi="th-TH"/>
              </w:rPr>
              <w:t xml:space="preserve"> และถือหุ้นโดย</w:t>
            </w:r>
            <w:r w:rsidRPr="00CA0121">
              <w:rPr>
                <w:rFonts w:asciiTheme="majorBidi" w:hAnsiTheme="majorBidi" w:cs="Angsana New"/>
                <w:sz w:val="20"/>
                <w:cs/>
                <w:lang w:bidi="th-TH"/>
              </w:rPr>
              <w:t>บริษัท โอทูซี จำกัด</w:t>
            </w:r>
            <w:r w:rsidRPr="00CA0121">
              <w:rPr>
                <w:rFonts w:asciiTheme="majorBidi" w:hAnsiTheme="majorBidi" w:cs="Angsana New" w:hint="cs"/>
                <w:sz w:val="20"/>
                <w:lang w:bidi="th-TH"/>
              </w:rPr>
              <w:t xml:space="preserve"> </w:t>
            </w:r>
            <w:r w:rsidRPr="00CA0121">
              <w:rPr>
                <w:rFonts w:asciiTheme="majorBidi" w:hAnsiTheme="majorBidi" w:cs="Angsana New" w:hint="cs"/>
                <w:sz w:val="20"/>
                <w:cs/>
                <w:lang w:bidi="th-TH"/>
              </w:rPr>
              <w:t xml:space="preserve">ร้อยละ </w:t>
            </w:r>
            <w:r w:rsidRPr="00CA0121">
              <w:rPr>
                <w:rFonts w:asciiTheme="majorBidi" w:hAnsiTheme="majorBidi" w:cs="Angsana New"/>
                <w:sz w:val="20"/>
                <w:lang w:val="en-US" w:bidi="th-TH"/>
              </w:rPr>
              <w:t>79.99</w:t>
            </w:r>
            <w:r w:rsidRPr="00CA0121">
              <w:rPr>
                <w:rFonts w:asciiTheme="majorBidi" w:hAnsiTheme="majorBidi" w:cs="Angsana New" w:hint="cs"/>
                <w:sz w:val="20"/>
                <w:cs/>
                <w:lang w:bidi="th-TH"/>
              </w:rPr>
              <w:t xml:space="preserve"> รวมเป็นร้อยละ </w:t>
            </w:r>
            <w:r w:rsidRPr="00CA0121">
              <w:rPr>
                <w:rFonts w:asciiTheme="majorBidi" w:hAnsiTheme="majorBidi" w:cs="Angsana New" w:hint="cs"/>
                <w:sz w:val="20"/>
                <w:lang w:val="en-US" w:bidi="th-TH"/>
              </w:rPr>
              <w:t>80</w:t>
            </w:r>
            <w:r w:rsidRPr="00CA0121">
              <w:rPr>
                <w:rFonts w:asciiTheme="majorBidi" w:hAnsiTheme="majorBidi" w:cs="Angsana New" w:hint="cs"/>
                <w:sz w:val="20"/>
                <w:lang w:bidi="th-TH"/>
              </w:rPr>
              <w:t>.</w:t>
            </w:r>
            <w:r w:rsidRPr="00CA0121">
              <w:rPr>
                <w:rFonts w:asciiTheme="majorBidi" w:hAnsiTheme="majorBidi" w:cs="Angsana New" w:hint="cs"/>
                <w:sz w:val="20"/>
                <w:lang w:val="en-US" w:bidi="th-TH"/>
              </w:rPr>
              <w:t>00</w:t>
            </w:r>
          </w:p>
        </w:tc>
      </w:tr>
    </w:tbl>
    <w:p w14:paraId="3779D2FB" w14:textId="77777777" w:rsidR="00117021" w:rsidRPr="00D1241D" w:rsidRDefault="00117021" w:rsidP="00787E85">
      <w:pPr>
        <w:tabs>
          <w:tab w:val="left" w:pos="540"/>
        </w:tabs>
        <w:spacing w:line="240" w:lineRule="auto"/>
        <w:ind w:right="-43"/>
        <w:rPr>
          <w:rFonts w:asciiTheme="majorBidi" w:hAnsiTheme="majorBidi" w:cstheme="majorBidi"/>
          <w:b/>
          <w:bCs/>
          <w:sz w:val="30"/>
          <w:szCs w:val="30"/>
          <w:lang w:val="en-US"/>
        </w:rPr>
        <w:sectPr w:rsidR="00117021" w:rsidRPr="00D1241D" w:rsidSect="00981612">
          <w:headerReference w:type="even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aperSrc w:first="7" w:other="7"/>
          <w:cols w:space="737"/>
        </w:sectPr>
      </w:pPr>
    </w:p>
    <w:p w14:paraId="28DE1725" w14:textId="34B453EA" w:rsidR="00C825EE" w:rsidRDefault="008E0435" w:rsidP="00A52775">
      <w:pPr>
        <w:spacing w:line="240" w:lineRule="auto"/>
        <w:ind w:left="540" w:right="-25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F065D7">
        <w:rPr>
          <w:rFonts w:ascii="Angsana New" w:hAnsi="Angsana New"/>
          <w:i/>
          <w:iCs/>
          <w:sz w:val="30"/>
          <w:szCs w:val="30"/>
          <w:cs/>
        </w:rPr>
        <w:lastRenderedPageBreak/>
        <w:t>การซื้อเงินลงทุน</w:t>
      </w:r>
      <w:r w:rsidR="00A321E4" w:rsidRPr="00F065D7">
        <w:rPr>
          <w:rFonts w:ascii="Angsana New" w:hAnsi="Angsana New" w:hint="cs"/>
          <w:i/>
          <w:iCs/>
          <w:sz w:val="30"/>
          <w:szCs w:val="30"/>
          <w:cs/>
          <w:lang w:val="en-US"/>
        </w:rPr>
        <w:t>ในบริษัทย่อย</w:t>
      </w:r>
    </w:p>
    <w:p w14:paraId="0504179F" w14:textId="77777777" w:rsidR="00F91874" w:rsidRPr="004A1C87" w:rsidRDefault="00F91874" w:rsidP="00A52775">
      <w:pPr>
        <w:spacing w:line="240" w:lineRule="auto"/>
        <w:ind w:left="540" w:right="-25"/>
        <w:jc w:val="thaiDistribute"/>
        <w:rPr>
          <w:rFonts w:ascii="Angsana New" w:hAnsi="Angsana New"/>
          <w:i/>
          <w:iCs/>
          <w:sz w:val="24"/>
          <w:szCs w:val="24"/>
          <w:lang w:val="en-US"/>
        </w:rPr>
      </w:pPr>
    </w:p>
    <w:p w14:paraId="595B6EBE" w14:textId="162CA1AB" w:rsidR="006A443D" w:rsidRDefault="006A443D" w:rsidP="006A443D">
      <w:pPr>
        <w:spacing w:line="240" w:lineRule="auto"/>
        <w:ind w:left="540" w:right="-25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F065D7">
        <w:rPr>
          <w:rFonts w:ascii="Angsana New" w:hAnsi="Angsana New" w:hint="cs"/>
          <w:i/>
          <w:iCs/>
          <w:sz w:val="30"/>
          <w:szCs w:val="30"/>
          <w:cs/>
        </w:rPr>
        <w:t xml:space="preserve">ปี </w:t>
      </w:r>
      <w:r w:rsidR="00FD6C5D" w:rsidRPr="00FD6C5D">
        <w:rPr>
          <w:rFonts w:ascii="Angsana New" w:hAnsi="Angsana New"/>
          <w:i/>
          <w:iCs/>
          <w:sz w:val="30"/>
          <w:szCs w:val="30"/>
          <w:lang w:val="en-US"/>
        </w:rPr>
        <w:t>2564</w:t>
      </w:r>
    </w:p>
    <w:p w14:paraId="1B15D32A" w14:textId="77777777" w:rsidR="00E05376" w:rsidRDefault="00E05376" w:rsidP="00E05376">
      <w:pPr>
        <w:pStyle w:val="block"/>
        <w:spacing w:after="0"/>
        <w:ind w:left="540"/>
        <w:jc w:val="thaiDistribute"/>
        <w:rPr>
          <w:rFonts w:cs="Angsana New"/>
          <w:i/>
          <w:iCs/>
          <w:sz w:val="30"/>
          <w:szCs w:val="30"/>
          <w:lang w:bidi="th-TH"/>
        </w:rPr>
      </w:pPr>
    </w:p>
    <w:p w14:paraId="6D98FECF" w14:textId="31E45588" w:rsidR="00B93310" w:rsidRPr="00CA0121" w:rsidRDefault="00B93310" w:rsidP="00B93310">
      <w:pPr>
        <w:pStyle w:val="block"/>
        <w:spacing w:after="0"/>
        <w:ind w:left="540"/>
        <w:jc w:val="thaiDistribute"/>
        <w:rPr>
          <w:rFonts w:cs="Angsana New"/>
          <w:i/>
          <w:iCs/>
          <w:sz w:val="30"/>
          <w:szCs w:val="30"/>
          <w:lang w:bidi="th-TH"/>
        </w:rPr>
      </w:pPr>
      <w:r w:rsidRPr="00CA0121">
        <w:rPr>
          <w:rFonts w:cs="Angsana New"/>
          <w:i/>
          <w:iCs/>
          <w:sz w:val="30"/>
          <w:szCs w:val="30"/>
          <w:cs/>
          <w:lang w:bidi="th-TH"/>
        </w:rPr>
        <w:t>ซื้อเงินลงทุนในบริษัท โอยูระ จำกัด</w:t>
      </w:r>
      <w:r w:rsidR="00F2281D" w:rsidRPr="00CA0121">
        <w:rPr>
          <w:rFonts w:cs="Angsana New" w:hint="cs"/>
          <w:i/>
          <w:iCs/>
          <w:spacing w:val="2"/>
          <w:sz w:val="30"/>
          <w:szCs w:val="30"/>
          <w:cs/>
          <w:lang w:bidi="th-TH"/>
        </w:rPr>
        <w:t xml:space="preserve">โดยบริษัท </w:t>
      </w:r>
      <w:r w:rsidR="00F2281D" w:rsidRPr="00CA0121">
        <w:rPr>
          <w:rFonts w:cs="Angsana New"/>
          <w:i/>
          <w:iCs/>
          <w:spacing w:val="2"/>
          <w:sz w:val="30"/>
          <w:szCs w:val="30"/>
          <w:cs/>
          <w:lang w:bidi="th-TH"/>
        </w:rPr>
        <w:t>โอทูซี จำกั</w:t>
      </w:r>
      <w:r w:rsidR="00F2281D" w:rsidRPr="00CA0121">
        <w:rPr>
          <w:rFonts w:cs="Angsana New" w:hint="cs"/>
          <w:i/>
          <w:iCs/>
          <w:spacing w:val="2"/>
          <w:sz w:val="30"/>
          <w:szCs w:val="30"/>
          <w:cs/>
          <w:lang w:bidi="th-TH"/>
        </w:rPr>
        <w:t>ด</w:t>
      </w:r>
    </w:p>
    <w:p w14:paraId="21744B24" w14:textId="77777777" w:rsidR="00B93310" w:rsidRPr="00CA0121" w:rsidRDefault="00B93310" w:rsidP="00B93310">
      <w:pPr>
        <w:pStyle w:val="block"/>
        <w:spacing w:after="0"/>
        <w:ind w:left="540"/>
        <w:jc w:val="thaiDistribute"/>
        <w:rPr>
          <w:rFonts w:cs="Angsana New"/>
          <w:sz w:val="30"/>
          <w:szCs w:val="30"/>
          <w:lang w:bidi="th-TH"/>
        </w:rPr>
      </w:pPr>
    </w:p>
    <w:p w14:paraId="05737095" w14:textId="07321FCB" w:rsidR="00B93310" w:rsidRPr="00CA0121" w:rsidRDefault="00B93310" w:rsidP="00B93310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CA0121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="00FD6C5D" w:rsidRPr="00CA0121">
        <w:rPr>
          <w:rFonts w:asciiTheme="majorBidi" w:hAnsiTheme="majorBidi"/>
          <w:sz w:val="30"/>
          <w:szCs w:val="30"/>
          <w:lang w:val="en-US"/>
        </w:rPr>
        <w:t>24</w:t>
      </w:r>
      <w:r w:rsidRPr="00CA0121">
        <w:rPr>
          <w:rFonts w:asciiTheme="majorBidi" w:hAnsiTheme="majorBidi"/>
          <w:sz w:val="30"/>
          <w:szCs w:val="30"/>
        </w:rPr>
        <w:t xml:space="preserve"> </w:t>
      </w:r>
      <w:r w:rsidRPr="00CA0121"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 w:rsidR="00FD6C5D" w:rsidRPr="00CA0121">
        <w:rPr>
          <w:rFonts w:asciiTheme="majorBidi" w:hAnsiTheme="majorBidi"/>
          <w:sz w:val="30"/>
          <w:szCs w:val="30"/>
          <w:lang w:val="en-US"/>
        </w:rPr>
        <w:t>2563</w:t>
      </w:r>
      <w:r w:rsidRPr="00CA0121">
        <w:rPr>
          <w:rFonts w:asciiTheme="majorBidi" w:hAnsiTheme="majorBidi"/>
          <w:sz w:val="30"/>
          <w:szCs w:val="30"/>
          <w:lang w:val="en-US"/>
        </w:rPr>
        <w:t xml:space="preserve"> </w:t>
      </w:r>
      <w:r w:rsidRPr="00CA0121">
        <w:rPr>
          <w:rFonts w:asciiTheme="majorBidi" w:hAnsiTheme="majorBidi"/>
          <w:sz w:val="30"/>
          <w:szCs w:val="30"/>
          <w:cs/>
        </w:rPr>
        <w:t>ที่ประชุม</w:t>
      </w:r>
      <w:r w:rsidRPr="00CA0121">
        <w:rPr>
          <w:rFonts w:asciiTheme="majorBidi" w:hAnsiTheme="majorBidi" w:hint="cs"/>
          <w:sz w:val="30"/>
          <w:szCs w:val="30"/>
          <w:cs/>
        </w:rPr>
        <w:t>คณะกรรมการ</w:t>
      </w:r>
      <w:r w:rsidRPr="00CA0121">
        <w:rPr>
          <w:rFonts w:asciiTheme="majorBidi" w:hAnsiTheme="majorBidi"/>
          <w:sz w:val="30"/>
          <w:szCs w:val="30"/>
          <w:cs/>
        </w:rPr>
        <w:t>ของบริษัท โอยูระ จำกัด ซึ่งเป็นบริษัทย่อยของบริษัท มีมติอนุมัติเรียกชำระค่าหุ้นเพิ่มเติมจากบริษัท</w:t>
      </w:r>
      <w:r w:rsidR="004848F3" w:rsidRPr="00CA0121">
        <w:rPr>
          <w:rFonts w:asciiTheme="majorBidi" w:hAnsiTheme="majorBidi" w:hint="cs"/>
          <w:sz w:val="30"/>
          <w:szCs w:val="30"/>
          <w:cs/>
        </w:rPr>
        <w:t xml:space="preserve"> โอทูซี จำกัด</w:t>
      </w:r>
      <w:r w:rsidRPr="00CA0121">
        <w:rPr>
          <w:rFonts w:asciiTheme="majorBidi" w:hAnsiTheme="majorBidi"/>
          <w:sz w:val="30"/>
          <w:szCs w:val="30"/>
          <w:cs/>
        </w:rPr>
        <w:t xml:space="preserve">เป็นจำนวนเงินทั้งสิ้น </w:t>
      </w:r>
      <w:r w:rsidR="00FD6C5D" w:rsidRPr="00CA0121">
        <w:rPr>
          <w:rFonts w:asciiTheme="majorBidi" w:hAnsiTheme="majorBidi"/>
          <w:sz w:val="30"/>
          <w:szCs w:val="30"/>
          <w:lang w:val="en-US"/>
        </w:rPr>
        <w:t>9</w:t>
      </w:r>
      <w:r w:rsidRPr="00CA0121">
        <w:rPr>
          <w:rFonts w:asciiTheme="majorBidi" w:hAnsiTheme="majorBidi"/>
          <w:sz w:val="30"/>
          <w:szCs w:val="30"/>
        </w:rPr>
        <w:t>.</w:t>
      </w:r>
      <w:r w:rsidR="00FD6C5D" w:rsidRPr="00CA0121">
        <w:rPr>
          <w:rFonts w:asciiTheme="majorBidi" w:hAnsiTheme="majorBidi"/>
          <w:sz w:val="30"/>
          <w:szCs w:val="30"/>
          <w:lang w:val="en-US"/>
        </w:rPr>
        <w:t>9</w:t>
      </w:r>
      <w:r w:rsidRPr="00CA0121">
        <w:rPr>
          <w:rFonts w:asciiTheme="majorBidi" w:hAnsiTheme="majorBidi"/>
          <w:sz w:val="30"/>
          <w:szCs w:val="30"/>
          <w:cs/>
        </w:rPr>
        <w:t xml:space="preserve"> ล้านบาท</w:t>
      </w:r>
      <w:r w:rsidRPr="00CA0121">
        <w:rPr>
          <w:rFonts w:asciiTheme="majorBidi" w:hAnsiTheme="majorBidi" w:hint="cs"/>
          <w:sz w:val="30"/>
          <w:szCs w:val="30"/>
          <w:cs/>
        </w:rPr>
        <w:t xml:space="preserve"> </w:t>
      </w:r>
      <w:r w:rsidRPr="00CA0121">
        <w:rPr>
          <w:rFonts w:asciiTheme="majorBidi" w:hAnsiTheme="majorBidi"/>
          <w:sz w:val="30"/>
          <w:szCs w:val="30"/>
          <w:cs/>
        </w:rPr>
        <w:t>โดยเรียกชำระค่าหุ้นเพิ่มเติม และได้รับชำระค่าหุ้นดังกล่าวในเดือน</w:t>
      </w:r>
      <w:r w:rsidRPr="00CA0121">
        <w:rPr>
          <w:rFonts w:asciiTheme="majorBidi" w:hAnsiTheme="majorBidi" w:hint="cs"/>
          <w:sz w:val="30"/>
          <w:szCs w:val="30"/>
          <w:cs/>
        </w:rPr>
        <w:t xml:space="preserve">มกราคม </w:t>
      </w:r>
      <w:r w:rsidR="00FD6C5D" w:rsidRPr="00CA0121">
        <w:rPr>
          <w:rFonts w:asciiTheme="majorBidi" w:hAnsiTheme="majorBidi"/>
          <w:sz w:val="30"/>
          <w:szCs w:val="30"/>
          <w:lang w:val="en-US"/>
        </w:rPr>
        <w:t>2564</w:t>
      </w:r>
    </w:p>
    <w:p w14:paraId="38B2C910" w14:textId="77777777" w:rsidR="00B93310" w:rsidRPr="00CA0121" w:rsidRDefault="00B93310" w:rsidP="00B93310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  <w:lang w:val="en-US"/>
        </w:rPr>
      </w:pPr>
    </w:p>
    <w:p w14:paraId="5510BC65" w14:textId="58289D3F" w:rsidR="00B93310" w:rsidRPr="00CA0121" w:rsidRDefault="00B93310" w:rsidP="00B93310">
      <w:pPr>
        <w:pStyle w:val="block"/>
        <w:spacing w:after="0"/>
        <w:ind w:left="540"/>
        <w:jc w:val="thaiDistribute"/>
        <w:rPr>
          <w:rFonts w:cs="Angsana New"/>
          <w:i/>
          <w:iCs/>
          <w:sz w:val="30"/>
          <w:szCs w:val="30"/>
          <w:lang w:bidi="th-TH"/>
        </w:rPr>
      </w:pPr>
      <w:r w:rsidRPr="00CA0121">
        <w:rPr>
          <w:rFonts w:cs="Angsana New"/>
          <w:i/>
          <w:iCs/>
          <w:sz w:val="30"/>
          <w:szCs w:val="30"/>
          <w:cs/>
          <w:lang w:bidi="th-TH"/>
        </w:rPr>
        <w:t>ซื้อเงินลงทุนในบริษัท โอทูซี จำกัด</w:t>
      </w:r>
      <w:r w:rsidR="00F2281D" w:rsidRPr="00CA0121">
        <w:rPr>
          <w:rFonts w:cs="Angsana New" w:hint="cs"/>
          <w:i/>
          <w:iCs/>
          <w:spacing w:val="2"/>
          <w:sz w:val="30"/>
          <w:szCs w:val="30"/>
          <w:cs/>
          <w:lang w:bidi="th-TH"/>
        </w:rPr>
        <w:t xml:space="preserve">โดยบริษัท </w:t>
      </w:r>
      <w:r w:rsidR="00F2281D" w:rsidRPr="00CA0121">
        <w:rPr>
          <w:rFonts w:cs="Angsana New"/>
          <w:i/>
          <w:iCs/>
          <w:spacing w:val="2"/>
          <w:sz w:val="30"/>
          <w:szCs w:val="30"/>
          <w:cs/>
          <w:lang w:bidi="th-TH"/>
        </w:rPr>
        <w:t>โอสถสภา เอ็นเตอร์ไพรซ์</w:t>
      </w:r>
      <w:r w:rsidR="00F2281D" w:rsidRPr="00CA0121">
        <w:rPr>
          <w:rFonts w:cs="Angsana New" w:hint="cs"/>
          <w:i/>
          <w:iCs/>
          <w:spacing w:val="2"/>
          <w:sz w:val="30"/>
          <w:szCs w:val="30"/>
          <w:cs/>
          <w:lang w:bidi="th-TH"/>
        </w:rPr>
        <w:t xml:space="preserve"> </w:t>
      </w:r>
      <w:r w:rsidR="00F2281D" w:rsidRPr="00CA0121">
        <w:rPr>
          <w:rFonts w:cs="Angsana New"/>
          <w:i/>
          <w:iCs/>
          <w:spacing w:val="2"/>
          <w:sz w:val="30"/>
          <w:szCs w:val="30"/>
          <w:cs/>
          <w:lang w:bidi="th-TH"/>
        </w:rPr>
        <w:t>จำกั</w:t>
      </w:r>
      <w:r w:rsidR="00F2281D" w:rsidRPr="00CA0121">
        <w:rPr>
          <w:rFonts w:cs="Angsana New" w:hint="cs"/>
          <w:i/>
          <w:iCs/>
          <w:spacing w:val="2"/>
          <w:sz w:val="30"/>
          <w:szCs w:val="30"/>
          <w:cs/>
          <w:lang w:bidi="th-TH"/>
        </w:rPr>
        <w:t>ด</w:t>
      </w:r>
    </w:p>
    <w:p w14:paraId="7E184F45" w14:textId="77777777" w:rsidR="00B93310" w:rsidRPr="00CA0121" w:rsidRDefault="00B93310" w:rsidP="00B93310">
      <w:pPr>
        <w:pStyle w:val="block"/>
        <w:spacing w:after="0"/>
        <w:ind w:left="540"/>
        <w:jc w:val="thaiDistribute"/>
        <w:rPr>
          <w:rFonts w:cs="Angsana New"/>
          <w:sz w:val="30"/>
          <w:szCs w:val="30"/>
          <w:lang w:bidi="th-TH"/>
        </w:rPr>
      </w:pPr>
    </w:p>
    <w:p w14:paraId="05A60F71" w14:textId="61F90068" w:rsidR="00B93310" w:rsidRPr="00CA0121" w:rsidRDefault="00B93310" w:rsidP="00B93310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CA0121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="00FD6C5D" w:rsidRPr="00CA0121">
        <w:rPr>
          <w:rFonts w:asciiTheme="majorBidi" w:hAnsiTheme="majorBidi"/>
          <w:sz w:val="30"/>
          <w:szCs w:val="30"/>
          <w:lang w:val="en-US"/>
        </w:rPr>
        <w:t>24</w:t>
      </w:r>
      <w:r w:rsidRPr="00CA0121">
        <w:rPr>
          <w:rFonts w:asciiTheme="majorBidi" w:hAnsiTheme="majorBidi"/>
          <w:sz w:val="30"/>
          <w:szCs w:val="30"/>
        </w:rPr>
        <w:t xml:space="preserve"> </w:t>
      </w:r>
      <w:r w:rsidRPr="00CA0121"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 w:rsidR="00FD6C5D" w:rsidRPr="00CA0121">
        <w:rPr>
          <w:rFonts w:asciiTheme="majorBidi" w:hAnsiTheme="majorBidi"/>
          <w:sz w:val="30"/>
          <w:szCs w:val="30"/>
          <w:lang w:val="en-US"/>
        </w:rPr>
        <w:t>2563</w:t>
      </w:r>
      <w:r w:rsidRPr="00CA0121">
        <w:rPr>
          <w:rFonts w:asciiTheme="majorBidi" w:hAnsiTheme="majorBidi"/>
          <w:sz w:val="30"/>
          <w:szCs w:val="30"/>
          <w:lang w:val="en-US"/>
        </w:rPr>
        <w:t xml:space="preserve"> </w:t>
      </w:r>
      <w:r w:rsidRPr="00CA0121">
        <w:rPr>
          <w:rFonts w:asciiTheme="majorBidi" w:hAnsiTheme="majorBidi" w:hint="cs"/>
          <w:sz w:val="30"/>
          <w:szCs w:val="30"/>
          <w:cs/>
          <w:lang w:val="en-US"/>
        </w:rPr>
        <w:t xml:space="preserve">และวันที่ </w:t>
      </w:r>
      <w:r w:rsidR="00FD6C5D" w:rsidRPr="00CA0121">
        <w:rPr>
          <w:rFonts w:asciiTheme="majorBidi" w:hAnsiTheme="majorBidi"/>
          <w:sz w:val="30"/>
          <w:szCs w:val="30"/>
          <w:lang w:val="en-US"/>
        </w:rPr>
        <w:t>4</w:t>
      </w:r>
      <w:r w:rsidRPr="00CA0121">
        <w:rPr>
          <w:rFonts w:asciiTheme="majorBidi" w:hAnsiTheme="majorBidi"/>
          <w:sz w:val="30"/>
          <w:szCs w:val="30"/>
        </w:rPr>
        <w:t xml:space="preserve"> </w:t>
      </w:r>
      <w:r w:rsidRPr="00CA0121">
        <w:rPr>
          <w:rFonts w:asciiTheme="majorBidi" w:hAnsiTheme="majorBidi" w:hint="cs"/>
          <w:sz w:val="30"/>
          <w:szCs w:val="30"/>
          <w:cs/>
        </w:rPr>
        <w:t>กุมภาพันธ์</w:t>
      </w:r>
      <w:r w:rsidRPr="00CA0121">
        <w:rPr>
          <w:rFonts w:asciiTheme="majorBidi" w:hAnsiTheme="majorBidi"/>
          <w:sz w:val="30"/>
          <w:szCs w:val="30"/>
          <w:cs/>
        </w:rPr>
        <w:t xml:space="preserve"> </w:t>
      </w:r>
      <w:r w:rsidR="00FD6C5D" w:rsidRPr="00CA0121">
        <w:rPr>
          <w:rFonts w:asciiTheme="majorBidi" w:hAnsiTheme="majorBidi"/>
          <w:sz w:val="30"/>
          <w:szCs w:val="30"/>
          <w:lang w:val="en-US"/>
        </w:rPr>
        <w:t>2564</w:t>
      </w:r>
      <w:r w:rsidRPr="00CA0121">
        <w:rPr>
          <w:rFonts w:asciiTheme="majorBidi" w:hAnsiTheme="majorBidi"/>
          <w:sz w:val="30"/>
          <w:szCs w:val="30"/>
          <w:cs/>
        </w:rPr>
        <w:t xml:space="preserve"> ที่ประชุม</w:t>
      </w:r>
      <w:r w:rsidRPr="00CA0121">
        <w:rPr>
          <w:rFonts w:asciiTheme="majorBidi" w:hAnsiTheme="majorBidi" w:hint="cs"/>
          <w:sz w:val="30"/>
          <w:szCs w:val="30"/>
          <w:cs/>
        </w:rPr>
        <w:t>คณะกรรมการ</w:t>
      </w:r>
      <w:r w:rsidRPr="00CA0121">
        <w:rPr>
          <w:rFonts w:asciiTheme="majorBidi" w:hAnsiTheme="majorBidi"/>
          <w:sz w:val="30"/>
          <w:szCs w:val="30"/>
          <w:cs/>
        </w:rPr>
        <w:t>ของบริษัท โอทูซี จำกัด ซึ่งเป็นบริษัทย่อยของบริษัท มีมติอนุมัติเรียกชำระค่าหุ้นเพิ่มเติมจากบริษัท</w:t>
      </w:r>
      <w:r w:rsidR="004848F3" w:rsidRPr="00CA0121">
        <w:rPr>
          <w:rFonts w:asciiTheme="majorBidi" w:hAnsiTheme="majorBidi" w:hint="cs"/>
          <w:sz w:val="30"/>
          <w:szCs w:val="30"/>
          <w:cs/>
        </w:rPr>
        <w:t xml:space="preserve"> </w:t>
      </w:r>
      <w:r w:rsidR="004848F3" w:rsidRPr="00CA0121">
        <w:rPr>
          <w:spacing w:val="2"/>
          <w:sz w:val="30"/>
          <w:szCs w:val="30"/>
          <w:cs/>
        </w:rPr>
        <w:t>โอสถสภา เอ็นเตอร์ไพรซ์</w:t>
      </w:r>
      <w:r w:rsidR="004848F3" w:rsidRPr="00CA0121">
        <w:rPr>
          <w:rFonts w:hint="cs"/>
          <w:spacing w:val="2"/>
          <w:sz w:val="30"/>
          <w:szCs w:val="30"/>
          <w:cs/>
        </w:rPr>
        <w:t xml:space="preserve"> </w:t>
      </w:r>
      <w:r w:rsidR="004848F3" w:rsidRPr="00CA0121">
        <w:rPr>
          <w:spacing w:val="2"/>
          <w:sz w:val="30"/>
          <w:szCs w:val="30"/>
          <w:cs/>
        </w:rPr>
        <w:t>จำกั</w:t>
      </w:r>
      <w:r w:rsidR="004848F3" w:rsidRPr="00CA0121">
        <w:rPr>
          <w:rFonts w:hint="cs"/>
          <w:spacing w:val="2"/>
          <w:sz w:val="30"/>
          <w:szCs w:val="30"/>
          <w:cs/>
        </w:rPr>
        <w:t>ด</w:t>
      </w:r>
      <w:r w:rsidRPr="00CA0121">
        <w:rPr>
          <w:rFonts w:asciiTheme="majorBidi" w:hAnsiTheme="majorBidi"/>
          <w:sz w:val="30"/>
          <w:szCs w:val="30"/>
          <w:cs/>
        </w:rPr>
        <w:t xml:space="preserve">เป็นจำนวนเงินทั้งสิ้น </w:t>
      </w:r>
      <w:r w:rsidR="00FD6C5D" w:rsidRPr="00CA0121">
        <w:rPr>
          <w:rFonts w:asciiTheme="majorBidi" w:hAnsiTheme="majorBidi"/>
          <w:sz w:val="30"/>
          <w:szCs w:val="30"/>
          <w:lang w:val="en-US"/>
        </w:rPr>
        <w:t>10</w:t>
      </w:r>
      <w:r w:rsidRPr="00CA0121">
        <w:rPr>
          <w:rFonts w:asciiTheme="majorBidi" w:hAnsiTheme="majorBidi"/>
          <w:sz w:val="30"/>
          <w:szCs w:val="30"/>
          <w:lang w:val="en-US"/>
        </w:rPr>
        <w:t>.</w:t>
      </w:r>
      <w:r w:rsidR="00FD6C5D" w:rsidRPr="00CA0121">
        <w:rPr>
          <w:rFonts w:asciiTheme="majorBidi" w:hAnsiTheme="majorBidi"/>
          <w:sz w:val="30"/>
          <w:szCs w:val="30"/>
          <w:lang w:val="en-US"/>
        </w:rPr>
        <w:t>0</w:t>
      </w:r>
      <w:r w:rsidRPr="00CA0121">
        <w:rPr>
          <w:rFonts w:asciiTheme="majorBidi" w:hAnsiTheme="majorBidi"/>
          <w:sz w:val="30"/>
          <w:szCs w:val="30"/>
          <w:cs/>
        </w:rPr>
        <w:t xml:space="preserve"> ล้านบาท</w:t>
      </w:r>
      <w:r w:rsidRPr="00CA0121">
        <w:rPr>
          <w:rFonts w:asciiTheme="majorBidi" w:hAnsiTheme="majorBidi" w:hint="cs"/>
          <w:sz w:val="30"/>
          <w:szCs w:val="30"/>
          <w:cs/>
        </w:rPr>
        <w:t xml:space="preserve"> และ </w:t>
      </w:r>
      <w:r w:rsidR="00FD6C5D" w:rsidRPr="00CA0121">
        <w:rPr>
          <w:rFonts w:asciiTheme="majorBidi" w:hAnsiTheme="majorBidi"/>
          <w:sz w:val="30"/>
          <w:szCs w:val="30"/>
          <w:lang w:val="en-US"/>
        </w:rPr>
        <w:t>16</w:t>
      </w:r>
      <w:r w:rsidRPr="00CA0121">
        <w:rPr>
          <w:rFonts w:asciiTheme="majorBidi" w:hAnsiTheme="majorBidi"/>
          <w:sz w:val="30"/>
          <w:szCs w:val="30"/>
          <w:lang w:val="en-US"/>
        </w:rPr>
        <w:t>.</w:t>
      </w:r>
      <w:r w:rsidR="00FD6C5D" w:rsidRPr="00CA0121">
        <w:rPr>
          <w:rFonts w:asciiTheme="majorBidi" w:hAnsiTheme="majorBidi"/>
          <w:sz w:val="30"/>
          <w:szCs w:val="30"/>
          <w:lang w:val="en-US"/>
        </w:rPr>
        <w:t>0</w:t>
      </w:r>
      <w:r w:rsidRPr="00CA0121">
        <w:rPr>
          <w:rFonts w:asciiTheme="majorBidi" w:hAnsiTheme="majorBidi"/>
          <w:sz w:val="30"/>
          <w:szCs w:val="30"/>
          <w:lang w:val="en-US"/>
        </w:rPr>
        <w:t xml:space="preserve"> </w:t>
      </w:r>
      <w:r w:rsidRPr="00CA0121">
        <w:rPr>
          <w:rFonts w:asciiTheme="majorBidi" w:hAnsiTheme="majorBidi" w:hint="cs"/>
          <w:sz w:val="30"/>
          <w:szCs w:val="30"/>
          <w:cs/>
          <w:lang w:val="en-US"/>
        </w:rPr>
        <w:t>ล้านบาท</w:t>
      </w:r>
      <w:r w:rsidRPr="00CA0121">
        <w:rPr>
          <w:rFonts w:asciiTheme="majorBidi" w:hAnsiTheme="majorBidi" w:hint="cs"/>
          <w:sz w:val="30"/>
          <w:szCs w:val="30"/>
          <w:cs/>
        </w:rPr>
        <w:t xml:space="preserve">ตามลำดับ </w:t>
      </w:r>
      <w:r w:rsidRPr="00CA0121">
        <w:rPr>
          <w:rFonts w:asciiTheme="majorBidi" w:hAnsiTheme="majorBidi"/>
          <w:sz w:val="30"/>
          <w:szCs w:val="30"/>
          <w:cs/>
        </w:rPr>
        <w:t>โดยเรียกชำระค่าหุ้นเพิ่มเติม และได้รับชำระค่าหุ้นดังกล่าวในเดือน</w:t>
      </w:r>
      <w:r w:rsidRPr="00CA0121">
        <w:rPr>
          <w:rFonts w:asciiTheme="majorBidi" w:hAnsiTheme="majorBidi" w:hint="cs"/>
          <w:sz w:val="30"/>
          <w:szCs w:val="30"/>
          <w:cs/>
        </w:rPr>
        <w:t xml:space="preserve">มกราคมและกุมภาพันธ์ </w:t>
      </w:r>
      <w:r w:rsidR="00FD6C5D" w:rsidRPr="00CA0121">
        <w:rPr>
          <w:rFonts w:asciiTheme="majorBidi" w:hAnsiTheme="majorBidi"/>
          <w:sz w:val="30"/>
          <w:szCs w:val="30"/>
          <w:lang w:val="en-US"/>
        </w:rPr>
        <w:t>2564</w:t>
      </w:r>
    </w:p>
    <w:p w14:paraId="3DD848D9" w14:textId="77777777" w:rsidR="00B93310" w:rsidRPr="00CA0121" w:rsidRDefault="00B93310" w:rsidP="00B93310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  <w:lang w:val="en-US"/>
        </w:rPr>
      </w:pPr>
    </w:p>
    <w:p w14:paraId="133667CF" w14:textId="77777777" w:rsidR="00E05376" w:rsidRPr="00CA0121" w:rsidRDefault="00E05376" w:rsidP="00E05376">
      <w:pPr>
        <w:pStyle w:val="block"/>
        <w:spacing w:after="0"/>
        <w:ind w:left="540"/>
        <w:jc w:val="thaiDistribute"/>
        <w:rPr>
          <w:rFonts w:cs="Angsana New"/>
          <w:i/>
          <w:iCs/>
          <w:sz w:val="30"/>
          <w:szCs w:val="30"/>
          <w:lang w:bidi="th-TH"/>
        </w:rPr>
      </w:pPr>
      <w:r w:rsidRPr="00CA0121">
        <w:rPr>
          <w:rFonts w:cs="Angsana New"/>
          <w:i/>
          <w:iCs/>
          <w:sz w:val="30"/>
          <w:szCs w:val="30"/>
          <w:cs/>
          <w:lang w:bidi="th-TH"/>
        </w:rPr>
        <w:t>ซื้อเงินลงทุนในบริษัท สยามกลาสอยุธยา จำกัด</w:t>
      </w:r>
    </w:p>
    <w:p w14:paraId="293928D9" w14:textId="77777777" w:rsidR="00E05376" w:rsidRPr="00CA0121" w:rsidRDefault="00E05376" w:rsidP="00E05376">
      <w:pPr>
        <w:pStyle w:val="block"/>
        <w:spacing w:after="0"/>
        <w:ind w:left="540"/>
        <w:jc w:val="thaiDistribute"/>
        <w:rPr>
          <w:rFonts w:cs="Angsana New"/>
          <w:sz w:val="30"/>
          <w:szCs w:val="30"/>
          <w:lang w:bidi="th-TH"/>
        </w:rPr>
      </w:pPr>
    </w:p>
    <w:p w14:paraId="40F9E27E" w14:textId="011BD29E" w:rsidR="00B93310" w:rsidRPr="00CA0121" w:rsidRDefault="00B93310" w:rsidP="00B93310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  <w:r w:rsidRPr="00CA0121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="00FD6C5D" w:rsidRPr="00CA0121">
        <w:rPr>
          <w:rFonts w:asciiTheme="majorBidi" w:hAnsiTheme="majorBidi"/>
          <w:sz w:val="30"/>
          <w:szCs w:val="30"/>
          <w:lang w:val="en-US"/>
        </w:rPr>
        <w:t>18</w:t>
      </w:r>
      <w:r w:rsidRPr="00CA0121">
        <w:rPr>
          <w:rFonts w:asciiTheme="majorBidi" w:hAnsiTheme="majorBidi"/>
          <w:sz w:val="30"/>
          <w:szCs w:val="30"/>
        </w:rPr>
        <w:t xml:space="preserve"> </w:t>
      </w:r>
      <w:r w:rsidRPr="00CA0121">
        <w:rPr>
          <w:rFonts w:asciiTheme="majorBidi" w:hAnsiTheme="majorBidi" w:hint="cs"/>
          <w:sz w:val="30"/>
          <w:szCs w:val="30"/>
          <w:cs/>
        </w:rPr>
        <w:t>กุมภาพันธ์</w:t>
      </w:r>
      <w:r w:rsidRPr="00CA0121">
        <w:rPr>
          <w:rFonts w:asciiTheme="majorBidi" w:hAnsiTheme="majorBidi"/>
          <w:sz w:val="30"/>
          <w:szCs w:val="30"/>
          <w:cs/>
        </w:rPr>
        <w:t xml:space="preserve"> </w:t>
      </w:r>
      <w:r w:rsidR="00FD6C5D" w:rsidRPr="00CA0121">
        <w:rPr>
          <w:rFonts w:asciiTheme="majorBidi" w:hAnsiTheme="majorBidi"/>
          <w:sz w:val="30"/>
          <w:szCs w:val="30"/>
          <w:lang w:val="en-US"/>
        </w:rPr>
        <w:t>2564</w:t>
      </w:r>
      <w:r w:rsidRPr="00CA0121">
        <w:rPr>
          <w:rFonts w:asciiTheme="majorBidi" w:hAnsiTheme="majorBidi"/>
          <w:sz w:val="30"/>
          <w:szCs w:val="30"/>
          <w:cs/>
        </w:rPr>
        <w:t xml:space="preserve"> ที่ประชุม</w:t>
      </w:r>
      <w:r w:rsidRPr="00CA0121">
        <w:rPr>
          <w:rFonts w:asciiTheme="majorBidi" w:hAnsiTheme="majorBidi" w:hint="cs"/>
          <w:sz w:val="30"/>
          <w:szCs w:val="30"/>
          <w:cs/>
        </w:rPr>
        <w:t>คณะกรรมการ</w:t>
      </w:r>
      <w:r w:rsidRPr="00CA0121">
        <w:rPr>
          <w:rFonts w:asciiTheme="majorBidi" w:hAnsiTheme="majorBidi"/>
          <w:sz w:val="30"/>
          <w:szCs w:val="30"/>
          <w:cs/>
        </w:rPr>
        <w:t xml:space="preserve">ของบริษัท สยามกลาสอยุธยา จำกัด ซึ่งเป็นบริษัทย่อยของบริษัท มีมติอนุมัติเรียกชำระค่าหุ้นเพิ่มเติมจากบริษัทเป็นจำนวนเงินทั้งสิ้น </w:t>
      </w:r>
      <w:r w:rsidR="00FD6C5D" w:rsidRPr="00CA0121">
        <w:rPr>
          <w:rFonts w:asciiTheme="majorBidi" w:hAnsiTheme="majorBidi"/>
          <w:sz w:val="30"/>
          <w:szCs w:val="30"/>
          <w:lang w:val="en-US"/>
        </w:rPr>
        <w:t>1</w:t>
      </w:r>
      <w:r w:rsidRPr="00CA0121">
        <w:rPr>
          <w:rFonts w:asciiTheme="majorBidi" w:hAnsiTheme="majorBidi"/>
          <w:sz w:val="30"/>
          <w:szCs w:val="30"/>
        </w:rPr>
        <w:t>,</w:t>
      </w:r>
      <w:r w:rsidR="00FD6C5D" w:rsidRPr="00CA0121">
        <w:rPr>
          <w:rFonts w:asciiTheme="majorBidi" w:hAnsiTheme="majorBidi"/>
          <w:sz w:val="30"/>
          <w:szCs w:val="30"/>
          <w:lang w:val="en-US"/>
        </w:rPr>
        <w:t>125</w:t>
      </w:r>
      <w:r w:rsidRPr="00CA0121">
        <w:rPr>
          <w:rFonts w:asciiTheme="majorBidi" w:hAnsiTheme="majorBidi"/>
          <w:sz w:val="30"/>
          <w:szCs w:val="30"/>
          <w:cs/>
        </w:rPr>
        <w:t xml:space="preserve"> ล้านบาทโดยเรียกชำระค่าหุ้นเพิ่มเติม และได้รับชำระค่าหุ้นดังกล่าวในเดือน</w:t>
      </w:r>
      <w:r w:rsidRPr="00CA0121">
        <w:rPr>
          <w:rFonts w:asciiTheme="majorBidi" w:hAnsiTheme="majorBidi" w:hint="cs"/>
          <w:sz w:val="30"/>
          <w:szCs w:val="30"/>
          <w:cs/>
        </w:rPr>
        <w:t xml:space="preserve">กุมภาพันธ์ </w:t>
      </w:r>
      <w:r w:rsidR="00FD6C5D" w:rsidRPr="00CA0121">
        <w:rPr>
          <w:rFonts w:asciiTheme="majorBidi" w:hAnsiTheme="majorBidi"/>
          <w:sz w:val="30"/>
          <w:szCs w:val="30"/>
          <w:lang w:val="en-US"/>
        </w:rPr>
        <w:t>2564</w:t>
      </w:r>
    </w:p>
    <w:p w14:paraId="63F3E165" w14:textId="77777777" w:rsidR="004A1C87" w:rsidRPr="00CA0121" w:rsidRDefault="004A1C87" w:rsidP="00B93310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</w:p>
    <w:p w14:paraId="02FBC031" w14:textId="2F39EFAC" w:rsidR="004A1C87" w:rsidRPr="00CA0121" w:rsidRDefault="004A1C87" w:rsidP="004A1C87">
      <w:pPr>
        <w:pStyle w:val="block"/>
        <w:spacing w:after="0"/>
        <w:ind w:left="540"/>
        <w:jc w:val="thaiDistribute"/>
        <w:rPr>
          <w:rFonts w:cs="Angsana New"/>
          <w:i/>
          <w:iCs/>
          <w:sz w:val="30"/>
          <w:szCs w:val="30"/>
          <w:rtl/>
          <w:cs/>
        </w:rPr>
      </w:pPr>
      <w:r w:rsidRPr="00CA0121">
        <w:rPr>
          <w:rFonts w:cs="Angsana New" w:hint="cs"/>
          <w:i/>
          <w:iCs/>
          <w:sz w:val="30"/>
          <w:szCs w:val="30"/>
          <w:cs/>
          <w:lang w:bidi="th-TH"/>
        </w:rPr>
        <w:t>ซื้อเงินลงทุนในบริษัท</w:t>
      </w:r>
      <w:r w:rsidRPr="00CA0121">
        <w:rPr>
          <w:rFonts w:cs="Angsana New"/>
          <w:i/>
          <w:iCs/>
          <w:sz w:val="30"/>
          <w:szCs w:val="30"/>
          <w:cs/>
          <w:lang w:bidi="th-TH"/>
        </w:rPr>
        <w:t xml:space="preserve"> อินโนเวชั่น ออฟ เอ็กซ์พีเรียนซ์ จำกัด</w:t>
      </w:r>
      <w:r w:rsidRPr="00CA0121">
        <w:rPr>
          <w:rFonts w:cs="Angsana New"/>
          <w:i/>
          <w:iCs/>
          <w:sz w:val="30"/>
          <w:szCs w:val="30"/>
          <w:lang w:bidi="th-TH"/>
        </w:rPr>
        <w:t xml:space="preserve"> </w:t>
      </w:r>
      <w:r w:rsidRPr="00CA0121">
        <w:rPr>
          <w:rFonts w:cs="Angsana New" w:hint="cs"/>
          <w:i/>
          <w:iCs/>
          <w:sz w:val="30"/>
          <w:szCs w:val="30"/>
          <w:cs/>
          <w:lang w:bidi="th-TH"/>
        </w:rPr>
        <w:t>โดย</w:t>
      </w:r>
      <w:r w:rsidRPr="00CA0121">
        <w:rPr>
          <w:rFonts w:cs="Angsana New"/>
          <w:i/>
          <w:iCs/>
          <w:sz w:val="30"/>
          <w:szCs w:val="30"/>
          <w:cs/>
          <w:lang w:bidi="th-TH"/>
        </w:rPr>
        <w:t xml:space="preserve">บริษัท โอทูซี จำกัด และ บริษัท โอสถสภา </w:t>
      </w:r>
      <w:r w:rsidR="00CA0121">
        <w:rPr>
          <w:rFonts w:cs="Angsana New"/>
          <w:i/>
          <w:iCs/>
          <w:sz w:val="30"/>
          <w:szCs w:val="30"/>
          <w:cs/>
          <w:lang w:bidi="th-TH"/>
        </w:rPr>
        <w:br/>
      </w:r>
      <w:r w:rsidRPr="00CA0121">
        <w:rPr>
          <w:rFonts w:cs="Angsana New"/>
          <w:i/>
          <w:iCs/>
          <w:sz w:val="30"/>
          <w:szCs w:val="30"/>
          <w:cs/>
          <w:lang w:bidi="th-TH"/>
        </w:rPr>
        <w:t>เอ็นเตอร์ไพรซ์ จำกัด</w:t>
      </w:r>
    </w:p>
    <w:p w14:paraId="0F08DBFD" w14:textId="77777777" w:rsidR="004A1C87" w:rsidRPr="00CA0121" w:rsidRDefault="004A1C87" w:rsidP="004A1C87">
      <w:pPr>
        <w:spacing w:line="240" w:lineRule="auto"/>
        <w:ind w:left="540" w:right="-25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22B13AE8" w14:textId="0CD1EEAF" w:rsidR="004A1C87" w:rsidRPr="00CA0121" w:rsidRDefault="004A1C87" w:rsidP="004A1C87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  <w:r w:rsidRPr="00CA0121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="00FD6C5D" w:rsidRPr="00CA0121">
        <w:rPr>
          <w:rFonts w:asciiTheme="majorBidi" w:hAnsiTheme="majorBidi"/>
          <w:sz w:val="30"/>
          <w:szCs w:val="30"/>
          <w:lang w:val="en-US"/>
        </w:rPr>
        <w:t>1</w:t>
      </w:r>
      <w:r w:rsidRPr="00CA0121">
        <w:rPr>
          <w:rFonts w:asciiTheme="majorBidi" w:hAnsiTheme="majorBidi"/>
          <w:sz w:val="30"/>
          <w:szCs w:val="30"/>
        </w:rPr>
        <w:t xml:space="preserve"> </w:t>
      </w:r>
      <w:r w:rsidRPr="00CA0121">
        <w:rPr>
          <w:rFonts w:asciiTheme="majorBidi" w:hAnsiTheme="majorBidi" w:hint="cs"/>
          <w:sz w:val="30"/>
          <w:szCs w:val="30"/>
          <w:cs/>
        </w:rPr>
        <w:t>มีนาคม</w:t>
      </w:r>
      <w:r w:rsidRPr="00CA0121">
        <w:rPr>
          <w:rFonts w:asciiTheme="majorBidi" w:hAnsiTheme="majorBidi"/>
          <w:sz w:val="30"/>
          <w:szCs w:val="30"/>
          <w:cs/>
        </w:rPr>
        <w:t xml:space="preserve"> </w:t>
      </w:r>
      <w:r w:rsidR="00FD6C5D" w:rsidRPr="00CA0121">
        <w:rPr>
          <w:rFonts w:asciiTheme="majorBidi" w:hAnsiTheme="majorBidi"/>
          <w:sz w:val="30"/>
          <w:szCs w:val="30"/>
          <w:lang w:val="en-US"/>
        </w:rPr>
        <w:t>2564</w:t>
      </w:r>
      <w:r w:rsidRPr="00CA0121">
        <w:rPr>
          <w:rFonts w:asciiTheme="majorBidi" w:hAnsiTheme="majorBidi"/>
          <w:sz w:val="30"/>
          <w:szCs w:val="30"/>
          <w:cs/>
        </w:rPr>
        <w:t xml:space="preserve"> บริษัท โอทูซี จำกัด และ บริษัท โอสถสภา เอ็นเตอร์ไพรซ์ จำกัด ซึ่งเป็นบริษัทย่อยของบริษัท ได้ซื้อ</w:t>
      </w:r>
      <w:r w:rsidRPr="00CA0121">
        <w:rPr>
          <w:rFonts w:asciiTheme="majorBidi" w:hAnsiTheme="majorBidi" w:hint="cs"/>
          <w:sz w:val="30"/>
          <w:szCs w:val="30"/>
          <w:cs/>
        </w:rPr>
        <w:t>เงินลงทุนใน</w:t>
      </w:r>
      <w:r w:rsidRPr="00CA0121">
        <w:rPr>
          <w:rFonts w:asciiTheme="majorBidi" w:hAnsiTheme="majorBidi"/>
          <w:sz w:val="30"/>
          <w:szCs w:val="30"/>
          <w:cs/>
        </w:rPr>
        <w:t xml:space="preserve">บริษัท อินโนเวชั่น ออฟ เอ็กซ์พีเรียนซ์ จำกัด </w:t>
      </w:r>
      <w:r w:rsidR="00482B67" w:rsidRPr="00CA0121">
        <w:rPr>
          <w:rFonts w:asciiTheme="majorBidi" w:hAnsiTheme="majorBidi" w:hint="cs"/>
          <w:sz w:val="30"/>
          <w:szCs w:val="30"/>
          <w:cs/>
        </w:rPr>
        <w:t>ในสัดส่วน</w:t>
      </w:r>
      <w:r w:rsidRPr="00CA0121">
        <w:rPr>
          <w:rFonts w:asciiTheme="majorBidi" w:hAnsiTheme="majorBidi"/>
          <w:sz w:val="30"/>
          <w:szCs w:val="30"/>
          <w:cs/>
        </w:rPr>
        <w:t xml:space="preserve">ร้อยละ </w:t>
      </w:r>
      <w:r w:rsidR="00FD6C5D" w:rsidRPr="00CA0121">
        <w:rPr>
          <w:rFonts w:asciiTheme="majorBidi" w:hAnsiTheme="majorBidi"/>
          <w:sz w:val="30"/>
          <w:szCs w:val="30"/>
          <w:lang w:val="en-US"/>
        </w:rPr>
        <w:t>80</w:t>
      </w:r>
      <w:r w:rsidRPr="00CA0121">
        <w:rPr>
          <w:rFonts w:asciiTheme="majorBidi" w:hAnsiTheme="majorBidi"/>
          <w:sz w:val="30"/>
          <w:szCs w:val="30"/>
          <w:cs/>
        </w:rPr>
        <w:t xml:space="preserve"> </w:t>
      </w:r>
      <w:r w:rsidR="00482B67" w:rsidRPr="00CA0121">
        <w:rPr>
          <w:rFonts w:asciiTheme="majorBidi" w:hAnsiTheme="majorBidi" w:hint="cs"/>
          <w:sz w:val="30"/>
          <w:szCs w:val="30"/>
          <w:cs/>
        </w:rPr>
        <w:t>เป็น</w:t>
      </w:r>
      <w:r w:rsidRPr="00CA0121">
        <w:rPr>
          <w:rFonts w:asciiTheme="majorBidi" w:hAnsiTheme="majorBidi"/>
          <w:sz w:val="30"/>
          <w:szCs w:val="30"/>
          <w:cs/>
        </w:rPr>
        <w:t xml:space="preserve">จำนวนเงิน </w:t>
      </w:r>
      <w:r w:rsidR="00FD6C5D" w:rsidRPr="00CA0121">
        <w:rPr>
          <w:rFonts w:asciiTheme="majorBidi" w:hAnsiTheme="majorBidi"/>
          <w:sz w:val="30"/>
          <w:szCs w:val="30"/>
          <w:lang w:val="en-US"/>
        </w:rPr>
        <w:t>10</w:t>
      </w:r>
      <w:r w:rsidRPr="00CA0121">
        <w:rPr>
          <w:rFonts w:asciiTheme="majorBidi" w:hAnsiTheme="majorBidi"/>
          <w:sz w:val="30"/>
          <w:szCs w:val="30"/>
        </w:rPr>
        <w:t>.</w:t>
      </w:r>
      <w:r w:rsidR="00FD6C5D" w:rsidRPr="00CA0121">
        <w:rPr>
          <w:rFonts w:asciiTheme="majorBidi" w:hAnsiTheme="majorBidi"/>
          <w:sz w:val="30"/>
          <w:szCs w:val="30"/>
          <w:lang w:val="en-US"/>
        </w:rPr>
        <w:t>8</w:t>
      </w:r>
      <w:r w:rsidRPr="00CA0121">
        <w:rPr>
          <w:rFonts w:asciiTheme="majorBidi" w:hAnsiTheme="majorBidi"/>
          <w:sz w:val="30"/>
          <w:szCs w:val="30"/>
          <w:cs/>
        </w:rPr>
        <w:t xml:space="preserve"> ล้านบาท  </w:t>
      </w:r>
      <w:r w:rsidRPr="00CA0121">
        <w:rPr>
          <w:rFonts w:asciiTheme="majorBidi" w:hAnsiTheme="majorBidi" w:hint="cs"/>
          <w:sz w:val="30"/>
          <w:szCs w:val="30"/>
          <w:cs/>
        </w:rPr>
        <w:t>ทั้งนี้เป็นไปตามมติที่ประชุมคณะกรรมการ</w:t>
      </w:r>
      <w:r w:rsidR="00482B67" w:rsidRPr="00CA0121">
        <w:rPr>
          <w:rFonts w:asciiTheme="majorBidi" w:hAnsiTheme="majorBidi" w:hint="cs"/>
          <w:sz w:val="30"/>
          <w:szCs w:val="30"/>
          <w:cs/>
        </w:rPr>
        <w:t>บริหารของ</w:t>
      </w:r>
      <w:r w:rsidRPr="00CA0121">
        <w:rPr>
          <w:rFonts w:asciiTheme="majorBidi" w:hAnsiTheme="majorBidi" w:hint="cs"/>
          <w:sz w:val="30"/>
          <w:szCs w:val="30"/>
          <w:cs/>
        </w:rPr>
        <w:t xml:space="preserve">บริษัท (รายละเอียดตามหมายเหตุข้อ </w:t>
      </w:r>
      <w:r w:rsidR="00FD6C5D" w:rsidRPr="00CA0121">
        <w:rPr>
          <w:rFonts w:asciiTheme="majorBidi" w:hAnsiTheme="majorBidi"/>
          <w:sz w:val="30"/>
          <w:szCs w:val="30"/>
          <w:lang w:val="en-US"/>
        </w:rPr>
        <w:t>3</w:t>
      </w:r>
      <w:r w:rsidRPr="00CA0121">
        <w:rPr>
          <w:rFonts w:asciiTheme="majorBidi" w:hAnsiTheme="majorBidi" w:hint="cs"/>
          <w:sz w:val="30"/>
          <w:szCs w:val="30"/>
          <w:cs/>
        </w:rPr>
        <w:t>)</w:t>
      </w:r>
    </w:p>
    <w:p w14:paraId="1E1ABE1A" w14:textId="77777777" w:rsidR="004A1C87" w:rsidRDefault="004A1C87" w:rsidP="00B93310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  <w:highlight w:val="green"/>
        </w:rPr>
      </w:pPr>
    </w:p>
    <w:p w14:paraId="47E9602C" w14:textId="77777777" w:rsidR="004A1C87" w:rsidRDefault="004A1C87" w:rsidP="00B93310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  <w:highlight w:val="green"/>
        </w:rPr>
      </w:pPr>
    </w:p>
    <w:p w14:paraId="11BB4037" w14:textId="77777777" w:rsidR="00482B67" w:rsidRDefault="00482B67" w:rsidP="00B93310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  <w:highlight w:val="green"/>
        </w:rPr>
      </w:pPr>
    </w:p>
    <w:p w14:paraId="4D72D324" w14:textId="77777777" w:rsidR="00B93310" w:rsidRDefault="00B93310" w:rsidP="00B93310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  <w:highlight w:val="green"/>
        </w:rPr>
      </w:pPr>
    </w:p>
    <w:p w14:paraId="2D1DC6F6" w14:textId="264A13DF" w:rsidR="0048661A" w:rsidRPr="00F065D7" w:rsidRDefault="0048661A" w:rsidP="0048661A">
      <w:pPr>
        <w:spacing w:line="240" w:lineRule="auto"/>
        <w:ind w:left="540" w:right="-25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F065D7">
        <w:rPr>
          <w:rFonts w:ascii="Angsana New" w:hAnsi="Angsana New" w:hint="cs"/>
          <w:i/>
          <w:iCs/>
          <w:sz w:val="30"/>
          <w:szCs w:val="30"/>
          <w:cs/>
        </w:rPr>
        <w:lastRenderedPageBreak/>
        <w:t xml:space="preserve">ปี </w:t>
      </w:r>
      <w:r w:rsidR="00FD6C5D" w:rsidRPr="00FD6C5D">
        <w:rPr>
          <w:rFonts w:ascii="Angsana New" w:hAnsi="Angsana New"/>
          <w:i/>
          <w:iCs/>
          <w:sz w:val="30"/>
          <w:szCs w:val="30"/>
          <w:lang w:val="en-US"/>
        </w:rPr>
        <w:t>2563</w:t>
      </w:r>
    </w:p>
    <w:p w14:paraId="7A1FAA7F" w14:textId="77777777" w:rsidR="0048661A" w:rsidRPr="004A1C87" w:rsidRDefault="0048661A" w:rsidP="0048661A">
      <w:pPr>
        <w:spacing w:line="240" w:lineRule="auto"/>
        <w:ind w:left="540" w:right="-25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16995C20" w14:textId="30DBC980" w:rsidR="0048661A" w:rsidRPr="00BA42F0" w:rsidRDefault="0048661A" w:rsidP="0048661A">
      <w:pPr>
        <w:spacing w:line="240" w:lineRule="auto"/>
        <w:ind w:left="540" w:right="-25"/>
        <w:jc w:val="thaiDistribute"/>
        <w:rPr>
          <w:rFonts w:ascii="Angsana New" w:hAnsi="Angsana New"/>
          <w:i/>
          <w:iCs/>
          <w:sz w:val="30"/>
          <w:szCs w:val="30"/>
          <w:cs/>
          <w:lang w:val="en-US"/>
        </w:rPr>
      </w:pPr>
      <w:r w:rsidRPr="00F065D7">
        <w:rPr>
          <w:rFonts w:ascii="Angsana New" w:hAnsi="Angsana New" w:hint="cs"/>
          <w:i/>
          <w:iCs/>
          <w:sz w:val="30"/>
          <w:szCs w:val="30"/>
          <w:cs/>
        </w:rPr>
        <w:t>ซื้อเงิน</w:t>
      </w:r>
      <w:r w:rsidRPr="00BA42F0">
        <w:rPr>
          <w:rFonts w:ascii="Angsana New" w:hAnsi="Angsana New" w:hint="cs"/>
          <w:i/>
          <w:iCs/>
          <w:sz w:val="30"/>
          <w:szCs w:val="30"/>
          <w:cs/>
          <w:lang w:val="en-US"/>
        </w:rPr>
        <w:t>ลงทุน</w:t>
      </w:r>
      <w:r w:rsidRPr="00BA42F0">
        <w:rPr>
          <w:rFonts w:ascii="Angsana New" w:hAnsi="Angsana New" w:hint="cs"/>
          <w:i/>
          <w:iCs/>
          <w:sz w:val="30"/>
          <w:szCs w:val="30"/>
          <w:cs/>
        </w:rPr>
        <w:t>ใน</w:t>
      </w:r>
      <w:r w:rsidR="00FB69F0" w:rsidRPr="00BA42F0">
        <w:rPr>
          <w:rFonts w:ascii="Angsana New" w:hAnsi="Angsana New" w:hint="cs"/>
          <w:i/>
          <w:iCs/>
          <w:sz w:val="30"/>
          <w:szCs w:val="30"/>
          <w:cs/>
        </w:rPr>
        <w:t>บริษัท สยาม เบฟ แมนูแฟคเจอริ่ง จำกัด</w:t>
      </w:r>
    </w:p>
    <w:p w14:paraId="5DDE1D7A" w14:textId="77777777" w:rsidR="0048661A" w:rsidRPr="004A1C87" w:rsidRDefault="0048661A" w:rsidP="00A52775">
      <w:pPr>
        <w:spacing w:line="240" w:lineRule="auto"/>
        <w:ind w:left="540" w:right="-25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0E8E464A" w14:textId="74A6FBF3" w:rsidR="00F2281D" w:rsidRDefault="00F2281D" w:rsidP="00F2281D">
      <w:pPr>
        <w:tabs>
          <w:tab w:val="left" w:pos="540"/>
        </w:tabs>
        <w:spacing w:line="240" w:lineRule="atLeast"/>
        <w:ind w:left="540" w:right="18"/>
        <w:jc w:val="thaiDistribute"/>
        <w:rPr>
          <w:rFonts w:ascii="Angsana New" w:hAnsi="Angsana New"/>
          <w:sz w:val="30"/>
          <w:szCs w:val="30"/>
          <w:lang w:val="en-US"/>
        </w:rPr>
      </w:pPr>
      <w:r w:rsidRPr="00F2281D">
        <w:rPr>
          <w:rFonts w:ascii="Angsana New" w:hAnsi="Angsana New" w:hint="cs"/>
          <w:sz w:val="30"/>
          <w:szCs w:val="30"/>
          <w:cs/>
          <w:lang w:val="en-US"/>
        </w:rPr>
        <w:t xml:space="preserve">เมื่อวันที่ </w:t>
      </w:r>
      <w:r w:rsidR="00FD6C5D" w:rsidRPr="00FD6C5D">
        <w:rPr>
          <w:rFonts w:ascii="Angsana New" w:hAnsi="Angsana New"/>
          <w:sz w:val="30"/>
          <w:szCs w:val="30"/>
          <w:lang w:val="en-US"/>
        </w:rPr>
        <w:t>28</w:t>
      </w:r>
      <w:r w:rsidRPr="00F2281D">
        <w:rPr>
          <w:rFonts w:ascii="Angsana New" w:hAnsi="Angsana New"/>
          <w:sz w:val="30"/>
          <w:szCs w:val="30"/>
          <w:lang w:val="en-US"/>
        </w:rPr>
        <w:t xml:space="preserve"> </w:t>
      </w:r>
      <w:r w:rsidRPr="00F2281D">
        <w:rPr>
          <w:rFonts w:ascii="Angsana New" w:hAnsi="Angsana New" w:hint="cs"/>
          <w:sz w:val="30"/>
          <w:szCs w:val="30"/>
          <w:cs/>
          <w:lang w:val="en-US"/>
        </w:rPr>
        <w:t xml:space="preserve">มกราคม </w:t>
      </w:r>
      <w:r w:rsidR="00FD6C5D" w:rsidRPr="00FD6C5D">
        <w:rPr>
          <w:rFonts w:ascii="Angsana New" w:hAnsi="Angsana New"/>
          <w:sz w:val="30"/>
          <w:szCs w:val="30"/>
          <w:lang w:val="en-US"/>
        </w:rPr>
        <w:t>2563</w:t>
      </w:r>
      <w:r w:rsidRPr="00F2281D">
        <w:rPr>
          <w:rFonts w:ascii="Angsana New" w:hAnsi="Angsana New"/>
          <w:sz w:val="30"/>
          <w:szCs w:val="30"/>
          <w:lang w:val="en-US"/>
        </w:rPr>
        <w:t xml:space="preserve"> </w:t>
      </w:r>
      <w:r w:rsidRPr="00F2281D">
        <w:rPr>
          <w:rFonts w:ascii="Angsana New" w:hAnsi="Angsana New" w:hint="cs"/>
          <w:sz w:val="30"/>
          <w:szCs w:val="30"/>
          <w:cs/>
          <w:lang w:val="en-US"/>
        </w:rPr>
        <w:t>บริษัทได้ซื้อเงินลงทุนใน</w:t>
      </w:r>
      <w:r w:rsidRPr="00F2281D">
        <w:rPr>
          <w:rFonts w:ascii="Angsana New" w:hAnsi="Angsana New"/>
          <w:sz w:val="30"/>
          <w:szCs w:val="30"/>
          <w:cs/>
          <w:lang w:val="en-US"/>
        </w:rPr>
        <w:t xml:space="preserve">บริษัท สยาม เบฟ แมนูแฟคเจอริ่ง จำกัด เพิ่มร้อยละ </w:t>
      </w:r>
      <w:r w:rsidR="00FD6C5D" w:rsidRPr="00FD6C5D">
        <w:rPr>
          <w:rFonts w:ascii="Angsana New" w:hAnsi="Angsana New"/>
          <w:sz w:val="30"/>
          <w:szCs w:val="30"/>
          <w:lang w:val="en-US"/>
        </w:rPr>
        <w:t>60</w:t>
      </w:r>
      <w:r w:rsidRPr="00F2281D">
        <w:rPr>
          <w:rFonts w:ascii="Angsana New" w:hAnsi="Angsana New"/>
          <w:sz w:val="30"/>
          <w:szCs w:val="30"/>
          <w:lang w:val="en-US"/>
        </w:rPr>
        <w:t xml:space="preserve"> </w:t>
      </w:r>
      <w:r w:rsidRPr="00F2281D">
        <w:rPr>
          <w:rFonts w:ascii="Angsana New" w:hAnsi="Angsana New"/>
          <w:sz w:val="30"/>
          <w:szCs w:val="30"/>
          <w:cs/>
          <w:lang w:val="en-US"/>
        </w:rPr>
        <w:t xml:space="preserve">ภายหลังจากการซื้อเงินลงทุนดังกล่าว ทำให้สัดส่วนเงินลงทุนของบริษัทเปลี่ยนจากร้อยละ </w:t>
      </w:r>
      <w:r w:rsidR="00FD6C5D" w:rsidRPr="00FD6C5D">
        <w:rPr>
          <w:rFonts w:ascii="Angsana New" w:hAnsi="Angsana New"/>
          <w:sz w:val="30"/>
          <w:szCs w:val="30"/>
          <w:lang w:val="en-US"/>
        </w:rPr>
        <w:t>40</w:t>
      </w:r>
      <w:r w:rsidRPr="00F2281D">
        <w:rPr>
          <w:rFonts w:ascii="Angsana New" w:hAnsi="Angsana New"/>
          <w:sz w:val="30"/>
          <w:szCs w:val="30"/>
          <w:lang w:val="en-US"/>
        </w:rPr>
        <w:t xml:space="preserve"> </w:t>
      </w:r>
      <w:r w:rsidRPr="00F2281D">
        <w:rPr>
          <w:rFonts w:ascii="Angsana New" w:hAnsi="Angsana New"/>
          <w:sz w:val="30"/>
          <w:szCs w:val="30"/>
          <w:cs/>
          <w:lang w:val="en-US"/>
        </w:rPr>
        <w:t xml:space="preserve">เป็นร้อยละ </w:t>
      </w:r>
      <w:r w:rsidR="00FD6C5D" w:rsidRPr="00FD6C5D">
        <w:rPr>
          <w:rFonts w:ascii="Angsana New" w:hAnsi="Angsana New"/>
          <w:sz w:val="30"/>
          <w:szCs w:val="30"/>
          <w:lang w:val="en-US"/>
        </w:rPr>
        <w:t>100</w:t>
      </w:r>
      <w:r w:rsidRPr="00F2281D">
        <w:rPr>
          <w:rFonts w:ascii="Angsana New" w:hAnsi="Angsana New"/>
          <w:sz w:val="30"/>
          <w:szCs w:val="30"/>
          <w:lang w:val="en-US"/>
        </w:rPr>
        <w:t xml:space="preserve"> </w:t>
      </w:r>
      <w:r w:rsidRPr="00F2281D">
        <w:rPr>
          <w:rFonts w:ascii="Angsana New" w:hAnsi="Angsana New"/>
          <w:sz w:val="30"/>
          <w:szCs w:val="30"/>
          <w:cs/>
          <w:lang w:val="en-US"/>
        </w:rPr>
        <w:t>และเปลี่ยนสถานะจากเงินลงทุนในการร่วมค้าเป็นเงินลงทุนในบริษัทย่อย</w:t>
      </w:r>
      <w:r w:rsidRPr="00F2281D">
        <w:rPr>
          <w:rFonts w:ascii="Angsana New" w:hAnsi="Angsana New"/>
          <w:sz w:val="30"/>
          <w:szCs w:val="30"/>
          <w:lang w:val="en-US"/>
        </w:rPr>
        <w:t xml:space="preserve"> </w:t>
      </w:r>
      <w:r w:rsidRPr="00F2281D">
        <w:rPr>
          <w:rFonts w:ascii="Angsana New" w:hAnsi="Angsana New" w:hint="cs"/>
          <w:sz w:val="30"/>
          <w:szCs w:val="30"/>
          <w:cs/>
          <w:lang w:val="en-US"/>
        </w:rPr>
        <w:t xml:space="preserve">ทั้งนี้เป็นไปตามมติที่ประชุมคณะกรรมการบริษัท (รายละเอียดตามหมายเหตุข้อ </w:t>
      </w:r>
      <w:r w:rsidR="00FD6C5D" w:rsidRPr="00FD6C5D">
        <w:rPr>
          <w:rFonts w:ascii="Angsana New" w:hAnsi="Angsana New"/>
          <w:sz w:val="30"/>
          <w:szCs w:val="30"/>
          <w:lang w:val="en-US"/>
        </w:rPr>
        <w:t>3</w:t>
      </w:r>
      <w:r w:rsidRPr="00F2281D">
        <w:rPr>
          <w:rFonts w:ascii="Angsana New" w:hAnsi="Angsana New" w:hint="cs"/>
          <w:sz w:val="30"/>
          <w:szCs w:val="30"/>
          <w:cs/>
          <w:lang w:val="en-US"/>
        </w:rPr>
        <w:t>)</w:t>
      </w:r>
    </w:p>
    <w:p w14:paraId="3F7D3D2C" w14:textId="77777777" w:rsidR="00744B8D" w:rsidRDefault="00744B8D" w:rsidP="00F2281D">
      <w:pPr>
        <w:tabs>
          <w:tab w:val="left" w:pos="540"/>
        </w:tabs>
        <w:spacing w:line="240" w:lineRule="atLeast"/>
        <w:ind w:left="540" w:right="18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95B0A2E" w14:textId="6C0109D9" w:rsidR="00744B8D" w:rsidRDefault="00744B8D" w:rsidP="00744B8D">
      <w:pPr>
        <w:tabs>
          <w:tab w:val="left" w:pos="540"/>
        </w:tabs>
        <w:spacing w:line="240" w:lineRule="atLeast"/>
        <w:ind w:left="540" w:right="18"/>
        <w:jc w:val="thaiDistribute"/>
        <w:rPr>
          <w:rFonts w:ascii="Angsana New" w:hAnsi="Angsana New"/>
          <w:sz w:val="30"/>
          <w:szCs w:val="30"/>
          <w:lang w:val="en-US"/>
        </w:rPr>
      </w:pPr>
      <w:r w:rsidRPr="00744B8D">
        <w:rPr>
          <w:rFonts w:ascii="Angsana New" w:hAnsi="Angsana New"/>
          <w:sz w:val="30"/>
          <w:szCs w:val="30"/>
          <w:cs/>
          <w:lang w:val="en-US"/>
        </w:rPr>
        <w:t xml:space="preserve">ในเดือนเมษายน </w:t>
      </w:r>
      <w:r w:rsidRPr="00744B8D">
        <w:rPr>
          <w:rFonts w:ascii="Angsana New" w:hAnsi="Angsana New"/>
          <w:sz w:val="30"/>
          <w:szCs w:val="30"/>
          <w:lang w:val="en-US"/>
        </w:rPr>
        <w:t>2563</w:t>
      </w:r>
      <w:r w:rsidRPr="00744B8D">
        <w:rPr>
          <w:rFonts w:ascii="Angsana New" w:hAnsi="Angsana New"/>
          <w:sz w:val="30"/>
          <w:szCs w:val="30"/>
          <w:cs/>
          <w:lang w:val="en-US"/>
        </w:rPr>
        <w:t xml:space="preserve"> บริษัทได้ชำระค่าหุ้นเพิ่มทุนในบริษั</w:t>
      </w:r>
      <w:r w:rsidR="00C26627">
        <w:rPr>
          <w:rFonts w:ascii="Angsana New" w:hAnsi="Angsana New"/>
          <w:sz w:val="30"/>
          <w:szCs w:val="30"/>
          <w:cs/>
          <w:lang w:val="en-US"/>
        </w:rPr>
        <w:t>ท สยาม เบฟ แมนูแฟคเจอริ่ง จำกัด</w:t>
      </w:r>
      <w:r w:rsidRPr="00744B8D">
        <w:rPr>
          <w:rFonts w:ascii="Angsana New" w:hAnsi="Angsana New"/>
          <w:sz w:val="30"/>
          <w:szCs w:val="30"/>
          <w:cs/>
          <w:lang w:val="en-US"/>
        </w:rPr>
        <w:t xml:space="preserve"> ซึ่งเป็นบริษัทย่อยของบริษัท เป็นจำนวนเงินรวม </w:t>
      </w:r>
      <w:r w:rsidRPr="00744B8D">
        <w:rPr>
          <w:rFonts w:ascii="Angsana New" w:hAnsi="Angsana New"/>
          <w:sz w:val="30"/>
          <w:szCs w:val="30"/>
          <w:lang w:val="en-US"/>
        </w:rPr>
        <w:t>380</w:t>
      </w:r>
      <w:r w:rsidRPr="00744B8D">
        <w:rPr>
          <w:rFonts w:ascii="Angsana New" w:hAnsi="Angsana New"/>
          <w:sz w:val="30"/>
          <w:szCs w:val="30"/>
          <w:cs/>
          <w:lang w:val="en-US"/>
        </w:rPr>
        <w:t xml:space="preserve"> ล้านบาท โดยแบ่งเป็นการชำระค่าหุ้นเพิ่มเติมจำนวน </w:t>
      </w:r>
      <w:r w:rsidRPr="00744B8D">
        <w:rPr>
          <w:rFonts w:ascii="Angsana New" w:hAnsi="Angsana New"/>
          <w:sz w:val="30"/>
          <w:szCs w:val="30"/>
          <w:lang w:val="en-US"/>
        </w:rPr>
        <w:t>80</w:t>
      </w:r>
      <w:r w:rsidRPr="00744B8D">
        <w:rPr>
          <w:rFonts w:ascii="Angsana New" w:hAnsi="Angsana New"/>
          <w:sz w:val="30"/>
          <w:szCs w:val="30"/>
          <w:cs/>
          <w:lang w:val="en-US"/>
        </w:rPr>
        <w:t xml:space="preserve"> ล้านบาท ตามมติ</w:t>
      </w:r>
      <w:r w:rsidR="00C26627">
        <w:rPr>
          <w:rFonts w:ascii="Angsana New" w:hAnsi="Angsana New"/>
          <w:sz w:val="30"/>
          <w:szCs w:val="30"/>
          <w:lang w:val="en-US"/>
        </w:rPr>
        <w:t xml:space="preserve">          </w:t>
      </w:r>
      <w:r w:rsidRPr="00744B8D">
        <w:rPr>
          <w:rFonts w:ascii="Angsana New" w:hAnsi="Angsana New"/>
          <w:sz w:val="30"/>
          <w:szCs w:val="30"/>
          <w:cs/>
          <w:lang w:val="en-US"/>
        </w:rPr>
        <w:t xml:space="preserve">ที่ประชุมคณะกรรมการของบริษัทย่อยดังกล่าว และการจดทะเบียนเพิ่มทุนอีกจำนวน </w:t>
      </w:r>
      <w:r w:rsidRPr="00744B8D">
        <w:rPr>
          <w:rFonts w:ascii="Angsana New" w:hAnsi="Angsana New"/>
          <w:sz w:val="30"/>
          <w:szCs w:val="30"/>
          <w:lang w:val="en-US"/>
        </w:rPr>
        <w:t>300</w:t>
      </w:r>
      <w:r w:rsidRPr="00744B8D">
        <w:rPr>
          <w:rFonts w:ascii="Angsana New" w:hAnsi="Angsana New"/>
          <w:sz w:val="30"/>
          <w:szCs w:val="30"/>
          <w:cs/>
          <w:lang w:val="en-US"/>
        </w:rPr>
        <w:t xml:space="preserve"> ล้านบาท ตามมติ</w:t>
      </w:r>
      <w:r w:rsidR="00C26627">
        <w:rPr>
          <w:rFonts w:ascii="Angsana New" w:hAnsi="Angsana New"/>
          <w:sz w:val="30"/>
          <w:szCs w:val="30"/>
          <w:lang w:val="en-US"/>
        </w:rPr>
        <w:t xml:space="preserve">               </w:t>
      </w:r>
      <w:r w:rsidRPr="00744B8D">
        <w:rPr>
          <w:rFonts w:ascii="Angsana New" w:hAnsi="Angsana New"/>
          <w:sz w:val="30"/>
          <w:szCs w:val="30"/>
          <w:cs/>
          <w:lang w:val="en-US"/>
        </w:rPr>
        <w:t xml:space="preserve">ที่ประชุมวิสามัญผู้ถือหุ้นของบริษัทย่อยดังกล่าว โดยได้รับชำระค่าหุ้นเต็มมูลค่าแล้วในเดือนเมษายน </w:t>
      </w:r>
      <w:r w:rsidRPr="00744B8D">
        <w:rPr>
          <w:rFonts w:ascii="Angsana New" w:hAnsi="Angsana New"/>
          <w:sz w:val="30"/>
          <w:szCs w:val="30"/>
          <w:lang w:val="en-US"/>
        </w:rPr>
        <w:t xml:space="preserve">2563 </w:t>
      </w:r>
    </w:p>
    <w:p w14:paraId="7EE3AFA8" w14:textId="77777777" w:rsidR="00C26627" w:rsidRPr="00C26627" w:rsidRDefault="00C26627" w:rsidP="00744B8D">
      <w:pPr>
        <w:tabs>
          <w:tab w:val="left" w:pos="540"/>
        </w:tabs>
        <w:spacing w:line="240" w:lineRule="atLeast"/>
        <w:ind w:left="540" w:right="18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124CE4FB" w14:textId="77777777" w:rsidR="00C15961" w:rsidRDefault="00B24FE8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F065D7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ที่ดิน อาคารและอุปกรณ์</w:t>
      </w:r>
    </w:p>
    <w:p w14:paraId="56ACC6E5" w14:textId="77777777" w:rsidR="0008537B" w:rsidRDefault="0008537B" w:rsidP="0008537B">
      <w:pPr>
        <w:spacing w:line="240" w:lineRule="auto"/>
        <w:ind w:left="54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tbl>
      <w:tblPr>
        <w:tblW w:w="8908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1170"/>
        <w:gridCol w:w="1350"/>
        <w:gridCol w:w="180"/>
        <w:gridCol w:w="1258"/>
      </w:tblGrid>
      <w:tr w:rsidR="0008537B" w:rsidRPr="00876183" w14:paraId="6C9FC3F6" w14:textId="77777777" w:rsidTr="006A6EC6">
        <w:trPr>
          <w:cantSplit/>
          <w:tblHeader/>
        </w:trPr>
        <w:tc>
          <w:tcPr>
            <w:tcW w:w="4950" w:type="dxa"/>
            <w:vAlign w:val="bottom"/>
          </w:tcPr>
          <w:p w14:paraId="00E9464D" w14:textId="77777777" w:rsidR="0008537B" w:rsidRPr="00876183" w:rsidRDefault="0008537B" w:rsidP="006A6EC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8761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สำหรับงวดหกเดือนสิ้นสุดวันที่ </w:t>
            </w:r>
            <w:r w:rsidRPr="008761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Pr="008761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มิถุนายน </w:t>
            </w:r>
            <w:r w:rsidRPr="008761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170" w:type="dxa"/>
            <w:vAlign w:val="bottom"/>
          </w:tcPr>
          <w:p w14:paraId="103AA801" w14:textId="77777777" w:rsidR="0008537B" w:rsidRPr="00876183" w:rsidRDefault="0008537B" w:rsidP="006A6EC6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354BF266" w14:textId="10DA00D5" w:rsidR="0008537B" w:rsidRPr="00876183" w:rsidRDefault="0008537B" w:rsidP="006A6EC6">
            <w:pPr>
              <w:spacing w:line="240" w:lineRule="auto"/>
              <w:ind w:left="-5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61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87618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  <w:vAlign w:val="bottom"/>
          </w:tcPr>
          <w:p w14:paraId="3D9F15B3" w14:textId="77777777" w:rsidR="0008537B" w:rsidRPr="00876183" w:rsidRDefault="0008537B" w:rsidP="006A6EC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1B103FAC" w14:textId="77777777" w:rsidR="0008537B" w:rsidRPr="00876183" w:rsidRDefault="0008537B" w:rsidP="006A6EC6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7618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596757CA" w14:textId="134267CE" w:rsidR="0008537B" w:rsidRPr="00876183" w:rsidRDefault="0008537B" w:rsidP="006A6EC6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87618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08537B" w:rsidRPr="00876183" w14:paraId="2BF5A434" w14:textId="77777777" w:rsidTr="0008537B">
        <w:trPr>
          <w:cantSplit/>
        </w:trPr>
        <w:tc>
          <w:tcPr>
            <w:tcW w:w="4950" w:type="dxa"/>
          </w:tcPr>
          <w:p w14:paraId="482D9D91" w14:textId="77777777" w:rsidR="0008537B" w:rsidRPr="00876183" w:rsidRDefault="0008537B" w:rsidP="006A6EC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9029E6B" w14:textId="77777777" w:rsidR="0008537B" w:rsidRPr="00876183" w:rsidRDefault="0008537B" w:rsidP="006A6EC6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88" w:type="dxa"/>
            <w:gridSpan w:val="3"/>
          </w:tcPr>
          <w:p w14:paraId="14842113" w14:textId="5DDCC89E" w:rsidR="0008537B" w:rsidRPr="00876183" w:rsidRDefault="0008537B" w:rsidP="006A6EC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7618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8537B" w:rsidRPr="00876183" w14:paraId="40D5FA04" w14:textId="77777777" w:rsidTr="006A6EC6">
        <w:trPr>
          <w:cantSplit/>
        </w:trPr>
        <w:tc>
          <w:tcPr>
            <w:tcW w:w="4950" w:type="dxa"/>
          </w:tcPr>
          <w:p w14:paraId="09A9319D" w14:textId="77777777" w:rsidR="0008537B" w:rsidRPr="00876183" w:rsidRDefault="0008537B" w:rsidP="006A6EC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183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170" w:type="dxa"/>
          </w:tcPr>
          <w:p w14:paraId="3AE11BE4" w14:textId="77777777" w:rsidR="0008537B" w:rsidRPr="00876183" w:rsidRDefault="0008537B" w:rsidP="006A6EC6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8F7DB15" w14:textId="3D825CC9" w:rsidR="0008537B" w:rsidRPr="00876183" w:rsidRDefault="000945D3" w:rsidP="0008537B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76183">
              <w:rPr>
                <w:rFonts w:ascii="Angsana New" w:hAnsi="Angsana New"/>
                <w:sz w:val="30"/>
                <w:szCs w:val="30"/>
                <w:cs/>
                <w:lang w:val="en-US"/>
              </w:rPr>
              <w:t>1</w:t>
            </w:r>
            <w:r w:rsidRPr="0087618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76183">
              <w:rPr>
                <w:rFonts w:ascii="Angsana New" w:hAnsi="Angsana New"/>
                <w:sz w:val="30"/>
                <w:szCs w:val="30"/>
                <w:cs/>
                <w:lang w:val="en-US"/>
              </w:rPr>
              <w:t>729</w:t>
            </w:r>
            <w:r w:rsidRPr="0087618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76183">
              <w:rPr>
                <w:rFonts w:ascii="Angsana New" w:hAnsi="Angsana New"/>
                <w:sz w:val="30"/>
                <w:szCs w:val="30"/>
                <w:cs/>
                <w:lang w:val="en-US"/>
              </w:rPr>
              <w:t>850</w:t>
            </w:r>
          </w:p>
        </w:tc>
        <w:tc>
          <w:tcPr>
            <w:tcW w:w="180" w:type="dxa"/>
          </w:tcPr>
          <w:p w14:paraId="079CABFE" w14:textId="77777777" w:rsidR="0008537B" w:rsidRPr="00876183" w:rsidRDefault="0008537B" w:rsidP="0008537B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207EF050" w14:textId="710049F0" w:rsidR="0008537B" w:rsidRPr="00876183" w:rsidRDefault="000945D3" w:rsidP="0008537B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76183">
              <w:rPr>
                <w:rFonts w:ascii="Angsana New" w:hAnsi="Angsana New"/>
                <w:sz w:val="30"/>
                <w:szCs w:val="30"/>
                <w:cs/>
                <w:lang w:val="en-US"/>
              </w:rPr>
              <w:t>450</w:t>
            </w:r>
            <w:r w:rsidRPr="0087618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76183">
              <w:rPr>
                <w:rFonts w:ascii="Angsana New" w:hAnsi="Angsana New"/>
                <w:sz w:val="30"/>
                <w:szCs w:val="30"/>
                <w:cs/>
                <w:lang w:val="en-US"/>
              </w:rPr>
              <w:t>692</w:t>
            </w:r>
          </w:p>
        </w:tc>
      </w:tr>
      <w:tr w:rsidR="0008537B" w:rsidRPr="00876183" w14:paraId="61B39A70" w14:textId="77777777" w:rsidTr="006A6EC6">
        <w:trPr>
          <w:cantSplit/>
        </w:trPr>
        <w:tc>
          <w:tcPr>
            <w:tcW w:w="4950" w:type="dxa"/>
          </w:tcPr>
          <w:p w14:paraId="6BE533D5" w14:textId="77777777" w:rsidR="0008537B" w:rsidRPr="00876183" w:rsidRDefault="0008537B" w:rsidP="006A6EC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18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 - ราคาทุน</w:t>
            </w:r>
          </w:p>
        </w:tc>
        <w:tc>
          <w:tcPr>
            <w:tcW w:w="1170" w:type="dxa"/>
          </w:tcPr>
          <w:p w14:paraId="53025E0D" w14:textId="77777777" w:rsidR="0008537B" w:rsidRPr="00876183" w:rsidRDefault="0008537B" w:rsidP="006A6EC6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1CDEF350" w14:textId="1CE92B40" w:rsidR="0008537B" w:rsidRPr="00876183" w:rsidRDefault="000945D3" w:rsidP="0008537B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76183">
              <w:rPr>
                <w:rFonts w:ascii="Angsana New" w:hAnsi="Angsana New"/>
                <w:sz w:val="30"/>
                <w:szCs w:val="30"/>
                <w:cs/>
                <w:lang w:val="en-US"/>
              </w:rPr>
              <w:t>31</w:t>
            </w:r>
            <w:r w:rsidRPr="0087618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76183">
              <w:rPr>
                <w:rFonts w:ascii="Angsana New" w:hAnsi="Angsana New"/>
                <w:sz w:val="30"/>
                <w:szCs w:val="30"/>
                <w:cs/>
                <w:lang w:val="en-US"/>
              </w:rPr>
              <w:t>128</w:t>
            </w:r>
          </w:p>
        </w:tc>
        <w:tc>
          <w:tcPr>
            <w:tcW w:w="180" w:type="dxa"/>
          </w:tcPr>
          <w:p w14:paraId="30290EB1" w14:textId="77777777" w:rsidR="0008537B" w:rsidRPr="00876183" w:rsidRDefault="0008537B" w:rsidP="0008537B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322572D8" w14:textId="6BC657EB" w:rsidR="0008537B" w:rsidRPr="00876183" w:rsidRDefault="000945D3" w:rsidP="000945D3">
            <w:pPr>
              <w:pStyle w:val="BodyText"/>
              <w:tabs>
                <w:tab w:val="decimal" w:pos="8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7618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945D3" w:rsidRPr="00876183" w14:paraId="215722C6" w14:textId="77777777" w:rsidTr="006A6EC6">
        <w:trPr>
          <w:cantSplit/>
        </w:trPr>
        <w:tc>
          <w:tcPr>
            <w:tcW w:w="4950" w:type="dxa"/>
          </w:tcPr>
          <w:p w14:paraId="674CB3F7" w14:textId="3A52A793" w:rsidR="000945D3" w:rsidRPr="00876183" w:rsidRDefault="000945D3" w:rsidP="006A6EC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183">
              <w:rPr>
                <w:rFonts w:asciiTheme="majorBidi" w:hAnsiTheme="majorBidi"/>
                <w:sz w:val="30"/>
                <w:szCs w:val="30"/>
                <w:cs/>
              </w:rPr>
              <w:t>สินทรัพย์ที่ได้มาจากการซื้อธุรกิจ</w:t>
            </w:r>
          </w:p>
        </w:tc>
        <w:tc>
          <w:tcPr>
            <w:tcW w:w="1170" w:type="dxa"/>
          </w:tcPr>
          <w:p w14:paraId="04A0F73B" w14:textId="77777777" w:rsidR="000945D3" w:rsidRPr="00876183" w:rsidRDefault="000945D3" w:rsidP="006A6EC6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E394683" w14:textId="6A0D490A" w:rsidR="000945D3" w:rsidRPr="00876183" w:rsidRDefault="000945D3" w:rsidP="0008537B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76183">
              <w:rPr>
                <w:rFonts w:ascii="Angsana New" w:hAnsi="Angsana New"/>
                <w:sz w:val="30"/>
                <w:szCs w:val="30"/>
                <w:lang w:val="en-US"/>
              </w:rPr>
              <w:t>158</w:t>
            </w:r>
          </w:p>
        </w:tc>
        <w:tc>
          <w:tcPr>
            <w:tcW w:w="180" w:type="dxa"/>
          </w:tcPr>
          <w:p w14:paraId="6652CC48" w14:textId="77777777" w:rsidR="000945D3" w:rsidRPr="00876183" w:rsidRDefault="000945D3" w:rsidP="0008537B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1173C4F2" w14:textId="0FF37983" w:rsidR="000945D3" w:rsidRPr="00876183" w:rsidRDefault="000945D3" w:rsidP="000945D3">
            <w:pPr>
              <w:pStyle w:val="BodyText"/>
              <w:tabs>
                <w:tab w:val="decimal" w:pos="8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7618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8537B" w:rsidRPr="0008537B" w14:paraId="75C641BD" w14:textId="77777777" w:rsidTr="006A6EC6">
        <w:trPr>
          <w:cantSplit/>
        </w:trPr>
        <w:tc>
          <w:tcPr>
            <w:tcW w:w="4950" w:type="dxa"/>
          </w:tcPr>
          <w:p w14:paraId="4238AFF3" w14:textId="235BBC36" w:rsidR="0008537B" w:rsidRPr="00876183" w:rsidRDefault="0008537B" w:rsidP="006A6EC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183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="000945D3" w:rsidRPr="00876183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และตัดจำหน่าย</w:t>
            </w:r>
            <w:r w:rsidRPr="0087618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 - ราคาตามบัญชีสุทธิ</w:t>
            </w:r>
          </w:p>
        </w:tc>
        <w:tc>
          <w:tcPr>
            <w:tcW w:w="1170" w:type="dxa"/>
          </w:tcPr>
          <w:p w14:paraId="13C2E162" w14:textId="77777777" w:rsidR="0008537B" w:rsidRPr="00876183" w:rsidRDefault="0008537B" w:rsidP="006A6EC6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64D39DB" w14:textId="3E3152F8" w:rsidR="0008537B" w:rsidRPr="00876183" w:rsidRDefault="000945D3" w:rsidP="0008537B">
            <w:pPr>
              <w:pStyle w:val="BodyText"/>
              <w:tabs>
                <w:tab w:val="decimal" w:pos="1089"/>
              </w:tabs>
              <w:spacing w:after="0" w:line="240" w:lineRule="atLeast"/>
              <w:ind w:left="-108" w:right="-6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76183">
              <w:rPr>
                <w:rFonts w:ascii="Angsana New" w:hAnsi="Angsana New"/>
                <w:sz w:val="30"/>
                <w:szCs w:val="30"/>
                <w:lang w:val="en-US"/>
              </w:rPr>
              <w:t>(16,596)</w:t>
            </w:r>
          </w:p>
        </w:tc>
        <w:tc>
          <w:tcPr>
            <w:tcW w:w="180" w:type="dxa"/>
          </w:tcPr>
          <w:p w14:paraId="4BB14473" w14:textId="77777777" w:rsidR="0008537B" w:rsidRPr="00876183" w:rsidRDefault="0008537B" w:rsidP="0008537B">
            <w:pPr>
              <w:pStyle w:val="BodyText"/>
              <w:tabs>
                <w:tab w:val="decimal" w:pos="1089"/>
              </w:tabs>
              <w:spacing w:after="0" w:line="240" w:lineRule="atLeast"/>
              <w:ind w:left="-108" w:right="-6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6A9BCAF6" w14:textId="65A19087" w:rsidR="0008537B" w:rsidRPr="00876183" w:rsidRDefault="000945D3" w:rsidP="0008537B">
            <w:pPr>
              <w:pStyle w:val="BodyText"/>
              <w:tabs>
                <w:tab w:val="decimal" w:pos="1089"/>
              </w:tabs>
              <w:spacing w:after="0" w:line="240" w:lineRule="atLeast"/>
              <w:ind w:left="-108" w:right="-6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76183">
              <w:rPr>
                <w:rFonts w:ascii="Angsana New" w:hAnsi="Angsana New"/>
                <w:sz w:val="30"/>
                <w:szCs w:val="30"/>
                <w:lang w:val="en-US"/>
              </w:rPr>
              <w:t>(27,003)</w:t>
            </w:r>
          </w:p>
        </w:tc>
      </w:tr>
    </w:tbl>
    <w:p w14:paraId="5947ABB6" w14:textId="77777777" w:rsidR="0008537B" w:rsidRPr="00F065D7" w:rsidRDefault="0008537B" w:rsidP="0008537B">
      <w:pPr>
        <w:spacing w:line="240" w:lineRule="auto"/>
        <w:ind w:left="540" w:right="-43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2AF9209D" w14:textId="77777777" w:rsidR="00660361" w:rsidRDefault="00660361" w:rsidP="00660361">
      <w:pPr>
        <w:spacing w:line="240" w:lineRule="auto"/>
        <w:ind w:left="450" w:right="-43"/>
        <w:rPr>
          <w:rFonts w:asciiTheme="majorBidi" w:hAnsiTheme="majorBidi"/>
          <w:b/>
          <w:bCs/>
          <w:cs/>
          <w:lang w:val="th-TH"/>
        </w:rPr>
      </w:pPr>
    </w:p>
    <w:p w14:paraId="7A092AD0" w14:textId="77777777" w:rsidR="0008537B" w:rsidRDefault="0008537B" w:rsidP="00660361">
      <w:pPr>
        <w:spacing w:line="240" w:lineRule="auto"/>
        <w:ind w:left="450" w:right="-43"/>
        <w:rPr>
          <w:rFonts w:asciiTheme="majorBidi" w:hAnsiTheme="majorBidi"/>
          <w:b/>
          <w:bCs/>
          <w:cs/>
          <w:lang w:val="th-TH"/>
        </w:rPr>
      </w:pPr>
    </w:p>
    <w:p w14:paraId="4CBC7076" w14:textId="77777777" w:rsidR="0008537B" w:rsidRDefault="0008537B" w:rsidP="00660361">
      <w:pPr>
        <w:spacing w:line="240" w:lineRule="auto"/>
        <w:ind w:left="450" w:right="-43"/>
        <w:rPr>
          <w:rFonts w:asciiTheme="majorBidi" w:hAnsiTheme="majorBidi"/>
          <w:b/>
          <w:bCs/>
          <w:cs/>
          <w:lang w:val="th-TH"/>
        </w:rPr>
      </w:pPr>
    </w:p>
    <w:p w14:paraId="7433454B" w14:textId="77777777" w:rsidR="0008537B" w:rsidRDefault="0008537B" w:rsidP="00660361">
      <w:pPr>
        <w:spacing w:line="240" w:lineRule="auto"/>
        <w:ind w:left="450" w:right="-43"/>
        <w:rPr>
          <w:rFonts w:asciiTheme="majorBidi" w:hAnsiTheme="majorBidi"/>
          <w:b/>
          <w:bCs/>
          <w:cs/>
          <w:lang w:val="th-TH"/>
        </w:rPr>
      </w:pPr>
    </w:p>
    <w:p w14:paraId="6DF633B2" w14:textId="77777777" w:rsidR="0008537B" w:rsidRDefault="0008537B" w:rsidP="00660361">
      <w:pPr>
        <w:spacing w:line="240" w:lineRule="auto"/>
        <w:ind w:left="450" w:right="-43"/>
        <w:rPr>
          <w:rFonts w:asciiTheme="majorBidi" w:hAnsiTheme="majorBidi"/>
          <w:b/>
          <w:bCs/>
          <w:cs/>
          <w:lang w:val="th-TH"/>
        </w:rPr>
      </w:pPr>
    </w:p>
    <w:p w14:paraId="192A31C5" w14:textId="77777777" w:rsidR="0008537B" w:rsidRDefault="0008537B" w:rsidP="00660361">
      <w:pPr>
        <w:spacing w:line="240" w:lineRule="auto"/>
        <w:ind w:left="450" w:right="-43"/>
        <w:rPr>
          <w:rFonts w:asciiTheme="majorBidi" w:hAnsiTheme="majorBidi"/>
          <w:b/>
          <w:bCs/>
          <w:cs/>
          <w:lang w:val="th-TH"/>
        </w:rPr>
      </w:pPr>
    </w:p>
    <w:p w14:paraId="02C42105" w14:textId="77777777" w:rsidR="0008537B" w:rsidRDefault="0008537B" w:rsidP="00660361">
      <w:pPr>
        <w:spacing w:line="240" w:lineRule="auto"/>
        <w:ind w:left="450" w:right="-43"/>
        <w:rPr>
          <w:rFonts w:asciiTheme="majorBidi" w:hAnsiTheme="majorBidi"/>
          <w:b/>
          <w:bCs/>
          <w:cs/>
          <w:lang w:val="th-TH"/>
        </w:rPr>
      </w:pPr>
    </w:p>
    <w:p w14:paraId="3933771D" w14:textId="77777777" w:rsidR="0008537B" w:rsidRDefault="0008537B" w:rsidP="00660361">
      <w:pPr>
        <w:spacing w:line="240" w:lineRule="auto"/>
        <w:ind w:left="450" w:right="-43"/>
        <w:rPr>
          <w:rFonts w:asciiTheme="majorBidi" w:hAnsiTheme="majorBidi"/>
          <w:b/>
          <w:bCs/>
          <w:cs/>
          <w:lang w:val="th-TH"/>
        </w:rPr>
      </w:pPr>
    </w:p>
    <w:p w14:paraId="066D5328" w14:textId="77777777" w:rsidR="0008537B" w:rsidRDefault="0008537B" w:rsidP="00660361">
      <w:pPr>
        <w:spacing w:line="240" w:lineRule="auto"/>
        <w:ind w:left="450" w:right="-43"/>
        <w:rPr>
          <w:rFonts w:asciiTheme="majorBidi" w:hAnsiTheme="majorBidi"/>
          <w:b/>
          <w:bCs/>
          <w:cs/>
          <w:lang w:val="th-TH"/>
        </w:rPr>
      </w:pPr>
    </w:p>
    <w:p w14:paraId="2B1BD1D1" w14:textId="77777777" w:rsidR="0008537B" w:rsidRDefault="0008537B" w:rsidP="00660361">
      <w:pPr>
        <w:spacing w:line="240" w:lineRule="auto"/>
        <w:ind w:left="450" w:right="-43"/>
        <w:rPr>
          <w:rFonts w:asciiTheme="majorBidi" w:hAnsiTheme="majorBidi"/>
          <w:b/>
          <w:bCs/>
          <w:cs/>
          <w:lang w:val="th-TH"/>
        </w:rPr>
      </w:pPr>
    </w:p>
    <w:p w14:paraId="654CFFD0" w14:textId="77777777" w:rsidR="0008537B" w:rsidRDefault="0008537B" w:rsidP="00660361">
      <w:pPr>
        <w:spacing w:line="240" w:lineRule="auto"/>
        <w:ind w:left="450" w:right="-43"/>
        <w:rPr>
          <w:rFonts w:asciiTheme="majorBidi" w:hAnsiTheme="majorBidi"/>
          <w:b/>
          <w:bCs/>
          <w:cs/>
          <w:lang w:val="th-TH"/>
        </w:rPr>
      </w:pPr>
    </w:p>
    <w:p w14:paraId="735DE8E5" w14:textId="4107954B" w:rsidR="00A47F31" w:rsidRPr="00F065D7" w:rsidRDefault="00554098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065D7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ส่วนงานดำเนินงาน</w:t>
      </w:r>
      <w:r w:rsidR="004822C1" w:rsidRPr="00F065D7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และ</w:t>
      </w:r>
      <w:r w:rsidR="00985BDB" w:rsidRPr="00F065D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การจำแนก</w:t>
      </w:r>
      <w:r w:rsidR="004822C1" w:rsidRPr="00F065D7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รายได้</w:t>
      </w:r>
    </w:p>
    <w:p w14:paraId="74BC9C8A" w14:textId="77777777" w:rsidR="00A47F31" w:rsidRPr="00F065D7" w:rsidRDefault="00A47F31" w:rsidP="00A47F31">
      <w:pPr>
        <w:tabs>
          <w:tab w:val="left" w:pos="540"/>
        </w:tabs>
        <w:spacing w:line="240" w:lineRule="auto"/>
        <w:ind w:right="-43"/>
        <w:rPr>
          <w:rFonts w:ascii="Angsana New" w:hAnsi="Angsana New"/>
          <w:b/>
          <w:bCs/>
          <w:sz w:val="30"/>
          <w:szCs w:val="30"/>
        </w:rPr>
      </w:pPr>
    </w:p>
    <w:p w14:paraId="7448ADB2" w14:textId="77777777" w:rsidR="00BE03CC" w:rsidRDefault="00BE03CC" w:rsidP="00BE03CC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ผู้บริหารพิจารณาว่ากลุ่มบริษัทมี </w:t>
      </w:r>
      <w:r>
        <w:rPr>
          <w:rFonts w:asciiTheme="majorBidi" w:hAnsiTheme="majorBidi" w:cstheme="majorBidi" w:hint="cs"/>
          <w:sz w:val="30"/>
          <w:szCs w:val="30"/>
        </w:rPr>
        <w:t xml:space="preserve">3 </w:t>
      </w:r>
      <w:r>
        <w:rPr>
          <w:rFonts w:asciiTheme="majorBidi" w:hAnsiTheme="majorBidi" w:cstheme="majorBidi" w:hint="cs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 เนื่องจากดำเนินธุรกิจและใช้กลยุทธ์ทางการตลาดที่แตกต่างกัน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3E13CD87" w14:textId="77777777" w:rsidR="00B659E9" w:rsidRPr="00F065D7" w:rsidRDefault="00B659E9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</w:p>
    <w:p w14:paraId="18C094DB" w14:textId="26042E5B" w:rsidR="007B4D41" w:rsidRPr="00F065D7" w:rsidRDefault="007B4D41" w:rsidP="00BE03CC">
      <w:pPr>
        <w:pStyle w:val="ListParagraph"/>
        <w:numPr>
          <w:ilvl w:val="0"/>
          <w:numId w:val="17"/>
        </w:numPr>
        <w:tabs>
          <w:tab w:val="clear" w:pos="340"/>
          <w:tab w:val="clear" w:pos="540"/>
        </w:tabs>
        <w:ind w:left="990" w:right="0" w:hanging="450"/>
        <w:contextualSpacing/>
        <w:rPr>
          <w:rFonts w:asciiTheme="majorBidi" w:hAnsiTheme="majorBidi"/>
          <w:b w:val="0"/>
          <w:bCs w:val="0"/>
          <w:cs/>
        </w:rPr>
      </w:pPr>
      <w:r w:rsidRPr="00F065D7">
        <w:rPr>
          <w:rFonts w:asciiTheme="majorBidi" w:hAnsiTheme="majorBidi" w:cstheme="majorBidi"/>
          <w:b w:val="0"/>
          <w:bCs w:val="0"/>
          <w:cs/>
        </w:rPr>
        <w:t xml:space="preserve">ส่วนงานที่ </w:t>
      </w:r>
      <w:r w:rsidR="00FD6C5D" w:rsidRPr="00FD6C5D">
        <w:rPr>
          <w:rFonts w:asciiTheme="majorBidi" w:hAnsiTheme="majorBidi"/>
          <w:b w:val="0"/>
          <w:bCs w:val="0"/>
          <w:lang w:val="en-US"/>
        </w:rPr>
        <w:t>1</w:t>
      </w:r>
      <w:r w:rsidRPr="00F065D7">
        <w:rPr>
          <w:rFonts w:asciiTheme="majorBidi" w:hAnsiTheme="majorBidi" w:cstheme="majorBidi"/>
          <w:b w:val="0"/>
          <w:bCs w:val="0"/>
          <w:cs/>
        </w:rPr>
        <w:t xml:space="preserve"> </w:t>
      </w:r>
      <w:r w:rsidRPr="00F065D7">
        <w:rPr>
          <w:rFonts w:asciiTheme="majorBidi" w:hAnsiTheme="majorBidi" w:cstheme="majorBidi" w:hint="cs"/>
          <w:b w:val="0"/>
          <w:bCs w:val="0"/>
          <w:cs/>
        </w:rPr>
        <w:t>เครื่องดื่ม</w:t>
      </w:r>
    </w:p>
    <w:p w14:paraId="2F1B53C0" w14:textId="05225D60" w:rsidR="007B4D41" w:rsidRPr="00BE03CC" w:rsidRDefault="007B4D41" w:rsidP="00BE03CC">
      <w:pPr>
        <w:pStyle w:val="ListParagraph"/>
        <w:numPr>
          <w:ilvl w:val="0"/>
          <w:numId w:val="17"/>
        </w:numPr>
        <w:tabs>
          <w:tab w:val="clear" w:pos="340"/>
          <w:tab w:val="clear" w:pos="540"/>
        </w:tabs>
        <w:ind w:left="990" w:right="0" w:hanging="450"/>
        <w:contextualSpacing/>
        <w:rPr>
          <w:rFonts w:asciiTheme="majorBidi" w:hAnsiTheme="majorBidi" w:cstheme="majorBidi"/>
          <w:b w:val="0"/>
          <w:bCs w:val="0"/>
          <w:cs/>
        </w:rPr>
      </w:pPr>
      <w:r w:rsidRPr="00F065D7">
        <w:rPr>
          <w:rFonts w:asciiTheme="majorBidi" w:hAnsiTheme="majorBidi" w:cstheme="majorBidi"/>
          <w:b w:val="0"/>
          <w:bCs w:val="0"/>
          <w:cs/>
        </w:rPr>
        <w:t>ส่วนงานที่</w:t>
      </w:r>
      <w:r w:rsidR="004B39F7">
        <w:rPr>
          <w:rFonts w:asciiTheme="majorBidi" w:hAnsiTheme="majorBidi" w:cstheme="majorBidi" w:hint="cs"/>
          <w:b w:val="0"/>
          <w:bCs w:val="0"/>
          <w:cs/>
        </w:rPr>
        <w:t xml:space="preserve"> </w:t>
      </w:r>
      <w:r w:rsidR="004B39F7">
        <w:rPr>
          <w:rFonts w:asciiTheme="majorBidi" w:hAnsiTheme="majorBidi" w:cstheme="majorBidi"/>
          <w:b w:val="0"/>
          <w:bCs w:val="0"/>
          <w:lang w:val="en-US"/>
        </w:rPr>
        <w:t xml:space="preserve">2 </w:t>
      </w:r>
      <w:r w:rsidR="009D0E2A" w:rsidRPr="00F065D7">
        <w:rPr>
          <w:rFonts w:asciiTheme="majorBidi" w:hAnsiTheme="majorBidi" w:cstheme="majorBidi" w:hint="cs"/>
          <w:b w:val="0"/>
          <w:bCs w:val="0"/>
          <w:cs/>
        </w:rPr>
        <w:t>ผลิตภัณฑ์</w:t>
      </w:r>
      <w:r w:rsidR="00324324" w:rsidRPr="00F065D7">
        <w:rPr>
          <w:rFonts w:asciiTheme="majorBidi" w:hAnsiTheme="majorBidi" w:cstheme="majorBidi" w:hint="cs"/>
          <w:b w:val="0"/>
          <w:bCs w:val="0"/>
          <w:cs/>
        </w:rPr>
        <w:t>ของใช้</w:t>
      </w:r>
      <w:r w:rsidR="009D0E2A" w:rsidRPr="00F065D7">
        <w:rPr>
          <w:rFonts w:asciiTheme="majorBidi" w:hAnsiTheme="majorBidi" w:cstheme="majorBidi" w:hint="cs"/>
          <w:b w:val="0"/>
          <w:bCs w:val="0"/>
          <w:cs/>
        </w:rPr>
        <w:t>ส่วนบุคคล</w:t>
      </w:r>
    </w:p>
    <w:p w14:paraId="4668BD73" w14:textId="41A533AC" w:rsidR="007B4D41" w:rsidRPr="00F065D7" w:rsidRDefault="007B4D41" w:rsidP="00BE03CC">
      <w:pPr>
        <w:pStyle w:val="ListParagraph"/>
        <w:numPr>
          <w:ilvl w:val="0"/>
          <w:numId w:val="17"/>
        </w:numPr>
        <w:tabs>
          <w:tab w:val="clear" w:pos="340"/>
          <w:tab w:val="clear" w:pos="540"/>
        </w:tabs>
        <w:ind w:left="990" w:right="0" w:hanging="450"/>
        <w:contextualSpacing/>
        <w:rPr>
          <w:rFonts w:asciiTheme="majorBidi" w:hAnsiTheme="majorBidi"/>
          <w:b w:val="0"/>
          <w:bCs w:val="0"/>
          <w:cs/>
        </w:rPr>
      </w:pPr>
      <w:r w:rsidRPr="00F065D7">
        <w:rPr>
          <w:rFonts w:asciiTheme="majorBidi" w:hAnsiTheme="majorBidi" w:cstheme="majorBidi"/>
          <w:b w:val="0"/>
          <w:bCs w:val="0"/>
          <w:cs/>
        </w:rPr>
        <w:t>ส่วนงานที่</w:t>
      </w:r>
      <w:r w:rsidRPr="00F065D7">
        <w:rPr>
          <w:rFonts w:asciiTheme="majorBidi" w:hAnsiTheme="majorBidi"/>
          <w:b w:val="0"/>
          <w:bCs w:val="0"/>
          <w:cs/>
        </w:rPr>
        <w:t xml:space="preserve"> </w:t>
      </w:r>
      <w:r w:rsidR="00FD6C5D" w:rsidRPr="00FD6C5D">
        <w:rPr>
          <w:rFonts w:asciiTheme="majorBidi" w:hAnsiTheme="majorBidi"/>
          <w:b w:val="0"/>
          <w:bCs w:val="0"/>
          <w:lang w:val="en-US"/>
        </w:rPr>
        <w:t>3</w:t>
      </w:r>
      <w:r w:rsidRPr="00F065D7">
        <w:rPr>
          <w:rFonts w:asciiTheme="majorBidi" w:hAnsiTheme="majorBidi"/>
          <w:b w:val="0"/>
          <w:bCs w:val="0"/>
          <w:cs/>
        </w:rPr>
        <w:t xml:space="preserve"> </w:t>
      </w:r>
      <w:r w:rsidR="00B95DA5" w:rsidRPr="00F065D7">
        <w:rPr>
          <w:rFonts w:asciiTheme="majorBidi" w:hAnsiTheme="majorBidi" w:cstheme="majorBidi"/>
          <w:b w:val="0"/>
          <w:bCs w:val="0"/>
          <w:cs/>
        </w:rPr>
        <w:t>อื่นๆ</w:t>
      </w:r>
    </w:p>
    <w:p w14:paraId="3B38B04E" w14:textId="77777777" w:rsidR="007B4D41" w:rsidRPr="00F065D7" w:rsidRDefault="007B4D41" w:rsidP="007B4D41">
      <w:pPr>
        <w:tabs>
          <w:tab w:val="left" w:pos="900"/>
        </w:tabs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357F898A" w14:textId="77777777" w:rsidR="00BE03CC" w:rsidRDefault="00BE03CC" w:rsidP="00BE03CC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ผลการดำเนินงานของแต่ละส่วนงานวัดโดยใช้กำไรก่อน</w:t>
      </w:r>
      <w:r>
        <w:rPr>
          <w:rFonts w:asciiTheme="majorBidi" w:hAnsiTheme="majorBidi" w:hint="cs"/>
          <w:sz w:val="30"/>
          <w:szCs w:val="30"/>
          <w:cs/>
        </w:rPr>
        <w:t>รายได้และค่าใช้จ่ายที่ไม่ได้ปันส่วน</w:t>
      </w:r>
      <w:r>
        <w:rPr>
          <w:rFonts w:asciiTheme="majorBidi" w:hAnsiTheme="majorBidi" w:cstheme="majorBidi" w:hint="cs"/>
          <w:sz w:val="30"/>
          <w:szCs w:val="30"/>
          <w:cs/>
        </w:rPr>
        <w:t>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</w:t>
      </w:r>
      <w:r>
        <w:rPr>
          <w:rFonts w:asciiTheme="majorBidi" w:hAnsiTheme="majorBidi" w:hint="cs"/>
          <w:sz w:val="30"/>
          <w:szCs w:val="30"/>
          <w:cs/>
        </w:rPr>
        <w:t>รายได้และค่าใช้จ่ายที่ไม่ได้ปันส่วน</w:t>
      </w:r>
      <w:r>
        <w:rPr>
          <w:rFonts w:asciiTheme="majorBidi" w:hAnsiTheme="majorBidi" w:cstheme="majorBidi" w:hint="cs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4175DBD0" w14:textId="77777777" w:rsidR="007E71D3" w:rsidRPr="00F065D7" w:rsidRDefault="007E71D3" w:rsidP="007B4D41">
      <w:pPr>
        <w:tabs>
          <w:tab w:val="left" w:pos="540"/>
        </w:tabs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  <w:sectPr w:rsidR="007E71D3" w:rsidRPr="00F065D7" w:rsidSect="00981612">
          <w:footerReference w:type="default" r:id="rId16"/>
          <w:pgSz w:w="11907" w:h="16840" w:code="9"/>
          <w:pgMar w:top="691" w:right="1152" w:bottom="576" w:left="1152" w:header="720" w:footer="720" w:gutter="0"/>
          <w:paperSrc w:first="7" w:other="7"/>
          <w:cols w:space="720"/>
          <w:docGrid w:linePitch="326"/>
        </w:sectPr>
      </w:pPr>
    </w:p>
    <w:p w14:paraId="617E8DF5" w14:textId="439BD2B5" w:rsidR="00AB7A6F" w:rsidRDefault="00B659E9" w:rsidP="00B659E9">
      <w:pPr>
        <w:ind w:right="-45"/>
        <w:contextualSpacing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065D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</w:t>
      </w:r>
      <w:r w:rsidR="00D8136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</w:t>
      </w:r>
    </w:p>
    <w:p w14:paraId="1AF2F63C" w14:textId="77777777" w:rsidR="00A1588D" w:rsidRDefault="00A1588D" w:rsidP="00B659E9">
      <w:pPr>
        <w:ind w:right="-45"/>
        <w:contextualSpacing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5039" w:type="pct"/>
        <w:tblInd w:w="-6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40"/>
        <w:gridCol w:w="876"/>
        <w:gridCol w:w="212"/>
        <w:gridCol w:w="940"/>
        <w:gridCol w:w="184"/>
        <w:gridCol w:w="879"/>
        <w:gridCol w:w="208"/>
        <w:gridCol w:w="891"/>
        <w:gridCol w:w="202"/>
        <w:gridCol w:w="879"/>
        <w:gridCol w:w="218"/>
        <w:gridCol w:w="894"/>
        <w:gridCol w:w="224"/>
        <w:gridCol w:w="873"/>
        <w:gridCol w:w="218"/>
        <w:gridCol w:w="894"/>
        <w:gridCol w:w="184"/>
        <w:gridCol w:w="873"/>
        <w:gridCol w:w="218"/>
        <w:gridCol w:w="888"/>
        <w:gridCol w:w="221"/>
        <w:gridCol w:w="882"/>
        <w:gridCol w:w="218"/>
        <w:gridCol w:w="792"/>
      </w:tblGrid>
      <w:tr w:rsidR="00A1588D" w:rsidRPr="00BB350B" w14:paraId="45160832" w14:textId="77777777" w:rsidTr="00BE3109">
        <w:trPr>
          <w:cantSplit/>
          <w:tblHeader/>
        </w:trPr>
        <w:tc>
          <w:tcPr>
            <w:tcW w:w="741" w:type="pct"/>
            <w:shd w:val="clear" w:color="auto" w:fill="auto"/>
          </w:tcPr>
          <w:p w14:paraId="3E3DAF7B" w14:textId="77777777" w:rsidR="00A1588D" w:rsidRPr="00645107" w:rsidRDefault="00A1588D" w:rsidP="00BE3109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jc w:val="both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45107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Cs w:val="22"/>
                <w:cs/>
                <w:lang w:bidi="th-TH"/>
              </w:rPr>
              <w:t>สำหรับงวดสามเดือนสิ้นสุดวันที่</w:t>
            </w:r>
          </w:p>
        </w:tc>
        <w:tc>
          <w:tcPr>
            <w:tcW w:w="671" w:type="pct"/>
            <w:gridSpan w:val="3"/>
            <w:shd w:val="clear" w:color="auto" w:fill="auto"/>
            <w:vAlign w:val="bottom"/>
          </w:tcPr>
          <w:p w14:paraId="5F81C93D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9" w:right="-164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 xml:space="preserve">ส่วนงานที่ </w:t>
            </w:r>
            <w:r w:rsidRPr="0064510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111214E9" w14:textId="77777777" w:rsidR="00A1588D" w:rsidRPr="00645107" w:rsidRDefault="00A1588D" w:rsidP="00BE3109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5" w:type="pct"/>
            <w:gridSpan w:val="3"/>
            <w:shd w:val="clear" w:color="auto" w:fill="auto"/>
            <w:vAlign w:val="bottom"/>
          </w:tcPr>
          <w:p w14:paraId="7DB8E9C2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 xml:space="preserve">ส่วนงานที่ </w:t>
            </w:r>
            <w:r w:rsidRPr="0064510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</w:t>
            </w:r>
          </w:p>
        </w:tc>
        <w:tc>
          <w:tcPr>
            <w:tcW w:w="67" w:type="pct"/>
            <w:vAlign w:val="bottom"/>
          </w:tcPr>
          <w:p w14:paraId="39ECC3BE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9" w:type="pct"/>
            <w:gridSpan w:val="3"/>
            <w:shd w:val="clear" w:color="auto" w:fill="auto"/>
            <w:vAlign w:val="bottom"/>
          </w:tcPr>
          <w:p w14:paraId="4B1E2B10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 xml:space="preserve">ส่วนงานที่ </w:t>
            </w:r>
            <w:r w:rsidRPr="0064510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</w:t>
            </w:r>
          </w:p>
        </w:tc>
        <w:tc>
          <w:tcPr>
            <w:tcW w:w="74" w:type="pct"/>
            <w:vAlign w:val="bottom"/>
          </w:tcPr>
          <w:p w14:paraId="5F66D2E3" w14:textId="77777777" w:rsidR="00A1588D" w:rsidRPr="00645107" w:rsidRDefault="00A1588D" w:rsidP="00BE310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7" w:type="pct"/>
            <w:gridSpan w:val="3"/>
            <w:vAlign w:val="bottom"/>
          </w:tcPr>
          <w:p w14:paraId="06B532A6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รวมส่วนงานที่รายงาน</w:t>
            </w:r>
          </w:p>
        </w:tc>
        <w:tc>
          <w:tcPr>
            <w:tcW w:w="61" w:type="pct"/>
            <w:vAlign w:val="bottom"/>
          </w:tcPr>
          <w:p w14:paraId="7064B828" w14:textId="77777777" w:rsidR="00A1588D" w:rsidRPr="00645107" w:rsidRDefault="00A1588D" w:rsidP="00BE3109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55" w:type="pct"/>
            <w:gridSpan w:val="3"/>
            <w:shd w:val="clear" w:color="auto" w:fill="auto"/>
            <w:vAlign w:val="bottom"/>
          </w:tcPr>
          <w:p w14:paraId="62F9DD07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รายการระหว่างกัน</w:t>
            </w:r>
          </w:p>
        </w:tc>
        <w:tc>
          <w:tcPr>
            <w:tcW w:w="73" w:type="pct"/>
            <w:vAlign w:val="bottom"/>
          </w:tcPr>
          <w:p w14:paraId="26A1312F" w14:textId="77777777" w:rsidR="00A1588D" w:rsidRPr="00645107" w:rsidRDefault="00A1588D" w:rsidP="00BE3109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6" w:type="pct"/>
            <w:gridSpan w:val="3"/>
            <w:vAlign w:val="bottom"/>
          </w:tcPr>
          <w:p w14:paraId="10E8912C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รวม</w:t>
            </w:r>
          </w:p>
        </w:tc>
      </w:tr>
      <w:tr w:rsidR="00A1588D" w:rsidRPr="00BB350B" w14:paraId="4A43166D" w14:textId="77777777" w:rsidTr="00BE3109">
        <w:trPr>
          <w:cantSplit/>
          <w:tblHeader/>
        </w:trPr>
        <w:tc>
          <w:tcPr>
            <w:tcW w:w="741" w:type="pct"/>
            <w:shd w:val="clear" w:color="auto" w:fill="auto"/>
          </w:tcPr>
          <w:p w14:paraId="79453D61" w14:textId="77777777" w:rsidR="00A1588D" w:rsidRPr="00645107" w:rsidRDefault="00A1588D" w:rsidP="00BE3109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jc w:val="both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45107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Cs w:val="22"/>
                <w:rtl/>
                <w:cs/>
              </w:rPr>
              <w:t xml:space="preserve">   </w:t>
            </w:r>
            <w:r w:rsidRPr="00645107">
              <w:rPr>
                <w:rFonts w:ascii="Angsana New" w:hAnsi="Angsana New" w:cs="Angsana New"/>
                <w:b/>
                <w:bCs/>
                <w:i/>
                <w:iCs/>
                <w:color w:val="000000"/>
                <w:szCs w:val="22"/>
                <w:lang w:val="en-US" w:bidi="th-TH"/>
              </w:rPr>
              <w:t xml:space="preserve">30 </w:t>
            </w:r>
            <w:r w:rsidRPr="00645107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290" w:type="pct"/>
            <w:shd w:val="clear" w:color="auto" w:fill="auto"/>
          </w:tcPr>
          <w:p w14:paraId="70509C8F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645107">
              <w:rPr>
                <w:rFonts w:asciiTheme="majorBidi" w:hAnsiTheme="majorBidi" w:cstheme="majorBidi"/>
                <w:szCs w:val="22"/>
                <w:lang w:val="en-US" w:bidi="th-TH"/>
              </w:rPr>
              <w:t>2564</w:t>
            </w:r>
          </w:p>
        </w:tc>
        <w:tc>
          <w:tcPr>
            <w:tcW w:w="70" w:type="pct"/>
            <w:shd w:val="clear" w:color="auto" w:fill="auto"/>
          </w:tcPr>
          <w:p w14:paraId="5F93108F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</w:tcPr>
          <w:p w14:paraId="27EF2C78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645107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61" w:type="pct"/>
            <w:shd w:val="clear" w:color="auto" w:fill="auto"/>
          </w:tcPr>
          <w:p w14:paraId="1D89CE5D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</w:tcPr>
          <w:p w14:paraId="4ABE864C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645107">
              <w:rPr>
                <w:rFonts w:asciiTheme="majorBidi" w:hAnsiTheme="majorBidi" w:cstheme="majorBidi"/>
                <w:szCs w:val="22"/>
                <w:lang w:val="en-US" w:bidi="th-TH"/>
              </w:rPr>
              <w:t>2564</w:t>
            </w:r>
          </w:p>
        </w:tc>
        <w:tc>
          <w:tcPr>
            <w:tcW w:w="69" w:type="pct"/>
            <w:shd w:val="clear" w:color="auto" w:fill="auto"/>
          </w:tcPr>
          <w:p w14:paraId="0A32FA83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shd w:val="clear" w:color="auto" w:fill="auto"/>
          </w:tcPr>
          <w:p w14:paraId="60C13274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645107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67" w:type="pct"/>
          </w:tcPr>
          <w:p w14:paraId="6EB97530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</w:tcPr>
          <w:p w14:paraId="5BD1A59A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645107">
              <w:rPr>
                <w:rFonts w:asciiTheme="majorBidi" w:hAnsiTheme="majorBidi" w:cstheme="majorBidi"/>
                <w:szCs w:val="22"/>
                <w:lang w:val="en-US" w:bidi="th-TH"/>
              </w:rPr>
              <w:t>2564</w:t>
            </w:r>
          </w:p>
        </w:tc>
        <w:tc>
          <w:tcPr>
            <w:tcW w:w="72" w:type="pct"/>
            <w:shd w:val="clear" w:color="auto" w:fill="auto"/>
          </w:tcPr>
          <w:p w14:paraId="14CAE5D5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</w:tcPr>
          <w:p w14:paraId="46DFCA89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645107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74" w:type="pct"/>
          </w:tcPr>
          <w:p w14:paraId="1269BF6A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</w:tcPr>
          <w:p w14:paraId="7DE11095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645107">
              <w:rPr>
                <w:rFonts w:asciiTheme="majorBidi" w:hAnsiTheme="majorBidi" w:cstheme="majorBidi"/>
                <w:szCs w:val="22"/>
                <w:lang w:val="en-US" w:bidi="th-TH"/>
              </w:rPr>
              <w:t>2564</w:t>
            </w:r>
          </w:p>
        </w:tc>
        <w:tc>
          <w:tcPr>
            <w:tcW w:w="72" w:type="pct"/>
          </w:tcPr>
          <w:p w14:paraId="3E46247B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</w:tcPr>
          <w:p w14:paraId="23F2625E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645107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61" w:type="pct"/>
          </w:tcPr>
          <w:p w14:paraId="24B48844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</w:tcPr>
          <w:p w14:paraId="3CDC638F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645107">
              <w:rPr>
                <w:rFonts w:asciiTheme="majorBidi" w:hAnsiTheme="majorBidi" w:cstheme="majorBidi"/>
                <w:szCs w:val="22"/>
                <w:lang w:val="en-US" w:bidi="th-TH"/>
              </w:rPr>
              <w:t>2564</w:t>
            </w:r>
          </w:p>
        </w:tc>
        <w:tc>
          <w:tcPr>
            <w:tcW w:w="72" w:type="pct"/>
            <w:shd w:val="clear" w:color="auto" w:fill="auto"/>
          </w:tcPr>
          <w:p w14:paraId="6DE42A08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shd w:val="clear" w:color="auto" w:fill="auto"/>
          </w:tcPr>
          <w:p w14:paraId="652D60E0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645107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73" w:type="pct"/>
          </w:tcPr>
          <w:p w14:paraId="18EA67D7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</w:tcPr>
          <w:p w14:paraId="739E5D3F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645107">
              <w:rPr>
                <w:rFonts w:asciiTheme="majorBidi" w:hAnsiTheme="majorBidi" w:cstheme="majorBidi"/>
                <w:szCs w:val="22"/>
                <w:lang w:val="en-US" w:bidi="th-TH"/>
              </w:rPr>
              <w:t>2564</w:t>
            </w:r>
          </w:p>
        </w:tc>
        <w:tc>
          <w:tcPr>
            <w:tcW w:w="72" w:type="pct"/>
            <w:shd w:val="clear" w:color="auto" w:fill="auto"/>
          </w:tcPr>
          <w:p w14:paraId="1D6C384B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2" w:type="pct"/>
            <w:shd w:val="clear" w:color="auto" w:fill="auto"/>
          </w:tcPr>
          <w:p w14:paraId="5BB85934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645107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</w:tr>
      <w:tr w:rsidR="00A1588D" w:rsidRPr="00BB350B" w14:paraId="24E331EA" w14:textId="77777777" w:rsidTr="00BE3109">
        <w:trPr>
          <w:cantSplit/>
          <w:tblHeader/>
        </w:trPr>
        <w:tc>
          <w:tcPr>
            <w:tcW w:w="741" w:type="pct"/>
            <w:shd w:val="clear" w:color="auto" w:fill="auto"/>
          </w:tcPr>
          <w:p w14:paraId="0AC03B14" w14:textId="77777777" w:rsidR="00A1588D" w:rsidRPr="00645107" w:rsidRDefault="00A1588D" w:rsidP="00BE3109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jc w:val="both"/>
              <w:rPr>
                <w:rFonts w:ascii="Angsana New" w:hAnsi="Angsana New" w:cs="Angsana New"/>
                <w:b/>
                <w:bCs/>
                <w:i/>
                <w:iCs/>
                <w:color w:val="000000"/>
                <w:szCs w:val="22"/>
                <w:rtl/>
                <w:cs/>
              </w:rPr>
            </w:pPr>
          </w:p>
        </w:tc>
        <w:tc>
          <w:tcPr>
            <w:tcW w:w="4259" w:type="pct"/>
            <w:gridSpan w:val="23"/>
            <w:shd w:val="clear" w:color="auto" w:fill="auto"/>
          </w:tcPr>
          <w:p w14:paraId="0BA71BD3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  <w:r w:rsidRPr="00645107">
              <w:rPr>
                <w:rFonts w:asciiTheme="majorBidi" w:hAnsiTheme="majorBidi" w:cstheme="majorBidi" w:hint="cs"/>
                <w:i/>
                <w:iCs/>
                <w:szCs w:val="22"/>
                <w:cs/>
                <w:lang w:val="en-US" w:bidi="th-TH"/>
              </w:rPr>
              <w:t>(พันบาท)</w:t>
            </w:r>
          </w:p>
        </w:tc>
      </w:tr>
      <w:tr w:rsidR="00A1588D" w:rsidRPr="00BB350B" w14:paraId="7F7398FC" w14:textId="77777777" w:rsidTr="00BE3109">
        <w:trPr>
          <w:cantSplit/>
        </w:trPr>
        <w:tc>
          <w:tcPr>
            <w:tcW w:w="741" w:type="pct"/>
            <w:shd w:val="clear" w:color="auto" w:fill="auto"/>
          </w:tcPr>
          <w:p w14:paraId="3AFEA3B1" w14:textId="77777777" w:rsidR="00A1588D" w:rsidRPr="00645107" w:rsidRDefault="00A1588D" w:rsidP="00BE3109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45107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290" w:type="pct"/>
            <w:shd w:val="clear" w:color="auto" w:fill="auto"/>
          </w:tcPr>
          <w:p w14:paraId="55DA944B" w14:textId="2EE70B52" w:rsidR="00A1588D" w:rsidRPr="00645107" w:rsidRDefault="00994BB2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45107">
              <w:rPr>
                <w:rFonts w:asciiTheme="majorBidi" w:hAnsiTheme="majorBidi" w:cstheme="majorBidi"/>
                <w:szCs w:val="22"/>
                <w:lang w:val="en-US" w:bidi="th-TH"/>
              </w:rPr>
              <w:t>5,938,043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3D77D6AA" w14:textId="77777777" w:rsidR="00A1588D" w:rsidRPr="00645107" w:rsidRDefault="00A1588D" w:rsidP="00BE310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</w:tcPr>
          <w:p w14:paraId="3973144C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45107">
              <w:rPr>
                <w:rFonts w:asciiTheme="majorBidi" w:hAnsiTheme="majorBidi" w:cstheme="majorBidi"/>
                <w:szCs w:val="22"/>
                <w:lang w:val="en-US" w:bidi="th-TH"/>
              </w:rPr>
              <w:t>5,005,620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0EDE679A" w14:textId="77777777" w:rsidR="00A1588D" w:rsidRPr="00645107" w:rsidRDefault="00A1588D" w:rsidP="00BE3109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</w:tcPr>
          <w:p w14:paraId="05393712" w14:textId="56B013FB" w:rsidR="00A1588D" w:rsidRPr="00645107" w:rsidRDefault="00994BB2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45107">
              <w:rPr>
                <w:rFonts w:asciiTheme="majorBidi" w:hAnsiTheme="majorBidi" w:cstheme="majorBidi"/>
                <w:szCs w:val="22"/>
                <w:lang w:val="en-US" w:bidi="th-TH"/>
              </w:rPr>
              <w:t>481,348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7F0262E2" w14:textId="77777777" w:rsidR="00A1588D" w:rsidRPr="00645107" w:rsidRDefault="00A1588D" w:rsidP="00BE310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shd w:val="clear" w:color="auto" w:fill="auto"/>
          </w:tcPr>
          <w:p w14:paraId="199884E5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45107">
              <w:rPr>
                <w:rFonts w:asciiTheme="majorBidi" w:hAnsiTheme="majorBidi" w:cstheme="majorBidi"/>
                <w:szCs w:val="22"/>
                <w:lang w:val="en-US" w:bidi="th-TH"/>
              </w:rPr>
              <w:t>538,615</w:t>
            </w:r>
          </w:p>
        </w:tc>
        <w:tc>
          <w:tcPr>
            <w:tcW w:w="67" w:type="pct"/>
            <w:shd w:val="clear" w:color="auto" w:fill="auto"/>
            <w:vAlign w:val="bottom"/>
          </w:tcPr>
          <w:p w14:paraId="0B2F045C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</w:tcPr>
          <w:p w14:paraId="25C6F59F" w14:textId="1B699E46" w:rsidR="00A1588D" w:rsidRPr="00645107" w:rsidRDefault="00994BB2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45107">
              <w:rPr>
                <w:rFonts w:asciiTheme="majorBidi" w:hAnsiTheme="majorBidi" w:cstheme="majorBidi"/>
                <w:szCs w:val="22"/>
                <w:lang w:val="en-US" w:bidi="th-TH"/>
              </w:rPr>
              <w:t>493,929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5CC99114" w14:textId="77777777" w:rsidR="00A1588D" w:rsidRPr="00645107" w:rsidRDefault="00A1588D" w:rsidP="00BE310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</w:tcPr>
          <w:p w14:paraId="3BCF8E92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45107">
              <w:rPr>
                <w:rFonts w:asciiTheme="majorBidi" w:hAnsiTheme="majorBidi" w:cstheme="majorBidi"/>
                <w:szCs w:val="22"/>
                <w:lang w:val="en-US" w:bidi="th-TH"/>
              </w:rPr>
              <w:t>364,919</w:t>
            </w:r>
          </w:p>
        </w:tc>
        <w:tc>
          <w:tcPr>
            <w:tcW w:w="74" w:type="pct"/>
            <w:shd w:val="clear" w:color="auto" w:fill="auto"/>
            <w:vAlign w:val="bottom"/>
          </w:tcPr>
          <w:p w14:paraId="249D5CDE" w14:textId="77777777" w:rsidR="00A1588D" w:rsidRPr="00645107" w:rsidRDefault="00A1588D" w:rsidP="00BE310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</w:tcPr>
          <w:p w14:paraId="440084B8" w14:textId="6398B656" w:rsidR="00A1588D" w:rsidRPr="00645107" w:rsidRDefault="00994BB2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45107">
              <w:rPr>
                <w:rFonts w:asciiTheme="majorBidi" w:hAnsiTheme="majorBidi" w:cstheme="majorBidi"/>
                <w:szCs w:val="22"/>
                <w:lang w:val="en-US" w:bidi="th-TH"/>
              </w:rPr>
              <w:t>6,913,320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62F0590A" w14:textId="77777777" w:rsidR="00A1588D" w:rsidRPr="00645107" w:rsidRDefault="00A1588D" w:rsidP="00BE3109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</w:tcPr>
          <w:p w14:paraId="3994B870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45107">
              <w:rPr>
                <w:rFonts w:asciiTheme="majorBidi" w:hAnsiTheme="majorBidi" w:cstheme="majorBidi"/>
                <w:szCs w:val="22"/>
                <w:lang w:val="en-US" w:bidi="th-TH"/>
              </w:rPr>
              <w:t>5,909,154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1974786E" w14:textId="77777777" w:rsidR="00A1588D" w:rsidRPr="00645107" w:rsidRDefault="00A1588D" w:rsidP="00BE3109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</w:tcPr>
          <w:p w14:paraId="243CE257" w14:textId="45F9EF69" w:rsidR="00A1588D" w:rsidRPr="00645107" w:rsidRDefault="00994BB2" w:rsidP="00BE3109">
            <w:pPr>
              <w:pStyle w:val="BodyText"/>
              <w:tabs>
                <w:tab w:val="decimal" w:pos="520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64510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4EC3D6EE" w14:textId="77777777" w:rsidR="00A1588D" w:rsidRPr="00645107" w:rsidRDefault="00A1588D" w:rsidP="00BE310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shd w:val="clear" w:color="auto" w:fill="auto"/>
          </w:tcPr>
          <w:p w14:paraId="4A19528F" w14:textId="77777777" w:rsidR="00A1588D" w:rsidRPr="00645107" w:rsidRDefault="00A1588D" w:rsidP="00BE3109">
            <w:pPr>
              <w:pStyle w:val="BodyText"/>
              <w:tabs>
                <w:tab w:val="decimal" w:pos="52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64510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48811995" w14:textId="77777777" w:rsidR="00A1588D" w:rsidRPr="00645107" w:rsidRDefault="00A1588D" w:rsidP="00BE310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</w:tcPr>
          <w:p w14:paraId="1BBF369B" w14:textId="22BB5F91" w:rsidR="00A1588D" w:rsidRPr="00645107" w:rsidRDefault="00994BB2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45107">
              <w:rPr>
                <w:rFonts w:asciiTheme="majorBidi" w:hAnsiTheme="majorBidi" w:cstheme="majorBidi"/>
                <w:szCs w:val="22"/>
                <w:lang w:val="en-US" w:bidi="th-TH"/>
              </w:rPr>
              <w:t>6,913,320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119EAB1C" w14:textId="77777777" w:rsidR="00A1588D" w:rsidRPr="00645107" w:rsidRDefault="00A1588D" w:rsidP="00BE3109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2" w:type="pct"/>
            <w:shd w:val="clear" w:color="auto" w:fill="auto"/>
          </w:tcPr>
          <w:p w14:paraId="0F16F9A3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45107">
              <w:rPr>
                <w:rFonts w:asciiTheme="majorBidi" w:hAnsiTheme="majorBidi" w:cstheme="majorBidi"/>
                <w:szCs w:val="22"/>
                <w:lang w:val="en-US" w:bidi="th-TH"/>
              </w:rPr>
              <w:t>5,909,154</w:t>
            </w:r>
          </w:p>
        </w:tc>
      </w:tr>
      <w:tr w:rsidR="00A1588D" w:rsidRPr="00BB350B" w14:paraId="7EC77110" w14:textId="77777777" w:rsidTr="00BE3109">
        <w:trPr>
          <w:cantSplit/>
        </w:trPr>
        <w:tc>
          <w:tcPr>
            <w:tcW w:w="741" w:type="pct"/>
            <w:shd w:val="clear" w:color="auto" w:fill="auto"/>
          </w:tcPr>
          <w:p w14:paraId="10C0F349" w14:textId="77777777" w:rsidR="00A1588D" w:rsidRPr="00645107" w:rsidRDefault="00A1588D" w:rsidP="00BE3109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45107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290" w:type="pct"/>
            <w:tcBorders>
              <w:bottom w:val="single" w:sz="4" w:space="0" w:color="auto"/>
            </w:tcBorders>
            <w:shd w:val="clear" w:color="auto" w:fill="auto"/>
          </w:tcPr>
          <w:p w14:paraId="5541F52F" w14:textId="574B2411" w:rsidR="00A1588D" w:rsidRPr="00645107" w:rsidRDefault="00994BB2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45107">
              <w:rPr>
                <w:rFonts w:asciiTheme="majorBidi" w:hAnsiTheme="majorBidi" w:cstheme="majorBidi"/>
                <w:szCs w:val="22"/>
                <w:lang w:val="en-US" w:bidi="th-TH"/>
              </w:rPr>
              <w:t>34,954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5E67F8B8" w14:textId="77777777" w:rsidR="00A1588D" w:rsidRPr="00645107" w:rsidRDefault="00A1588D" w:rsidP="00BE310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  <w:shd w:val="clear" w:color="auto" w:fill="auto"/>
          </w:tcPr>
          <w:p w14:paraId="55BD9338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45107">
              <w:rPr>
                <w:rFonts w:asciiTheme="majorBidi" w:hAnsiTheme="majorBidi" w:cstheme="majorBidi"/>
                <w:szCs w:val="22"/>
                <w:lang w:val="en-US" w:bidi="th-TH"/>
              </w:rPr>
              <w:t>16,610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64C5A628" w14:textId="77777777" w:rsidR="00A1588D" w:rsidRPr="00645107" w:rsidRDefault="00A1588D" w:rsidP="00BE3109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0D842C11" w14:textId="72291AB3" w:rsidR="00A1588D" w:rsidRPr="00645107" w:rsidRDefault="00994BB2" w:rsidP="00BE3109">
            <w:pPr>
              <w:pStyle w:val="BodyText"/>
              <w:tabs>
                <w:tab w:val="decimal" w:pos="49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64510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229B525B" w14:textId="77777777" w:rsidR="00A1588D" w:rsidRPr="00645107" w:rsidRDefault="00A1588D" w:rsidP="00BE3109">
            <w:pPr>
              <w:pStyle w:val="BodyText"/>
              <w:tabs>
                <w:tab w:val="decimal" w:pos="55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95" w:type="pct"/>
            <w:tcBorders>
              <w:bottom w:val="single" w:sz="4" w:space="0" w:color="auto"/>
            </w:tcBorders>
            <w:shd w:val="clear" w:color="auto" w:fill="auto"/>
          </w:tcPr>
          <w:p w14:paraId="3BB34028" w14:textId="77777777" w:rsidR="00A1588D" w:rsidRPr="00645107" w:rsidRDefault="00A1588D" w:rsidP="00BE3109">
            <w:pPr>
              <w:pStyle w:val="BodyText"/>
              <w:tabs>
                <w:tab w:val="decimal" w:pos="49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64510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67" w:type="pct"/>
            <w:shd w:val="clear" w:color="auto" w:fill="auto"/>
            <w:vAlign w:val="bottom"/>
          </w:tcPr>
          <w:p w14:paraId="66B102DD" w14:textId="77777777" w:rsidR="00A1588D" w:rsidRPr="00645107" w:rsidRDefault="00A1588D" w:rsidP="00BE310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2FC7CB4D" w14:textId="601D5A03" w:rsidR="00A1588D" w:rsidRPr="00645107" w:rsidRDefault="00994BB2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45107">
              <w:rPr>
                <w:rFonts w:asciiTheme="majorBidi" w:hAnsiTheme="majorBidi" w:cstheme="majorBidi"/>
                <w:szCs w:val="22"/>
                <w:lang w:val="en-US" w:bidi="th-TH"/>
              </w:rPr>
              <w:t>39,422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1ECF1BD8" w14:textId="77777777" w:rsidR="00A1588D" w:rsidRPr="00645107" w:rsidRDefault="00A1588D" w:rsidP="00BE310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tcBorders>
              <w:bottom w:val="single" w:sz="4" w:space="0" w:color="auto"/>
            </w:tcBorders>
            <w:shd w:val="clear" w:color="auto" w:fill="auto"/>
          </w:tcPr>
          <w:p w14:paraId="0A6C0344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45107">
              <w:rPr>
                <w:rFonts w:asciiTheme="majorBidi" w:hAnsiTheme="majorBidi" w:cstheme="majorBidi"/>
                <w:szCs w:val="22"/>
                <w:lang w:val="en-US" w:bidi="th-TH"/>
              </w:rPr>
              <w:t>44,252</w:t>
            </w:r>
          </w:p>
        </w:tc>
        <w:tc>
          <w:tcPr>
            <w:tcW w:w="74" w:type="pct"/>
            <w:shd w:val="clear" w:color="auto" w:fill="auto"/>
            <w:vAlign w:val="bottom"/>
          </w:tcPr>
          <w:p w14:paraId="6CC5FA5A" w14:textId="77777777" w:rsidR="00A1588D" w:rsidRPr="00645107" w:rsidRDefault="00A1588D" w:rsidP="00BE310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tcBorders>
              <w:bottom w:val="single" w:sz="4" w:space="0" w:color="auto"/>
            </w:tcBorders>
            <w:shd w:val="clear" w:color="auto" w:fill="auto"/>
          </w:tcPr>
          <w:p w14:paraId="022246CF" w14:textId="13EBF04E" w:rsidR="00A1588D" w:rsidRPr="00645107" w:rsidRDefault="00994BB2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45107">
              <w:rPr>
                <w:rFonts w:asciiTheme="majorBidi" w:hAnsiTheme="majorBidi" w:cstheme="majorBidi"/>
                <w:szCs w:val="22"/>
                <w:lang w:val="en-US" w:bidi="th-TH"/>
              </w:rPr>
              <w:t>74,376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78032D44" w14:textId="77777777" w:rsidR="00A1588D" w:rsidRPr="00645107" w:rsidRDefault="00A1588D" w:rsidP="00BE3109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tcBorders>
              <w:bottom w:val="single" w:sz="4" w:space="0" w:color="auto"/>
            </w:tcBorders>
            <w:shd w:val="clear" w:color="auto" w:fill="auto"/>
          </w:tcPr>
          <w:p w14:paraId="2CEC8125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45107">
              <w:rPr>
                <w:rFonts w:asciiTheme="majorBidi" w:hAnsiTheme="majorBidi" w:cstheme="majorBidi"/>
                <w:szCs w:val="22"/>
                <w:lang w:val="en-US" w:bidi="th-TH"/>
              </w:rPr>
              <w:t>60,862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0823212A" w14:textId="77777777" w:rsidR="00A1588D" w:rsidRPr="00645107" w:rsidRDefault="00A1588D" w:rsidP="00BE3109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tcBorders>
              <w:bottom w:val="single" w:sz="4" w:space="0" w:color="auto"/>
            </w:tcBorders>
            <w:shd w:val="clear" w:color="auto" w:fill="auto"/>
          </w:tcPr>
          <w:p w14:paraId="46BC0EFD" w14:textId="05661C20" w:rsidR="00A1588D" w:rsidRPr="00645107" w:rsidRDefault="00994BB2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45107">
              <w:rPr>
                <w:rFonts w:asciiTheme="majorBidi" w:hAnsiTheme="majorBidi" w:cstheme="majorBidi"/>
                <w:szCs w:val="22"/>
                <w:lang w:val="en-US" w:bidi="th-TH"/>
              </w:rPr>
              <w:t>(74,376)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3797EBBC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4" w:type="pct"/>
            <w:tcBorders>
              <w:bottom w:val="single" w:sz="4" w:space="0" w:color="auto"/>
            </w:tcBorders>
            <w:shd w:val="clear" w:color="auto" w:fill="auto"/>
          </w:tcPr>
          <w:p w14:paraId="5A3B4D62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45107">
              <w:rPr>
                <w:rFonts w:asciiTheme="majorBidi" w:hAnsiTheme="majorBidi" w:cstheme="majorBidi"/>
                <w:szCs w:val="22"/>
              </w:rPr>
              <w:t>(</w:t>
            </w:r>
            <w:r w:rsidRPr="00645107">
              <w:rPr>
                <w:rFonts w:asciiTheme="majorBidi" w:hAnsiTheme="majorBidi" w:cstheme="majorBidi"/>
                <w:szCs w:val="22"/>
                <w:lang w:val="en-US"/>
              </w:rPr>
              <w:t>60</w:t>
            </w:r>
            <w:r w:rsidRPr="00645107">
              <w:rPr>
                <w:rFonts w:asciiTheme="majorBidi" w:hAnsiTheme="majorBidi" w:cstheme="majorBidi"/>
                <w:szCs w:val="22"/>
              </w:rPr>
              <w:t>,</w:t>
            </w:r>
            <w:r w:rsidRPr="00645107">
              <w:rPr>
                <w:rFonts w:asciiTheme="majorBidi" w:hAnsiTheme="majorBidi" w:cstheme="majorBidi"/>
                <w:szCs w:val="22"/>
                <w:lang w:val="en-US"/>
              </w:rPr>
              <w:t>862</w:t>
            </w:r>
            <w:r w:rsidRPr="00645107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30148A62" w14:textId="77777777" w:rsidR="00A1588D" w:rsidRPr="00645107" w:rsidRDefault="00A1588D" w:rsidP="00BE310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  <w:shd w:val="clear" w:color="auto" w:fill="auto"/>
          </w:tcPr>
          <w:p w14:paraId="1F0DAD04" w14:textId="36F91BCF" w:rsidR="00A1588D" w:rsidRPr="00645107" w:rsidRDefault="00994BB2" w:rsidP="00BE3109">
            <w:pPr>
              <w:pStyle w:val="BodyText"/>
              <w:tabs>
                <w:tab w:val="decimal" w:pos="533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64510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6AB33D01" w14:textId="77777777" w:rsidR="00A1588D" w:rsidRPr="00645107" w:rsidRDefault="00A1588D" w:rsidP="00BE310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2" w:type="pct"/>
            <w:tcBorders>
              <w:bottom w:val="single" w:sz="4" w:space="0" w:color="auto"/>
            </w:tcBorders>
            <w:shd w:val="clear" w:color="auto" w:fill="auto"/>
          </w:tcPr>
          <w:p w14:paraId="7938454C" w14:textId="77777777" w:rsidR="00A1588D" w:rsidRPr="00645107" w:rsidRDefault="00A1588D" w:rsidP="00BE3109">
            <w:pPr>
              <w:pStyle w:val="BodyText"/>
              <w:tabs>
                <w:tab w:val="decimal" w:pos="40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64510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A1588D" w:rsidRPr="00BB350B" w14:paraId="459AA690" w14:textId="77777777" w:rsidTr="00BE3109">
        <w:trPr>
          <w:cantSplit/>
        </w:trPr>
        <w:tc>
          <w:tcPr>
            <w:tcW w:w="741" w:type="pct"/>
            <w:shd w:val="clear" w:color="auto" w:fill="auto"/>
          </w:tcPr>
          <w:p w14:paraId="444967C7" w14:textId="77777777" w:rsidR="00A1588D" w:rsidRPr="00645107" w:rsidRDefault="00A1588D" w:rsidP="00BE3109">
            <w:pPr>
              <w:spacing w:line="28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</w:rPr>
            </w:pPr>
            <w:r w:rsidRPr="00645107">
              <w:rPr>
                <w:rFonts w:asciiTheme="majorBidi" w:hAnsiTheme="majorBidi" w:cstheme="majorBidi"/>
                <w:b/>
                <w:bCs/>
                <w:cs/>
              </w:rPr>
              <w:t>รวมรายได้</w:t>
            </w:r>
          </w:p>
        </w:tc>
        <w:tc>
          <w:tcPr>
            <w:tcW w:w="290" w:type="pct"/>
            <w:tcBorders>
              <w:top w:val="single" w:sz="4" w:space="0" w:color="auto"/>
            </w:tcBorders>
            <w:shd w:val="clear" w:color="auto" w:fill="auto"/>
          </w:tcPr>
          <w:p w14:paraId="4F1F0599" w14:textId="1AB50ACC" w:rsidR="00A1588D" w:rsidRPr="00645107" w:rsidRDefault="00994BB2" w:rsidP="00BE3109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5,972,997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7426A348" w14:textId="77777777" w:rsidR="00A1588D" w:rsidRPr="00645107" w:rsidRDefault="00A1588D" w:rsidP="00BE310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311" w:type="pct"/>
            <w:tcBorders>
              <w:top w:val="single" w:sz="4" w:space="0" w:color="auto"/>
            </w:tcBorders>
            <w:shd w:val="clear" w:color="auto" w:fill="auto"/>
          </w:tcPr>
          <w:p w14:paraId="09530628" w14:textId="77777777" w:rsidR="00A1588D" w:rsidRPr="00645107" w:rsidRDefault="00A1588D" w:rsidP="00BE3109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5</w:t>
            </w:r>
            <w:r w:rsidRPr="00645107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64510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022</w:t>
            </w:r>
            <w:r w:rsidRPr="00645107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64510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230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511FEFE4" w14:textId="77777777" w:rsidR="00A1588D" w:rsidRPr="00645107" w:rsidRDefault="00A1588D" w:rsidP="00BE3109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5142E2FB" w14:textId="5ECCCEDF" w:rsidR="00A1588D" w:rsidRPr="00645107" w:rsidRDefault="00994BB2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481,348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0E0A9945" w14:textId="77777777" w:rsidR="00A1588D" w:rsidRPr="00645107" w:rsidRDefault="00A1588D" w:rsidP="00BE3109">
            <w:pPr>
              <w:pStyle w:val="acctfourfigures"/>
              <w:spacing w:line="280" w:lineRule="exact"/>
              <w:ind w:left="-72" w:right="-72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95" w:type="pct"/>
            <w:tcBorders>
              <w:top w:val="single" w:sz="4" w:space="0" w:color="auto"/>
            </w:tcBorders>
            <w:shd w:val="clear" w:color="auto" w:fill="auto"/>
          </w:tcPr>
          <w:p w14:paraId="47A696A0" w14:textId="77777777" w:rsidR="00A1588D" w:rsidRPr="00645107" w:rsidRDefault="00A1588D" w:rsidP="00BE3109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538</w:t>
            </w:r>
            <w:r w:rsidRPr="00645107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64510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615</w:t>
            </w:r>
          </w:p>
        </w:tc>
        <w:tc>
          <w:tcPr>
            <w:tcW w:w="67" w:type="pct"/>
            <w:shd w:val="clear" w:color="auto" w:fill="auto"/>
            <w:vAlign w:val="bottom"/>
          </w:tcPr>
          <w:p w14:paraId="5CED588E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186B3706" w14:textId="2B03682A" w:rsidR="00A1588D" w:rsidRPr="00645107" w:rsidRDefault="00994BB2" w:rsidP="00BE3109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533,351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642AA92F" w14:textId="77777777" w:rsidR="00A1588D" w:rsidRPr="00645107" w:rsidRDefault="00A1588D" w:rsidP="00BE310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96" w:type="pct"/>
            <w:tcBorders>
              <w:top w:val="single" w:sz="4" w:space="0" w:color="auto"/>
            </w:tcBorders>
            <w:shd w:val="clear" w:color="auto" w:fill="auto"/>
          </w:tcPr>
          <w:p w14:paraId="53A95F44" w14:textId="77777777" w:rsidR="00A1588D" w:rsidRPr="00645107" w:rsidRDefault="00A1588D" w:rsidP="00BE3109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409</w:t>
            </w:r>
            <w:r w:rsidRPr="0064510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,</w:t>
            </w:r>
            <w:r w:rsidRPr="0064510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171</w:t>
            </w:r>
          </w:p>
        </w:tc>
        <w:tc>
          <w:tcPr>
            <w:tcW w:w="74" w:type="pct"/>
            <w:shd w:val="clear" w:color="auto" w:fill="auto"/>
            <w:vAlign w:val="bottom"/>
          </w:tcPr>
          <w:p w14:paraId="23B8A2D3" w14:textId="77777777" w:rsidR="00A1588D" w:rsidRPr="00645107" w:rsidRDefault="00A1588D" w:rsidP="00BE310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</w:tcBorders>
            <w:shd w:val="clear" w:color="auto" w:fill="auto"/>
          </w:tcPr>
          <w:p w14:paraId="7D4B3A70" w14:textId="2AD18635" w:rsidR="00A1588D" w:rsidRPr="00645107" w:rsidRDefault="00994BB2" w:rsidP="00BE3109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6,987,696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4A0DC6F5" w14:textId="77777777" w:rsidR="00A1588D" w:rsidRPr="00645107" w:rsidRDefault="00A1588D" w:rsidP="00BE3109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96" w:type="pct"/>
            <w:tcBorders>
              <w:top w:val="single" w:sz="4" w:space="0" w:color="auto"/>
            </w:tcBorders>
            <w:shd w:val="clear" w:color="auto" w:fill="auto"/>
          </w:tcPr>
          <w:p w14:paraId="0D9690FB" w14:textId="77777777" w:rsidR="00A1588D" w:rsidRPr="00645107" w:rsidRDefault="00A1588D" w:rsidP="00BE3109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5</w:t>
            </w:r>
            <w:r w:rsidRPr="00645107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64510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970</w:t>
            </w:r>
            <w:r w:rsidRPr="00645107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64510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016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644496D8" w14:textId="77777777" w:rsidR="00A1588D" w:rsidRPr="00645107" w:rsidRDefault="00A1588D" w:rsidP="00BE3109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</w:tcBorders>
            <w:shd w:val="clear" w:color="auto" w:fill="auto"/>
          </w:tcPr>
          <w:p w14:paraId="365BB602" w14:textId="0653553E" w:rsidR="00A1588D" w:rsidRPr="00645107" w:rsidRDefault="00994BB2" w:rsidP="00BE3109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</w:rPr>
              <w:t>(74,376)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776246E3" w14:textId="77777777" w:rsidR="00A1588D" w:rsidRPr="00645107" w:rsidRDefault="00A1588D" w:rsidP="00BE3109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</w:tcBorders>
            <w:shd w:val="clear" w:color="auto" w:fill="auto"/>
          </w:tcPr>
          <w:p w14:paraId="10465C57" w14:textId="77777777" w:rsidR="00A1588D" w:rsidRPr="00645107" w:rsidRDefault="00A1588D" w:rsidP="00BE3109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</w:rPr>
              <w:t>(</w:t>
            </w:r>
            <w:r w:rsidRPr="0064510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60</w:t>
            </w:r>
            <w:r w:rsidRPr="00645107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64510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862</w:t>
            </w:r>
            <w:r w:rsidRPr="00645107">
              <w:rPr>
                <w:rFonts w:asciiTheme="majorBidi" w:hAnsiTheme="majorBidi" w:cstheme="majorBidi"/>
                <w:b/>
                <w:bCs/>
                <w:szCs w:val="22"/>
              </w:rPr>
              <w:t>)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76514267" w14:textId="77777777" w:rsidR="00A1588D" w:rsidRPr="00645107" w:rsidRDefault="00A1588D" w:rsidP="00BE310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92" w:type="pct"/>
            <w:tcBorders>
              <w:top w:val="single" w:sz="4" w:space="0" w:color="auto"/>
            </w:tcBorders>
            <w:shd w:val="clear" w:color="auto" w:fill="auto"/>
          </w:tcPr>
          <w:p w14:paraId="266D7097" w14:textId="1679B389" w:rsidR="00A1588D" w:rsidRPr="00645107" w:rsidRDefault="00994BB2" w:rsidP="00BE3109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6,913,320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4F851E68" w14:textId="77777777" w:rsidR="00A1588D" w:rsidRPr="00645107" w:rsidRDefault="00A1588D" w:rsidP="00BE310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2" w:type="pct"/>
            <w:tcBorders>
              <w:top w:val="single" w:sz="4" w:space="0" w:color="auto"/>
            </w:tcBorders>
            <w:shd w:val="clear" w:color="auto" w:fill="auto"/>
          </w:tcPr>
          <w:p w14:paraId="40EC558C" w14:textId="77777777" w:rsidR="00A1588D" w:rsidRPr="00645107" w:rsidRDefault="00A1588D" w:rsidP="00BE3109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5,909,154</w:t>
            </w:r>
          </w:p>
        </w:tc>
      </w:tr>
      <w:tr w:rsidR="00A1588D" w:rsidRPr="00BB350B" w14:paraId="402C0A2F" w14:textId="77777777" w:rsidTr="00BE3109">
        <w:trPr>
          <w:cantSplit/>
        </w:trPr>
        <w:tc>
          <w:tcPr>
            <w:tcW w:w="741" w:type="pct"/>
            <w:shd w:val="clear" w:color="auto" w:fill="auto"/>
          </w:tcPr>
          <w:p w14:paraId="58F4BFD2" w14:textId="77777777" w:rsidR="00A1588D" w:rsidRPr="00645107" w:rsidRDefault="00A1588D" w:rsidP="00BE3109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="Angsana New" w:hAnsi="Angsana New"/>
                <w:szCs w:val="22"/>
              </w:rPr>
            </w:pPr>
            <w:r w:rsidRPr="00645107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ค่าเสื่อมราคาและค่าตัดจำหน่าย</w:t>
            </w:r>
          </w:p>
        </w:tc>
        <w:tc>
          <w:tcPr>
            <w:tcW w:w="290" w:type="pct"/>
            <w:shd w:val="clear" w:color="auto" w:fill="auto"/>
          </w:tcPr>
          <w:p w14:paraId="406FCF81" w14:textId="10107C6C" w:rsidR="00A1588D" w:rsidRPr="00645107" w:rsidRDefault="00994BB2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3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  <w:r w:rsidRPr="00645107">
              <w:rPr>
                <w:rFonts w:asciiTheme="majorBidi" w:hAnsiTheme="majorBidi" w:cstheme="majorBidi"/>
                <w:szCs w:val="22"/>
              </w:rPr>
              <w:t>(321,725)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1C785724" w14:textId="77777777" w:rsidR="00A1588D" w:rsidRPr="00645107" w:rsidRDefault="00A1588D" w:rsidP="00BE310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  <w:vAlign w:val="center"/>
          </w:tcPr>
          <w:p w14:paraId="4FB3BA4C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3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  <w:r w:rsidRPr="00645107">
              <w:rPr>
                <w:rFonts w:asciiTheme="majorBidi" w:hAnsiTheme="majorBidi" w:cstheme="majorBidi"/>
                <w:szCs w:val="22"/>
              </w:rPr>
              <w:t>(</w:t>
            </w:r>
            <w:r w:rsidRPr="00645107">
              <w:rPr>
                <w:rFonts w:asciiTheme="majorBidi" w:hAnsiTheme="majorBidi" w:cstheme="majorBidi"/>
                <w:szCs w:val="22"/>
                <w:lang w:val="en-US"/>
              </w:rPr>
              <w:t>241</w:t>
            </w:r>
            <w:r w:rsidRPr="00645107">
              <w:rPr>
                <w:rFonts w:asciiTheme="majorBidi" w:hAnsiTheme="majorBidi" w:cstheme="majorBidi"/>
                <w:szCs w:val="22"/>
              </w:rPr>
              <w:t>,</w:t>
            </w:r>
            <w:r w:rsidRPr="00645107">
              <w:rPr>
                <w:rFonts w:asciiTheme="majorBidi" w:hAnsiTheme="majorBidi" w:cstheme="majorBidi"/>
                <w:szCs w:val="22"/>
                <w:lang w:val="en-US"/>
              </w:rPr>
              <w:t>468</w:t>
            </w:r>
            <w:r w:rsidRPr="00645107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3CFED49E" w14:textId="77777777" w:rsidR="00A1588D" w:rsidRPr="00645107" w:rsidRDefault="00A1588D" w:rsidP="00BE3109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</w:tcPr>
          <w:p w14:paraId="172F9787" w14:textId="44A9A943" w:rsidR="00A1588D" w:rsidRPr="00645107" w:rsidRDefault="00994BB2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3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  <w:r w:rsidRPr="00645107">
              <w:rPr>
                <w:rFonts w:asciiTheme="majorBidi" w:hAnsiTheme="majorBidi" w:cstheme="majorBidi"/>
                <w:szCs w:val="22"/>
              </w:rPr>
              <w:t>(17,600)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17D4DFA0" w14:textId="77777777" w:rsidR="00A1588D" w:rsidRPr="00645107" w:rsidRDefault="00A1588D" w:rsidP="00BE310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shd w:val="clear" w:color="auto" w:fill="auto"/>
          </w:tcPr>
          <w:p w14:paraId="5C93BED6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  <w:r w:rsidRPr="00645107">
              <w:rPr>
                <w:rFonts w:asciiTheme="majorBidi" w:hAnsiTheme="majorBidi" w:cstheme="majorBidi"/>
                <w:szCs w:val="22"/>
              </w:rPr>
              <w:t>(</w:t>
            </w:r>
            <w:r w:rsidRPr="00645107">
              <w:rPr>
                <w:rFonts w:asciiTheme="majorBidi" w:hAnsiTheme="majorBidi" w:cstheme="majorBidi"/>
                <w:szCs w:val="22"/>
                <w:lang w:val="en-US"/>
              </w:rPr>
              <w:t>17</w:t>
            </w:r>
            <w:r w:rsidRPr="00645107">
              <w:rPr>
                <w:rFonts w:asciiTheme="majorBidi" w:hAnsiTheme="majorBidi" w:cstheme="majorBidi"/>
                <w:szCs w:val="22"/>
              </w:rPr>
              <w:t>,</w:t>
            </w:r>
            <w:r w:rsidRPr="00645107">
              <w:rPr>
                <w:rFonts w:asciiTheme="majorBidi" w:hAnsiTheme="majorBidi" w:cstheme="majorBidi"/>
                <w:szCs w:val="22"/>
                <w:lang w:val="en-US"/>
              </w:rPr>
              <w:t>034</w:t>
            </w:r>
            <w:r w:rsidRPr="00645107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67" w:type="pct"/>
            <w:shd w:val="clear" w:color="auto" w:fill="auto"/>
            <w:vAlign w:val="bottom"/>
          </w:tcPr>
          <w:p w14:paraId="2B0CFD0C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1" w:type="pct"/>
            <w:shd w:val="clear" w:color="auto" w:fill="auto"/>
          </w:tcPr>
          <w:p w14:paraId="2C547F04" w14:textId="0DCE97E5" w:rsidR="00A1588D" w:rsidRPr="00645107" w:rsidRDefault="00994BB2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3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  <w:r w:rsidRPr="00645107">
              <w:rPr>
                <w:rFonts w:asciiTheme="majorBidi" w:hAnsiTheme="majorBidi" w:cstheme="majorBidi"/>
                <w:szCs w:val="22"/>
              </w:rPr>
              <w:t>(26,221)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40998522" w14:textId="77777777" w:rsidR="00A1588D" w:rsidRPr="00645107" w:rsidRDefault="00A1588D" w:rsidP="00BE310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</w:tcPr>
          <w:p w14:paraId="5C954A88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  <w:r w:rsidRPr="00645107">
              <w:rPr>
                <w:rFonts w:asciiTheme="majorBidi" w:hAnsiTheme="majorBidi" w:cstheme="majorBidi"/>
                <w:szCs w:val="22"/>
              </w:rPr>
              <w:t>(</w:t>
            </w:r>
            <w:r w:rsidRPr="00645107">
              <w:rPr>
                <w:rFonts w:asciiTheme="majorBidi" w:hAnsiTheme="majorBidi" w:cstheme="majorBidi"/>
                <w:szCs w:val="22"/>
                <w:lang w:val="en-US"/>
              </w:rPr>
              <w:t>37</w:t>
            </w:r>
            <w:r w:rsidRPr="00645107">
              <w:rPr>
                <w:rFonts w:asciiTheme="majorBidi" w:hAnsiTheme="majorBidi" w:cstheme="majorBidi"/>
                <w:szCs w:val="22"/>
              </w:rPr>
              <w:t>,</w:t>
            </w:r>
            <w:r w:rsidRPr="00645107">
              <w:rPr>
                <w:rFonts w:asciiTheme="majorBidi" w:hAnsiTheme="majorBidi" w:cstheme="majorBidi"/>
                <w:szCs w:val="22"/>
                <w:lang w:val="en-US"/>
              </w:rPr>
              <w:t>981</w:t>
            </w:r>
            <w:r w:rsidRPr="00645107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74" w:type="pct"/>
            <w:shd w:val="clear" w:color="auto" w:fill="auto"/>
            <w:vAlign w:val="bottom"/>
          </w:tcPr>
          <w:p w14:paraId="665933CC" w14:textId="77777777" w:rsidR="00A1588D" w:rsidRPr="00645107" w:rsidRDefault="00A1588D" w:rsidP="00BE310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</w:tcPr>
          <w:p w14:paraId="072504A3" w14:textId="6A84FA5D" w:rsidR="00A1588D" w:rsidRPr="00645107" w:rsidRDefault="00994BB2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3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  <w:r w:rsidRPr="00645107">
              <w:rPr>
                <w:rFonts w:asciiTheme="majorBidi" w:hAnsiTheme="majorBidi" w:cstheme="majorBidi"/>
                <w:szCs w:val="22"/>
              </w:rPr>
              <w:t>(365,546)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322F876E" w14:textId="77777777" w:rsidR="00A1588D" w:rsidRPr="00645107" w:rsidRDefault="00A1588D" w:rsidP="00BE3109">
            <w:pPr>
              <w:pStyle w:val="acctfourfigures"/>
              <w:tabs>
                <w:tab w:val="clear" w:pos="765"/>
                <w:tab w:val="decimal" w:pos="652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</w:tcPr>
          <w:p w14:paraId="646B52DD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  <w:r w:rsidRPr="00645107">
              <w:rPr>
                <w:rFonts w:asciiTheme="majorBidi" w:hAnsiTheme="majorBidi" w:cstheme="majorBidi"/>
                <w:szCs w:val="22"/>
              </w:rPr>
              <w:t>(</w:t>
            </w:r>
            <w:r w:rsidRPr="00645107">
              <w:rPr>
                <w:rFonts w:asciiTheme="majorBidi" w:hAnsiTheme="majorBidi" w:cstheme="majorBidi"/>
                <w:szCs w:val="22"/>
                <w:lang w:val="en-US"/>
              </w:rPr>
              <w:t>296</w:t>
            </w:r>
            <w:r w:rsidRPr="00645107">
              <w:rPr>
                <w:rFonts w:asciiTheme="majorBidi" w:hAnsiTheme="majorBidi" w:cstheme="majorBidi"/>
                <w:szCs w:val="22"/>
              </w:rPr>
              <w:t>,</w:t>
            </w:r>
            <w:r w:rsidRPr="00645107">
              <w:rPr>
                <w:rFonts w:asciiTheme="majorBidi" w:hAnsiTheme="majorBidi" w:cstheme="majorBidi"/>
                <w:szCs w:val="22"/>
                <w:lang w:val="en-US"/>
              </w:rPr>
              <w:t>483</w:t>
            </w:r>
            <w:r w:rsidRPr="00645107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0456C234" w14:textId="77777777" w:rsidR="00A1588D" w:rsidRPr="00645107" w:rsidRDefault="00A1588D" w:rsidP="00BE3109">
            <w:pPr>
              <w:pStyle w:val="acctfourfigures"/>
              <w:tabs>
                <w:tab w:val="clear" w:pos="765"/>
                <w:tab w:val="decimal" w:pos="652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</w:tcPr>
          <w:p w14:paraId="0F64F72C" w14:textId="15C9EB39" w:rsidR="00A1588D" w:rsidRPr="00645107" w:rsidRDefault="00994BB2" w:rsidP="00BE3109">
            <w:pPr>
              <w:pStyle w:val="BodyText"/>
              <w:tabs>
                <w:tab w:val="decimal" w:pos="520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64510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2F6B01E4" w14:textId="77777777" w:rsidR="00A1588D" w:rsidRPr="00645107" w:rsidRDefault="00A1588D" w:rsidP="00BE310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shd w:val="clear" w:color="auto" w:fill="auto"/>
          </w:tcPr>
          <w:p w14:paraId="3734566E" w14:textId="77777777" w:rsidR="00A1588D" w:rsidRPr="00645107" w:rsidRDefault="00A1588D" w:rsidP="00BE3109">
            <w:pPr>
              <w:pStyle w:val="BodyText"/>
              <w:tabs>
                <w:tab w:val="decimal" w:pos="52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64510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6DE48230" w14:textId="77777777" w:rsidR="00A1588D" w:rsidRPr="00645107" w:rsidRDefault="00A1588D" w:rsidP="00BE3109">
            <w:pPr>
              <w:pStyle w:val="acctfourfigures"/>
              <w:tabs>
                <w:tab w:val="decimal" w:pos="524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2" w:type="pct"/>
            <w:shd w:val="clear" w:color="auto" w:fill="auto"/>
          </w:tcPr>
          <w:p w14:paraId="72636F89" w14:textId="52D4A239" w:rsidR="00A1588D" w:rsidRPr="00645107" w:rsidRDefault="00994BB2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45107">
              <w:rPr>
                <w:rFonts w:asciiTheme="majorBidi" w:hAnsiTheme="majorBidi" w:cstheme="majorBidi"/>
                <w:szCs w:val="22"/>
                <w:lang w:val="en-US" w:bidi="th-TH"/>
              </w:rPr>
              <w:t>(365,546)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6BBABD99" w14:textId="77777777" w:rsidR="00A1588D" w:rsidRPr="00645107" w:rsidRDefault="00A1588D" w:rsidP="00BE310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2" w:type="pct"/>
            <w:shd w:val="clear" w:color="auto" w:fill="auto"/>
          </w:tcPr>
          <w:p w14:paraId="760886E6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  <w:r w:rsidRPr="00645107">
              <w:rPr>
                <w:rFonts w:asciiTheme="majorBidi" w:hAnsiTheme="majorBidi" w:cstheme="majorBidi"/>
                <w:szCs w:val="22"/>
              </w:rPr>
              <w:t>(296,483)</w:t>
            </w:r>
          </w:p>
        </w:tc>
      </w:tr>
      <w:tr w:rsidR="00A1588D" w:rsidRPr="00BB350B" w14:paraId="6C369C2A" w14:textId="77777777" w:rsidTr="00BE3109">
        <w:trPr>
          <w:cantSplit/>
        </w:trPr>
        <w:tc>
          <w:tcPr>
            <w:tcW w:w="741" w:type="pct"/>
            <w:shd w:val="clear" w:color="auto" w:fill="auto"/>
          </w:tcPr>
          <w:p w14:paraId="748F84D0" w14:textId="77777777" w:rsidR="00A1588D" w:rsidRPr="00645107" w:rsidRDefault="00A1588D" w:rsidP="00BE3109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645107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กำไรจากการดำเนินงานตามส่วนงาน</w:t>
            </w:r>
          </w:p>
        </w:tc>
        <w:tc>
          <w:tcPr>
            <w:tcW w:w="290" w:type="pct"/>
            <w:tcBorders>
              <w:bottom w:val="double" w:sz="4" w:space="0" w:color="auto"/>
            </w:tcBorders>
            <w:shd w:val="clear" w:color="auto" w:fill="auto"/>
          </w:tcPr>
          <w:p w14:paraId="40E7144D" w14:textId="3CD18CE7" w:rsidR="00A1588D" w:rsidRPr="00645107" w:rsidRDefault="00994BB2" w:rsidP="00BE3109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</w:rPr>
              <w:t>1,104,934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7C02A7CF" w14:textId="77777777" w:rsidR="00A1588D" w:rsidRPr="00645107" w:rsidRDefault="00A1588D" w:rsidP="00BE310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311" w:type="pct"/>
            <w:tcBorders>
              <w:bottom w:val="double" w:sz="4" w:space="0" w:color="auto"/>
            </w:tcBorders>
            <w:shd w:val="clear" w:color="auto" w:fill="auto"/>
          </w:tcPr>
          <w:p w14:paraId="0CECA83D" w14:textId="77777777" w:rsidR="00A1588D" w:rsidRPr="00645107" w:rsidRDefault="00A1588D" w:rsidP="00BE3109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739</w:t>
            </w:r>
            <w:r w:rsidRPr="00645107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64510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373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6DFEDF55" w14:textId="77777777" w:rsidR="00A1588D" w:rsidRPr="00645107" w:rsidRDefault="00A1588D" w:rsidP="00BE3109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91" w:type="pct"/>
            <w:tcBorders>
              <w:bottom w:val="double" w:sz="4" w:space="0" w:color="auto"/>
            </w:tcBorders>
            <w:shd w:val="clear" w:color="auto" w:fill="auto"/>
          </w:tcPr>
          <w:p w14:paraId="65CAC267" w14:textId="1CDAF439" w:rsidR="00A1588D" w:rsidRPr="00645107" w:rsidRDefault="00994BB2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39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</w:rPr>
              <w:t>(52,184)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2E90D371" w14:textId="77777777" w:rsidR="00A1588D" w:rsidRPr="00645107" w:rsidRDefault="00A1588D" w:rsidP="00BE310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95" w:type="pct"/>
            <w:tcBorders>
              <w:bottom w:val="double" w:sz="4" w:space="0" w:color="auto"/>
            </w:tcBorders>
            <w:shd w:val="clear" w:color="auto" w:fill="auto"/>
          </w:tcPr>
          <w:p w14:paraId="050C70B8" w14:textId="77777777" w:rsidR="00A1588D" w:rsidRPr="00645107" w:rsidRDefault="00A1588D" w:rsidP="00BE3109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15</w:t>
            </w:r>
            <w:r w:rsidRPr="00645107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64510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215</w:t>
            </w:r>
          </w:p>
        </w:tc>
        <w:tc>
          <w:tcPr>
            <w:tcW w:w="67" w:type="pct"/>
            <w:shd w:val="clear" w:color="auto" w:fill="auto"/>
            <w:vAlign w:val="bottom"/>
          </w:tcPr>
          <w:p w14:paraId="494CEE14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91" w:type="pct"/>
            <w:tcBorders>
              <w:bottom w:val="double" w:sz="4" w:space="0" w:color="auto"/>
            </w:tcBorders>
            <w:shd w:val="clear" w:color="auto" w:fill="auto"/>
          </w:tcPr>
          <w:p w14:paraId="275647B0" w14:textId="7A18DA3D" w:rsidR="00A1588D" w:rsidRPr="00645107" w:rsidRDefault="00994BB2" w:rsidP="00DD60C4">
            <w:pPr>
              <w:pStyle w:val="acctfourfigures"/>
              <w:tabs>
                <w:tab w:val="clear" w:pos="765"/>
              </w:tabs>
              <w:spacing w:line="280" w:lineRule="exact"/>
              <w:ind w:left="-72" w:right="-39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(14,</w:t>
            </w:r>
            <w:r w:rsidRPr="00DD60C4">
              <w:rPr>
                <w:rFonts w:asciiTheme="majorBidi" w:hAnsiTheme="majorBidi" w:cstheme="majorBidi"/>
                <w:b/>
                <w:bCs/>
                <w:szCs w:val="22"/>
              </w:rPr>
              <w:t>884</w:t>
            </w:r>
            <w:r w:rsidRPr="0064510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3408FD49" w14:textId="77777777" w:rsidR="00A1588D" w:rsidRPr="00645107" w:rsidRDefault="00A1588D" w:rsidP="00BE310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96" w:type="pct"/>
            <w:tcBorders>
              <w:bottom w:val="double" w:sz="4" w:space="0" w:color="auto"/>
            </w:tcBorders>
            <w:shd w:val="clear" w:color="auto" w:fill="auto"/>
          </w:tcPr>
          <w:p w14:paraId="57E9A4E5" w14:textId="77777777" w:rsidR="00A1588D" w:rsidRPr="00645107" w:rsidRDefault="00A1588D" w:rsidP="00BE3109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134,326</w:t>
            </w:r>
          </w:p>
        </w:tc>
        <w:tc>
          <w:tcPr>
            <w:tcW w:w="74" w:type="pct"/>
            <w:shd w:val="clear" w:color="auto" w:fill="auto"/>
            <w:vAlign w:val="bottom"/>
          </w:tcPr>
          <w:p w14:paraId="3967DB0E" w14:textId="77777777" w:rsidR="00A1588D" w:rsidRPr="00645107" w:rsidRDefault="00A1588D" w:rsidP="00BE310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89" w:type="pct"/>
            <w:tcBorders>
              <w:bottom w:val="double" w:sz="4" w:space="0" w:color="auto"/>
            </w:tcBorders>
            <w:shd w:val="clear" w:color="auto" w:fill="auto"/>
          </w:tcPr>
          <w:p w14:paraId="604B7735" w14:textId="6A304295" w:rsidR="00A1588D" w:rsidRPr="00645107" w:rsidRDefault="00994BB2" w:rsidP="00BE3109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1,037,866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4A292543" w14:textId="77777777" w:rsidR="00A1588D" w:rsidRPr="00645107" w:rsidRDefault="00A1588D" w:rsidP="00BE3109">
            <w:pPr>
              <w:pStyle w:val="acctfourfigures"/>
              <w:tabs>
                <w:tab w:val="clear" w:pos="765"/>
                <w:tab w:val="decimal" w:pos="652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96" w:type="pct"/>
            <w:tcBorders>
              <w:bottom w:val="double" w:sz="4" w:space="0" w:color="auto"/>
            </w:tcBorders>
            <w:shd w:val="clear" w:color="auto" w:fill="auto"/>
          </w:tcPr>
          <w:p w14:paraId="27876298" w14:textId="77777777" w:rsidR="00A1588D" w:rsidRPr="00645107" w:rsidRDefault="00A1588D" w:rsidP="00BE3109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888</w:t>
            </w:r>
            <w:r w:rsidRPr="00645107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64510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914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0FDE203D" w14:textId="77777777" w:rsidR="00A1588D" w:rsidRPr="00645107" w:rsidRDefault="00A1588D" w:rsidP="00BE3109">
            <w:pPr>
              <w:pStyle w:val="acctfourfigures"/>
              <w:tabs>
                <w:tab w:val="clear" w:pos="765"/>
                <w:tab w:val="decimal" w:pos="652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89" w:type="pct"/>
            <w:tcBorders>
              <w:bottom w:val="double" w:sz="4" w:space="0" w:color="auto"/>
            </w:tcBorders>
            <w:shd w:val="clear" w:color="auto" w:fill="auto"/>
          </w:tcPr>
          <w:p w14:paraId="57876E6B" w14:textId="5A01E563" w:rsidR="00A1588D" w:rsidRPr="00645107" w:rsidRDefault="00994BB2" w:rsidP="00BE3109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 w:right="-20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3,736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01A3E9CC" w14:textId="77777777" w:rsidR="00A1588D" w:rsidRPr="00645107" w:rsidRDefault="00A1588D" w:rsidP="00BE3109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 w:right="-20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4" w:type="pct"/>
            <w:tcBorders>
              <w:bottom w:val="double" w:sz="4" w:space="0" w:color="auto"/>
            </w:tcBorders>
            <w:shd w:val="clear" w:color="auto" w:fill="auto"/>
          </w:tcPr>
          <w:p w14:paraId="084CF24E" w14:textId="77777777" w:rsidR="00A1588D" w:rsidRPr="00645107" w:rsidRDefault="00A1588D" w:rsidP="00BE3109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</w:rPr>
              <w:t>(</w:t>
            </w:r>
            <w:r w:rsidRPr="0064510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8</w:t>
            </w:r>
            <w:r w:rsidRPr="00645107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64510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162</w:t>
            </w:r>
            <w:r w:rsidRPr="00645107">
              <w:rPr>
                <w:rFonts w:asciiTheme="majorBidi" w:hAnsiTheme="majorBidi" w:cstheme="majorBidi"/>
                <w:b/>
                <w:bCs/>
                <w:szCs w:val="22"/>
              </w:rPr>
              <w:t>)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0AF860D9" w14:textId="77777777" w:rsidR="00A1588D" w:rsidRPr="00645107" w:rsidRDefault="00A1588D" w:rsidP="00BE310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92" w:type="pct"/>
            <w:shd w:val="clear" w:color="auto" w:fill="auto"/>
          </w:tcPr>
          <w:p w14:paraId="75A820E2" w14:textId="07190493" w:rsidR="00A1588D" w:rsidRPr="00645107" w:rsidRDefault="00994BB2" w:rsidP="00BE3109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1,041,602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4E028190" w14:textId="77777777" w:rsidR="00A1588D" w:rsidRPr="00645107" w:rsidRDefault="00A1588D" w:rsidP="00BE310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2" w:type="pct"/>
            <w:shd w:val="clear" w:color="auto" w:fill="auto"/>
          </w:tcPr>
          <w:p w14:paraId="5131527E" w14:textId="77777777" w:rsidR="00A1588D" w:rsidRPr="00645107" w:rsidRDefault="00A1588D" w:rsidP="00BE3109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880,752</w:t>
            </w:r>
          </w:p>
        </w:tc>
      </w:tr>
      <w:tr w:rsidR="00A1588D" w:rsidRPr="00BB350B" w14:paraId="7AA050BA" w14:textId="77777777" w:rsidTr="00BE3109">
        <w:trPr>
          <w:cantSplit/>
        </w:trPr>
        <w:tc>
          <w:tcPr>
            <w:tcW w:w="741" w:type="pct"/>
            <w:shd w:val="clear" w:color="auto" w:fill="auto"/>
          </w:tcPr>
          <w:p w14:paraId="0611E2C9" w14:textId="77777777" w:rsidR="00A1588D" w:rsidRPr="00645107" w:rsidRDefault="00A1588D" w:rsidP="00BE3109">
            <w:pPr>
              <w:spacing w:line="280" w:lineRule="exact"/>
              <w:ind w:left="112" w:right="74" w:hanging="112"/>
              <w:contextualSpacing/>
              <w:rPr>
                <w:rFonts w:ascii="Angsana New" w:hAnsi="Angsana New"/>
                <w:cs/>
              </w:rPr>
            </w:pPr>
          </w:p>
        </w:tc>
        <w:tc>
          <w:tcPr>
            <w:tcW w:w="29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735DF4E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68C4AC91" w14:textId="77777777" w:rsidR="00A1588D" w:rsidRPr="00645107" w:rsidRDefault="00A1588D" w:rsidP="00BE310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C1D32FB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6739AE22" w14:textId="77777777" w:rsidR="00A1588D" w:rsidRPr="00645107" w:rsidRDefault="00A1588D" w:rsidP="00BE3109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ADA3E39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1191CB74" w14:textId="77777777" w:rsidR="00A1588D" w:rsidRPr="00645107" w:rsidRDefault="00A1588D" w:rsidP="00BE310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136E434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51DD682B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5F22C30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2695FCDD" w14:textId="77777777" w:rsidR="00A1588D" w:rsidRPr="00645107" w:rsidRDefault="00A1588D" w:rsidP="00BE310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3127270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55BD2FD1" w14:textId="77777777" w:rsidR="00A1588D" w:rsidRPr="00645107" w:rsidRDefault="00A1588D" w:rsidP="00BE310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5E04BCD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18C8E060" w14:textId="77777777" w:rsidR="00A1588D" w:rsidRPr="00645107" w:rsidRDefault="00A1588D" w:rsidP="00BE310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D5481BD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5E0218B5" w14:textId="77777777" w:rsidR="00A1588D" w:rsidRPr="00645107" w:rsidRDefault="00A1588D" w:rsidP="00BE3109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17ACB12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2ECD39EC" w14:textId="77777777" w:rsidR="00A1588D" w:rsidRPr="00645107" w:rsidRDefault="00A1588D" w:rsidP="00BE310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233D80C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69F3F882" w14:textId="77777777" w:rsidR="00A1588D" w:rsidRPr="00645107" w:rsidRDefault="00A1588D" w:rsidP="00BE310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4F917D40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1B7EDAEA" w14:textId="77777777" w:rsidR="00A1588D" w:rsidRPr="00645107" w:rsidRDefault="00A1588D" w:rsidP="00BE310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6CA1149A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A1588D" w:rsidRPr="00BB350B" w14:paraId="2FDBF641" w14:textId="77777777" w:rsidTr="00BE3109">
        <w:trPr>
          <w:cantSplit/>
        </w:trPr>
        <w:tc>
          <w:tcPr>
            <w:tcW w:w="1031" w:type="pct"/>
            <w:gridSpan w:val="2"/>
            <w:shd w:val="clear" w:color="auto" w:fill="auto"/>
          </w:tcPr>
          <w:p w14:paraId="7345E847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45107">
              <w:rPr>
                <w:rFonts w:asciiTheme="majorBidi" w:hAnsiTheme="majorBidi" w:cstheme="majorBidi" w:hint="cs"/>
                <w:b/>
                <w:bCs/>
                <w:szCs w:val="22"/>
                <w:cs/>
                <w:lang w:val="en-US" w:bidi="th-TH"/>
              </w:rPr>
              <w:t>รายได้</w:t>
            </w:r>
            <w:r w:rsidRPr="00645107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และค่าใช้จ่ายที่ไม่ได้ปันส่วน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5BECDD9C" w14:textId="77777777" w:rsidR="00A1588D" w:rsidRPr="00645107" w:rsidRDefault="00A1588D" w:rsidP="00BE310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28FE8037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46898FF4" w14:textId="77777777" w:rsidR="00A1588D" w:rsidRPr="00645107" w:rsidRDefault="00A1588D" w:rsidP="00BE3109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2664528B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71BF5C3C" w14:textId="77777777" w:rsidR="00A1588D" w:rsidRPr="00645107" w:rsidRDefault="00A1588D" w:rsidP="00BE310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55425D69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6E066979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0709291E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057B1594" w14:textId="77777777" w:rsidR="00A1588D" w:rsidRPr="00645107" w:rsidRDefault="00A1588D" w:rsidP="00BE310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5DF792A6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7DC1D9DF" w14:textId="77777777" w:rsidR="00A1588D" w:rsidRPr="00645107" w:rsidRDefault="00A1588D" w:rsidP="00BE310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10D02B9D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1D25D338" w14:textId="77777777" w:rsidR="00A1588D" w:rsidRPr="00645107" w:rsidRDefault="00A1588D" w:rsidP="00BE310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4F24D320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52C44CEA" w14:textId="77777777" w:rsidR="00A1588D" w:rsidRPr="00645107" w:rsidRDefault="00A1588D" w:rsidP="00BE3109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4FC78220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33D7ECA7" w14:textId="77777777" w:rsidR="00A1588D" w:rsidRPr="00645107" w:rsidRDefault="00A1588D" w:rsidP="00BE310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7D9E9323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477FA910" w14:textId="77777777" w:rsidR="00A1588D" w:rsidRPr="00645107" w:rsidRDefault="00A1588D" w:rsidP="00BE310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0785B4B1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2F7190AA" w14:textId="77777777" w:rsidR="00A1588D" w:rsidRPr="00645107" w:rsidRDefault="00A1588D" w:rsidP="00BE310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32C7A399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A1588D" w:rsidRPr="00BB350B" w14:paraId="79052E41" w14:textId="77777777" w:rsidTr="00BE3109">
        <w:trPr>
          <w:cantSplit/>
        </w:trPr>
        <w:tc>
          <w:tcPr>
            <w:tcW w:w="741" w:type="pct"/>
            <w:shd w:val="clear" w:color="auto" w:fill="auto"/>
            <w:vAlign w:val="center"/>
          </w:tcPr>
          <w:p w14:paraId="2482F501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45107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ดอกเบี้ยรับ</w:t>
            </w:r>
          </w:p>
        </w:tc>
        <w:tc>
          <w:tcPr>
            <w:tcW w:w="290" w:type="pct"/>
            <w:shd w:val="clear" w:color="auto" w:fill="auto"/>
            <w:vAlign w:val="bottom"/>
          </w:tcPr>
          <w:p w14:paraId="4EFDF596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7FC36D9B" w14:textId="77777777" w:rsidR="00A1588D" w:rsidRPr="00645107" w:rsidRDefault="00A1588D" w:rsidP="00BE3109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0750C5A7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40BB5256" w14:textId="77777777" w:rsidR="00A1588D" w:rsidRPr="00645107" w:rsidRDefault="00A1588D" w:rsidP="00BE3109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6D528FB2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135F936E" w14:textId="77777777" w:rsidR="00A1588D" w:rsidRPr="00645107" w:rsidRDefault="00A1588D" w:rsidP="00BE3109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54A7AEDD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3FEC2E33" w14:textId="77777777" w:rsidR="00A1588D" w:rsidRPr="00645107" w:rsidRDefault="00A1588D" w:rsidP="00BE3109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62B5332A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5C78CDE3" w14:textId="77777777" w:rsidR="00A1588D" w:rsidRPr="00645107" w:rsidRDefault="00A1588D" w:rsidP="00BE3109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217F726E" w14:textId="77777777" w:rsidR="00A1588D" w:rsidRPr="00645107" w:rsidRDefault="00A1588D" w:rsidP="00BE3109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3155AE31" w14:textId="77777777" w:rsidR="00A1588D" w:rsidRPr="00645107" w:rsidRDefault="00A1588D" w:rsidP="00BE3109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3F086B89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41124986" w14:textId="77777777" w:rsidR="00A1588D" w:rsidRPr="00645107" w:rsidRDefault="00A1588D" w:rsidP="00BE3109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759B82F3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69FBAC58" w14:textId="77777777" w:rsidR="00A1588D" w:rsidRPr="00645107" w:rsidRDefault="00A1588D" w:rsidP="00BE3109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770FA6C6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2E7DEEF8" w14:textId="77777777" w:rsidR="00A1588D" w:rsidRPr="00645107" w:rsidRDefault="00A1588D" w:rsidP="00BE3109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30456F72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72D12999" w14:textId="77777777" w:rsidR="00A1588D" w:rsidRPr="00645107" w:rsidRDefault="00A1588D" w:rsidP="00BE310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5D35D3D5" w14:textId="69A1E1BB" w:rsidR="00A1588D" w:rsidRPr="00645107" w:rsidRDefault="00994BB2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45107">
              <w:rPr>
                <w:rFonts w:asciiTheme="majorBidi" w:hAnsiTheme="majorBidi" w:cstheme="majorBidi"/>
                <w:szCs w:val="22"/>
                <w:lang w:val="en-US" w:bidi="th-TH"/>
              </w:rPr>
              <w:t>2,844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750C78F4" w14:textId="77777777" w:rsidR="00A1588D" w:rsidRPr="00645107" w:rsidRDefault="00A1588D" w:rsidP="00BE310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7A891C07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45107">
              <w:rPr>
                <w:rFonts w:asciiTheme="majorBidi" w:hAnsiTheme="majorBidi" w:cstheme="majorBidi"/>
                <w:szCs w:val="22"/>
                <w:lang w:val="en-US" w:bidi="th-TH"/>
              </w:rPr>
              <w:t>11,434</w:t>
            </w:r>
          </w:p>
        </w:tc>
      </w:tr>
      <w:tr w:rsidR="00A1588D" w:rsidRPr="00BB350B" w14:paraId="70FED2D0" w14:textId="77777777" w:rsidTr="00BE3109">
        <w:trPr>
          <w:cantSplit/>
          <w:trHeight w:val="56"/>
        </w:trPr>
        <w:tc>
          <w:tcPr>
            <w:tcW w:w="1412" w:type="pct"/>
            <w:gridSpan w:val="4"/>
            <w:shd w:val="clear" w:color="auto" w:fill="auto"/>
          </w:tcPr>
          <w:p w14:paraId="40EFCDA6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45107">
              <w:rPr>
                <w:rFonts w:asciiTheme="majorBidi" w:hAnsiTheme="majorBidi" w:cs="Angsana New" w:hint="cs"/>
                <w:szCs w:val="22"/>
                <w:cs/>
                <w:lang w:val="en-US" w:bidi="th-TH"/>
              </w:rPr>
              <w:t>ขาดทุนจากการจำหน่ายและตัดจำหน่ายที่ดิน อาคารและอุปกรณ์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4AB12296" w14:textId="77777777" w:rsidR="00A1588D" w:rsidRPr="00645107" w:rsidRDefault="00A1588D" w:rsidP="00BE3109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0888A0B3" w14:textId="77777777" w:rsidR="00A1588D" w:rsidRPr="00645107" w:rsidRDefault="00A1588D" w:rsidP="00BE3109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7C899C16" w14:textId="77777777" w:rsidR="00A1588D" w:rsidRPr="00645107" w:rsidRDefault="00A1588D" w:rsidP="00BE310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4635E683" w14:textId="77777777" w:rsidR="00A1588D" w:rsidRPr="00645107" w:rsidRDefault="00A1588D" w:rsidP="00BE3109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1CD9066F" w14:textId="77777777" w:rsidR="00A1588D" w:rsidRPr="00645107" w:rsidRDefault="00A1588D" w:rsidP="00BE3109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4CD897CE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2C449E9E" w14:textId="77777777" w:rsidR="00A1588D" w:rsidRPr="00645107" w:rsidRDefault="00A1588D" w:rsidP="00BE310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5F85D2A3" w14:textId="77777777" w:rsidR="00A1588D" w:rsidRPr="00645107" w:rsidRDefault="00A1588D" w:rsidP="00BE3109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2BEE9CBF" w14:textId="77777777" w:rsidR="00A1588D" w:rsidRPr="00645107" w:rsidRDefault="00A1588D" w:rsidP="00BE310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7C000394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27964DD0" w14:textId="77777777" w:rsidR="00A1588D" w:rsidRPr="00645107" w:rsidRDefault="00A1588D" w:rsidP="00BE3109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4C33E094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7D3B7A8F" w14:textId="77777777" w:rsidR="00A1588D" w:rsidRPr="00645107" w:rsidRDefault="00A1588D" w:rsidP="00BE3109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6DD9B642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5431FAFC" w14:textId="77777777" w:rsidR="00A1588D" w:rsidRPr="00645107" w:rsidRDefault="00A1588D" w:rsidP="00BE310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1C767CE0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08A1635D" w14:textId="77777777" w:rsidR="00A1588D" w:rsidRPr="00645107" w:rsidRDefault="00A1588D" w:rsidP="00BE310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326D8CED" w14:textId="61C4D660" w:rsidR="00A1588D" w:rsidRPr="00645107" w:rsidRDefault="00994BB2" w:rsidP="00DD60C4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45107">
              <w:rPr>
                <w:rFonts w:asciiTheme="majorBidi" w:hAnsiTheme="majorBidi" w:cstheme="majorBidi"/>
                <w:szCs w:val="22"/>
                <w:lang w:val="en-US" w:bidi="th-TH"/>
              </w:rPr>
              <w:t>(3,567)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2FC42508" w14:textId="77777777" w:rsidR="00A1588D" w:rsidRPr="00645107" w:rsidRDefault="00A1588D" w:rsidP="00BE3109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12CD81F2" w14:textId="77777777" w:rsidR="00A1588D" w:rsidRPr="00DD60C4" w:rsidRDefault="00A1588D" w:rsidP="00DD60C4">
            <w:pPr>
              <w:pStyle w:val="BodyText"/>
              <w:tabs>
                <w:tab w:val="decimal" w:pos="377"/>
              </w:tabs>
              <w:spacing w:after="0" w:line="280" w:lineRule="exact"/>
              <w:ind w:left="-115" w:right="-33"/>
              <w:jc w:val="right"/>
              <w:rPr>
                <w:rFonts w:asciiTheme="majorBidi" w:hAnsiTheme="majorBidi" w:cstheme="majorBidi"/>
              </w:rPr>
            </w:pPr>
            <w:r w:rsidRPr="00645107">
              <w:rPr>
                <w:rFonts w:asciiTheme="majorBidi" w:hAnsiTheme="majorBidi" w:cstheme="majorBidi"/>
              </w:rPr>
              <w:t>(1,518)</w:t>
            </w:r>
          </w:p>
        </w:tc>
      </w:tr>
      <w:tr w:rsidR="00A1588D" w:rsidRPr="00BB350B" w14:paraId="12961040" w14:textId="77777777" w:rsidTr="00BE3109">
        <w:trPr>
          <w:cantSplit/>
        </w:trPr>
        <w:tc>
          <w:tcPr>
            <w:tcW w:w="1031" w:type="pct"/>
            <w:gridSpan w:val="2"/>
            <w:shd w:val="clear" w:color="auto" w:fill="auto"/>
            <w:vAlign w:val="center"/>
          </w:tcPr>
          <w:p w14:paraId="7548CB93" w14:textId="7D6C24E6" w:rsidR="00A1588D" w:rsidRPr="00645107" w:rsidRDefault="00655AE4" w:rsidP="00BE310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  <w:r w:rsidRPr="00645107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ขาดทุน</w:t>
            </w:r>
            <w:r w:rsidR="00A1588D" w:rsidRPr="00645107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จากอัตราแลกเปลี่ยน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04B6BF6A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71DA0678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543715F0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60518B33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33561CC3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099A3AA3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7CC831DD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272DE366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26797A20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1D4EEEB3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78281108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34224F1A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23416134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1E3AC9AE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5057DE1E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55F110CB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1C1E2B2B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4C6AC7EB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37845E29" w14:textId="77777777" w:rsidR="00A1588D" w:rsidRPr="00645107" w:rsidRDefault="00A1588D" w:rsidP="00BE310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6C1D11ED" w14:textId="6C7A2E03" w:rsidR="00A1588D" w:rsidRPr="00645107" w:rsidRDefault="00994BB2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645107">
              <w:rPr>
                <w:rFonts w:asciiTheme="majorBidi" w:hAnsiTheme="majorBidi" w:cstheme="majorBidi"/>
                <w:szCs w:val="22"/>
                <w:lang w:bidi="th-TH"/>
              </w:rPr>
              <w:t>(67,060)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3245926E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hanging="180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320F5E01" w14:textId="77777777" w:rsidR="00A1588D" w:rsidRPr="00DD60C4" w:rsidRDefault="00A1588D" w:rsidP="00DD60C4">
            <w:pPr>
              <w:pStyle w:val="BodyText"/>
              <w:tabs>
                <w:tab w:val="decimal" w:pos="377"/>
              </w:tabs>
              <w:spacing w:after="0" w:line="280" w:lineRule="exact"/>
              <w:ind w:left="-115" w:right="-33"/>
              <w:jc w:val="right"/>
              <w:rPr>
                <w:rFonts w:asciiTheme="majorBidi" w:hAnsiTheme="majorBidi" w:cstheme="majorBidi"/>
              </w:rPr>
            </w:pPr>
            <w:r w:rsidRPr="00645107">
              <w:rPr>
                <w:rFonts w:asciiTheme="majorBidi" w:hAnsiTheme="majorBidi" w:cstheme="majorBidi"/>
              </w:rPr>
              <w:t>(1,192)</w:t>
            </w:r>
          </w:p>
        </w:tc>
      </w:tr>
      <w:tr w:rsidR="00A1588D" w:rsidRPr="00BB350B" w14:paraId="7957D7E8" w14:textId="77777777" w:rsidTr="00BE3109">
        <w:trPr>
          <w:cantSplit/>
        </w:trPr>
        <w:tc>
          <w:tcPr>
            <w:tcW w:w="2128" w:type="pct"/>
            <w:gridSpan w:val="8"/>
            <w:shd w:val="clear" w:color="auto" w:fill="auto"/>
            <w:vAlign w:val="center"/>
          </w:tcPr>
          <w:p w14:paraId="21FA3075" w14:textId="2C319725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  <w:r w:rsidRPr="00645107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ขาดทุนที่ยังไม่เกิดขึ้นจากการเปลี่ยนแปลงมู</w:t>
            </w:r>
            <w:r w:rsidR="008C4BF2" w:rsidRPr="00645107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ลค่า</w:t>
            </w:r>
            <w:r w:rsidRPr="00645107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ยุติธรรมของตราสารอนุพันธ์</w:t>
            </w:r>
          </w:p>
        </w:tc>
        <w:tc>
          <w:tcPr>
            <w:tcW w:w="67" w:type="pct"/>
            <w:shd w:val="clear" w:color="auto" w:fill="auto"/>
            <w:vAlign w:val="bottom"/>
          </w:tcPr>
          <w:p w14:paraId="1621BDBE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2778CF35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60B1EC09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24B8EF8F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65CB1611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3B1A7134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0075A85E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3CC8D4C6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7F97735D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7031AE5E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3CFB4874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0F17712C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115D4F19" w14:textId="77777777" w:rsidR="00A1588D" w:rsidRPr="00645107" w:rsidRDefault="00A1588D" w:rsidP="00BE310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43B028B4" w14:textId="3121F81C" w:rsidR="00A1588D" w:rsidRPr="00645107" w:rsidRDefault="00994BB2" w:rsidP="00994BB2">
            <w:pPr>
              <w:pStyle w:val="BodyText"/>
              <w:tabs>
                <w:tab w:val="decimal" w:pos="533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64510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58166B30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hanging="180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6F1AFC8E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645107">
              <w:rPr>
                <w:rFonts w:asciiTheme="majorBidi" w:hAnsiTheme="majorBidi" w:cstheme="majorBidi"/>
                <w:szCs w:val="22"/>
              </w:rPr>
              <w:t>(159)</w:t>
            </w:r>
          </w:p>
        </w:tc>
      </w:tr>
      <w:tr w:rsidR="00A1588D" w:rsidRPr="00BB350B" w14:paraId="5E468304" w14:textId="77777777" w:rsidTr="00BE3109">
        <w:trPr>
          <w:cantSplit/>
        </w:trPr>
        <w:tc>
          <w:tcPr>
            <w:tcW w:w="741" w:type="pct"/>
            <w:shd w:val="clear" w:color="auto" w:fill="auto"/>
            <w:vAlign w:val="center"/>
          </w:tcPr>
          <w:p w14:paraId="3A02D718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45107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รายได้อื่น</w:t>
            </w:r>
          </w:p>
        </w:tc>
        <w:tc>
          <w:tcPr>
            <w:tcW w:w="290" w:type="pct"/>
            <w:shd w:val="clear" w:color="auto" w:fill="auto"/>
            <w:vAlign w:val="bottom"/>
          </w:tcPr>
          <w:p w14:paraId="1A027848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6BCD1D59" w14:textId="77777777" w:rsidR="00A1588D" w:rsidRPr="00645107" w:rsidRDefault="00A1588D" w:rsidP="00BE3109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36EBCC34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0F05BDE3" w14:textId="77777777" w:rsidR="00A1588D" w:rsidRPr="00645107" w:rsidRDefault="00A1588D" w:rsidP="00BE3109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6A525C84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74B436DA" w14:textId="77777777" w:rsidR="00A1588D" w:rsidRPr="00645107" w:rsidRDefault="00A1588D" w:rsidP="00BE3109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40A92F8C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3591EC7F" w14:textId="77777777" w:rsidR="00A1588D" w:rsidRPr="00645107" w:rsidRDefault="00A1588D" w:rsidP="00BE3109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3A2A876C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0C9A186C" w14:textId="77777777" w:rsidR="00A1588D" w:rsidRPr="00645107" w:rsidRDefault="00A1588D" w:rsidP="00BE3109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0EA7A714" w14:textId="77777777" w:rsidR="00A1588D" w:rsidRPr="00645107" w:rsidRDefault="00A1588D" w:rsidP="00BE3109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50C15473" w14:textId="77777777" w:rsidR="00A1588D" w:rsidRPr="00645107" w:rsidRDefault="00A1588D" w:rsidP="00BE3109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23D1A3BC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3C83229D" w14:textId="77777777" w:rsidR="00A1588D" w:rsidRPr="00645107" w:rsidRDefault="00A1588D" w:rsidP="00BE3109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0DD3A72C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0BC0F710" w14:textId="77777777" w:rsidR="00A1588D" w:rsidRPr="00645107" w:rsidRDefault="00A1588D" w:rsidP="00BE3109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04D2DD82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28887CA6" w14:textId="77777777" w:rsidR="00A1588D" w:rsidRPr="00645107" w:rsidRDefault="00A1588D" w:rsidP="00BE3109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1722BD88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2ACDB9FD" w14:textId="77777777" w:rsidR="00A1588D" w:rsidRPr="00645107" w:rsidRDefault="00A1588D" w:rsidP="00BE310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3164DF80" w14:textId="3EDBB4D8" w:rsidR="00A1588D" w:rsidRPr="00645107" w:rsidRDefault="00994BB2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  <w:r w:rsidRPr="00645107">
              <w:rPr>
                <w:rFonts w:asciiTheme="majorBidi" w:hAnsiTheme="majorBidi" w:cstheme="majorBidi"/>
                <w:szCs w:val="22"/>
              </w:rPr>
              <w:t>39,604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05DEFB02" w14:textId="77777777" w:rsidR="00A1588D" w:rsidRPr="00645107" w:rsidRDefault="00A1588D" w:rsidP="00BE310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56503678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645107">
              <w:rPr>
                <w:rFonts w:asciiTheme="majorBidi" w:hAnsiTheme="majorBidi" w:cstheme="majorBidi"/>
                <w:szCs w:val="22"/>
                <w:lang w:val="en-US" w:bidi="th-TH"/>
              </w:rPr>
              <w:t>23</w:t>
            </w:r>
            <w:r w:rsidRPr="00645107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645107">
              <w:rPr>
                <w:rFonts w:asciiTheme="majorBidi" w:hAnsiTheme="majorBidi" w:cstheme="majorBidi"/>
                <w:szCs w:val="22"/>
                <w:lang w:val="en-US" w:bidi="th-TH"/>
              </w:rPr>
              <w:t>864</w:t>
            </w:r>
          </w:p>
        </w:tc>
      </w:tr>
      <w:tr w:rsidR="00A1588D" w:rsidRPr="00BB350B" w14:paraId="019508FD" w14:textId="77777777" w:rsidTr="00BE3109">
        <w:trPr>
          <w:cantSplit/>
        </w:trPr>
        <w:tc>
          <w:tcPr>
            <w:tcW w:w="741" w:type="pct"/>
            <w:shd w:val="clear" w:color="auto" w:fill="auto"/>
            <w:vAlign w:val="center"/>
          </w:tcPr>
          <w:p w14:paraId="521D2018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45107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ต้นทุนทางการเงิน</w:t>
            </w:r>
          </w:p>
        </w:tc>
        <w:tc>
          <w:tcPr>
            <w:tcW w:w="290" w:type="pct"/>
            <w:shd w:val="clear" w:color="auto" w:fill="auto"/>
          </w:tcPr>
          <w:p w14:paraId="42652B49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" w:type="pct"/>
            <w:shd w:val="clear" w:color="auto" w:fill="auto"/>
          </w:tcPr>
          <w:p w14:paraId="3E3A5EF2" w14:textId="77777777" w:rsidR="00A1588D" w:rsidRPr="00645107" w:rsidRDefault="00A1588D" w:rsidP="00BE3109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</w:tcPr>
          <w:p w14:paraId="60593212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</w:tcPr>
          <w:p w14:paraId="58E2B34E" w14:textId="77777777" w:rsidR="00A1588D" w:rsidRPr="00645107" w:rsidRDefault="00A1588D" w:rsidP="00BE3109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</w:tcPr>
          <w:p w14:paraId="0C059E37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</w:tcPr>
          <w:p w14:paraId="4E936684" w14:textId="77777777" w:rsidR="00A1588D" w:rsidRPr="00645107" w:rsidRDefault="00A1588D" w:rsidP="00BE310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shd w:val="clear" w:color="auto" w:fill="auto"/>
          </w:tcPr>
          <w:p w14:paraId="07D0BB2F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</w:tcPr>
          <w:p w14:paraId="6DA9BCC2" w14:textId="77777777" w:rsidR="00A1588D" w:rsidRPr="00645107" w:rsidRDefault="00A1588D" w:rsidP="00BE3109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23BB51A5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</w:tcPr>
          <w:p w14:paraId="6437E175" w14:textId="77777777" w:rsidR="00A1588D" w:rsidRPr="00645107" w:rsidRDefault="00A1588D" w:rsidP="00BE310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</w:tcPr>
          <w:p w14:paraId="4ED14063" w14:textId="77777777" w:rsidR="00A1588D" w:rsidRPr="00645107" w:rsidRDefault="00A1588D" w:rsidP="00BE3109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</w:tcPr>
          <w:p w14:paraId="4C9FEB9C" w14:textId="77777777" w:rsidR="00A1588D" w:rsidRPr="00645107" w:rsidRDefault="00A1588D" w:rsidP="00BE310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</w:tcPr>
          <w:p w14:paraId="2E1E8AC0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</w:tcPr>
          <w:p w14:paraId="64BDC1BD" w14:textId="77777777" w:rsidR="00A1588D" w:rsidRPr="00645107" w:rsidRDefault="00A1588D" w:rsidP="00BE3109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</w:tcPr>
          <w:p w14:paraId="5EBE4F44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</w:tcPr>
          <w:p w14:paraId="45F3DB37" w14:textId="77777777" w:rsidR="00A1588D" w:rsidRPr="00645107" w:rsidRDefault="00A1588D" w:rsidP="00BE3109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</w:tcPr>
          <w:p w14:paraId="372D9BF5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" w:type="pct"/>
            <w:shd w:val="clear" w:color="auto" w:fill="auto"/>
          </w:tcPr>
          <w:p w14:paraId="6BC4CAB6" w14:textId="77777777" w:rsidR="00A1588D" w:rsidRPr="00645107" w:rsidRDefault="00A1588D" w:rsidP="00BE310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shd w:val="clear" w:color="auto" w:fill="auto"/>
          </w:tcPr>
          <w:p w14:paraId="77A1979B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</w:tcPr>
          <w:p w14:paraId="0D42204E" w14:textId="77777777" w:rsidR="00A1588D" w:rsidRPr="00645107" w:rsidRDefault="00A1588D" w:rsidP="00BE310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3CDE01B7" w14:textId="7FABD481" w:rsidR="00A1588D" w:rsidRPr="00645107" w:rsidRDefault="00994BB2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645107">
              <w:rPr>
                <w:rFonts w:asciiTheme="majorBidi" w:hAnsiTheme="majorBidi" w:cstheme="majorBidi"/>
                <w:szCs w:val="22"/>
                <w:lang w:bidi="th-TH"/>
              </w:rPr>
              <w:t>(23,799)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2BF497DB" w14:textId="77777777" w:rsidR="00A1588D" w:rsidRPr="00645107" w:rsidRDefault="00A1588D" w:rsidP="00BE3109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6172863F" w14:textId="77777777" w:rsidR="00A1588D" w:rsidRPr="00645107" w:rsidRDefault="00A1588D" w:rsidP="00BE3109">
            <w:pPr>
              <w:pStyle w:val="BodyText"/>
              <w:tabs>
                <w:tab w:val="decimal" w:pos="377"/>
              </w:tabs>
              <w:spacing w:after="0" w:line="280" w:lineRule="exact"/>
              <w:ind w:left="-115" w:right="-33"/>
              <w:jc w:val="right"/>
              <w:rPr>
                <w:rFonts w:asciiTheme="majorBidi" w:hAnsiTheme="majorBidi" w:cstheme="majorBidi"/>
                <w:lang w:val="en-US"/>
              </w:rPr>
            </w:pPr>
            <w:r w:rsidRPr="00645107">
              <w:rPr>
                <w:rFonts w:asciiTheme="majorBidi" w:hAnsiTheme="majorBidi" w:cstheme="majorBidi"/>
              </w:rPr>
              <w:t>(7,058)</w:t>
            </w:r>
          </w:p>
        </w:tc>
      </w:tr>
      <w:tr w:rsidR="00A1588D" w:rsidRPr="00BB350B" w14:paraId="09B72EB7" w14:textId="77777777" w:rsidTr="00BE3109">
        <w:trPr>
          <w:cantSplit/>
        </w:trPr>
        <w:tc>
          <w:tcPr>
            <w:tcW w:w="741" w:type="pct"/>
            <w:shd w:val="clear" w:color="auto" w:fill="auto"/>
            <w:vAlign w:val="center"/>
          </w:tcPr>
          <w:p w14:paraId="4D868D2E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45107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ค่าใช้จ่ายภาษีเงินได้</w:t>
            </w:r>
          </w:p>
        </w:tc>
        <w:tc>
          <w:tcPr>
            <w:tcW w:w="290" w:type="pct"/>
            <w:shd w:val="clear" w:color="auto" w:fill="auto"/>
            <w:vAlign w:val="bottom"/>
          </w:tcPr>
          <w:p w14:paraId="3DE2EB30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45656EB3" w14:textId="77777777" w:rsidR="00A1588D" w:rsidRPr="00645107" w:rsidRDefault="00A1588D" w:rsidP="00BE3109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5F548FD5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4A1ED12B" w14:textId="77777777" w:rsidR="00A1588D" w:rsidRPr="00645107" w:rsidRDefault="00A1588D" w:rsidP="00BE3109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1B4B42F4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3154466F" w14:textId="77777777" w:rsidR="00A1588D" w:rsidRPr="00645107" w:rsidRDefault="00A1588D" w:rsidP="00BE3109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091EE838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01BF624C" w14:textId="77777777" w:rsidR="00A1588D" w:rsidRPr="00645107" w:rsidRDefault="00A1588D" w:rsidP="00BE3109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262AA8B2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4D967926" w14:textId="77777777" w:rsidR="00A1588D" w:rsidRPr="00645107" w:rsidRDefault="00A1588D" w:rsidP="00BE3109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20B29866" w14:textId="77777777" w:rsidR="00A1588D" w:rsidRPr="00645107" w:rsidRDefault="00A1588D" w:rsidP="00BE3109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7E8D429D" w14:textId="77777777" w:rsidR="00A1588D" w:rsidRPr="00645107" w:rsidRDefault="00A1588D" w:rsidP="00BE3109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0C417EC5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47A8F740" w14:textId="77777777" w:rsidR="00A1588D" w:rsidRPr="00645107" w:rsidRDefault="00A1588D" w:rsidP="00BE3109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3822281E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1169E6E2" w14:textId="77777777" w:rsidR="00A1588D" w:rsidRPr="00645107" w:rsidRDefault="00A1588D" w:rsidP="00BE3109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26CB39BB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5D72754D" w14:textId="77777777" w:rsidR="00A1588D" w:rsidRPr="00645107" w:rsidRDefault="00A1588D" w:rsidP="00BE3109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0B0AF7EC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3ED5D042" w14:textId="77777777" w:rsidR="00A1588D" w:rsidRPr="00645107" w:rsidRDefault="00A1588D" w:rsidP="00BE310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A33E4F" w14:textId="21AA83D6" w:rsidR="00A1588D" w:rsidRPr="00645107" w:rsidRDefault="00994BB2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  <w:r w:rsidRPr="00645107">
              <w:rPr>
                <w:rFonts w:asciiTheme="majorBidi" w:hAnsiTheme="majorBidi" w:cstheme="majorBidi"/>
                <w:szCs w:val="22"/>
              </w:rPr>
              <w:t>(191,075)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309A175F" w14:textId="77777777" w:rsidR="00A1588D" w:rsidRPr="00645107" w:rsidRDefault="00A1588D" w:rsidP="00BE3109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7F539B" w14:textId="77777777" w:rsidR="00A1588D" w:rsidRPr="00645107" w:rsidRDefault="00A1588D" w:rsidP="00BE3109">
            <w:pPr>
              <w:pStyle w:val="BodyText"/>
              <w:tabs>
                <w:tab w:val="decimal" w:pos="377"/>
              </w:tabs>
              <w:spacing w:after="0" w:line="280" w:lineRule="exact"/>
              <w:ind w:left="-115" w:right="-33"/>
              <w:jc w:val="right"/>
              <w:rPr>
                <w:rFonts w:asciiTheme="majorBidi" w:hAnsiTheme="majorBidi" w:cstheme="majorBidi"/>
                <w:lang w:val="en-US"/>
              </w:rPr>
            </w:pPr>
            <w:r w:rsidRPr="00645107">
              <w:rPr>
                <w:rFonts w:asciiTheme="majorBidi" w:hAnsiTheme="majorBidi" w:cstheme="majorBidi"/>
              </w:rPr>
              <w:t>(119,505)</w:t>
            </w:r>
          </w:p>
        </w:tc>
      </w:tr>
      <w:tr w:rsidR="00A1588D" w:rsidRPr="00BB350B" w14:paraId="1A28AFFD" w14:textId="77777777" w:rsidTr="00BE3109">
        <w:trPr>
          <w:cantSplit/>
        </w:trPr>
        <w:tc>
          <w:tcPr>
            <w:tcW w:w="741" w:type="pct"/>
            <w:shd w:val="clear" w:color="auto" w:fill="auto"/>
            <w:vAlign w:val="center"/>
          </w:tcPr>
          <w:p w14:paraId="5387C7F2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645107">
              <w:rPr>
                <w:rFonts w:asciiTheme="majorBidi" w:hAnsiTheme="majorBidi" w:cstheme="majorBidi" w:hint="cs"/>
                <w:b/>
                <w:bCs/>
                <w:szCs w:val="22"/>
                <w:cs/>
                <w:lang w:val="en-US" w:bidi="th-TH"/>
              </w:rPr>
              <w:t>กำไรสุทธิจากการดำเนินงาน</w:t>
            </w:r>
          </w:p>
        </w:tc>
        <w:tc>
          <w:tcPr>
            <w:tcW w:w="290" w:type="pct"/>
            <w:shd w:val="clear" w:color="auto" w:fill="auto"/>
            <w:vAlign w:val="bottom"/>
          </w:tcPr>
          <w:p w14:paraId="1B0E61DD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11CD11B0" w14:textId="77777777" w:rsidR="00A1588D" w:rsidRPr="00645107" w:rsidRDefault="00A1588D" w:rsidP="00BE3109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032C3B79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52F23CB7" w14:textId="77777777" w:rsidR="00A1588D" w:rsidRPr="00645107" w:rsidRDefault="00A1588D" w:rsidP="00BE3109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32101552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2E0EB74B" w14:textId="77777777" w:rsidR="00A1588D" w:rsidRPr="00645107" w:rsidRDefault="00A1588D" w:rsidP="00BE3109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059A7D2F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12C12BC0" w14:textId="77777777" w:rsidR="00A1588D" w:rsidRPr="00645107" w:rsidRDefault="00A1588D" w:rsidP="00BE3109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17B816A8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0C49DD76" w14:textId="77777777" w:rsidR="00A1588D" w:rsidRPr="00645107" w:rsidRDefault="00A1588D" w:rsidP="00BE3109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08C1B4B6" w14:textId="77777777" w:rsidR="00A1588D" w:rsidRPr="00645107" w:rsidRDefault="00A1588D" w:rsidP="00BE3109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0A3E707A" w14:textId="77777777" w:rsidR="00A1588D" w:rsidRPr="00645107" w:rsidRDefault="00A1588D" w:rsidP="00BE3109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186DC14E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459D7DAA" w14:textId="77777777" w:rsidR="00A1588D" w:rsidRPr="00645107" w:rsidRDefault="00A1588D" w:rsidP="00BE3109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45EAC2AA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5A3AE0C7" w14:textId="77777777" w:rsidR="00A1588D" w:rsidRPr="00645107" w:rsidRDefault="00A1588D" w:rsidP="00BE3109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1FCE1726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405AD303" w14:textId="77777777" w:rsidR="00A1588D" w:rsidRPr="00645107" w:rsidRDefault="00A1588D" w:rsidP="00BE3109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775DFB7E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6B861612" w14:textId="77777777" w:rsidR="00A1588D" w:rsidRPr="00645107" w:rsidRDefault="00A1588D" w:rsidP="00BE310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098FC7" w14:textId="4F6F799A" w:rsidR="00A1588D" w:rsidRPr="00645107" w:rsidRDefault="00994BB2" w:rsidP="00BE3109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798,549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13DD73AD" w14:textId="77777777" w:rsidR="00A1588D" w:rsidRPr="00645107" w:rsidRDefault="00A1588D" w:rsidP="00BE310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AB7809" w14:textId="77777777" w:rsidR="00A1588D" w:rsidRPr="00645107" w:rsidRDefault="00A1588D" w:rsidP="00BE3109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786</w:t>
            </w:r>
            <w:r w:rsidRPr="00645107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64510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618</w:t>
            </w:r>
          </w:p>
        </w:tc>
      </w:tr>
      <w:tr w:rsidR="00A1588D" w:rsidRPr="00BB350B" w14:paraId="14971313" w14:textId="77777777" w:rsidTr="00BE3109">
        <w:trPr>
          <w:cantSplit/>
        </w:trPr>
        <w:tc>
          <w:tcPr>
            <w:tcW w:w="1412" w:type="pct"/>
            <w:gridSpan w:val="4"/>
            <w:shd w:val="clear" w:color="auto" w:fill="auto"/>
          </w:tcPr>
          <w:p w14:paraId="25F431A9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</w:rPr>
            </w:pPr>
            <w:r w:rsidRPr="00645107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ขาดทุนส่วนที่เป็นของส่วนได้เสียที่ไม่มีอำนาจควบคุม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2421F571" w14:textId="77777777" w:rsidR="00A1588D" w:rsidRPr="00645107" w:rsidRDefault="00A1588D" w:rsidP="00BE3109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45D1A9BF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1769D8FC" w14:textId="77777777" w:rsidR="00A1588D" w:rsidRPr="00645107" w:rsidRDefault="00A1588D" w:rsidP="00BE3109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52B5F1CB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2909E611" w14:textId="77777777" w:rsidR="00A1588D" w:rsidRPr="00645107" w:rsidRDefault="00A1588D" w:rsidP="00BE3109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7BCBF489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5A712E38" w14:textId="77777777" w:rsidR="00A1588D" w:rsidRPr="00645107" w:rsidRDefault="00A1588D" w:rsidP="00BE3109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4306FD53" w14:textId="77777777" w:rsidR="00A1588D" w:rsidRPr="00645107" w:rsidRDefault="00A1588D" w:rsidP="00BE3109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7E3130F7" w14:textId="77777777" w:rsidR="00A1588D" w:rsidRPr="00645107" w:rsidRDefault="00A1588D" w:rsidP="00BE3109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40306F70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1D2FF155" w14:textId="77777777" w:rsidR="00A1588D" w:rsidRPr="00645107" w:rsidRDefault="00A1588D" w:rsidP="00BE3109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534A14F5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5C12D4FE" w14:textId="77777777" w:rsidR="00A1588D" w:rsidRPr="00645107" w:rsidRDefault="00A1588D" w:rsidP="00BE3109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5981F3E1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6975F63F" w14:textId="77777777" w:rsidR="00A1588D" w:rsidRPr="00645107" w:rsidRDefault="00A1588D" w:rsidP="00BE3109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6D74C439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3398A9C8" w14:textId="77777777" w:rsidR="00A1588D" w:rsidRPr="00645107" w:rsidRDefault="00A1588D" w:rsidP="00BE310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B626DE" w14:textId="4E143BA2" w:rsidR="00A1588D" w:rsidRPr="00645107" w:rsidRDefault="00994BB2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  <w:r w:rsidRPr="00645107">
              <w:rPr>
                <w:rFonts w:asciiTheme="majorBidi" w:hAnsiTheme="majorBidi" w:cstheme="majorBidi"/>
                <w:szCs w:val="22"/>
              </w:rPr>
              <w:t>21,276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20FDB185" w14:textId="77777777" w:rsidR="00A1588D" w:rsidRPr="00645107" w:rsidRDefault="00A1588D" w:rsidP="00BE310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900EDD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  <w:r w:rsidRPr="00645107">
              <w:rPr>
                <w:rFonts w:asciiTheme="majorBidi" w:hAnsiTheme="majorBidi" w:cstheme="majorBidi"/>
                <w:szCs w:val="22"/>
                <w:lang w:val="en-US"/>
              </w:rPr>
              <w:t>17</w:t>
            </w:r>
            <w:r w:rsidRPr="00645107">
              <w:rPr>
                <w:rFonts w:asciiTheme="majorBidi" w:hAnsiTheme="majorBidi" w:cstheme="majorBidi"/>
                <w:szCs w:val="22"/>
              </w:rPr>
              <w:t>,</w:t>
            </w:r>
            <w:r w:rsidRPr="00645107">
              <w:rPr>
                <w:rFonts w:asciiTheme="majorBidi" w:hAnsiTheme="majorBidi" w:cstheme="majorBidi"/>
                <w:szCs w:val="22"/>
                <w:lang w:val="en-US"/>
              </w:rPr>
              <w:t>666</w:t>
            </w:r>
          </w:p>
        </w:tc>
      </w:tr>
      <w:tr w:rsidR="00A1588D" w:rsidRPr="00BB350B" w14:paraId="7E2A6EC0" w14:textId="77777777" w:rsidTr="00BE3109">
        <w:trPr>
          <w:cantSplit/>
        </w:trPr>
        <w:tc>
          <w:tcPr>
            <w:tcW w:w="741" w:type="pct"/>
            <w:shd w:val="clear" w:color="auto" w:fill="auto"/>
          </w:tcPr>
          <w:p w14:paraId="02C36AC4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jc w:val="both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645107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กำไรสุทธิส่วนที่เป็นของบริษัท</w:t>
            </w:r>
          </w:p>
        </w:tc>
        <w:tc>
          <w:tcPr>
            <w:tcW w:w="290" w:type="pct"/>
            <w:shd w:val="clear" w:color="auto" w:fill="auto"/>
            <w:vAlign w:val="bottom"/>
          </w:tcPr>
          <w:p w14:paraId="1DE390C9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3E362F9C" w14:textId="77777777" w:rsidR="00A1588D" w:rsidRPr="00645107" w:rsidRDefault="00A1588D" w:rsidP="00BE3109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3FCD542E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432340C0" w14:textId="77777777" w:rsidR="00A1588D" w:rsidRPr="00645107" w:rsidRDefault="00A1588D" w:rsidP="00BE3109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3A77F000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263EF935" w14:textId="77777777" w:rsidR="00A1588D" w:rsidRPr="00645107" w:rsidRDefault="00A1588D" w:rsidP="00BE3109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58EB2B7D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50F02DF4" w14:textId="77777777" w:rsidR="00A1588D" w:rsidRPr="00645107" w:rsidRDefault="00A1588D" w:rsidP="00BE3109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291FD7C9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45A6144F" w14:textId="77777777" w:rsidR="00A1588D" w:rsidRPr="00645107" w:rsidRDefault="00A1588D" w:rsidP="00BE3109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0F65EFD2" w14:textId="77777777" w:rsidR="00A1588D" w:rsidRPr="00645107" w:rsidRDefault="00A1588D" w:rsidP="00BE3109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54AE0BF4" w14:textId="77777777" w:rsidR="00A1588D" w:rsidRPr="00645107" w:rsidRDefault="00A1588D" w:rsidP="00BE3109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340D601D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002D1586" w14:textId="77777777" w:rsidR="00A1588D" w:rsidRPr="00645107" w:rsidRDefault="00A1588D" w:rsidP="00BE3109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5C9F791D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6CF639A8" w14:textId="77777777" w:rsidR="00A1588D" w:rsidRPr="00645107" w:rsidRDefault="00A1588D" w:rsidP="00BE3109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3D0ECE61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7C102BE3" w14:textId="77777777" w:rsidR="00A1588D" w:rsidRPr="00645107" w:rsidRDefault="00A1588D" w:rsidP="00BE3109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13709CB4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623854F8" w14:textId="77777777" w:rsidR="00A1588D" w:rsidRPr="00645107" w:rsidRDefault="00A1588D" w:rsidP="00BE310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20950C" w14:textId="73C009EA" w:rsidR="00A1588D" w:rsidRPr="00645107" w:rsidRDefault="00994BB2" w:rsidP="00BE3109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</w:rPr>
              <w:t>819,825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4B02B6DD" w14:textId="77777777" w:rsidR="00A1588D" w:rsidRPr="00645107" w:rsidRDefault="00A1588D" w:rsidP="00BE310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2E1D64" w14:textId="77777777" w:rsidR="00A1588D" w:rsidRPr="00645107" w:rsidRDefault="00A1588D" w:rsidP="00BE3109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804</w:t>
            </w:r>
            <w:r w:rsidRPr="00645107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64510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284</w:t>
            </w:r>
          </w:p>
        </w:tc>
      </w:tr>
    </w:tbl>
    <w:p w14:paraId="75DD1A0F" w14:textId="77777777" w:rsidR="00A1588D" w:rsidRDefault="00A1588D" w:rsidP="00B659E9">
      <w:pPr>
        <w:ind w:right="-45"/>
        <w:contextualSpacing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F18D036" w14:textId="77777777" w:rsidR="00B659E9" w:rsidRPr="00F065D7" w:rsidRDefault="00B659E9" w:rsidP="00B659E9">
      <w:pPr>
        <w:ind w:right="-45"/>
        <w:contextualSpacing/>
        <w:jc w:val="thaiDistribute"/>
        <w:rPr>
          <w:sz w:val="2"/>
          <w:szCs w:val="2"/>
        </w:rPr>
      </w:pPr>
      <w:r w:rsidRPr="00F065D7">
        <w:rPr>
          <w:sz w:val="2"/>
          <w:szCs w:val="2"/>
        </w:rPr>
        <w:t xml:space="preserve"> </w:t>
      </w:r>
    </w:p>
    <w:tbl>
      <w:tblPr>
        <w:tblW w:w="5039" w:type="pct"/>
        <w:tblInd w:w="-6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40"/>
        <w:gridCol w:w="876"/>
        <w:gridCol w:w="212"/>
        <w:gridCol w:w="940"/>
        <w:gridCol w:w="184"/>
        <w:gridCol w:w="879"/>
        <w:gridCol w:w="208"/>
        <w:gridCol w:w="891"/>
        <w:gridCol w:w="202"/>
        <w:gridCol w:w="879"/>
        <w:gridCol w:w="218"/>
        <w:gridCol w:w="894"/>
        <w:gridCol w:w="224"/>
        <w:gridCol w:w="873"/>
        <w:gridCol w:w="218"/>
        <w:gridCol w:w="894"/>
        <w:gridCol w:w="184"/>
        <w:gridCol w:w="873"/>
        <w:gridCol w:w="218"/>
        <w:gridCol w:w="888"/>
        <w:gridCol w:w="221"/>
        <w:gridCol w:w="882"/>
        <w:gridCol w:w="218"/>
        <w:gridCol w:w="792"/>
      </w:tblGrid>
      <w:tr w:rsidR="00AB52E7" w:rsidRPr="00BB350B" w14:paraId="78D1678B" w14:textId="77777777" w:rsidTr="00631F01">
        <w:trPr>
          <w:cantSplit/>
          <w:tblHeader/>
        </w:trPr>
        <w:tc>
          <w:tcPr>
            <w:tcW w:w="741" w:type="pct"/>
            <w:shd w:val="clear" w:color="auto" w:fill="auto"/>
          </w:tcPr>
          <w:p w14:paraId="05F88A27" w14:textId="3BE7A57C" w:rsidR="00515521" w:rsidRPr="00645107" w:rsidRDefault="00515521" w:rsidP="00046139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jc w:val="both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bookmarkStart w:id="3" w:name="OLE_LINK3"/>
            <w:r w:rsidRPr="00645107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Cs w:val="22"/>
                <w:cs/>
                <w:lang w:bidi="th-TH"/>
              </w:rPr>
              <w:lastRenderedPageBreak/>
              <w:t>สำหรับงวด</w:t>
            </w:r>
            <w:r w:rsidR="00F43092" w:rsidRPr="00645107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Cs w:val="22"/>
                <w:cs/>
                <w:lang w:bidi="th-TH"/>
              </w:rPr>
              <w:t>หก</w:t>
            </w:r>
            <w:r w:rsidRPr="00645107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Cs w:val="22"/>
                <w:cs/>
                <w:lang w:bidi="th-TH"/>
              </w:rPr>
              <w:t>เดือนสิ้นสุดวันที่</w:t>
            </w:r>
          </w:p>
        </w:tc>
        <w:tc>
          <w:tcPr>
            <w:tcW w:w="671" w:type="pct"/>
            <w:gridSpan w:val="3"/>
            <w:shd w:val="clear" w:color="auto" w:fill="auto"/>
            <w:vAlign w:val="bottom"/>
          </w:tcPr>
          <w:p w14:paraId="2AD8A82D" w14:textId="22A57C8A" w:rsidR="00515521" w:rsidRPr="00645107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9" w:right="-164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 xml:space="preserve">ส่วนงานที่ </w:t>
            </w:r>
            <w:r w:rsidR="00FD6C5D" w:rsidRPr="0064510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54B88E0E" w14:textId="77777777" w:rsidR="00515521" w:rsidRPr="00645107" w:rsidRDefault="00515521" w:rsidP="00046139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5" w:type="pct"/>
            <w:gridSpan w:val="3"/>
            <w:shd w:val="clear" w:color="auto" w:fill="auto"/>
            <w:vAlign w:val="bottom"/>
          </w:tcPr>
          <w:p w14:paraId="472E8268" w14:textId="10830B04" w:rsidR="00515521" w:rsidRPr="00645107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 xml:space="preserve">ส่วนงานที่ </w:t>
            </w:r>
            <w:r w:rsidR="00FD6C5D" w:rsidRPr="0064510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</w:t>
            </w:r>
          </w:p>
        </w:tc>
        <w:tc>
          <w:tcPr>
            <w:tcW w:w="67" w:type="pct"/>
            <w:vAlign w:val="bottom"/>
          </w:tcPr>
          <w:p w14:paraId="5E4DA905" w14:textId="77777777" w:rsidR="00515521" w:rsidRPr="00645107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9" w:type="pct"/>
            <w:gridSpan w:val="3"/>
            <w:shd w:val="clear" w:color="auto" w:fill="auto"/>
            <w:vAlign w:val="bottom"/>
          </w:tcPr>
          <w:p w14:paraId="645A0B77" w14:textId="41D3119C" w:rsidR="00515521" w:rsidRPr="00645107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 xml:space="preserve">ส่วนงานที่ </w:t>
            </w:r>
            <w:r w:rsidR="00FD6C5D" w:rsidRPr="0064510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</w:t>
            </w:r>
          </w:p>
        </w:tc>
        <w:tc>
          <w:tcPr>
            <w:tcW w:w="74" w:type="pct"/>
            <w:vAlign w:val="bottom"/>
          </w:tcPr>
          <w:p w14:paraId="6D76CE96" w14:textId="77777777" w:rsidR="00515521" w:rsidRPr="00645107" w:rsidRDefault="00515521" w:rsidP="0004613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7" w:type="pct"/>
            <w:gridSpan w:val="3"/>
            <w:vAlign w:val="bottom"/>
          </w:tcPr>
          <w:p w14:paraId="01E04216" w14:textId="77777777" w:rsidR="00515521" w:rsidRPr="00645107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รวมส่วนงานที่รายงาน</w:t>
            </w:r>
          </w:p>
        </w:tc>
        <w:tc>
          <w:tcPr>
            <w:tcW w:w="61" w:type="pct"/>
            <w:vAlign w:val="bottom"/>
          </w:tcPr>
          <w:p w14:paraId="1354078F" w14:textId="77777777" w:rsidR="00515521" w:rsidRPr="00645107" w:rsidRDefault="00515521" w:rsidP="00046139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55" w:type="pct"/>
            <w:gridSpan w:val="3"/>
            <w:shd w:val="clear" w:color="auto" w:fill="auto"/>
            <w:vAlign w:val="bottom"/>
          </w:tcPr>
          <w:p w14:paraId="19B2A9F5" w14:textId="77777777" w:rsidR="00515521" w:rsidRPr="00645107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รายการระหว่างกัน</w:t>
            </w:r>
          </w:p>
        </w:tc>
        <w:tc>
          <w:tcPr>
            <w:tcW w:w="73" w:type="pct"/>
            <w:vAlign w:val="bottom"/>
          </w:tcPr>
          <w:p w14:paraId="762EDE8A" w14:textId="77777777" w:rsidR="00515521" w:rsidRPr="00645107" w:rsidRDefault="00515521" w:rsidP="00046139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6" w:type="pct"/>
            <w:gridSpan w:val="3"/>
            <w:vAlign w:val="bottom"/>
          </w:tcPr>
          <w:p w14:paraId="7F1C395B" w14:textId="77777777" w:rsidR="00515521" w:rsidRPr="00645107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รวม</w:t>
            </w:r>
          </w:p>
        </w:tc>
      </w:tr>
      <w:tr w:rsidR="006A6224" w:rsidRPr="00BB350B" w14:paraId="74E5ED16" w14:textId="77777777" w:rsidTr="00631F01">
        <w:trPr>
          <w:cantSplit/>
          <w:tblHeader/>
        </w:trPr>
        <w:tc>
          <w:tcPr>
            <w:tcW w:w="741" w:type="pct"/>
            <w:shd w:val="clear" w:color="auto" w:fill="auto"/>
          </w:tcPr>
          <w:p w14:paraId="147E39B5" w14:textId="289BFF4A" w:rsidR="006A6224" w:rsidRPr="00645107" w:rsidRDefault="006A6224" w:rsidP="006A6224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jc w:val="both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45107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Cs w:val="22"/>
                <w:rtl/>
                <w:cs/>
              </w:rPr>
              <w:t xml:space="preserve">   </w:t>
            </w:r>
            <w:r w:rsidR="002D5CDB" w:rsidRPr="00645107">
              <w:rPr>
                <w:rFonts w:ascii="Angsana New" w:hAnsi="Angsana New" w:cs="Angsana New"/>
                <w:b/>
                <w:bCs/>
                <w:i/>
                <w:iCs/>
                <w:color w:val="000000"/>
                <w:szCs w:val="22"/>
                <w:lang w:val="en-US" w:bidi="th-TH"/>
              </w:rPr>
              <w:t xml:space="preserve">30 </w:t>
            </w:r>
            <w:r w:rsidR="002D5CDB" w:rsidRPr="00645107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290" w:type="pct"/>
            <w:shd w:val="clear" w:color="auto" w:fill="auto"/>
          </w:tcPr>
          <w:p w14:paraId="4978921F" w14:textId="39901B82" w:rsidR="006A6224" w:rsidRPr="00645107" w:rsidRDefault="00FD6C5D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645107">
              <w:rPr>
                <w:rFonts w:asciiTheme="majorBidi" w:hAnsiTheme="majorBidi" w:cstheme="majorBidi"/>
                <w:szCs w:val="22"/>
                <w:lang w:val="en-US" w:bidi="th-TH"/>
              </w:rPr>
              <w:t>2564</w:t>
            </w:r>
          </w:p>
        </w:tc>
        <w:tc>
          <w:tcPr>
            <w:tcW w:w="70" w:type="pct"/>
            <w:shd w:val="clear" w:color="auto" w:fill="auto"/>
          </w:tcPr>
          <w:p w14:paraId="318A8009" w14:textId="77777777" w:rsidR="006A6224" w:rsidRPr="00645107" w:rsidRDefault="006A6224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</w:tcPr>
          <w:p w14:paraId="295EABC4" w14:textId="7EC2635C" w:rsidR="006A6224" w:rsidRPr="00645107" w:rsidRDefault="00FD6C5D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645107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61" w:type="pct"/>
            <w:shd w:val="clear" w:color="auto" w:fill="auto"/>
          </w:tcPr>
          <w:p w14:paraId="2FF05785" w14:textId="77777777" w:rsidR="006A6224" w:rsidRPr="00645107" w:rsidRDefault="006A6224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</w:tcPr>
          <w:p w14:paraId="325A5093" w14:textId="542D4EB7" w:rsidR="006A6224" w:rsidRPr="00645107" w:rsidRDefault="00FD6C5D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645107">
              <w:rPr>
                <w:rFonts w:asciiTheme="majorBidi" w:hAnsiTheme="majorBidi" w:cstheme="majorBidi"/>
                <w:szCs w:val="22"/>
                <w:lang w:val="en-US" w:bidi="th-TH"/>
              </w:rPr>
              <w:t>2564</w:t>
            </w:r>
          </w:p>
        </w:tc>
        <w:tc>
          <w:tcPr>
            <w:tcW w:w="69" w:type="pct"/>
            <w:shd w:val="clear" w:color="auto" w:fill="auto"/>
          </w:tcPr>
          <w:p w14:paraId="4DD1E746" w14:textId="77777777" w:rsidR="006A6224" w:rsidRPr="00645107" w:rsidRDefault="006A6224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shd w:val="clear" w:color="auto" w:fill="auto"/>
          </w:tcPr>
          <w:p w14:paraId="08A25A66" w14:textId="32579B29" w:rsidR="006A6224" w:rsidRPr="00645107" w:rsidRDefault="00FD6C5D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645107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67" w:type="pct"/>
          </w:tcPr>
          <w:p w14:paraId="5772B918" w14:textId="77777777" w:rsidR="006A6224" w:rsidRPr="00645107" w:rsidRDefault="006A6224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</w:tcPr>
          <w:p w14:paraId="6733B6D7" w14:textId="18ADDCFE" w:rsidR="006A6224" w:rsidRPr="00645107" w:rsidRDefault="00FD6C5D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645107">
              <w:rPr>
                <w:rFonts w:asciiTheme="majorBidi" w:hAnsiTheme="majorBidi" w:cstheme="majorBidi"/>
                <w:szCs w:val="22"/>
                <w:lang w:val="en-US" w:bidi="th-TH"/>
              </w:rPr>
              <w:t>2564</w:t>
            </w:r>
          </w:p>
        </w:tc>
        <w:tc>
          <w:tcPr>
            <w:tcW w:w="72" w:type="pct"/>
            <w:shd w:val="clear" w:color="auto" w:fill="auto"/>
          </w:tcPr>
          <w:p w14:paraId="45FA503D" w14:textId="77777777" w:rsidR="006A6224" w:rsidRPr="00645107" w:rsidRDefault="006A6224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</w:tcPr>
          <w:p w14:paraId="2EE510D9" w14:textId="68C184A8" w:rsidR="006A6224" w:rsidRPr="00645107" w:rsidRDefault="00FD6C5D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645107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74" w:type="pct"/>
          </w:tcPr>
          <w:p w14:paraId="24C422C2" w14:textId="77777777" w:rsidR="006A6224" w:rsidRPr="00645107" w:rsidRDefault="006A6224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</w:tcPr>
          <w:p w14:paraId="137642B9" w14:textId="3AD9258F" w:rsidR="006A6224" w:rsidRPr="00645107" w:rsidRDefault="00FD6C5D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645107">
              <w:rPr>
                <w:rFonts w:asciiTheme="majorBidi" w:hAnsiTheme="majorBidi" w:cstheme="majorBidi"/>
                <w:szCs w:val="22"/>
                <w:lang w:val="en-US" w:bidi="th-TH"/>
              </w:rPr>
              <w:t>2564</w:t>
            </w:r>
          </w:p>
        </w:tc>
        <w:tc>
          <w:tcPr>
            <w:tcW w:w="72" w:type="pct"/>
          </w:tcPr>
          <w:p w14:paraId="3AEA694E" w14:textId="77777777" w:rsidR="006A6224" w:rsidRPr="00645107" w:rsidRDefault="006A6224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</w:tcPr>
          <w:p w14:paraId="4DD6B4B8" w14:textId="2BFAFA70" w:rsidR="006A6224" w:rsidRPr="00645107" w:rsidRDefault="00FD6C5D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645107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61" w:type="pct"/>
          </w:tcPr>
          <w:p w14:paraId="40DFD973" w14:textId="77777777" w:rsidR="006A6224" w:rsidRPr="00645107" w:rsidRDefault="006A6224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</w:tcPr>
          <w:p w14:paraId="66A5EC1D" w14:textId="305B15B4" w:rsidR="006A6224" w:rsidRPr="00645107" w:rsidRDefault="00FD6C5D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645107">
              <w:rPr>
                <w:rFonts w:asciiTheme="majorBidi" w:hAnsiTheme="majorBidi" w:cstheme="majorBidi"/>
                <w:szCs w:val="22"/>
                <w:lang w:val="en-US" w:bidi="th-TH"/>
              </w:rPr>
              <w:t>2564</w:t>
            </w:r>
          </w:p>
        </w:tc>
        <w:tc>
          <w:tcPr>
            <w:tcW w:w="72" w:type="pct"/>
            <w:shd w:val="clear" w:color="auto" w:fill="auto"/>
          </w:tcPr>
          <w:p w14:paraId="065FFE7D" w14:textId="77777777" w:rsidR="006A6224" w:rsidRPr="00645107" w:rsidRDefault="006A6224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shd w:val="clear" w:color="auto" w:fill="auto"/>
          </w:tcPr>
          <w:p w14:paraId="2BB2AEBE" w14:textId="413A603F" w:rsidR="006A6224" w:rsidRPr="00645107" w:rsidRDefault="00FD6C5D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645107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73" w:type="pct"/>
          </w:tcPr>
          <w:p w14:paraId="00E684BF" w14:textId="77777777" w:rsidR="006A6224" w:rsidRPr="00645107" w:rsidRDefault="006A6224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</w:tcPr>
          <w:p w14:paraId="267F3F12" w14:textId="304C3ABF" w:rsidR="006A6224" w:rsidRPr="00645107" w:rsidRDefault="00FD6C5D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645107">
              <w:rPr>
                <w:rFonts w:asciiTheme="majorBidi" w:hAnsiTheme="majorBidi" w:cstheme="majorBidi"/>
                <w:szCs w:val="22"/>
                <w:lang w:val="en-US" w:bidi="th-TH"/>
              </w:rPr>
              <w:t>2564</w:t>
            </w:r>
          </w:p>
        </w:tc>
        <w:tc>
          <w:tcPr>
            <w:tcW w:w="72" w:type="pct"/>
            <w:shd w:val="clear" w:color="auto" w:fill="auto"/>
          </w:tcPr>
          <w:p w14:paraId="7AA36B68" w14:textId="77777777" w:rsidR="006A6224" w:rsidRPr="00645107" w:rsidRDefault="006A6224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2" w:type="pct"/>
            <w:shd w:val="clear" w:color="auto" w:fill="auto"/>
          </w:tcPr>
          <w:p w14:paraId="6A5C6043" w14:textId="154A357A" w:rsidR="006A6224" w:rsidRPr="00645107" w:rsidRDefault="00FD6C5D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645107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</w:tr>
      <w:tr w:rsidR="006A6224" w:rsidRPr="00BB350B" w14:paraId="029B0F37" w14:textId="77777777" w:rsidTr="004421AF">
        <w:trPr>
          <w:cantSplit/>
          <w:tblHeader/>
        </w:trPr>
        <w:tc>
          <w:tcPr>
            <w:tcW w:w="741" w:type="pct"/>
            <w:shd w:val="clear" w:color="auto" w:fill="auto"/>
          </w:tcPr>
          <w:p w14:paraId="33C563C6" w14:textId="77777777" w:rsidR="006A6224" w:rsidRPr="00645107" w:rsidRDefault="006A6224" w:rsidP="006A6224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jc w:val="both"/>
              <w:rPr>
                <w:rFonts w:ascii="Angsana New" w:hAnsi="Angsana New" w:cs="Angsana New"/>
                <w:b/>
                <w:bCs/>
                <w:i/>
                <w:iCs/>
                <w:color w:val="000000"/>
                <w:szCs w:val="22"/>
                <w:rtl/>
                <w:cs/>
              </w:rPr>
            </w:pPr>
          </w:p>
        </w:tc>
        <w:tc>
          <w:tcPr>
            <w:tcW w:w="4259" w:type="pct"/>
            <w:gridSpan w:val="23"/>
            <w:shd w:val="clear" w:color="auto" w:fill="auto"/>
          </w:tcPr>
          <w:p w14:paraId="3691634B" w14:textId="77777777" w:rsidR="006A6224" w:rsidRPr="00645107" w:rsidRDefault="006A6224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  <w:r w:rsidRPr="00645107">
              <w:rPr>
                <w:rFonts w:asciiTheme="majorBidi" w:hAnsiTheme="majorBidi" w:cstheme="majorBidi" w:hint="cs"/>
                <w:i/>
                <w:iCs/>
                <w:szCs w:val="22"/>
                <w:cs/>
                <w:lang w:val="en-US" w:bidi="th-TH"/>
              </w:rPr>
              <w:t>(พันบาท)</w:t>
            </w:r>
          </w:p>
        </w:tc>
      </w:tr>
      <w:tr w:rsidR="002C1EB4" w:rsidRPr="00BB350B" w14:paraId="388D7858" w14:textId="77777777" w:rsidTr="00631F01">
        <w:trPr>
          <w:cantSplit/>
        </w:trPr>
        <w:tc>
          <w:tcPr>
            <w:tcW w:w="741" w:type="pct"/>
            <w:shd w:val="clear" w:color="auto" w:fill="auto"/>
          </w:tcPr>
          <w:p w14:paraId="11A351BA" w14:textId="77777777" w:rsidR="002C1EB4" w:rsidRPr="00645107" w:rsidRDefault="002C1EB4" w:rsidP="002C1EB4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45107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290" w:type="pct"/>
            <w:shd w:val="clear" w:color="auto" w:fill="auto"/>
          </w:tcPr>
          <w:p w14:paraId="41830E83" w14:textId="79D625FD" w:rsidR="002C1EB4" w:rsidRPr="00645107" w:rsidRDefault="00994BB2" w:rsidP="002C1EB4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45107">
              <w:rPr>
                <w:rFonts w:asciiTheme="majorBidi" w:hAnsiTheme="majorBidi" w:cstheme="majorBidi"/>
                <w:szCs w:val="22"/>
                <w:lang w:val="en-US" w:bidi="th-TH"/>
              </w:rPr>
              <w:t>11,738,980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5BD07C13" w14:textId="77777777" w:rsidR="002C1EB4" w:rsidRPr="00645107" w:rsidRDefault="002C1EB4" w:rsidP="002C1EB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</w:tcPr>
          <w:p w14:paraId="6834BF7D" w14:textId="4CC286E0" w:rsidR="002C1EB4" w:rsidRPr="00645107" w:rsidRDefault="002C1EB4" w:rsidP="002C1EB4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45107">
              <w:rPr>
                <w:rFonts w:asciiTheme="majorBidi" w:hAnsiTheme="majorBidi" w:cstheme="majorBidi"/>
                <w:szCs w:val="22"/>
                <w:lang w:val="en-US" w:bidi="th-TH"/>
              </w:rPr>
              <w:t>10,629,663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4AA30F67" w14:textId="77777777" w:rsidR="002C1EB4" w:rsidRPr="00645107" w:rsidRDefault="002C1EB4" w:rsidP="002C1EB4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</w:tcPr>
          <w:p w14:paraId="6C92B8F5" w14:textId="165BB401" w:rsidR="002C1EB4" w:rsidRPr="00645107" w:rsidRDefault="00994BB2" w:rsidP="002C1EB4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45107">
              <w:rPr>
                <w:rFonts w:asciiTheme="majorBidi" w:hAnsiTheme="majorBidi" w:cstheme="majorBidi"/>
                <w:szCs w:val="22"/>
                <w:lang w:val="en-US" w:bidi="th-TH"/>
              </w:rPr>
              <w:t>981,526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53CE8756" w14:textId="77777777" w:rsidR="002C1EB4" w:rsidRPr="00645107" w:rsidRDefault="002C1EB4" w:rsidP="002C1EB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shd w:val="clear" w:color="auto" w:fill="auto"/>
          </w:tcPr>
          <w:p w14:paraId="352AE3A8" w14:textId="05E616FF" w:rsidR="002C1EB4" w:rsidRPr="00645107" w:rsidRDefault="002C1EB4" w:rsidP="002C1EB4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45107">
              <w:rPr>
                <w:rFonts w:asciiTheme="majorBidi" w:hAnsiTheme="majorBidi" w:cstheme="majorBidi"/>
                <w:szCs w:val="22"/>
                <w:lang w:val="en-US" w:bidi="th-TH"/>
              </w:rPr>
              <w:t>1,155,638</w:t>
            </w:r>
          </w:p>
        </w:tc>
        <w:tc>
          <w:tcPr>
            <w:tcW w:w="67" w:type="pct"/>
            <w:shd w:val="clear" w:color="auto" w:fill="auto"/>
            <w:vAlign w:val="bottom"/>
          </w:tcPr>
          <w:p w14:paraId="496C6FB5" w14:textId="77777777" w:rsidR="002C1EB4" w:rsidRPr="00645107" w:rsidRDefault="002C1EB4" w:rsidP="002C1EB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</w:tcPr>
          <w:p w14:paraId="60065E20" w14:textId="4EBCE4BF" w:rsidR="002C1EB4" w:rsidRPr="00645107" w:rsidRDefault="00994BB2" w:rsidP="002C1EB4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45107">
              <w:rPr>
                <w:rFonts w:asciiTheme="majorBidi" w:hAnsiTheme="majorBidi" w:cstheme="majorBidi"/>
                <w:szCs w:val="22"/>
                <w:lang w:val="en-US" w:bidi="th-TH"/>
              </w:rPr>
              <w:t>968,516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6F55D6A0" w14:textId="77777777" w:rsidR="002C1EB4" w:rsidRPr="00645107" w:rsidRDefault="002C1EB4" w:rsidP="002C1EB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</w:tcPr>
          <w:p w14:paraId="4B17B2A2" w14:textId="31738CFF" w:rsidR="002C1EB4" w:rsidRPr="00645107" w:rsidRDefault="002C1EB4" w:rsidP="002C1EB4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45107">
              <w:rPr>
                <w:rFonts w:asciiTheme="majorBidi" w:hAnsiTheme="majorBidi" w:cstheme="majorBidi"/>
                <w:szCs w:val="22"/>
                <w:lang w:val="en-US" w:bidi="th-TH"/>
              </w:rPr>
              <w:t>810,774</w:t>
            </w:r>
          </w:p>
        </w:tc>
        <w:tc>
          <w:tcPr>
            <w:tcW w:w="74" w:type="pct"/>
            <w:shd w:val="clear" w:color="auto" w:fill="auto"/>
            <w:vAlign w:val="bottom"/>
          </w:tcPr>
          <w:p w14:paraId="672CCA17" w14:textId="77777777" w:rsidR="002C1EB4" w:rsidRPr="00645107" w:rsidRDefault="002C1EB4" w:rsidP="002C1EB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</w:tcPr>
          <w:p w14:paraId="3C51BB02" w14:textId="06C765E2" w:rsidR="002C1EB4" w:rsidRPr="00645107" w:rsidRDefault="00994BB2" w:rsidP="002C1EB4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45107">
              <w:rPr>
                <w:rFonts w:asciiTheme="majorBidi" w:hAnsiTheme="majorBidi" w:cstheme="majorBidi"/>
                <w:szCs w:val="22"/>
                <w:lang w:val="en-US" w:bidi="th-TH"/>
              </w:rPr>
              <w:t>13,689,022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26800FB9" w14:textId="77777777" w:rsidR="002C1EB4" w:rsidRPr="00645107" w:rsidRDefault="002C1EB4" w:rsidP="002C1EB4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</w:tcPr>
          <w:p w14:paraId="19E7F770" w14:textId="3585F69D" w:rsidR="002C1EB4" w:rsidRPr="00645107" w:rsidRDefault="002C1EB4" w:rsidP="002C1EB4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45107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12,596,075  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730C453F" w14:textId="77777777" w:rsidR="002C1EB4" w:rsidRPr="00645107" w:rsidRDefault="002C1EB4" w:rsidP="002C1EB4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</w:tcPr>
          <w:p w14:paraId="38C97F9E" w14:textId="5AD97F8C" w:rsidR="002C1EB4" w:rsidRPr="00645107" w:rsidRDefault="00994BB2" w:rsidP="002C1EB4">
            <w:pPr>
              <w:pStyle w:val="BodyText"/>
              <w:tabs>
                <w:tab w:val="decimal" w:pos="520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64510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2531A272" w14:textId="77777777" w:rsidR="002C1EB4" w:rsidRPr="00645107" w:rsidRDefault="002C1EB4" w:rsidP="002C1EB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shd w:val="clear" w:color="auto" w:fill="auto"/>
          </w:tcPr>
          <w:p w14:paraId="7C31C547" w14:textId="48F64BDD" w:rsidR="002C1EB4" w:rsidRPr="00645107" w:rsidRDefault="002C1EB4" w:rsidP="002C1EB4">
            <w:pPr>
              <w:pStyle w:val="BodyText"/>
              <w:tabs>
                <w:tab w:val="decimal" w:pos="52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64510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1C6A3B24" w14:textId="77777777" w:rsidR="002C1EB4" w:rsidRPr="00645107" w:rsidRDefault="002C1EB4" w:rsidP="002C1EB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</w:tcPr>
          <w:p w14:paraId="326BA1C8" w14:textId="08EF747A" w:rsidR="002C1EB4" w:rsidRPr="00645107" w:rsidRDefault="00994BB2" w:rsidP="002C1EB4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45107">
              <w:rPr>
                <w:rFonts w:asciiTheme="majorBidi" w:hAnsiTheme="majorBidi" w:cstheme="majorBidi"/>
                <w:szCs w:val="22"/>
                <w:lang w:val="en-US" w:bidi="th-TH"/>
              </w:rPr>
              <w:t>13,689,022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662A36FE" w14:textId="77777777" w:rsidR="002C1EB4" w:rsidRPr="00645107" w:rsidRDefault="002C1EB4" w:rsidP="002C1EB4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2" w:type="pct"/>
            <w:shd w:val="clear" w:color="auto" w:fill="auto"/>
          </w:tcPr>
          <w:p w14:paraId="7C8C9718" w14:textId="7C2B6147" w:rsidR="002C1EB4" w:rsidRPr="00645107" w:rsidRDefault="002C1EB4" w:rsidP="002C1EB4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45107">
              <w:rPr>
                <w:rFonts w:asciiTheme="majorBidi" w:hAnsiTheme="majorBidi" w:cstheme="majorBidi"/>
                <w:szCs w:val="22"/>
                <w:lang w:val="en-US" w:bidi="th-TH"/>
              </w:rPr>
              <w:t>12,596,075</w:t>
            </w:r>
          </w:p>
        </w:tc>
      </w:tr>
      <w:tr w:rsidR="002C1EB4" w:rsidRPr="00BB350B" w14:paraId="73003A57" w14:textId="77777777" w:rsidTr="00631F01">
        <w:trPr>
          <w:cantSplit/>
        </w:trPr>
        <w:tc>
          <w:tcPr>
            <w:tcW w:w="741" w:type="pct"/>
            <w:shd w:val="clear" w:color="auto" w:fill="auto"/>
          </w:tcPr>
          <w:p w14:paraId="264E8EEE" w14:textId="77777777" w:rsidR="002C1EB4" w:rsidRPr="00645107" w:rsidRDefault="002C1EB4" w:rsidP="002C1EB4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45107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290" w:type="pct"/>
            <w:tcBorders>
              <w:bottom w:val="single" w:sz="4" w:space="0" w:color="auto"/>
            </w:tcBorders>
            <w:shd w:val="clear" w:color="auto" w:fill="auto"/>
          </w:tcPr>
          <w:p w14:paraId="2ECDF476" w14:textId="5CD3725F" w:rsidR="002C1EB4" w:rsidRPr="00645107" w:rsidRDefault="00994BB2" w:rsidP="002C1EB4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45107">
              <w:rPr>
                <w:rFonts w:asciiTheme="majorBidi" w:hAnsiTheme="majorBidi" w:cstheme="majorBidi"/>
                <w:szCs w:val="22"/>
                <w:lang w:val="en-US" w:bidi="th-TH"/>
              </w:rPr>
              <w:t>58,289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2E282EF5" w14:textId="77777777" w:rsidR="002C1EB4" w:rsidRPr="00645107" w:rsidRDefault="002C1EB4" w:rsidP="002C1EB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  <w:shd w:val="clear" w:color="auto" w:fill="auto"/>
          </w:tcPr>
          <w:p w14:paraId="569E298B" w14:textId="5DBD1F82" w:rsidR="002C1EB4" w:rsidRPr="00645107" w:rsidRDefault="002C1EB4" w:rsidP="002C1EB4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45107">
              <w:rPr>
                <w:rFonts w:asciiTheme="majorBidi" w:hAnsiTheme="majorBidi" w:cstheme="majorBidi"/>
                <w:szCs w:val="22"/>
                <w:lang w:val="en-US" w:bidi="th-TH"/>
              </w:rPr>
              <w:t>31,306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0CACB0B6" w14:textId="77777777" w:rsidR="002C1EB4" w:rsidRPr="00645107" w:rsidRDefault="002C1EB4" w:rsidP="002C1EB4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5803E938" w14:textId="08C6A7D6" w:rsidR="002C1EB4" w:rsidRPr="00645107" w:rsidRDefault="00994BB2" w:rsidP="002C1EB4">
            <w:pPr>
              <w:pStyle w:val="BodyText"/>
              <w:tabs>
                <w:tab w:val="decimal" w:pos="49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64510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2916DE8A" w14:textId="77777777" w:rsidR="002C1EB4" w:rsidRPr="00645107" w:rsidRDefault="002C1EB4" w:rsidP="002C1EB4">
            <w:pPr>
              <w:pStyle w:val="BodyText"/>
              <w:tabs>
                <w:tab w:val="decimal" w:pos="55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95" w:type="pct"/>
            <w:tcBorders>
              <w:bottom w:val="single" w:sz="4" w:space="0" w:color="auto"/>
            </w:tcBorders>
            <w:shd w:val="clear" w:color="auto" w:fill="auto"/>
          </w:tcPr>
          <w:p w14:paraId="6D641BC3" w14:textId="670CEE68" w:rsidR="002C1EB4" w:rsidRPr="00645107" w:rsidRDefault="002C1EB4" w:rsidP="002C1EB4">
            <w:pPr>
              <w:pStyle w:val="BodyText"/>
              <w:tabs>
                <w:tab w:val="decimal" w:pos="49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64510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67" w:type="pct"/>
            <w:shd w:val="clear" w:color="auto" w:fill="auto"/>
            <w:vAlign w:val="bottom"/>
          </w:tcPr>
          <w:p w14:paraId="3489FA8E" w14:textId="77777777" w:rsidR="002C1EB4" w:rsidRPr="00645107" w:rsidRDefault="002C1EB4" w:rsidP="002C1EB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2C5DF706" w14:textId="535E2942" w:rsidR="002C1EB4" w:rsidRPr="00645107" w:rsidRDefault="00994BB2" w:rsidP="002C1EB4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45107">
              <w:rPr>
                <w:rFonts w:asciiTheme="majorBidi" w:hAnsiTheme="majorBidi" w:cstheme="majorBidi"/>
                <w:szCs w:val="22"/>
                <w:lang w:val="en-US" w:bidi="th-TH"/>
              </w:rPr>
              <w:t>76,509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2BDA6810" w14:textId="77777777" w:rsidR="002C1EB4" w:rsidRPr="00645107" w:rsidRDefault="002C1EB4" w:rsidP="002C1EB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tcBorders>
              <w:bottom w:val="single" w:sz="4" w:space="0" w:color="auto"/>
            </w:tcBorders>
            <w:shd w:val="clear" w:color="auto" w:fill="auto"/>
          </w:tcPr>
          <w:p w14:paraId="74D70134" w14:textId="38F4DFBD" w:rsidR="002C1EB4" w:rsidRPr="00645107" w:rsidRDefault="002C1EB4" w:rsidP="002C1EB4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45107">
              <w:rPr>
                <w:rFonts w:asciiTheme="majorBidi" w:hAnsiTheme="majorBidi" w:cstheme="majorBidi"/>
                <w:szCs w:val="22"/>
                <w:lang w:val="en-US" w:bidi="th-TH"/>
              </w:rPr>
              <w:t>79,602</w:t>
            </w:r>
          </w:p>
        </w:tc>
        <w:tc>
          <w:tcPr>
            <w:tcW w:w="74" w:type="pct"/>
            <w:shd w:val="clear" w:color="auto" w:fill="auto"/>
            <w:vAlign w:val="bottom"/>
          </w:tcPr>
          <w:p w14:paraId="77562E75" w14:textId="77777777" w:rsidR="002C1EB4" w:rsidRPr="00645107" w:rsidRDefault="002C1EB4" w:rsidP="002C1EB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tcBorders>
              <w:bottom w:val="single" w:sz="4" w:space="0" w:color="auto"/>
            </w:tcBorders>
            <w:shd w:val="clear" w:color="auto" w:fill="auto"/>
          </w:tcPr>
          <w:p w14:paraId="40414766" w14:textId="015C3597" w:rsidR="002C1EB4" w:rsidRPr="00645107" w:rsidRDefault="00994BB2" w:rsidP="002C1EB4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45107">
              <w:rPr>
                <w:rFonts w:asciiTheme="majorBidi" w:hAnsiTheme="majorBidi" w:cstheme="majorBidi"/>
                <w:szCs w:val="22"/>
                <w:lang w:val="en-US" w:bidi="th-TH"/>
              </w:rPr>
              <w:t>134,798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235CE880" w14:textId="77777777" w:rsidR="002C1EB4" w:rsidRPr="00645107" w:rsidRDefault="002C1EB4" w:rsidP="002C1EB4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tcBorders>
              <w:bottom w:val="single" w:sz="4" w:space="0" w:color="auto"/>
            </w:tcBorders>
            <w:shd w:val="clear" w:color="auto" w:fill="auto"/>
          </w:tcPr>
          <w:p w14:paraId="3E50452D" w14:textId="6F52B581" w:rsidR="002C1EB4" w:rsidRPr="00645107" w:rsidRDefault="002C1EB4" w:rsidP="002C1EB4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45107">
              <w:rPr>
                <w:rFonts w:asciiTheme="majorBidi" w:hAnsiTheme="majorBidi" w:cstheme="majorBidi"/>
                <w:szCs w:val="22"/>
                <w:lang w:val="en-US" w:bidi="th-TH"/>
              </w:rPr>
              <w:t>110,908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287A9E8C" w14:textId="77777777" w:rsidR="002C1EB4" w:rsidRPr="00645107" w:rsidRDefault="002C1EB4" w:rsidP="002C1EB4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tcBorders>
              <w:bottom w:val="single" w:sz="4" w:space="0" w:color="auto"/>
            </w:tcBorders>
            <w:shd w:val="clear" w:color="auto" w:fill="auto"/>
          </w:tcPr>
          <w:p w14:paraId="03213A7A" w14:textId="3B8C49F4" w:rsidR="002C1EB4" w:rsidRPr="00645107" w:rsidRDefault="00994BB2" w:rsidP="002C1EB4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45107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1139F8" w:rsidRPr="00645107">
              <w:rPr>
                <w:rFonts w:asciiTheme="majorBidi" w:hAnsiTheme="majorBidi" w:cstheme="majorBidi"/>
                <w:szCs w:val="22"/>
                <w:lang w:val="en-US" w:bidi="th-TH"/>
              </w:rPr>
              <w:t>134,798</w:t>
            </w:r>
            <w:r w:rsidRPr="00645107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2CCD1717" w14:textId="77777777" w:rsidR="002C1EB4" w:rsidRPr="00645107" w:rsidRDefault="002C1EB4" w:rsidP="002C1EB4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4" w:type="pct"/>
            <w:tcBorders>
              <w:bottom w:val="single" w:sz="4" w:space="0" w:color="auto"/>
            </w:tcBorders>
            <w:shd w:val="clear" w:color="auto" w:fill="auto"/>
          </w:tcPr>
          <w:p w14:paraId="52FB8CBF" w14:textId="2BC94BCF" w:rsidR="002C1EB4" w:rsidRPr="00645107" w:rsidRDefault="002C1EB4" w:rsidP="002C1EB4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45107">
              <w:rPr>
                <w:rFonts w:asciiTheme="majorBidi" w:hAnsiTheme="majorBidi" w:cstheme="majorBidi"/>
                <w:szCs w:val="22"/>
              </w:rPr>
              <w:t>(</w:t>
            </w:r>
            <w:r w:rsidRPr="00645107">
              <w:rPr>
                <w:rFonts w:asciiTheme="majorBidi" w:hAnsiTheme="majorBidi" w:cstheme="majorBidi"/>
                <w:szCs w:val="22"/>
                <w:lang w:val="en-US"/>
              </w:rPr>
              <w:t>110</w:t>
            </w:r>
            <w:r w:rsidRPr="00645107">
              <w:rPr>
                <w:rFonts w:asciiTheme="majorBidi" w:hAnsiTheme="majorBidi" w:cstheme="majorBidi"/>
                <w:szCs w:val="22"/>
              </w:rPr>
              <w:t>,</w:t>
            </w:r>
            <w:r w:rsidRPr="00645107">
              <w:rPr>
                <w:rFonts w:asciiTheme="majorBidi" w:hAnsiTheme="majorBidi" w:cstheme="majorBidi"/>
                <w:szCs w:val="22"/>
                <w:lang w:val="en-US"/>
              </w:rPr>
              <w:t>908</w:t>
            </w:r>
            <w:r w:rsidRPr="00645107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17535F7E" w14:textId="77777777" w:rsidR="002C1EB4" w:rsidRPr="00645107" w:rsidRDefault="002C1EB4" w:rsidP="002C1EB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  <w:shd w:val="clear" w:color="auto" w:fill="auto"/>
          </w:tcPr>
          <w:p w14:paraId="74833206" w14:textId="23504E53" w:rsidR="002C1EB4" w:rsidRPr="00645107" w:rsidRDefault="00994BB2" w:rsidP="002C1EB4">
            <w:pPr>
              <w:pStyle w:val="BodyText"/>
              <w:tabs>
                <w:tab w:val="decimal" w:pos="533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64510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6822F46E" w14:textId="77777777" w:rsidR="002C1EB4" w:rsidRPr="00645107" w:rsidRDefault="002C1EB4" w:rsidP="002C1EB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2" w:type="pct"/>
            <w:tcBorders>
              <w:bottom w:val="single" w:sz="4" w:space="0" w:color="auto"/>
            </w:tcBorders>
            <w:shd w:val="clear" w:color="auto" w:fill="auto"/>
          </w:tcPr>
          <w:p w14:paraId="200821AA" w14:textId="273FE831" w:rsidR="002C1EB4" w:rsidRPr="00645107" w:rsidRDefault="002C1EB4" w:rsidP="002C1EB4">
            <w:pPr>
              <w:pStyle w:val="BodyText"/>
              <w:tabs>
                <w:tab w:val="decimal" w:pos="40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64510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2C1EB4" w:rsidRPr="00BB350B" w14:paraId="6348210F" w14:textId="77777777" w:rsidTr="00631F01">
        <w:trPr>
          <w:cantSplit/>
        </w:trPr>
        <w:tc>
          <w:tcPr>
            <w:tcW w:w="741" w:type="pct"/>
            <w:shd w:val="clear" w:color="auto" w:fill="auto"/>
          </w:tcPr>
          <w:p w14:paraId="6ACB15A9" w14:textId="77777777" w:rsidR="002C1EB4" w:rsidRPr="00645107" w:rsidRDefault="002C1EB4" w:rsidP="002C1EB4">
            <w:pPr>
              <w:spacing w:line="28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</w:rPr>
            </w:pPr>
            <w:r w:rsidRPr="00645107">
              <w:rPr>
                <w:rFonts w:asciiTheme="majorBidi" w:hAnsiTheme="majorBidi" w:cstheme="majorBidi"/>
                <w:b/>
                <w:bCs/>
                <w:cs/>
              </w:rPr>
              <w:t>รวมรายได้</w:t>
            </w:r>
          </w:p>
        </w:tc>
        <w:tc>
          <w:tcPr>
            <w:tcW w:w="290" w:type="pct"/>
            <w:tcBorders>
              <w:top w:val="single" w:sz="4" w:space="0" w:color="auto"/>
            </w:tcBorders>
            <w:shd w:val="clear" w:color="auto" w:fill="auto"/>
          </w:tcPr>
          <w:p w14:paraId="0C0AF08E" w14:textId="38601D71" w:rsidR="002C1EB4" w:rsidRPr="00645107" w:rsidRDefault="00994BB2" w:rsidP="002C1EB4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11,797,269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1ABB2A51" w14:textId="77777777" w:rsidR="002C1EB4" w:rsidRPr="00645107" w:rsidRDefault="002C1EB4" w:rsidP="002C1EB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311" w:type="pct"/>
            <w:tcBorders>
              <w:top w:val="single" w:sz="4" w:space="0" w:color="auto"/>
            </w:tcBorders>
            <w:shd w:val="clear" w:color="auto" w:fill="auto"/>
          </w:tcPr>
          <w:p w14:paraId="195317C8" w14:textId="3B6E99CA" w:rsidR="002C1EB4" w:rsidRPr="00645107" w:rsidRDefault="002C1EB4" w:rsidP="002C1EB4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10</w:t>
            </w:r>
            <w:r w:rsidRPr="00645107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64510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660</w:t>
            </w:r>
            <w:r w:rsidRPr="00645107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64510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969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23C40988" w14:textId="77777777" w:rsidR="002C1EB4" w:rsidRPr="00645107" w:rsidRDefault="002C1EB4" w:rsidP="002C1EB4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32AE70E3" w14:textId="13824CBD" w:rsidR="002C1EB4" w:rsidRPr="00645107" w:rsidRDefault="00994BB2" w:rsidP="002C1EB4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981,526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692D7D11" w14:textId="77777777" w:rsidR="002C1EB4" w:rsidRPr="00645107" w:rsidRDefault="002C1EB4" w:rsidP="002C1EB4">
            <w:pPr>
              <w:pStyle w:val="acctfourfigures"/>
              <w:spacing w:line="280" w:lineRule="exact"/>
              <w:ind w:left="-72" w:right="-72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95" w:type="pct"/>
            <w:tcBorders>
              <w:top w:val="single" w:sz="4" w:space="0" w:color="auto"/>
            </w:tcBorders>
            <w:shd w:val="clear" w:color="auto" w:fill="auto"/>
          </w:tcPr>
          <w:p w14:paraId="1123F5C2" w14:textId="7622E757" w:rsidR="002C1EB4" w:rsidRPr="00645107" w:rsidRDefault="002C1EB4" w:rsidP="002C1EB4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</w:t>
            </w:r>
            <w:r w:rsidRPr="00645107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64510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155</w:t>
            </w:r>
            <w:r w:rsidRPr="00645107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64510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638</w:t>
            </w:r>
          </w:p>
        </w:tc>
        <w:tc>
          <w:tcPr>
            <w:tcW w:w="67" w:type="pct"/>
            <w:shd w:val="clear" w:color="auto" w:fill="auto"/>
            <w:vAlign w:val="bottom"/>
          </w:tcPr>
          <w:p w14:paraId="2B97BB44" w14:textId="77777777" w:rsidR="002C1EB4" w:rsidRPr="00645107" w:rsidRDefault="002C1EB4" w:rsidP="002C1EB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76F7E47C" w14:textId="492CD123" w:rsidR="002C1EB4" w:rsidRPr="00645107" w:rsidRDefault="00994BB2" w:rsidP="002C1EB4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1,045,025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1F055F83" w14:textId="77777777" w:rsidR="002C1EB4" w:rsidRPr="00645107" w:rsidRDefault="002C1EB4" w:rsidP="002C1EB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96" w:type="pct"/>
            <w:tcBorders>
              <w:top w:val="single" w:sz="4" w:space="0" w:color="auto"/>
            </w:tcBorders>
            <w:shd w:val="clear" w:color="auto" w:fill="auto"/>
          </w:tcPr>
          <w:p w14:paraId="2C2DDED0" w14:textId="25382BFB" w:rsidR="002C1EB4" w:rsidRPr="00645107" w:rsidRDefault="002C1EB4" w:rsidP="002C1EB4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890</w:t>
            </w:r>
            <w:r w:rsidRPr="0064510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,</w:t>
            </w:r>
            <w:r w:rsidRPr="0064510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376</w:t>
            </w:r>
          </w:p>
        </w:tc>
        <w:tc>
          <w:tcPr>
            <w:tcW w:w="74" w:type="pct"/>
            <w:shd w:val="clear" w:color="auto" w:fill="auto"/>
            <w:vAlign w:val="bottom"/>
          </w:tcPr>
          <w:p w14:paraId="76C98A35" w14:textId="77777777" w:rsidR="002C1EB4" w:rsidRPr="00645107" w:rsidRDefault="002C1EB4" w:rsidP="002C1EB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</w:tcBorders>
            <w:shd w:val="clear" w:color="auto" w:fill="auto"/>
          </w:tcPr>
          <w:p w14:paraId="2CC7F962" w14:textId="58FBADF6" w:rsidR="002C1EB4" w:rsidRPr="00645107" w:rsidRDefault="001139F8" w:rsidP="002C1EB4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13,823,820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0EB6EE42" w14:textId="77777777" w:rsidR="002C1EB4" w:rsidRPr="00645107" w:rsidRDefault="002C1EB4" w:rsidP="002C1EB4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96" w:type="pct"/>
            <w:tcBorders>
              <w:top w:val="single" w:sz="4" w:space="0" w:color="auto"/>
            </w:tcBorders>
            <w:shd w:val="clear" w:color="auto" w:fill="auto"/>
          </w:tcPr>
          <w:p w14:paraId="1ADF22A9" w14:textId="530A1936" w:rsidR="002C1EB4" w:rsidRPr="00645107" w:rsidRDefault="002C1EB4" w:rsidP="002C1EB4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12</w:t>
            </w:r>
            <w:r w:rsidRPr="00645107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64510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706</w:t>
            </w:r>
            <w:r w:rsidRPr="00645107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64510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983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7D416836" w14:textId="77777777" w:rsidR="002C1EB4" w:rsidRPr="00645107" w:rsidRDefault="002C1EB4" w:rsidP="002C1EB4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</w:tcBorders>
            <w:shd w:val="clear" w:color="auto" w:fill="auto"/>
          </w:tcPr>
          <w:p w14:paraId="5147D002" w14:textId="7A045DB0" w:rsidR="002C1EB4" w:rsidRPr="00645107" w:rsidRDefault="00994BB2" w:rsidP="002C1EB4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</w:rPr>
              <w:t>(</w:t>
            </w:r>
            <w:r w:rsidR="001139F8" w:rsidRPr="00645107">
              <w:rPr>
                <w:rFonts w:asciiTheme="majorBidi" w:hAnsiTheme="majorBidi" w:cstheme="majorBidi"/>
                <w:b/>
                <w:bCs/>
                <w:szCs w:val="22"/>
              </w:rPr>
              <w:t>134,798</w:t>
            </w:r>
            <w:r w:rsidRPr="00645107">
              <w:rPr>
                <w:rFonts w:asciiTheme="majorBidi" w:hAnsiTheme="majorBidi" w:cstheme="majorBidi"/>
                <w:b/>
                <w:bCs/>
                <w:szCs w:val="22"/>
              </w:rPr>
              <w:t>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4B03C840" w14:textId="77777777" w:rsidR="002C1EB4" w:rsidRPr="00645107" w:rsidRDefault="002C1EB4" w:rsidP="002C1EB4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</w:tcBorders>
            <w:shd w:val="clear" w:color="auto" w:fill="auto"/>
          </w:tcPr>
          <w:p w14:paraId="6B260BD3" w14:textId="646E0B9B" w:rsidR="002C1EB4" w:rsidRPr="00645107" w:rsidRDefault="002C1EB4" w:rsidP="002C1EB4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</w:rPr>
              <w:t>(</w:t>
            </w:r>
            <w:r w:rsidRPr="0064510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110</w:t>
            </w:r>
            <w:r w:rsidRPr="00645107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64510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908</w:t>
            </w:r>
            <w:r w:rsidRPr="00645107">
              <w:rPr>
                <w:rFonts w:asciiTheme="majorBidi" w:hAnsiTheme="majorBidi" w:cstheme="majorBidi"/>
                <w:b/>
                <w:bCs/>
                <w:szCs w:val="22"/>
              </w:rPr>
              <w:t>)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2DA08FEB" w14:textId="77777777" w:rsidR="002C1EB4" w:rsidRPr="00645107" w:rsidRDefault="002C1EB4" w:rsidP="002C1EB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92" w:type="pct"/>
            <w:tcBorders>
              <w:top w:val="single" w:sz="4" w:space="0" w:color="auto"/>
            </w:tcBorders>
            <w:shd w:val="clear" w:color="auto" w:fill="auto"/>
          </w:tcPr>
          <w:p w14:paraId="03BE045D" w14:textId="38049837" w:rsidR="002C1EB4" w:rsidRPr="00645107" w:rsidRDefault="00994BB2" w:rsidP="002C1EB4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13,689,022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2BBA1D08" w14:textId="77777777" w:rsidR="002C1EB4" w:rsidRPr="00645107" w:rsidRDefault="002C1EB4" w:rsidP="002C1EB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2" w:type="pct"/>
            <w:tcBorders>
              <w:top w:val="single" w:sz="4" w:space="0" w:color="auto"/>
            </w:tcBorders>
            <w:shd w:val="clear" w:color="auto" w:fill="auto"/>
          </w:tcPr>
          <w:p w14:paraId="1DF88D0E" w14:textId="59BB5BF8" w:rsidR="002C1EB4" w:rsidRPr="00645107" w:rsidRDefault="002C1EB4" w:rsidP="002C1EB4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12</w:t>
            </w:r>
            <w:r w:rsidRPr="00645107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64510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596</w:t>
            </w:r>
            <w:r w:rsidRPr="00645107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64510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075</w:t>
            </w:r>
          </w:p>
        </w:tc>
      </w:tr>
      <w:tr w:rsidR="002C1EB4" w:rsidRPr="00BB350B" w14:paraId="47F47EE7" w14:textId="77777777" w:rsidTr="00440DB5">
        <w:trPr>
          <w:cantSplit/>
        </w:trPr>
        <w:tc>
          <w:tcPr>
            <w:tcW w:w="741" w:type="pct"/>
            <w:shd w:val="clear" w:color="auto" w:fill="auto"/>
          </w:tcPr>
          <w:p w14:paraId="61292785" w14:textId="77777777" w:rsidR="002C1EB4" w:rsidRPr="00645107" w:rsidRDefault="002C1EB4" w:rsidP="002C1EB4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="Angsana New" w:hAnsi="Angsana New"/>
                <w:szCs w:val="22"/>
              </w:rPr>
            </w:pPr>
            <w:r w:rsidRPr="00645107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ค่าเสื่อมราคาและค่าตัดจำหน่าย</w:t>
            </w:r>
          </w:p>
        </w:tc>
        <w:tc>
          <w:tcPr>
            <w:tcW w:w="290" w:type="pct"/>
            <w:shd w:val="clear" w:color="auto" w:fill="auto"/>
          </w:tcPr>
          <w:p w14:paraId="02DE08D0" w14:textId="0C11FA98" w:rsidR="002C1EB4" w:rsidRPr="00645107" w:rsidRDefault="00994BB2" w:rsidP="002C1EB4">
            <w:pPr>
              <w:pStyle w:val="acctfourfigures"/>
              <w:tabs>
                <w:tab w:val="clear" w:pos="765"/>
              </w:tabs>
              <w:spacing w:line="280" w:lineRule="exact"/>
              <w:ind w:left="-72" w:right="-3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  <w:r w:rsidRPr="00645107">
              <w:rPr>
                <w:rFonts w:asciiTheme="majorBidi" w:hAnsiTheme="majorBidi" w:cstheme="majorBidi"/>
                <w:szCs w:val="22"/>
              </w:rPr>
              <w:t>(628,468)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1B04D1D5" w14:textId="77777777" w:rsidR="002C1EB4" w:rsidRPr="00645107" w:rsidRDefault="002C1EB4" w:rsidP="002C1EB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</w:tcPr>
          <w:p w14:paraId="22F289B0" w14:textId="1D0EB2E0" w:rsidR="002C1EB4" w:rsidRPr="00645107" w:rsidRDefault="002C1EB4" w:rsidP="002C1EB4">
            <w:pPr>
              <w:pStyle w:val="acctfourfigures"/>
              <w:tabs>
                <w:tab w:val="clear" w:pos="765"/>
              </w:tabs>
              <w:spacing w:line="280" w:lineRule="exact"/>
              <w:ind w:left="-72" w:right="-3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  <w:r w:rsidRPr="00645107">
              <w:rPr>
                <w:rFonts w:asciiTheme="majorBidi" w:hAnsiTheme="majorBidi" w:cstheme="majorBidi"/>
                <w:szCs w:val="22"/>
              </w:rPr>
              <w:t>(</w:t>
            </w:r>
            <w:r w:rsidRPr="00645107">
              <w:rPr>
                <w:rFonts w:asciiTheme="majorBidi" w:hAnsiTheme="majorBidi" w:cstheme="majorBidi"/>
                <w:szCs w:val="22"/>
                <w:lang w:val="en-US"/>
              </w:rPr>
              <w:t>467</w:t>
            </w:r>
            <w:r w:rsidRPr="00645107">
              <w:rPr>
                <w:rFonts w:asciiTheme="majorBidi" w:hAnsiTheme="majorBidi" w:cstheme="majorBidi"/>
                <w:szCs w:val="22"/>
              </w:rPr>
              <w:t>,</w:t>
            </w:r>
            <w:r w:rsidRPr="00645107">
              <w:rPr>
                <w:rFonts w:asciiTheme="majorBidi" w:hAnsiTheme="majorBidi" w:cstheme="majorBidi"/>
                <w:szCs w:val="22"/>
                <w:lang w:val="en-US"/>
              </w:rPr>
              <w:t>845</w:t>
            </w:r>
            <w:r w:rsidRPr="00645107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4D98DCFC" w14:textId="77777777" w:rsidR="002C1EB4" w:rsidRPr="00645107" w:rsidRDefault="002C1EB4" w:rsidP="002C1EB4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</w:tcPr>
          <w:p w14:paraId="7C62844A" w14:textId="3E0853F9" w:rsidR="002C1EB4" w:rsidRPr="00645107" w:rsidRDefault="00994BB2" w:rsidP="002C1EB4">
            <w:pPr>
              <w:pStyle w:val="acctfourfigures"/>
              <w:tabs>
                <w:tab w:val="clear" w:pos="765"/>
              </w:tabs>
              <w:spacing w:line="280" w:lineRule="exact"/>
              <w:ind w:left="-72" w:right="-3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  <w:r w:rsidRPr="00645107">
              <w:rPr>
                <w:rFonts w:asciiTheme="majorBidi" w:hAnsiTheme="majorBidi" w:cstheme="majorBidi"/>
                <w:szCs w:val="22"/>
              </w:rPr>
              <w:t>(35,617)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6A79F56E" w14:textId="77777777" w:rsidR="002C1EB4" w:rsidRPr="00645107" w:rsidRDefault="002C1EB4" w:rsidP="002C1EB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shd w:val="clear" w:color="auto" w:fill="auto"/>
          </w:tcPr>
          <w:p w14:paraId="63C96230" w14:textId="3411F376" w:rsidR="002C1EB4" w:rsidRPr="00645107" w:rsidRDefault="002C1EB4" w:rsidP="002C1EB4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  <w:r w:rsidRPr="00645107">
              <w:rPr>
                <w:rFonts w:asciiTheme="majorBidi" w:hAnsiTheme="majorBidi" w:cstheme="majorBidi"/>
                <w:szCs w:val="22"/>
              </w:rPr>
              <w:t>(</w:t>
            </w:r>
            <w:r w:rsidRPr="00645107">
              <w:rPr>
                <w:rFonts w:asciiTheme="majorBidi" w:hAnsiTheme="majorBidi" w:cstheme="majorBidi"/>
                <w:szCs w:val="22"/>
                <w:lang w:val="en-US"/>
              </w:rPr>
              <w:t>35</w:t>
            </w:r>
            <w:r w:rsidRPr="00645107">
              <w:rPr>
                <w:rFonts w:asciiTheme="majorBidi" w:hAnsiTheme="majorBidi" w:cstheme="majorBidi"/>
                <w:szCs w:val="22"/>
              </w:rPr>
              <w:t>,</w:t>
            </w:r>
            <w:r w:rsidRPr="00645107">
              <w:rPr>
                <w:rFonts w:asciiTheme="majorBidi" w:hAnsiTheme="majorBidi" w:cstheme="majorBidi"/>
                <w:szCs w:val="22"/>
                <w:lang w:val="en-US"/>
              </w:rPr>
              <w:t>078</w:t>
            </w:r>
            <w:r w:rsidRPr="00645107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67" w:type="pct"/>
            <w:shd w:val="clear" w:color="auto" w:fill="auto"/>
            <w:vAlign w:val="bottom"/>
          </w:tcPr>
          <w:p w14:paraId="3FC8B47D" w14:textId="77777777" w:rsidR="002C1EB4" w:rsidRPr="00645107" w:rsidRDefault="002C1EB4" w:rsidP="002C1EB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1" w:type="pct"/>
            <w:shd w:val="clear" w:color="auto" w:fill="auto"/>
          </w:tcPr>
          <w:p w14:paraId="11C0EC37" w14:textId="4191FF79" w:rsidR="002C1EB4" w:rsidRPr="00645107" w:rsidRDefault="00994BB2" w:rsidP="002C1EB4">
            <w:pPr>
              <w:pStyle w:val="acctfourfigures"/>
              <w:tabs>
                <w:tab w:val="clear" w:pos="765"/>
              </w:tabs>
              <w:spacing w:line="280" w:lineRule="exact"/>
              <w:ind w:left="-72" w:right="-3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  <w:r w:rsidRPr="00645107">
              <w:rPr>
                <w:rFonts w:asciiTheme="majorBidi" w:hAnsiTheme="majorBidi" w:cstheme="majorBidi"/>
                <w:szCs w:val="22"/>
              </w:rPr>
              <w:t>(50,211)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3132B46D" w14:textId="77777777" w:rsidR="002C1EB4" w:rsidRPr="00645107" w:rsidRDefault="002C1EB4" w:rsidP="002C1EB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</w:tcPr>
          <w:p w14:paraId="01408727" w14:textId="76FBF93F" w:rsidR="002C1EB4" w:rsidRPr="00645107" w:rsidRDefault="002C1EB4" w:rsidP="002C1EB4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  <w:r w:rsidRPr="00645107">
              <w:rPr>
                <w:rFonts w:asciiTheme="majorBidi" w:hAnsiTheme="majorBidi" w:cstheme="majorBidi"/>
                <w:szCs w:val="22"/>
              </w:rPr>
              <w:t>(</w:t>
            </w:r>
            <w:r w:rsidRPr="00645107">
              <w:rPr>
                <w:rFonts w:asciiTheme="majorBidi" w:hAnsiTheme="majorBidi" w:cstheme="majorBidi"/>
                <w:szCs w:val="22"/>
                <w:lang w:val="en-US"/>
              </w:rPr>
              <w:t>76</w:t>
            </w:r>
            <w:r w:rsidRPr="00645107">
              <w:rPr>
                <w:rFonts w:asciiTheme="majorBidi" w:hAnsiTheme="majorBidi" w:cstheme="majorBidi"/>
                <w:szCs w:val="22"/>
              </w:rPr>
              <w:t>,</w:t>
            </w:r>
            <w:r w:rsidRPr="00645107">
              <w:rPr>
                <w:rFonts w:asciiTheme="majorBidi" w:hAnsiTheme="majorBidi" w:cstheme="majorBidi"/>
                <w:szCs w:val="22"/>
                <w:lang w:val="en-US"/>
              </w:rPr>
              <w:t>110</w:t>
            </w:r>
            <w:r w:rsidRPr="00645107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74" w:type="pct"/>
            <w:shd w:val="clear" w:color="auto" w:fill="auto"/>
            <w:vAlign w:val="bottom"/>
          </w:tcPr>
          <w:p w14:paraId="238D9692" w14:textId="77777777" w:rsidR="002C1EB4" w:rsidRPr="00645107" w:rsidRDefault="002C1EB4" w:rsidP="002C1EB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</w:tcPr>
          <w:p w14:paraId="09D629BF" w14:textId="1A82A4A3" w:rsidR="002C1EB4" w:rsidRPr="00645107" w:rsidRDefault="001139F8" w:rsidP="002C1EB4">
            <w:pPr>
              <w:pStyle w:val="acctfourfigures"/>
              <w:tabs>
                <w:tab w:val="clear" w:pos="765"/>
              </w:tabs>
              <w:spacing w:line="280" w:lineRule="exact"/>
              <w:ind w:left="-72" w:right="-3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  <w:r w:rsidRPr="00645107">
              <w:rPr>
                <w:rFonts w:asciiTheme="majorBidi" w:hAnsiTheme="majorBidi" w:cstheme="majorBidi"/>
                <w:szCs w:val="22"/>
              </w:rPr>
              <w:t>(714,296)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780C4708" w14:textId="77777777" w:rsidR="002C1EB4" w:rsidRPr="00645107" w:rsidRDefault="002C1EB4" w:rsidP="002C1EB4">
            <w:pPr>
              <w:pStyle w:val="acctfourfigures"/>
              <w:tabs>
                <w:tab w:val="clear" w:pos="765"/>
                <w:tab w:val="decimal" w:pos="652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</w:tcPr>
          <w:p w14:paraId="0A0E00C6" w14:textId="4576167E" w:rsidR="002C1EB4" w:rsidRPr="00645107" w:rsidRDefault="002C1EB4" w:rsidP="002C1EB4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  <w:r w:rsidRPr="00645107">
              <w:rPr>
                <w:rFonts w:asciiTheme="majorBidi" w:hAnsiTheme="majorBidi" w:cstheme="majorBidi"/>
                <w:szCs w:val="22"/>
              </w:rPr>
              <w:t>(</w:t>
            </w:r>
            <w:r w:rsidRPr="00645107">
              <w:rPr>
                <w:rFonts w:asciiTheme="majorBidi" w:hAnsiTheme="majorBidi" w:cstheme="majorBidi"/>
                <w:szCs w:val="22"/>
                <w:lang w:val="en-US"/>
              </w:rPr>
              <w:t>579</w:t>
            </w:r>
            <w:r w:rsidRPr="00645107">
              <w:rPr>
                <w:rFonts w:asciiTheme="majorBidi" w:hAnsiTheme="majorBidi" w:cstheme="majorBidi"/>
                <w:szCs w:val="22"/>
              </w:rPr>
              <w:t>,</w:t>
            </w:r>
            <w:r w:rsidRPr="00645107">
              <w:rPr>
                <w:rFonts w:asciiTheme="majorBidi" w:hAnsiTheme="majorBidi" w:cstheme="majorBidi"/>
                <w:szCs w:val="22"/>
                <w:lang w:val="en-US"/>
              </w:rPr>
              <w:t>033</w:t>
            </w:r>
            <w:r w:rsidRPr="00645107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5640555D" w14:textId="77777777" w:rsidR="002C1EB4" w:rsidRPr="00645107" w:rsidRDefault="002C1EB4" w:rsidP="002C1EB4">
            <w:pPr>
              <w:pStyle w:val="acctfourfigures"/>
              <w:tabs>
                <w:tab w:val="clear" w:pos="765"/>
                <w:tab w:val="decimal" w:pos="652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</w:tcPr>
          <w:p w14:paraId="7D17BBC8" w14:textId="780124A4" w:rsidR="002C1EB4" w:rsidRPr="00645107" w:rsidRDefault="001139F8" w:rsidP="002C1EB4">
            <w:pPr>
              <w:pStyle w:val="BodyText"/>
              <w:tabs>
                <w:tab w:val="decimal" w:pos="520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64510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128BD02F" w14:textId="77777777" w:rsidR="002C1EB4" w:rsidRPr="00645107" w:rsidRDefault="002C1EB4" w:rsidP="002C1EB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shd w:val="clear" w:color="auto" w:fill="auto"/>
          </w:tcPr>
          <w:p w14:paraId="18BE5D8A" w14:textId="6CC0171E" w:rsidR="002C1EB4" w:rsidRPr="00645107" w:rsidRDefault="002C1EB4" w:rsidP="002C1EB4">
            <w:pPr>
              <w:pStyle w:val="BodyText"/>
              <w:tabs>
                <w:tab w:val="decimal" w:pos="52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64510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5A172F07" w14:textId="77777777" w:rsidR="002C1EB4" w:rsidRPr="00645107" w:rsidRDefault="002C1EB4" w:rsidP="002C1EB4">
            <w:pPr>
              <w:pStyle w:val="acctfourfigures"/>
              <w:tabs>
                <w:tab w:val="decimal" w:pos="524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2" w:type="pct"/>
            <w:shd w:val="clear" w:color="auto" w:fill="auto"/>
          </w:tcPr>
          <w:p w14:paraId="46740CB7" w14:textId="56DD0477" w:rsidR="002C1EB4" w:rsidRPr="00645107" w:rsidRDefault="001139F8" w:rsidP="002C1EB4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45107">
              <w:rPr>
                <w:rFonts w:asciiTheme="majorBidi" w:hAnsiTheme="majorBidi" w:cstheme="majorBidi"/>
                <w:szCs w:val="22"/>
                <w:lang w:val="en-US" w:bidi="th-TH"/>
              </w:rPr>
              <w:t>(714,296)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6D1894E8" w14:textId="77777777" w:rsidR="002C1EB4" w:rsidRPr="00645107" w:rsidRDefault="002C1EB4" w:rsidP="002C1EB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2" w:type="pct"/>
            <w:shd w:val="clear" w:color="auto" w:fill="auto"/>
          </w:tcPr>
          <w:p w14:paraId="63156C9C" w14:textId="03C40D78" w:rsidR="002C1EB4" w:rsidRPr="00645107" w:rsidRDefault="002C1EB4" w:rsidP="002C1EB4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  <w:r w:rsidRPr="00645107">
              <w:rPr>
                <w:rFonts w:asciiTheme="majorBidi" w:hAnsiTheme="majorBidi" w:cstheme="majorBidi"/>
                <w:szCs w:val="22"/>
              </w:rPr>
              <w:t>(</w:t>
            </w:r>
            <w:r w:rsidRPr="00645107">
              <w:rPr>
                <w:rFonts w:asciiTheme="majorBidi" w:hAnsiTheme="majorBidi" w:cstheme="majorBidi"/>
                <w:szCs w:val="22"/>
                <w:lang w:val="en-US"/>
              </w:rPr>
              <w:t>579</w:t>
            </w:r>
            <w:r w:rsidRPr="00645107">
              <w:rPr>
                <w:rFonts w:asciiTheme="majorBidi" w:hAnsiTheme="majorBidi" w:cstheme="majorBidi"/>
                <w:szCs w:val="22"/>
              </w:rPr>
              <w:t>,</w:t>
            </w:r>
            <w:r w:rsidRPr="00645107">
              <w:rPr>
                <w:rFonts w:asciiTheme="majorBidi" w:hAnsiTheme="majorBidi" w:cstheme="majorBidi"/>
                <w:szCs w:val="22"/>
                <w:lang w:val="en-US"/>
              </w:rPr>
              <w:t>033</w:t>
            </w:r>
            <w:r w:rsidRPr="00645107">
              <w:rPr>
                <w:rFonts w:asciiTheme="majorBidi" w:hAnsiTheme="majorBidi" w:cstheme="majorBidi"/>
                <w:szCs w:val="22"/>
              </w:rPr>
              <w:t>)</w:t>
            </w:r>
          </w:p>
        </w:tc>
      </w:tr>
      <w:tr w:rsidR="002C1EB4" w:rsidRPr="00BB350B" w14:paraId="4F8AC1EB" w14:textId="77777777" w:rsidTr="00631F01">
        <w:trPr>
          <w:cantSplit/>
        </w:trPr>
        <w:tc>
          <w:tcPr>
            <w:tcW w:w="741" w:type="pct"/>
            <w:shd w:val="clear" w:color="auto" w:fill="auto"/>
          </w:tcPr>
          <w:p w14:paraId="09B542C8" w14:textId="77777777" w:rsidR="002C1EB4" w:rsidRPr="00645107" w:rsidRDefault="002C1EB4" w:rsidP="002C1EB4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645107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กำไรจากการดำเนินงานตามส่วนงาน</w:t>
            </w:r>
          </w:p>
        </w:tc>
        <w:tc>
          <w:tcPr>
            <w:tcW w:w="290" w:type="pct"/>
            <w:tcBorders>
              <w:bottom w:val="double" w:sz="4" w:space="0" w:color="auto"/>
            </w:tcBorders>
            <w:shd w:val="clear" w:color="auto" w:fill="auto"/>
          </w:tcPr>
          <w:p w14:paraId="09CFA47D" w14:textId="38ADDF38" w:rsidR="002C1EB4" w:rsidRPr="00645107" w:rsidRDefault="00994BB2" w:rsidP="002C1EB4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</w:rPr>
              <w:t>2,069,746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7DE5FADD" w14:textId="77777777" w:rsidR="002C1EB4" w:rsidRPr="00645107" w:rsidRDefault="002C1EB4" w:rsidP="002C1EB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311" w:type="pct"/>
            <w:tcBorders>
              <w:bottom w:val="double" w:sz="4" w:space="0" w:color="auto"/>
            </w:tcBorders>
            <w:shd w:val="clear" w:color="auto" w:fill="auto"/>
          </w:tcPr>
          <w:p w14:paraId="7AD5FDF9" w14:textId="57F102B5" w:rsidR="002C1EB4" w:rsidRPr="00645107" w:rsidRDefault="002C1EB4" w:rsidP="002C1EB4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</w:t>
            </w:r>
            <w:r w:rsidRPr="00645107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64510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601</w:t>
            </w:r>
            <w:r w:rsidRPr="00645107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64510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388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7E7D25E0" w14:textId="77777777" w:rsidR="002C1EB4" w:rsidRPr="00645107" w:rsidRDefault="002C1EB4" w:rsidP="002C1EB4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91" w:type="pct"/>
            <w:tcBorders>
              <w:bottom w:val="double" w:sz="4" w:space="0" w:color="auto"/>
            </w:tcBorders>
            <w:shd w:val="clear" w:color="auto" w:fill="auto"/>
          </w:tcPr>
          <w:p w14:paraId="2222FC49" w14:textId="280C5D3D" w:rsidR="002C1EB4" w:rsidRPr="00645107" w:rsidRDefault="00994BB2" w:rsidP="002C1EB4">
            <w:pPr>
              <w:pStyle w:val="acctfourfigures"/>
              <w:tabs>
                <w:tab w:val="clear" w:pos="765"/>
              </w:tabs>
              <w:spacing w:line="280" w:lineRule="exact"/>
              <w:ind w:left="-72" w:right="-39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</w:rPr>
              <w:t>(100,723)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33354460" w14:textId="77777777" w:rsidR="002C1EB4" w:rsidRPr="00645107" w:rsidRDefault="002C1EB4" w:rsidP="002C1EB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95" w:type="pct"/>
            <w:tcBorders>
              <w:bottom w:val="double" w:sz="4" w:space="0" w:color="auto"/>
            </w:tcBorders>
            <w:shd w:val="clear" w:color="auto" w:fill="auto"/>
          </w:tcPr>
          <w:p w14:paraId="1D8CF822" w14:textId="2FB5BD46" w:rsidR="002C1EB4" w:rsidRPr="00645107" w:rsidRDefault="002C1EB4" w:rsidP="002C1EB4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55</w:t>
            </w:r>
            <w:r w:rsidRPr="00645107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64510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756</w:t>
            </w:r>
          </w:p>
        </w:tc>
        <w:tc>
          <w:tcPr>
            <w:tcW w:w="67" w:type="pct"/>
            <w:shd w:val="clear" w:color="auto" w:fill="auto"/>
            <w:vAlign w:val="bottom"/>
          </w:tcPr>
          <w:p w14:paraId="44180159" w14:textId="77777777" w:rsidR="002C1EB4" w:rsidRPr="00645107" w:rsidRDefault="002C1EB4" w:rsidP="002C1EB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91" w:type="pct"/>
            <w:tcBorders>
              <w:bottom w:val="double" w:sz="4" w:space="0" w:color="auto"/>
            </w:tcBorders>
            <w:shd w:val="clear" w:color="auto" w:fill="auto"/>
          </w:tcPr>
          <w:p w14:paraId="67F89ABB" w14:textId="7C7E6944" w:rsidR="002C1EB4" w:rsidRPr="00645107" w:rsidRDefault="00994BB2" w:rsidP="002C1EB4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217,574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4754EB40" w14:textId="77777777" w:rsidR="002C1EB4" w:rsidRPr="00645107" w:rsidRDefault="002C1EB4" w:rsidP="002C1EB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96" w:type="pct"/>
            <w:tcBorders>
              <w:bottom w:val="double" w:sz="4" w:space="0" w:color="auto"/>
            </w:tcBorders>
            <w:shd w:val="clear" w:color="auto" w:fill="auto"/>
          </w:tcPr>
          <w:p w14:paraId="1FD1BEA2" w14:textId="3B95E783" w:rsidR="002C1EB4" w:rsidRPr="00645107" w:rsidRDefault="002C1EB4" w:rsidP="002C1EB4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187,555</w:t>
            </w:r>
          </w:p>
        </w:tc>
        <w:tc>
          <w:tcPr>
            <w:tcW w:w="74" w:type="pct"/>
            <w:shd w:val="clear" w:color="auto" w:fill="auto"/>
            <w:vAlign w:val="bottom"/>
          </w:tcPr>
          <w:p w14:paraId="4C8B1229" w14:textId="77777777" w:rsidR="002C1EB4" w:rsidRPr="00645107" w:rsidRDefault="002C1EB4" w:rsidP="002C1EB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89" w:type="pct"/>
            <w:tcBorders>
              <w:bottom w:val="double" w:sz="4" w:space="0" w:color="auto"/>
            </w:tcBorders>
            <w:shd w:val="clear" w:color="auto" w:fill="auto"/>
          </w:tcPr>
          <w:p w14:paraId="0E448969" w14:textId="1FD45654" w:rsidR="002C1EB4" w:rsidRPr="00645107" w:rsidRDefault="001139F8" w:rsidP="002C1EB4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2,186,597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765844CD" w14:textId="77777777" w:rsidR="002C1EB4" w:rsidRPr="00645107" w:rsidRDefault="002C1EB4" w:rsidP="002C1EB4">
            <w:pPr>
              <w:pStyle w:val="acctfourfigures"/>
              <w:tabs>
                <w:tab w:val="clear" w:pos="765"/>
                <w:tab w:val="decimal" w:pos="652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96" w:type="pct"/>
            <w:tcBorders>
              <w:bottom w:val="double" w:sz="4" w:space="0" w:color="auto"/>
            </w:tcBorders>
            <w:shd w:val="clear" w:color="auto" w:fill="auto"/>
          </w:tcPr>
          <w:p w14:paraId="33546D80" w14:textId="5E49AC80" w:rsidR="002C1EB4" w:rsidRPr="00645107" w:rsidRDefault="002C1EB4" w:rsidP="002C1EB4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</w:t>
            </w:r>
            <w:r w:rsidRPr="00645107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64510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844</w:t>
            </w:r>
            <w:r w:rsidRPr="00645107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64510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699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48F9993F" w14:textId="77777777" w:rsidR="002C1EB4" w:rsidRPr="00645107" w:rsidRDefault="002C1EB4" w:rsidP="002C1EB4">
            <w:pPr>
              <w:pStyle w:val="acctfourfigures"/>
              <w:tabs>
                <w:tab w:val="clear" w:pos="765"/>
                <w:tab w:val="decimal" w:pos="652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89" w:type="pct"/>
            <w:tcBorders>
              <w:bottom w:val="double" w:sz="4" w:space="0" w:color="auto"/>
            </w:tcBorders>
            <w:shd w:val="clear" w:color="auto" w:fill="auto"/>
          </w:tcPr>
          <w:p w14:paraId="2A78E63F" w14:textId="0F89B1D5" w:rsidR="002C1EB4" w:rsidRPr="00645107" w:rsidRDefault="001139F8" w:rsidP="002C1EB4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 w:right="-20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14,915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7B25C8FD" w14:textId="77777777" w:rsidR="002C1EB4" w:rsidRPr="00645107" w:rsidRDefault="002C1EB4" w:rsidP="002C1EB4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 w:right="-20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4" w:type="pct"/>
            <w:tcBorders>
              <w:bottom w:val="double" w:sz="4" w:space="0" w:color="auto"/>
            </w:tcBorders>
            <w:shd w:val="clear" w:color="auto" w:fill="auto"/>
          </w:tcPr>
          <w:p w14:paraId="739C8466" w14:textId="2043C3A0" w:rsidR="002C1EB4" w:rsidRPr="00645107" w:rsidRDefault="002C1EB4" w:rsidP="002C1EB4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</w:rPr>
              <w:t>(</w:t>
            </w:r>
            <w:r w:rsidRPr="0064510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31</w:t>
            </w:r>
            <w:r w:rsidRPr="00645107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64510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379</w:t>
            </w:r>
            <w:r w:rsidRPr="00645107">
              <w:rPr>
                <w:rFonts w:asciiTheme="majorBidi" w:hAnsiTheme="majorBidi" w:cstheme="majorBidi"/>
                <w:b/>
                <w:bCs/>
                <w:szCs w:val="22"/>
              </w:rPr>
              <w:t>)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56902BDF" w14:textId="77777777" w:rsidR="002C1EB4" w:rsidRPr="00645107" w:rsidRDefault="002C1EB4" w:rsidP="002C1EB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92" w:type="pct"/>
            <w:shd w:val="clear" w:color="auto" w:fill="auto"/>
          </w:tcPr>
          <w:p w14:paraId="73EFFCB9" w14:textId="454BE70F" w:rsidR="002C1EB4" w:rsidRPr="00645107" w:rsidRDefault="001139F8" w:rsidP="002C1EB4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2,201,512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58BF48EE" w14:textId="77777777" w:rsidR="002C1EB4" w:rsidRPr="00645107" w:rsidRDefault="002C1EB4" w:rsidP="002C1EB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2" w:type="pct"/>
            <w:shd w:val="clear" w:color="auto" w:fill="auto"/>
          </w:tcPr>
          <w:p w14:paraId="3D5DB8E3" w14:textId="134555F1" w:rsidR="002C1EB4" w:rsidRPr="00645107" w:rsidRDefault="002C1EB4" w:rsidP="002C1EB4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</w:t>
            </w:r>
            <w:r w:rsidRPr="00645107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64510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813</w:t>
            </w:r>
            <w:r w:rsidRPr="00645107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64510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320</w:t>
            </w:r>
          </w:p>
        </w:tc>
      </w:tr>
      <w:tr w:rsidR="002C1EB4" w:rsidRPr="00BB350B" w14:paraId="1BFAF064" w14:textId="77777777" w:rsidTr="00631F01">
        <w:trPr>
          <w:cantSplit/>
        </w:trPr>
        <w:tc>
          <w:tcPr>
            <w:tcW w:w="741" w:type="pct"/>
            <w:shd w:val="clear" w:color="auto" w:fill="auto"/>
          </w:tcPr>
          <w:p w14:paraId="193E2BF7" w14:textId="77777777" w:rsidR="002C1EB4" w:rsidRPr="00645107" w:rsidRDefault="002C1EB4" w:rsidP="002C1EB4">
            <w:pPr>
              <w:spacing w:line="280" w:lineRule="exact"/>
              <w:ind w:left="112" w:right="74" w:hanging="112"/>
              <w:contextualSpacing/>
              <w:rPr>
                <w:rFonts w:ascii="Angsana New" w:hAnsi="Angsana New"/>
                <w:cs/>
              </w:rPr>
            </w:pPr>
          </w:p>
        </w:tc>
        <w:tc>
          <w:tcPr>
            <w:tcW w:w="29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129632C" w14:textId="77777777" w:rsidR="002C1EB4" w:rsidRPr="00645107" w:rsidRDefault="002C1EB4" w:rsidP="002C1EB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2BCE4A8E" w14:textId="77777777" w:rsidR="002C1EB4" w:rsidRPr="00645107" w:rsidRDefault="002C1EB4" w:rsidP="002C1EB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40EEC93" w14:textId="77777777" w:rsidR="002C1EB4" w:rsidRPr="00645107" w:rsidRDefault="002C1EB4" w:rsidP="002C1EB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6B969137" w14:textId="77777777" w:rsidR="002C1EB4" w:rsidRPr="00645107" w:rsidRDefault="002C1EB4" w:rsidP="002C1EB4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A4DC9F5" w14:textId="77777777" w:rsidR="002C1EB4" w:rsidRPr="00645107" w:rsidRDefault="002C1EB4" w:rsidP="002C1EB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65496523" w14:textId="77777777" w:rsidR="002C1EB4" w:rsidRPr="00645107" w:rsidRDefault="002C1EB4" w:rsidP="002C1EB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BB9E534" w14:textId="77777777" w:rsidR="002C1EB4" w:rsidRPr="00645107" w:rsidRDefault="002C1EB4" w:rsidP="002C1EB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359ACE8A" w14:textId="77777777" w:rsidR="002C1EB4" w:rsidRPr="00645107" w:rsidRDefault="002C1EB4" w:rsidP="002C1EB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EF24506" w14:textId="77777777" w:rsidR="002C1EB4" w:rsidRPr="00645107" w:rsidRDefault="002C1EB4" w:rsidP="002C1EB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7F4EB631" w14:textId="77777777" w:rsidR="002C1EB4" w:rsidRPr="00645107" w:rsidRDefault="002C1EB4" w:rsidP="002C1EB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9B06CCA" w14:textId="77777777" w:rsidR="002C1EB4" w:rsidRPr="00645107" w:rsidRDefault="002C1EB4" w:rsidP="002C1EB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504A45F1" w14:textId="77777777" w:rsidR="002C1EB4" w:rsidRPr="00645107" w:rsidRDefault="002C1EB4" w:rsidP="002C1EB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C6A101B" w14:textId="77777777" w:rsidR="002C1EB4" w:rsidRPr="00645107" w:rsidRDefault="002C1EB4" w:rsidP="002C1EB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1BF8C8AF" w14:textId="77777777" w:rsidR="002C1EB4" w:rsidRPr="00645107" w:rsidRDefault="002C1EB4" w:rsidP="002C1EB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2379221" w14:textId="77777777" w:rsidR="002C1EB4" w:rsidRPr="00645107" w:rsidRDefault="002C1EB4" w:rsidP="002C1EB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18EDCA71" w14:textId="77777777" w:rsidR="002C1EB4" w:rsidRPr="00645107" w:rsidRDefault="002C1EB4" w:rsidP="002C1EB4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57C0B58" w14:textId="77777777" w:rsidR="002C1EB4" w:rsidRPr="00645107" w:rsidRDefault="002C1EB4" w:rsidP="002C1EB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32CC14F3" w14:textId="77777777" w:rsidR="002C1EB4" w:rsidRPr="00645107" w:rsidRDefault="002C1EB4" w:rsidP="002C1EB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A4C69FE" w14:textId="77777777" w:rsidR="002C1EB4" w:rsidRPr="00645107" w:rsidRDefault="002C1EB4" w:rsidP="002C1EB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408B2C8F" w14:textId="77777777" w:rsidR="002C1EB4" w:rsidRPr="00645107" w:rsidRDefault="002C1EB4" w:rsidP="002C1EB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36394A62" w14:textId="77777777" w:rsidR="002C1EB4" w:rsidRPr="00645107" w:rsidRDefault="002C1EB4" w:rsidP="002C1EB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4EE762AC" w14:textId="77777777" w:rsidR="002C1EB4" w:rsidRPr="00645107" w:rsidRDefault="002C1EB4" w:rsidP="002C1EB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1DC14EDB" w14:textId="77777777" w:rsidR="002C1EB4" w:rsidRPr="00645107" w:rsidRDefault="002C1EB4" w:rsidP="002C1EB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2C1EB4" w:rsidRPr="00BB350B" w14:paraId="6A356012" w14:textId="77777777" w:rsidTr="006F2B4B">
        <w:trPr>
          <w:cantSplit/>
        </w:trPr>
        <w:tc>
          <w:tcPr>
            <w:tcW w:w="1031" w:type="pct"/>
            <w:gridSpan w:val="2"/>
            <w:shd w:val="clear" w:color="auto" w:fill="auto"/>
          </w:tcPr>
          <w:p w14:paraId="5E9B0EC7" w14:textId="219C98A7" w:rsidR="002C1EB4" w:rsidRPr="00645107" w:rsidRDefault="002C1EB4" w:rsidP="002C1EB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45107">
              <w:rPr>
                <w:rFonts w:asciiTheme="majorBidi" w:hAnsiTheme="majorBidi" w:cstheme="majorBidi" w:hint="cs"/>
                <w:b/>
                <w:bCs/>
                <w:szCs w:val="22"/>
                <w:cs/>
                <w:lang w:val="en-US" w:bidi="th-TH"/>
              </w:rPr>
              <w:t>รายได้</w:t>
            </w:r>
            <w:r w:rsidRPr="00645107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และค่าใช้จ่ายที่ไม่ได้ปันส่วน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7D92D490" w14:textId="77777777" w:rsidR="002C1EB4" w:rsidRPr="00645107" w:rsidRDefault="002C1EB4" w:rsidP="002C1EB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04F18437" w14:textId="77777777" w:rsidR="002C1EB4" w:rsidRPr="00645107" w:rsidRDefault="002C1EB4" w:rsidP="002C1EB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4069D4AC" w14:textId="77777777" w:rsidR="002C1EB4" w:rsidRPr="00645107" w:rsidRDefault="002C1EB4" w:rsidP="002C1EB4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3710A825" w14:textId="77777777" w:rsidR="002C1EB4" w:rsidRPr="00645107" w:rsidRDefault="002C1EB4" w:rsidP="002C1EB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150F6F3B" w14:textId="77777777" w:rsidR="002C1EB4" w:rsidRPr="00645107" w:rsidRDefault="002C1EB4" w:rsidP="002C1EB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0C2AF178" w14:textId="77777777" w:rsidR="002C1EB4" w:rsidRPr="00645107" w:rsidRDefault="002C1EB4" w:rsidP="002C1EB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667E438F" w14:textId="77777777" w:rsidR="002C1EB4" w:rsidRPr="00645107" w:rsidRDefault="002C1EB4" w:rsidP="002C1EB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14F2C348" w14:textId="77777777" w:rsidR="002C1EB4" w:rsidRPr="00645107" w:rsidRDefault="002C1EB4" w:rsidP="002C1EB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403A5E13" w14:textId="77777777" w:rsidR="002C1EB4" w:rsidRPr="00645107" w:rsidRDefault="002C1EB4" w:rsidP="002C1EB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1A37CC3B" w14:textId="77777777" w:rsidR="002C1EB4" w:rsidRPr="00645107" w:rsidRDefault="002C1EB4" w:rsidP="002C1EB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69A2B84A" w14:textId="77777777" w:rsidR="002C1EB4" w:rsidRPr="00645107" w:rsidRDefault="002C1EB4" w:rsidP="002C1EB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2284EC51" w14:textId="77777777" w:rsidR="002C1EB4" w:rsidRPr="00645107" w:rsidRDefault="002C1EB4" w:rsidP="002C1EB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606A9573" w14:textId="77777777" w:rsidR="002C1EB4" w:rsidRPr="00645107" w:rsidRDefault="002C1EB4" w:rsidP="002C1EB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73F43531" w14:textId="77777777" w:rsidR="002C1EB4" w:rsidRPr="00645107" w:rsidRDefault="002C1EB4" w:rsidP="002C1EB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7AA97F86" w14:textId="77777777" w:rsidR="002C1EB4" w:rsidRPr="00645107" w:rsidRDefault="002C1EB4" w:rsidP="002C1EB4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538E3914" w14:textId="77777777" w:rsidR="002C1EB4" w:rsidRPr="00645107" w:rsidRDefault="002C1EB4" w:rsidP="002C1EB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1230A8C8" w14:textId="77777777" w:rsidR="002C1EB4" w:rsidRPr="00645107" w:rsidRDefault="002C1EB4" w:rsidP="002C1EB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6FC7C570" w14:textId="77777777" w:rsidR="002C1EB4" w:rsidRPr="00645107" w:rsidRDefault="002C1EB4" w:rsidP="002C1EB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5DEE5026" w14:textId="77777777" w:rsidR="002C1EB4" w:rsidRPr="00645107" w:rsidRDefault="002C1EB4" w:rsidP="002C1EB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1A85A264" w14:textId="77777777" w:rsidR="002C1EB4" w:rsidRPr="00645107" w:rsidRDefault="002C1EB4" w:rsidP="002C1EB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13B38EFA" w14:textId="77777777" w:rsidR="002C1EB4" w:rsidRPr="00645107" w:rsidRDefault="002C1EB4" w:rsidP="002C1EB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6A80CC95" w14:textId="77777777" w:rsidR="002C1EB4" w:rsidRPr="00645107" w:rsidRDefault="002C1EB4" w:rsidP="002C1EB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92253C" w:rsidRPr="00BB350B" w14:paraId="1B1F7AB7" w14:textId="77777777" w:rsidTr="00631F01">
        <w:trPr>
          <w:cantSplit/>
        </w:trPr>
        <w:tc>
          <w:tcPr>
            <w:tcW w:w="741" w:type="pct"/>
            <w:shd w:val="clear" w:color="auto" w:fill="auto"/>
            <w:vAlign w:val="center"/>
          </w:tcPr>
          <w:p w14:paraId="1CB37A9E" w14:textId="77777777" w:rsidR="0092253C" w:rsidRPr="00645107" w:rsidRDefault="0092253C" w:rsidP="0092253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45107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ดอกเบี้ยรับ</w:t>
            </w:r>
          </w:p>
        </w:tc>
        <w:tc>
          <w:tcPr>
            <w:tcW w:w="290" w:type="pct"/>
            <w:shd w:val="clear" w:color="auto" w:fill="auto"/>
            <w:vAlign w:val="bottom"/>
          </w:tcPr>
          <w:p w14:paraId="2C73BE57" w14:textId="77777777" w:rsidR="0092253C" w:rsidRPr="00645107" w:rsidRDefault="0092253C" w:rsidP="009225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6F59D942" w14:textId="77777777" w:rsidR="0092253C" w:rsidRPr="00645107" w:rsidRDefault="0092253C" w:rsidP="0092253C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64F0A805" w14:textId="77777777" w:rsidR="0092253C" w:rsidRPr="00645107" w:rsidRDefault="0092253C" w:rsidP="009225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7F6AA925" w14:textId="77777777" w:rsidR="0092253C" w:rsidRPr="00645107" w:rsidRDefault="0092253C" w:rsidP="0092253C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39E7EEC5" w14:textId="77777777" w:rsidR="0092253C" w:rsidRPr="00645107" w:rsidRDefault="0092253C" w:rsidP="009225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11BFDF00" w14:textId="77777777" w:rsidR="0092253C" w:rsidRPr="00645107" w:rsidRDefault="0092253C" w:rsidP="0092253C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08DAB7E7" w14:textId="77777777" w:rsidR="0092253C" w:rsidRPr="00645107" w:rsidRDefault="0092253C" w:rsidP="009225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49CDD589" w14:textId="77777777" w:rsidR="0092253C" w:rsidRPr="00645107" w:rsidRDefault="0092253C" w:rsidP="0092253C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7885C095" w14:textId="77777777" w:rsidR="0092253C" w:rsidRPr="00645107" w:rsidRDefault="0092253C" w:rsidP="009225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3E3A0FD6" w14:textId="77777777" w:rsidR="0092253C" w:rsidRPr="00645107" w:rsidRDefault="0092253C" w:rsidP="0092253C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547E5A62" w14:textId="77777777" w:rsidR="0092253C" w:rsidRPr="00645107" w:rsidRDefault="0092253C" w:rsidP="0092253C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0E5E530C" w14:textId="77777777" w:rsidR="0092253C" w:rsidRPr="00645107" w:rsidRDefault="0092253C" w:rsidP="0092253C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53A4A6FC" w14:textId="77777777" w:rsidR="0092253C" w:rsidRPr="00645107" w:rsidRDefault="0092253C" w:rsidP="009225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6EA6F127" w14:textId="77777777" w:rsidR="0092253C" w:rsidRPr="00645107" w:rsidRDefault="0092253C" w:rsidP="0092253C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157E5CAE" w14:textId="77777777" w:rsidR="0092253C" w:rsidRPr="00645107" w:rsidRDefault="0092253C" w:rsidP="009225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2BB64E43" w14:textId="77777777" w:rsidR="0092253C" w:rsidRPr="00645107" w:rsidRDefault="0092253C" w:rsidP="0092253C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0BE52C05" w14:textId="77777777" w:rsidR="0092253C" w:rsidRPr="00645107" w:rsidRDefault="0092253C" w:rsidP="009225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71D680D3" w14:textId="77777777" w:rsidR="0092253C" w:rsidRPr="00645107" w:rsidRDefault="0092253C" w:rsidP="0092253C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4D1903A8" w14:textId="77777777" w:rsidR="0092253C" w:rsidRPr="00645107" w:rsidRDefault="0092253C" w:rsidP="009225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53AE182D" w14:textId="77777777" w:rsidR="0092253C" w:rsidRPr="00645107" w:rsidRDefault="0092253C" w:rsidP="0092253C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58E24F83" w14:textId="08A21C09" w:rsidR="0092253C" w:rsidRPr="00645107" w:rsidRDefault="001139F8" w:rsidP="0092253C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45107">
              <w:rPr>
                <w:rFonts w:asciiTheme="majorBidi" w:hAnsiTheme="majorBidi" w:cstheme="majorBidi"/>
                <w:szCs w:val="22"/>
                <w:lang w:val="en-US" w:bidi="th-TH"/>
              </w:rPr>
              <w:t>5,812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7D113445" w14:textId="77777777" w:rsidR="0092253C" w:rsidRPr="00645107" w:rsidRDefault="0092253C" w:rsidP="0092253C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180F398C" w14:textId="7F1A8FAA" w:rsidR="0092253C" w:rsidRPr="00645107" w:rsidRDefault="0092253C" w:rsidP="0092253C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45107">
              <w:rPr>
                <w:rFonts w:asciiTheme="majorBidi" w:hAnsiTheme="majorBidi" w:cstheme="majorBidi"/>
                <w:szCs w:val="22"/>
                <w:lang w:val="en-US" w:bidi="th-TH"/>
              </w:rPr>
              <w:t>36,525</w:t>
            </w:r>
          </w:p>
        </w:tc>
      </w:tr>
      <w:tr w:rsidR="0092253C" w:rsidRPr="00BB350B" w14:paraId="12619393" w14:textId="77777777" w:rsidTr="005E1187">
        <w:trPr>
          <w:cantSplit/>
        </w:trPr>
        <w:tc>
          <w:tcPr>
            <w:tcW w:w="2128" w:type="pct"/>
            <w:gridSpan w:val="8"/>
            <w:shd w:val="clear" w:color="auto" w:fill="auto"/>
            <w:vAlign w:val="center"/>
          </w:tcPr>
          <w:p w14:paraId="149B140D" w14:textId="2081F09B" w:rsidR="0092253C" w:rsidRPr="00645107" w:rsidRDefault="0092253C" w:rsidP="0092253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645107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กำไรจากการปรับมูลค่าเงินลงทุนที่รับรู้จากการวัดมูลค่ายุติธรรมของส่วนได้เสียที่ถืออยู่ก่อน</w:t>
            </w:r>
          </w:p>
        </w:tc>
        <w:tc>
          <w:tcPr>
            <w:tcW w:w="67" w:type="pct"/>
            <w:shd w:val="clear" w:color="auto" w:fill="auto"/>
            <w:vAlign w:val="bottom"/>
          </w:tcPr>
          <w:p w14:paraId="1C5CFAE9" w14:textId="77777777" w:rsidR="0092253C" w:rsidRPr="00645107" w:rsidRDefault="0092253C" w:rsidP="0092253C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36127B5C" w14:textId="77777777" w:rsidR="0092253C" w:rsidRPr="00645107" w:rsidRDefault="0092253C" w:rsidP="009225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7E135388" w14:textId="77777777" w:rsidR="0092253C" w:rsidRPr="00645107" w:rsidRDefault="0092253C" w:rsidP="0092253C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467883D0" w14:textId="77777777" w:rsidR="0092253C" w:rsidRPr="00645107" w:rsidRDefault="0092253C" w:rsidP="0092253C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1865A2B3" w14:textId="77777777" w:rsidR="0092253C" w:rsidRPr="00645107" w:rsidRDefault="0092253C" w:rsidP="0092253C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0E1F623B" w14:textId="77777777" w:rsidR="0092253C" w:rsidRPr="00645107" w:rsidRDefault="0092253C" w:rsidP="009225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6508238F" w14:textId="77777777" w:rsidR="0092253C" w:rsidRPr="00645107" w:rsidRDefault="0092253C" w:rsidP="0092253C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044912A6" w14:textId="77777777" w:rsidR="0092253C" w:rsidRPr="00645107" w:rsidRDefault="0092253C" w:rsidP="009225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025D1ACA" w14:textId="77777777" w:rsidR="0092253C" w:rsidRPr="00645107" w:rsidRDefault="0092253C" w:rsidP="0092253C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48D95880" w14:textId="77777777" w:rsidR="0092253C" w:rsidRPr="00645107" w:rsidRDefault="0092253C" w:rsidP="009225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55250B48" w14:textId="77777777" w:rsidR="0092253C" w:rsidRPr="00645107" w:rsidRDefault="0092253C" w:rsidP="0092253C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092E9F67" w14:textId="77777777" w:rsidR="0092253C" w:rsidRPr="00645107" w:rsidRDefault="0092253C" w:rsidP="009225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5CA5E884" w14:textId="77777777" w:rsidR="0092253C" w:rsidRPr="00645107" w:rsidRDefault="0092253C" w:rsidP="0092253C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63D5EF56" w14:textId="1961FF8A" w:rsidR="0092253C" w:rsidRPr="00645107" w:rsidRDefault="001139F8" w:rsidP="0092253C">
            <w:pPr>
              <w:pStyle w:val="BodyText"/>
              <w:tabs>
                <w:tab w:val="decimal" w:pos="533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64510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214B98DA" w14:textId="77777777" w:rsidR="0092253C" w:rsidRPr="00645107" w:rsidRDefault="0092253C" w:rsidP="0092253C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6C33982B" w14:textId="13702CE2" w:rsidR="0092253C" w:rsidRPr="00645107" w:rsidRDefault="00696A3E" w:rsidP="0092253C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45107">
              <w:rPr>
                <w:rFonts w:asciiTheme="majorBidi" w:hAnsiTheme="majorBidi" w:cstheme="majorBidi"/>
                <w:szCs w:val="22"/>
                <w:lang w:val="en-US" w:bidi="th-TH"/>
              </w:rPr>
              <w:t>36,182</w:t>
            </w:r>
          </w:p>
        </w:tc>
      </w:tr>
      <w:tr w:rsidR="0092253C" w:rsidRPr="00BB350B" w14:paraId="1AAB93F4" w14:textId="77777777" w:rsidTr="005E1187">
        <w:trPr>
          <w:cantSplit/>
        </w:trPr>
        <w:tc>
          <w:tcPr>
            <w:tcW w:w="2128" w:type="pct"/>
            <w:gridSpan w:val="8"/>
            <w:shd w:val="clear" w:color="auto" w:fill="auto"/>
            <w:vAlign w:val="center"/>
          </w:tcPr>
          <w:p w14:paraId="180FD5C5" w14:textId="32D89655" w:rsidR="0092253C" w:rsidRPr="00645107" w:rsidRDefault="0092253C" w:rsidP="0092253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bidi="th-TH"/>
              </w:rPr>
            </w:pPr>
            <w:r w:rsidRPr="00645107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กำไรจากการซื้อในราคาต่ำกว่ามูลค่ายุติธรรม</w:t>
            </w:r>
          </w:p>
        </w:tc>
        <w:tc>
          <w:tcPr>
            <w:tcW w:w="67" w:type="pct"/>
            <w:shd w:val="clear" w:color="auto" w:fill="auto"/>
            <w:vAlign w:val="bottom"/>
          </w:tcPr>
          <w:p w14:paraId="3288A6C8" w14:textId="77777777" w:rsidR="0092253C" w:rsidRPr="00645107" w:rsidRDefault="0092253C" w:rsidP="0092253C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3F7313AF" w14:textId="77777777" w:rsidR="0092253C" w:rsidRPr="00645107" w:rsidRDefault="0092253C" w:rsidP="009225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3CC6EFEC" w14:textId="77777777" w:rsidR="0092253C" w:rsidRPr="00645107" w:rsidRDefault="0092253C" w:rsidP="0092253C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36EF1849" w14:textId="77777777" w:rsidR="0092253C" w:rsidRPr="00645107" w:rsidRDefault="0092253C" w:rsidP="0092253C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0D838369" w14:textId="77777777" w:rsidR="0092253C" w:rsidRPr="00645107" w:rsidRDefault="0092253C" w:rsidP="0092253C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09551349" w14:textId="77777777" w:rsidR="0092253C" w:rsidRPr="00645107" w:rsidRDefault="0092253C" w:rsidP="009225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1FD19D94" w14:textId="77777777" w:rsidR="0092253C" w:rsidRPr="00645107" w:rsidRDefault="0092253C" w:rsidP="0092253C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47970A3C" w14:textId="77777777" w:rsidR="0092253C" w:rsidRPr="00645107" w:rsidRDefault="0092253C" w:rsidP="009225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087086FA" w14:textId="77777777" w:rsidR="0092253C" w:rsidRPr="00645107" w:rsidRDefault="0092253C" w:rsidP="0092253C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5FF6DCDD" w14:textId="77777777" w:rsidR="0092253C" w:rsidRPr="00645107" w:rsidRDefault="0092253C" w:rsidP="009225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1C840565" w14:textId="77777777" w:rsidR="0092253C" w:rsidRPr="00645107" w:rsidRDefault="0092253C" w:rsidP="0092253C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0FCFB7E1" w14:textId="77777777" w:rsidR="0092253C" w:rsidRPr="00645107" w:rsidRDefault="0092253C" w:rsidP="009225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2ECDF174" w14:textId="77777777" w:rsidR="0092253C" w:rsidRPr="00645107" w:rsidRDefault="0092253C" w:rsidP="0092253C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2DB4CA41" w14:textId="5F94FDB7" w:rsidR="0092253C" w:rsidRPr="00645107" w:rsidRDefault="001139F8" w:rsidP="0092253C">
            <w:pPr>
              <w:pStyle w:val="BodyText"/>
              <w:tabs>
                <w:tab w:val="decimal" w:pos="533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64510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0BBFF4A9" w14:textId="77777777" w:rsidR="0092253C" w:rsidRPr="00645107" w:rsidRDefault="0092253C" w:rsidP="0092253C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5E19B116" w14:textId="0DEBB452" w:rsidR="0092253C" w:rsidRPr="00645107" w:rsidRDefault="00696A3E" w:rsidP="0092253C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45107">
              <w:rPr>
                <w:rFonts w:asciiTheme="majorBidi" w:hAnsiTheme="majorBidi" w:cstheme="majorBidi"/>
                <w:szCs w:val="22"/>
                <w:lang w:val="en-US" w:bidi="th-TH"/>
              </w:rPr>
              <w:t>52,764</w:t>
            </w:r>
          </w:p>
        </w:tc>
      </w:tr>
      <w:tr w:rsidR="001139F8" w:rsidRPr="00BB350B" w14:paraId="4812E065" w14:textId="77777777" w:rsidTr="001139F8">
        <w:trPr>
          <w:cantSplit/>
          <w:trHeight w:val="56"/>
        </w:trPr>
        <w:tc>
          <w:tcPr>
            <w:tcW w:w="1764" w:type="pct"/>
            <w:gridSpan w:val="6"/>
            <w:shd w:val="clear" w:color="auto" w:fill="auto"/>
          </w:tcPr>
          <w:p w14:paraId="0F1B23C4" w14:textId="3899F0A5" w:rsidR="001139F8" w:rsidRPr="00645107" w:rsidRDefault="001139F8" w:rsidP="001139F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</w:rPr>
            </w:pPr>
            <w:r w:rsidRPr="00645107">
              <w:rPr>
                <w:rFonts w:asciiTheme="majorBidi" w:hAnsiTheme="majorBidi" w:cs="Angsana New" w:hint="cs"/>
                <w:szCs w:val="22"/>
                <w:cs/>
                <w:lang w:val="en-US" w:bidi="th-TH"/>
              </w:rPr>
              <w:t>กำไร</w:t>
            </w:r>
            <w:r w:rsidRPr="00645107">
              <w:rPr>
                <w:rFonts w:asciiTheme="majorBidi" w:hAnsiTheme="majorBidi" w:cs="Angsana New"/>
                <w:szCs w:val="22"/>
                <w:lang w:val="en-US" w:bidi="th-TH"/>
              </w:rPr>
              <w:t xml:space="preserve"> </w:t>
            </w:r>
            <w:r w:rsidRPr="00645107">
              <w:rPr>
                <w:rFonts w:asciiTheme="majorBidi" w:hAnsiTheme="majorBidi" w:cs="Angsana New" w:hint="cs"/>
                <w:szCs w:val="22"/>
                <w:cs/>
                <w:lang w:val="en-US" w:bidi="th-TH"/>
              </w:rPr>
              <w:t>(ขาดทุน) จากการจำหน่ายและตัดจำหน่ายที่ดิน อาคารและอุปกรณ์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1F37DD9D" w14:textId="77777777" w:rsidR="001139F8" w:rsidRPr="00645107" w:rsidRDefault="001139F8" w:rsidP="0092253C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3D3D877C" w14:textId="77777777" w:rsidR="001139F8" w:rsidRPr="00645107" w:rsidRDefault="001139F8" w:rsidP="0092253C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7C836367" w14:textId="77777777" w:rsidR="001139F8" w:rsidRPr="00645107" w:rsidRDefault="001139F8" w:rsidP="0092253C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578971EF" w14:textId="77777777" w:rsidR="001139F8" w:rsidRPr="00645107" w:rsidRDefault="001139F8" w:rsidP="0092253C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4EE4C00E" w14:textId="77777777" w:rsidR="001139F8" w:rsidRPr="00645107" w:rsidRDefault="001139F8" w:rsidP="0092253C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38A8B7F2" w14:textId="77777777" w:rsidR="001139F8" w:rsidRPr="00645107" w:rsidRDefault="001139F8" w:rsidP="0092253C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3BA5971B" w14:textId="77777777" w:rsidR="001139F8" w:rsidRPr="00645107" w:rsidRDefault="001139F8" w:rsidP="0092253C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5AA2B8A1" w14:textId="77777777" w:rsidR="001139F8" w:rsidRPr="00645107" w:rsidRDefault="001139F8" w:rsidP="009225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2F91DFD1" w14:textId="77777777" w:rsidR="001139F8" w:rsidRPr="00645107" w:rsidRDefault="001139F8" w:rsidP="0092253C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0A441AEA" w14:textId="77777777" w:rsidR="001139F8" w:rsidRPr="00645107" w:rsidRDefault="001139F8" w:rsidP="009225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71C92925" w14:textId="77777777" w:rsidR="001139F8" w:rsidRPr="00645107" w:rsidRDefault="001139F8" w:rsidP="0092253C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4D3C5BBD" w14:textId="77777777" w:rsidR="001139F8" w:rsidRPr="00645107" w:rsidRDefault="001139F8" w:rsidP="009225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1F983FB3" w14:textId="77777777" w:rsidR="001139F8" w:rsidRPr="00645107" w:rsidRDefault="001139F8" w:rsidP="0092253C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2ED067EE" w14:textId="77777777" w:rsidR="001139F8" w:rsidRPr="00645107" w:rsidRDefault="001139F8" w:rsidP="009225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0C2FEE41" w14:textId="77777777" w:rsidR="001139F8" w:rsidRPr="00645107" w:rsidRDefault="001139F8" w:rsidP="0092253C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25D3F075" w14:textId="7318CC49" w:rsidR="001139F8" w:rsidRPr="00645107" w:rsidRDefault="001139F8" w:rsidP="00DD60C4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45107">
              <w:rPr>
                <w:rFonts w:asciiTheme="majorBidi" w:hAnsiTheme="majorBidi" w:cstheme="majorBidi"/>
                <w:szCs w:val="22"/>
                <w:lang w:val="en-US" w:bidi="th-TH"/>
              </w:rPr>
              <w:t>(2,</w:t>
            </w:r>
            <w:r w:rsidRPr="00DD60C4">
              <w:rPr>
                <w:rFonts w:asciiTheme="majorBidi" w:hAnsiTheme="majorBidi" w:cstheme="majorBidi"/>
                <w:szCs w:val="22"/>
                <w:lang w:bidi="th-TH"/>
              </w:rPr>
              <w:t>315</w:t>
            </w:r>
            <w:r w:rsidRPr="00645107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4EBC7EDC" w14:textId="77777777" w:rsidR="001139F8" w:rsidRPr="00645107" w:rsidRDefault="001139F8" w:rsidP="0092253C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305BAD44" w14:textId="0BBEE127" w:rsidR="001139F8" w:rsidRPr="00645107" w:rsidRDefault="001139F8" w:rsidP="0092253C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45107">
              <w:rPr>
                <w:rFonts w:asciiTheme="majorBidi" w:hAnsiTheme="majorBidi" w:cstheme="majorBidi" w:hint="cs"/>
                <w:szCs w:val="22"/>
                <w:lang w:val="en-US" w:bidi="th-TH"/>
              </w:rPr>
              <w:t>14</w:t>
            </w:r>
            <w:r w:rsidRPr="00645107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645107">
              <w:rPr>
                <w:rFonts w:asciiTheme="majorBidi" w:hAnsiTheme="majorBidi" w:cstheme="majorBidi" w:hint="cs"/>
                <w:szCs w:val="22"/>
                <w:lang w:val="en-US" w:bidi="th-TH"/>
              </w:rPr>
              <w:t>973</w:t>
            </w:r>
          </w:p>
        </w:tc>
      </w:tr>
      <w:tr w:rsidR="0092253C" w:rsidRPr="00BB350B" w14:paraId="4649A522" w14:textId="77777777" w:rsidTr="00631F01">
        <w:trPr>
          <w:cantSplit/>
        </w:trPr>
        <w:tc>
          <w:tcPr>
            <w:tcW w:w="1412" w:type="pct"/>
            <w:gridSpan w:val="4"/>
            <w:shd w:val="clear" w:color="auto" w:fill="auto"/>
          </w:tcPr>
          <w:p w14:paraId="31E79F3E" w14:textId="575F963B" w:rsidR="0092253C" w:rsidRPr="00645107" w:rsidRDefault="0092253C" w:rsidP="0092253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="Angsana New"/>
                <w:szCs w:val="22"/>
                <w:cs/>
                <w:lang w:val="en-US" w:bidi="th-TH"/>
              </w:rPr>
            </w:pPr>
            <w:r w:rsidRPr="00645107">
              <w:rPr>
                <w:rFonts w:asciiTheme="majorBidi" w:hAnsiTheme="majorBidi" w:cs="Angsana New" w:hint="cs"/>
                <w:szCs w:val="22"/>
                <w:cs/>
                <w:lang w:val="en-US" w:bidi="th-TH"/>
              </w:rPr>
              <w:t>ขาดทุนจากการจำหน่ายสินทรัพย์ไม่มีตัวตนอื่น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1DD4DE39" w14:textId="77777777" w:rsidR="0092253C" w:rsidRPr="00645107" w:rsidRDefault="0092253C" w:rsidP="0092253C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0A5DFC3D" w14:textId="77777777" w:rsidR="0092253C" w:rsidRPr="00645107" w:rsidRDefault="0092253C" w:rsidP="0092253C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52A2673B" w14:textId="77777777" w:rsidR="0092253C" w:rsidRPr="00645107" w:rsidRDefault="0092253C" w:rsidP="0092253C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3B5F2FAE" w14:textId="77777777" w:rsidR="0092253C" w:rsidRPr="00645107" w:rsidRDefault="0092253C" w:rsidP="0092253C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4DB4F99B" w14:textId="77777777" w:rsidR="0092253C" w:rsidRPr="00645107" w:rsidRDefault="0092253C" w:rsidP="0092253C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32D88F85" w14:textId="77777777" w:rsidR="0092253C" w:rsidRPr="00645107" w:rsidRDefault="0092253C" w:rsidP="0092253C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39069D7C" w14:textId="77777777" w:rsidR="0092253C" w:rsidRPr="00645107" w:rsidRDefault="0092253C" w:rsidP="0092253C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4DD4726A" w14:textId="77777777" w:rsidR="0092253C" w:rsidRPr="00645107" w:rsidRDefault="0092253C" w:rsidP="0092253C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6A363A93" w14:textId="77777777" w:rsidR="0092253C" w:rsidRPr="00645107" w:rsidRDefault="0092253C" w:rsidP="0092253C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3D721316" w14:textId="77777777" w:rsidR="0092253C" w:rsidRPr="00645107" w:rsidRDefault="0092253C" w:rsidP="009225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5C530C3B" w14:textId="77777777" w:rsidR="0092253C" w:rsidRPr="00645107" w:rsidRDefault="0092253C" w:rsidP="0092253C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79091A15" w14:textId="77777777" w:rsidR="0092253C" w:rsidRPr="00645107" w:rsidRDefault="0092253C" w:rsidP="009225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6D3A91FC" w14:textId="77777777" w:rsidR="0092253C" w:rsidRPr="00645107" w:rsidRDefault="0092253C" w:rsidP="0092253C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7AFF6236" w14:textId="77777777" w:rsidR="0092253C" w:rsidRPr="00645107" w:rsidRDefault="0092253C" w:rsidP="009225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3267A096" w14:textId="77777777" w:rsidR="0092253C" w:rsidRPr="00645107" w:rsidRDefault="0092253C" w:rsidP="0092253C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4C8874C8" w14:textId="77777777" w:rsidR="0092253C" w:rsidRPr="00645107" w:rsidRDefault="0092253C" w:rsidP="009225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29F4F1C7" w14:textId="77777777" w:rsidR="0092253C" w:rsidRPr="00645107" w:rsidRDefault="0092253C" w:rsidP="0092253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34EC1FF5" w14:textId="71D6323D" w:rsidR="0092253C" w:rsidRPr="00645107" w:rsidRDefault="001139F8" w:rsidP="0092253C">
            <w:pPr>
              <w:pStyle w:val="BodyText"/>
              <w:tabs>
                <w:tab w:val="decimal" w:pos="533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64510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6192CA7A" w14:textId="77777777" w:rsidR="0092253C" w:rsidRPr="00645107" w:rsidRDefault="0092253C" w:rsidP="0092253C">
            <w:pPr>
              <w:pStyle w:val="BodyText"/>
              <w:tabs>
                <w:tab w:val="decimal" w:pos="460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576E874E" w14:textId="34422DB2" w:rsidR="0092253C" w:rsidRPr="00645107" w:rsidRDefault="0092253C" w:rsidP="0092253C">
            <w:pPr>
              <w:pStyle w:val="BodyText"/>
              <w:tabs>
                <w:tab w:val="decimal" w:pos="377"/>
              </w:tabs>
              <w:spacing w:after="0" w:line="280" w:lineRule="exact"/>
              <w:ind w:left="-115" w:right="-33"/>
              <w:jc w:val="right"/>
              <w:rPr>
                <w:rFonts w:asciiTheme="majorBidi" w:hAnsiTheme="majorBidi" w:cstheme="majorBidi"/>
                <w:lang w:val="en-US"/>
              </w:rPr>
            </w:pPr>
            <w:r w:rsidRPr="00645107">
              <w:rPr>
                <w:rFonts w:asciiTheme="majorBidi" w:hAnsiTheme="majorBidi" w:cstheme="majorBidi"/>
              </w:rPr>
              <w:t>(2)</w:t>
            </w:r>
          </w:p>
        </w:tc>
      </w:tr>
      <w:tr w:rsidR="0092253C" w:rsidRPr="00BB350B" w14:paraId="7BFF1166" w14:textId="77777777" w:rsidTr="00631F01">
        <w:trPr>
          <w:cantSplit/>
        </w:trPr>
        <w:tc>
          <w:tcPr>
            <w:tcW w:w="1412" w:type="pct"/>
            <w:gridSpan w:val="4"/>
            <w:shd w:val="clear" w:color="auto" w:fill="auto"/>
          </w:tcPr>
          <w:p w14:paraId="24F2E5D9" w14:textId="1F63C110" w:rsidR="0092253C" w:rsidRPr="00645107" w:rsidRDefault="0092253C" w:rsidP="0092253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="Angsana New"/>
                <w:szCs w:val="22"/>
                <w:cs/>
                <w:lang w:val="en-US" w:bidi="th-TH"/>
              </w:rPr>
            </w:pPr>
            <w:r w:rsidRPr="00645107">
              <w:rPr>
                <w:rFonts w:asciiTheme="majorBidi" w:hAnsiTheme="majorBidi" w:cs="Angsana New" w:hint="cs"/>
                <w:szCs w:val="22"/>
                <w:cs/>
                <w:lang w:bidi="th-TH"/>
              </w:rPr>
              <w:t>กลับรายการ</w:t>
            </w:r>
            <w:r w:rsidRPr="00645107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ขาดทุนจากการด้อยค่าของที่ดิน อาคารและอุปกรณ์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15688F4D" w14:textId="77777777" w:rsidR="0092253C" w:rsidRPr="00645107" w:rsidRDefault="0092253C" w:rsidP="0092253C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674E2BCD" w14:textId="77777777" w:rsidR="0092253C" w:rsidRPr="00645107" w:rsidRDefault="0092253C" w:rsidP="0092253C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3CF34578" w14:textId="77777777" w:rsidR="0092253C" w:rsidRPr="00645107" w:rsidRDefault="0092253C" w:rsidP="0092253C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5BBCD8F2" w14:textId="77777777" w:rsidR="0092253C" w:rsidRPr="00645107" w:rsidRDefault="0092253C" w:rsidP="0092253C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76DB9946" w14:textId="77777777" w:rsidR="0092253C" w:rsidRPr="00645107" w:rsidRDefault="0092253C" w:rsidP="0092253C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6193F8B5" w14:textId="77777777" w:rsidR="0092253C" w:rsidRPr="00645107" w:rsidRDefault="0092253C" w:rsidP="0092253C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04B90F59" w14:textId="77777777" w:rsidR="0092253C" w:rsidRPr="00645107" w:rsidRDefault="0092253C" w:rsidP="0092253C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4A8E89C5" w14:textId="77777777" w:rsidR="0092253C" w:rsidRPr="00645107" w:rsidRDefault="0092253C" w:rsidP="0092253C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59482C7F" w14:textId="77777777" w:rsidR="0092253C" w:rsidRPr="00645107" w:rsidRDefault="0092253C" w:rsidP="0092253C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40DFED7C" w14:textId="77777777" w:rsidR="0092253C" w:rsidRPr="00645107" w:rsidRDefault="0092253C" w:rsidP="009225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69A696B8" w14:textId="77777777" w:rsidR="0092253C" w:rsidRPr="00645107" w:rsidRDefault="0092253C" w:rsidP="0092253C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36F10788" w14:textId="77777777" w:rsidR="0092253C" w:rsidRPr="00645107" w:rsidRDefault="0092253C" w:rsidP="009225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57BABB74" w14:textId="77777777" w:rsidR="0092253C" w:rsidRPr="00645107" w:rsidRDefault="0092253C" w:rsidP="0092253C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31B6432F" w14:textId="77777777" w:rsidR="0092253C" w:rsidRPr="00645107" w:rsidRDefault="0092253C" w:rsidP="009225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383C2715" w14:textId="77777777" w:rsidR="0092253C" w:rsidRPr="00645107" w:rsidRDefault="0092253C" w:rsidP="0092253C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76B435A1" w14:textId="77777777" w:rsidR="0092253C" w:rsidRPr="00645107" w:rsidRDefault="0092253C" w:rsidP="009225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7A7A5BFE" w14:textId="77777777" w:rsidR="0092253C" w:rsidRPr="00645107" w:rsidRDefault="0092253C" w:rsidP="0092253C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43281EE0" w14:textId="4152496B" w:rsidR="0092253C" w:rsidRPr="00645107" w:rsidRDefault="001139F8" w:rsidP="0092253C">
            <w:pPr>
              <w:pStyle w:val="BodyText"/>
              <w:tabs>
                <w:tab w:val="decimal" w:pos="533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64510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75355E19" w14:textId="77777777" w:rsidR="0092253C" w:rsidRPr="00645107" w:rsidRDefault="0092253C" w:rsidP="0092253C">
            <w:pPr>
              <w:pStyle w:val="BodyText"/>
              <w:tabs>
                <w:tab w:val="decimal" w:pos="460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1B67E669" w14:textId="69DFCA25" w:rsidR="0092253C" w:rsidRPr="00645107" w:rsidRDefault="0092253C" w:rsidP="0092253C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645107">
              <w:rPr>
                <w:rFonts w:asciiTheme="majorBidi" w:hAnsiTheme="majorBidi" w:cstheme="majorBidi"/>
                <w:szCs w:val="22"/>
                <w:lang w:val="en-US" w:bidi="th-TH"/>
              </w:rPr>
              <w:t>926</w:t>
            </w:r>
          </w:p>
        </w:tc>
      </w:tr>
      <w:tr w:rsidR="0092253C" w:rsidRPr="00BB350B" w14:paraId="6C667EDA" w14:textId="77777777" w:rsidTr="00BB350B">
        <w:trPr>
          <w:cantSplit/>
        </w:trPr>
        <w:tc>
          <w:tcPr>
            <w:tcW w:w="1031" w:type="pct"/>
            <w:gridSpan w:val="2"/>
            <w:shd w:val="clear" w:color="auto" w:fill="auto"/>
            <w:vAlign w:val="center"/>
          </w:tcPr>
          <w:p w14:paraId="410943FF" w14:textId="3FC8DCFD" w:rsidR="0092253C" w:rsidRPr="00645107" w:rsidRDefault="0092253C" w:rsidP="0092253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  <w:r w:rsidRPr="00645107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กำไร (ขาดทุน) จากอัตราแลกเปลี่ยน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1B82666E" w14:textId="77777777" w:rsidR="0092253C" w:rsidRPr="00645107" w:rsidRDefault="0092253C" w:rsidP="0092253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74A046CD" w14:textId="77777777" w:rsidR="0092253C" w:rsidRPr="00645107" w:rsidRDefault="0092253C" w:rsidP="0092253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43C91332" w14:textId="77777777" w:rsidR="0092253C" w:rsidRPr="00645107" w:rsidRDefault="0092253C" w:rsidP="0092253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13F22E39" w14:textId="77777777" w:rsidR="0092253C" w:rsidRPr="00645107" w:rsidRDefault="0092253C" w:rsidP="0092253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4CE3F801" w14:textId="77777777" w:rsidR="0092253C" w:rsidRPr="00645107" w:rsidRDefault="0092253C" w:rsidP="0092253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60AE1A26" w14:textId="77777777" w:rsidR="0092253C" w:rsidRPr="00645107" w:rsidRDefault="0092253C" w:rsidP="0092253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122E1134" w14:textId="77777777" w:rsidR="0092253C" w:rsidRPr="00645107" w:rsidRDefault="0092253C" w:rsidP="0092253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0C56B2DD" w14:textId="77777777" w:rsidR="0092253C" w:rsidRPr="00645107" w:rsidRDefault="0092253C" w:rsidP="0092253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751879E3" w14:textId="77777777" w:rsidR="0092253C" w:rsidRPr="00645107" w:rsidRDefault="0092253C" w:rsidP="0092253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4708DCBF" w14:textId="77777777" w:rsidR="0092253C" w:rsidRPr="00645107" w:rsidRDefault="0092253C" w:rsidP="0092253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3A0958CA" w14:textId="77777777" w:rsidR="0092253C" w:rsidRPr="00645107" w:rsidRDefault="0092253C" w:rsidP="0092253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13A00937" w14:textId="77777777" w:rsidR="0092253C" w:rsidRPr="00645107" w:rsidRDefault="0092253C" w:rsidP="0092253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7D8E2F8F" w14:textId="77777777" w:rsidR="0092253C" w:rsidRPr="00645107" w:rsidRDefault="0092253C" w:rsidP="0092253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52C38413" w14:textId="77777777" w:rsidR="0092253C" w:rsidRPr="00645107" w:rsidRDefault="0092253C" w:rsidP="0092253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31AEA1F2" w14:textId="77777777" w:rsidR="0092253C" w:rsidRPr="00645107" w:rsidRDefault="0092253C" w:rsidP="0092253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1387A0FA" w14:textId="77777777" w:rsidR="0092253C" w:rsidRPr="00645107" w:rsidRDefault="0092253C" w:rsidP="0092253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5537450D" w14:textId="77777777" w:rsidR="0092253C" w:rsidRPr="00645107" w:rsidRDefault="0092253C" w:rsidP="0092253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4460E056" w14:textId="77777777" w:rsidR="0092253C" w:rsidRPr="00645107" w:rsidRDefault="0092253C" w:rsidP="0092253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538B0A33" w14:textId="77777777" w:rsidR="0092253C" w:rsidRPr="00645107" w:rsidRDefault="0092253C" w:rsidP="0092253C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181320E5" w14:textId="057DD009" w:rsidR="0092253C" w:rsidRPr="00645107" w:rsidRDefault="001139F8" w:rsidP="0092253C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645107">
              <w:rPr>
                <w:rFonts w:asciiTheme="majorBidi" w:hAnsiTheme="majorBidi" w:cstheme="majorBidi"/>
                <w:szCs w:val="22"/>
                <w:lang w:bidi="th-TH"/>
              </w:rPr>
              <w:t>(85,183)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30E1A6EB" w14:textId="77777777" w:rsidR="0092253C" w:rsidRPr="00645107" w:rsidRDefault="0092253C" w:rsidP="0092253C">
            <w:pPr>
              <w:pStyle w:val="acctfourfigures"/>
              <w:tabs>
                <w:tab w:val="clear" w:pos="765"/>
              </w:tabs>
              <w:spacing w:line="280" w:lineRule="exact"/>
              <w:ind w:left="-72" w:hanging="180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5BCD41E9" w14:textId="3A98C37D" w:rsidR="0092253C" w:rsidRPr="00645107" w:rsidRDefault="0092253C" w:rsidP="0092253C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645107">
              <w:rPr>
                <w:rFonts w:asciiTheme="majorBidi" w:hAnsiTheme="majorBidi" w:cstheme="majorBidi"/>
                <w:szCs w:val="22"/>
                <w:lang w:val="en-US" w:bidi="th-TH"/>
              </w:rPr>
              <w:t>10</w:t>
            </w:r>
            <w:r w:rsidRPr="00645107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645107">
              <w:rPr>
                <w:rFonts w:asciiTheme="majorBidi" w:hAnsiTheme="majorBidi" w:cstheme="majorBidi"/>
                <w:szCs w:val="22"/>
                <w:lang w:val="en-US" w:bidi="th-TH"/>
              </w:rPr>
              <w:t>437</w:t>
            </w:r>
          </w:p>
        </w:tc>
      </w:tr>
      <w:tr w:rsidR="0092253C" w:rsidRPr="00BB350B" w14:paraId="021D7BD3" w14:textId="77777777" w:rsidTr="0092253C">
        <w:trPr>
          <w:cantSplit/>
        </w:trPr>
        <w:tc>
          <w:tcPr>
            <w:tcW w:w="2128" w:type="pct"/>
            <w:gridSpan w:val="8"/>
            <w:shd w:val="clear" w:color="auto" w:fill="auto"/>
            <w:vAlign w:val="center"/>
          </w:tcPr>
          <w:p w14:paraId="254B6B56" w14:textId="25019FE8" w:rsidR="0092253C" w:rsidRPr="00645107" w:rsidRDefault="0092253C" w:rsidP="0092253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  <w:r w:rsidRPr="00645107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ขาดทุนที่ยังไม่เกิดขึ้นจากการเปลี่ยนแปลงมูลค่ายุติธรรมของตราสารอนุพันธ์</w:t>
            </w:r>
          </w:p>
        </w:tc>
        <w:tc>
          <w:tcPr>
            <w:tcW w:w="67" w:type="pct"/>
            <w:shd w:val="clear" w:color="auto" w:fill="auto"/>
            <w:vAlign w:val="bottom"/>
          </w:tcPr>
          <w:p w14:paraId="5961976F" w14:textId="77777777" w:rsidR="0092253C" w:rsidRPr="00645107" w:rsidRDefault="0092253C" w:rsidP="0092253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0FFB6B52" w14:textId="77777777" w:rsidR="0092253C" w:rsidRPr="00645107" w:rsidRDefault="0092253C" w:rsidP="0092253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3B50F524" w14:textId="77777777" w:rsidR="0092253C" w:rsidRPr="00645107" w:rsidRDefault="0092253C" w:rsidP="0092253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2BD94371" w14:textId="77777777" w:rsidR="0092253C" w:rsidRPr="00645107" w:rsidRDefault="0092253C" w:rsidP="0092253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48FD05F7" w14:textId="77777777" w:rsidR="0092253C" w:rsidRPr="00645107" w:rsidRDefault="0092253C" w:rsidP="0092253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2DDAAC40" w14:textId="77777777" w:rsidR="0092253C" w:rsidRPr="00645107" w:rsidRDefault="0092253C" w:rsidP="0092253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390ECCB9" w14:textId="77777777" w:rsidR="0092253C" w:rsidRPr="00645107" w:rsidRDefault="0092253C" w:rsidP="0092253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07D094E6" w14:textId="77777777" w:rsidR="0092253C" w:rsidRPr="00645107" w:rsidRDefault="0092253C" w:rsidP="0092253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67ECFE2A" w14:textId="77777777" w:rsidR="0092253C" w:rsidRPr="00645107" w:rsidRDefault="0092253C" w:rsidP="0092253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09DF7D75" w14:textId="77777777" w:rsidR="0092253C" w:rsidRPr="00645107" w:rsidRDefault="0092253C" w:rsidP="0092253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5DDCB011" w14:textId="77777777" w:rsidR="0092253C" w:rsidRPr="00645107" w:rsidRDefault="0092253C" w:rsidP="0092253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765B6FB6" w14:textId="77777777" w:rsidR="0092253C" w:rsidRPr="00645107" w:rsidRDefault="0092253C" w:rsidP="0092253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2CD99CC5" w14:textId="77777777" w:rsidR="0092253C" w:rsidRPr="00645107" w:rsidRDefault="0092253C" w:rsidP="0092253C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335FEA97" w14:textId="0EB4896B" w:rsidR="0092253C" w:rsidRPr="00645107" w:rsidRDefault="001139F8" w:rsidP="001139F8">
            <w:pPr>
              <w:pStyle w:val="BodyText"/>
              <w:tabs>
                <w:tab w:val="decimal" w:pos="533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64510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01B75F1A" w14:textId="77777777" w:rsidR="0092253C" w:rsidRPr="00645107" w:rsidRDefault="0092253C" w:rsidP="0092253C">
            <w:pPr>
              <w:pStyle w:val="acctfourfigures"/>
              <w:tabs>
                <w:tab w:val="clear" w:pos="765"/>
              </w:tabs>
              <w:spacing w:line="280" w:lineRule="exact"/>
              <w:ind w:left="-72" w:hanging="180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72C81D6B" w14:textId="23F8C90B" w:rsidR="0092253C" w:rsidRPr="00645107" w:rsidRDefault="0092253C" w:rsidP="00DD60C4">
            <w:pPr>
              <w:pStyle w:val="BodyText"/>
              <w:tabs>
                <w:tab w:val="decimal" w:pos="377"/>
              </w:tabs>
              <w:spacing w:after="0" w:line="280" w:lineRule="exact"/>
              <w:ind w:left="-115" w:right="-33"/>
              <w:jc w:val="right"/>
              <w:rPr>
                <w:rFonts w:asciiTheme="majorBidi" w:hAnsiTheme="majorBidi" w:cstheme="majorBidi"/>
                <w:lang w:val="en-US"/>
              </w:rPr>
            </w:pPr>
            <w:r w:rsidRPr="00645107">
              <w:rPr>
                <w:rFonts w:asciiTheme="majorBidi" w:hAnsiTheme="majorBidi" w:cstheme="majorBidi"/>
              </w:rPr>
              <w:t>(159)</w:t>
            </w:r>
          </w:p>
        </w:tc>
      </w:tr>
      <w:tr w:rsidR="0092253C" w:rsidRPr="00BB350B" w14:paraId="2AD10D42" w14:textId="77777777" w:rsidTr="00AE2B71">
        <w:trPr>
          <w:cantSplit/>
        </w:trPr>
        <w:tc>
          <w:tcPr>
            <w:tcW w:w="741" w:type="pct"/>
            <w:shd w:val="clear" w:color="auto" w:fill="auto"/>
            <w:vAlign w:val="center"/>
          </w:tcPr>
          <w:p w14:paraId="331D7106" w14:textId="77777777" w:rsidR="0092253C" w:rsidRPr="00645107" w:rsidRDefault="0092253C" w:rsidP="0092253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45107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รายได้อื่น</w:t>
            </w:r>
          </w:p>
        </w:tc>
        <w:tc>
          <w:tcPr>
            <w:tcW w:w="290" w:type="pct"/>
            <w:shd w:val="clear" w:color="auto" w:fill="auto"/>
            <w:vAlign w:val="bottom"/>
          </w:tcPr>
          <w:p w14:paraId="0B85C887" w14:textId="77777777" w:rsidR="0092253C" w:rsidRPr="00645107" w:rsidRDefault="0092253C" w:rsidP="009225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266A9240" w14:textId="77777777" w:rsidR="0092253C" w:rsidRPr="00645107" w:rsidRDefault="0092253C" w:rsidP="0092253C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6179655C" w14:textId="77777777" w:rsidR="0092253C" w:rsidRPr="00645107" w:rsidRDefault="0092253C" w:rsidP="009225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09325889" w14:textId="77777777" w:rsidR="0092253C" w:rsidRPr="00645107" w:rsidRDefault="0092253C" w:rsidP="0092253C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6B7B38A3" w14:textId="77777777" w:rsidR="0092253C" w:rsidRPr="00645107" w:rsidRDefault="0092253C" w:rsidP="009225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7138C03F" w14:textId="77777777" w:rsidR="0092253C" w:rsidRPr="00645107" w:rsidRDefault="0092253C" w:rsidP="0092253C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2934149E" w14:textId="77777777" w:rsidR="0092253C" w:rsidRPr="00645107" w:rsidRDefault="0092253C" w:rsidP="009225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4E07C23F" w14:textId="77777777" w:rsidR="0092253C" w:rsidRPr="00645107" w:rsidRDefault="0092253C" w:rsidP="0092253C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1AB3C45B" w14:textId="77777777" w:rsidR="0092253C" w:rsidRPr="00645107" w:rsidRDefault="0092253C" w:rsidP="009225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7D8085E3" w14:textId="77777777" w:rsidR="0092253C" w:rsidRPr="00645107" w:rsidRDefault="0092253C" w:rsidP="0092253C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469D4376" w14:textId="77777777" w:rsidR="0092253C" w:rsidRPr="00645107" w:rsidRDefault="0092253C" w:rsidP="0092253C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1A31D239" w14:textId="77777777" w:rsidR="0092253C" w:rsidRPr="00645107" w:rsidRDefault="0092253C" w:rsidP="0092253C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045A8BB5" w14:textId="77777777" w:rsidR="0092253C" w:rsidRPr="00645107" w:rsidRDefault="0092253C" w:rsidP="009225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20AE5EAC" w14:textId="77777777" w:rsidR="0092253C" w:rsidRPr="00645107" w:rsidRDefault="0092253C" w:rsidP="0092253C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5C729DA3" w14:textId="77777777" w:rsidR="0092253C" w:rsidRPr="00645107" w:rsidRDefault="0092253C" w:rsidP="009225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3416560D" w14:textId="77777777" w:rsidR="0092253C" w:rsidRPr="00645107" w:rsidRDefault="0092253C" w:rsidP="0092253C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57EFF069" w14:textId="77777777" w:rsidR="0092253C" w:rsidRPr="00645107" w:rsidRDefault="0092253C" w:rsidP="009225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2AE6D51F" w14:textId="77777777" w:rsidR="0092253C" w:rsidRPr="00645107" w:rsidRDefault="0092253C" w:rsidP="0092253C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748ACC18" w14:textId="77777777" w:rsidR="0092253C" w:rsidRPr="00645107" w:rsidRDefault="0092253C" w:rsidP="009225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0BC499A7" w14:textId="77777777" w:rsidR="0092253C" w:rsidRPr="00645107" w:rsidRDefault="0092253C" w:rsidP="0092253C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1047428F" w14:textId="7B4C26DC" w:rsidR="0092253C" w:rsidRPr="00645107" w:rsidRDefault="001139F8" w:rsidP="0092253C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  <w:r w:rsidRPr="00645107">
              <w:rPr>
                <w:rFonts w:asciiTheme="majorBidi" w:hAnsiTheme="majorBidi" w:cstheme="majorBidi"/>
                <w:szCs w:val="22"/>
              </w:rPr>
              <w:t>71,364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18D125D8" w14:textId="77777777" w:rsidR="0092253C" w:rsidRPr="00645107" w:rsidRDefault="0092253C" w:rsidP="0092253C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2AA5844B" w14:textId="24D4F704" w:rsidR="0092253C" w:rsidRPr="00645107" w:rsidRDefault="0092253C" w:rsidP="0092253C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645107">
              <w:rPr>
                <w:rFonts w:asciiTheme="majorBidi" w:hAnsiTheme="majorBidi" w:cstheme="majorBidi"/>
                <w:szCs w:val="22"/>
                <w:lang w:val="en-US" w:bidi="th-TH"/>
              </w:rPr>
              <w:t>58</w:t>
            </w:r>
            <w:r w:rsidRPr="00645107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645107">
              <w:rPr>
                <w:rFonts w:asciiTheme="majorBidi" w:hAnsiTheme="majorBidi" w:cstheme="majorBidi"/>
                <w:szCs w:val="22"/>
                <w:lang w:val="en-US" w:bidi="th-TH"/>
              </w:rPr>
              <w:t>598</w:t>
            </w:r>
          </w:p>
        </w:tc>
      </w:tr>
      <w:tr w:rsidR="0092253C" w:rsidRPr="00BB350B" w14:paraId="2A57FF50" w14:textId="77777777" w:rsidTr="00631F01">
        <w:trPr>
          <w:cantSplit/>
        </w:trPr>
        <w:tc>
          <w:tcPr>
            <w:tcW w:w="741" w:type="pct"/>
            <w:shd w:val="clear" w:color="auto" w:fill="auto"/>
            <w:vAlign w:val="center"/>
          </w:tcPr>
          <w:p w14:paraId="30F678EA" w14:textId="77777777" w:rsidR="0092253C" w:rsidRPr="00645107" w:rsidRDefault="0092253C" w:rsidP="0092253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45107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ต้นทุนทางการเงิน</w:t>
            </w:r>
          </w:p>
        </w:tc>
        <w:tc>
          <w:tcPr>
            <w:tcW w:w="290" w:type="pct"/>
            <w:shd w:val="clear" w:color="auto" w:fill="auto"/>
          </w:tcPr>
          <w:p w14:paraId="7A897DF9" w14:textId="77777777" w:rsidR="0092253C" w:rsidRPr="00645107" w:rsidRDefault="0092253C" w:rsidP="009225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" w:type="pct"/>
            <w:shd w:val="clear" w:color="auto" w:fill="auto"/>
          </w:tcPr>
          <w:p w14:paraId="07B2B8EA" w14:textId="77777777" w:rsidR="0092253C" w:rsidRPr="00645107" w:rsidRDefault="0092253C" w:rsidP="0092253C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</w:tcPr>
          <w:p w14:paraId="6E6C9B6F" w14:textId="77777777" w:rsidR="0092253C" w:rsidRPr="00645107" w:rsidRDefault="0092253C" w:rsidP="009225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</w:tcPr>
          <w:p w14:paraId="5793D487" w14:textId="77777777" w:rsidR="0092253C" w:rsidRPr="00645107" w:rsidRDefault="0092253C" w:rsidP="0092253C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</w:tcPr>
          <w:p w14:paraId="5D4D2BC3" w14:textId="77777777" w:rsidR="0092253C" w:rsidRPr="00645107" w:rsidRDefault="0092253C" w:rsidP="009225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</w:tcPr>
          <w:p w14:paraId="7494C72E" w14:textId="77777777" w:rsidR="0092253C" w:rsidRPr="00645107" w:rsidRDefault="0092253C" w:rsidP="0092253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shd w:val="clear" w:color="auto" w:fill="auto"/>
          </w:tcPr>
          <w:p w14:paraId="0AAA2CC5" w14:textId="77777777" w:rsidR="0092253C" w:rsidRPr="00645107" w:rsidRDefault="0092253C" w:rsidP="009225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</w:tcPr>
          <w:p w14:paraId="3D843B30" w14:textId="77777777" w:rsidR="0092253C" w:rsidRPr="00645107" w:rsidRDefault="0092253C" w:rsidP="0092253C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</w:tcPr>
          <w:p w14:paraId="14DF6E11" w14:textId="77777777" w:rsidR="0092253C" w:rsidRPr="00645107" w:rsidRDefault="0092253C" w:rsidP="009225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</w:tcPr>
          <w:p w14:paraId="5A8E3C8B" w14:textId="77777777" w:rsidR="0092253C" w:rsidRPr="00645107" w:rsidRDefault="0092253C" w:rsidP="0092253C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</w:tcPr>
          <w:p w14:paraId="1DB58D72" w14:textId="77777777" w:rsidR="0092253C" w:rsidRPr="00645107" w:rsidRDefault="0092253C" w:rsidP="0092253C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</w:tcPr>
          <w:p w14:paraId="590005EF" w14:textId="77777777" w:rsidR="0092253C" w:rsidRPr="00645107" w:rsidRDefault="0092253C" w:rsidP="0092253C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</w:tcPr>
          <w:p w14:paraId="70F09284" w14:textId="77777777" w:rsidR="0092253C" w:rsidRPr="00645107" w:rsidRDefault="0092253C" w:rsidP="009225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</w:tcPr>
          <w:p w14:paraId="5831B2FC" w14:textId="77777777" w:rsidR="0092253C" w:rsidRPr="00645107" w:rsidRDefault="0092253C" w:rsidP="0092253C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</w:tcPr>
          <w:p w14:paraId="05AC5015" w14:textId="77777777" w:rsidR="0092253C" w:rsidRPr="00645107" w:rsidRDefault="0092253C" w:rsidP="009225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</w:tcPr>
          <w:p w14:paraId="3E88E3A3" w14:textId="77777777" w:rsidR="0092253C" w:rsidRPr="00645107" w:rsidRDefault="0092253C" w:rsidP="0092253C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</w:tcPr>
          <w:p w14:paraId="2491ABEC" w14:textId="77777777" w:rsidR="0092253C" w:rsidRPr="00645107" w:rsidRDefault="0092253C" w:rsidP="009225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" w:type="pct"/>
            <w:shd w:val="clear" w:color="auto" w:fill="auto"/>
          </w:tcPr>
          <w:p w14:paraId="037D500F" w14:textId="77777777" w:rsidR="0092253C" w:rsidRPr="00645107" w:rsidRDefault="0092253C" w:rsidP="0092253C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shd w:val="clear" w:color="auto" w:fill="auto"/>
          </w:tcPr>
          <w:p w14:paraId="79750253" w14:textId="77777777" w:rsidR="0092253C" w:rsidRPr="00645107" w:rsidRDefault="0092253C" w:rsidP="009225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</w:tcPr>
          <w:p w14:paraId="18E710CF" w14:textId="77777777" w:rsidR="0092253C" w:rsidRPr="00645107" w:rsidRDefault="0092253C" w:rsidP="0092253C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737C82FA" w14:textId="1D79978B" w:rsidR="0092253C" w:rsidRPr="00645107" w:rsidRDefault="001139F8" w:rsidP="0092253C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645107">
              <w:rPr>
                <w:rFonts w:asciiTheme="majorBidi" w:hAnsiTheme="majorBidi" w:cstheme="majorBidi"/>
                <w:szCs w:val="22"/>
                <w:lang w:bidi="th-TH"/>
              </w:rPr>
              <w:t>(51,693)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0AB9B05A" w14:textId="77777777" w:rsidR="0092253C" w:rsidRPr="00645107" w:rsidRDefault="0092253C" w:rsidP="0092253C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62" w:type="pct"/>
            <w:shd w:val="clear" w:color="auto" w:fill="auto"/>
          </w:tcPr>
          <w:p w14:paraId="10AF262B" w14:textId="191514D2" w:rsidR="0092253C" w:rsidRPr="00645107" w:rsidRDefault="0092253C" w:rsidP="0092253C">
            <w:pPr>
              <w:pStyle w:val="BodyText"/>
              <w:tabs>
                <w:tab w:val="decimal" w:pos="377"/>
              </w:tabs>
              <w:spacing w:after="0" w:line="280" w:lineRule="exact"/>
              <w:ind w:left="-115" w:right="-33"/>
              <w:jc w:val="right"/>
              <w:rPr>
                <w:rFonts w:asciiTheme="majorBidi" w:hAnsiTheme="majorBidi" w:cstheme="majorBidi"/>
                <w:lang w:val="en-US"/>
              </w:rPr>
            </w:pPr>
            <w:r w:rsidRPr="00645107">
              <w:rPr>
                <w:rFonts w:asciiTheme="majorBidi" w:hAnsiTheme="majorBidi" w:cstheme="majorBidi"/>
              </w:rPr>
              <w:t>(14,926)</w:t>
            </w:r>
          </w:p>
        </w:tc>
      </w:tr>
      <w:tr w:rsidR="0092253C" w:rsidRPr="00BB350B" w14:paraId="5F25D9E7" w14:textId="77777777" w:rsidTr="00631F01">
        <w:trPr>
          <w:cantSplit/>
        </w:trPr>
        <w:tc>
          <w:tcPr>
            <w:tcW w:w="741" w:type="pct"/>
            <w:shd w:val="clear" w:color="auto" w:fill="auto"/>
            <w:vAlign w:val="center"/>
          </w:tcPr>
          <w:p w14:paraId="0CEA62AD" w14:textId="77777777" w:rsidR="0092253C" w:rsidRPr="00645107" w:rsidRDefault="0092253C" w:rsidP="0092253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45107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ค่าใช้จ่ายภาษีเงินได้</w:t>
            </w:r>
          </w:p>
        </w:tc>
        <w:tc>
          <w:tcPr>
            <w:tcW w:w="290" w:type="pct"/>
            <w:shd w:val="clear" w:color="auto" w:fill="auto"/>
            <w:vAlign w:val="bottom"/>
          </w:tcPr>
          <w:p w14:paraId="16D84CAF" w14:textId="77777777" w:rsidR="0092253C" w:rsidRPr="00645107" w:rsidRDefault="0092253C" w:rsidP="009225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03029425" w14:textId="77777777" w:rsidR="0092253C" w:rsidRPr="00645107" w:rsidRDefault="0092253C" w:rsidP="0092253C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14F9F642" w14:textId="77777777" w:rsidR="0092253C" w:rsidRPr="00645107" w:rsidRDefault="0092253C" w:rsidP="009225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5468F8E7" w14:textId="77777777" w:rsidR="0092253C" w:rsidRPr="00645107" w:rsidRDefault="0092253C" w:rsidP="0092253C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5A2185DD" w14:textId="77777777" w:rsidR="0092253C" w:rsidRPr="00645107" w:rsidRDefault="0092253C" w:rsidP="009225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53196838" w14:textId="77777777" w:rsidR="0092253C" w:rsidRPr="00645107" w:rsidRDefault="0092253C" w:rsidP="0092253C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10C00CA1" w14:textId="77777777" w:rsidR="0092253C" w:rsidRPr="00645107" w:rsidRDefault="0092253C" w:rsidP="009225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32B13FA0" w14:textId="77777777" w:rsidR="0092253C" w:rsidRPr="00645107" w:rsidRDefault="0092253C" w:rsidP="0092253C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54E2AD5F" w14:textId="77777777" w:rsidR="0092253C" w:rsidRPr="00645107" w:rsidRDefault="0092253C" w:rsidP="009225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172203F5" w14:textId="77777777" w:rsidR="0092253C" w:rsidRPr="00645107" w:rsidRDefault="0092253C" w:rsidP="0092253C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0EFE9DCE" w14:textId="77777777" w:rsidR="0092253C" w:rsidRPr="00645107" w:rsidRDefault="0092253C" w:rsidP="0092253C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58F8AC78" w14:textId="77777777" w:rsidR="0092253C" w:rsidRPr="00645107" w:rsidRDefault="0092253C" w:rsidP="0092253C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56FD601E" w14:textId="77777777" w:rsidR="0092253C" w:rsidRPr="00645107" w:rsidRDefault="0092253C" w:rsidP="009225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515D47A6" w14:textId="77777777" w:rsidR="0092253C" w:rsidRPr="00645107" w:rsidRDefault="0092253C" w:rsidP="0092253C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0292829A" w14:textId="77777777" w:rsidR="0092253C" w:rsidRPr="00645107" w:rsidRDefault="0092253C" w:rsidP="009225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49A8F283" w14:textId="77777777" w:rsidR="0092253C" w:rsidRPr="00645107" w:rsidRDefault="0092253C" w:rsidP="0092253C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716C57A4" w14:textId="77777777" w:rsidR="0092253C" w:rsidRPr="00645107" w:rsidRDefault="0092253C" w:rsidP="009225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646B2D6E" w14:textId="77777777" w:rsidR="0092253C" w:rsidRPr="00645107" w:rsidRDefault="0092253C" w:rsidP="0092253C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7EBAC2BA" w14:textId="77777777" w:rsidR="0092253C" w:rsidRPr="00645107" w:rsidRDefault="0092253C" w:rsidP="009225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5DCD5DBE" w14:textId="77777777" w:rsidR="0092253C" w:rsidRPr="00645107" w:rsidRDefault="0092253C" w:rsidP="0092253C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922BC0" w14:textId="653FD0B2" w:rsidR="0092253C" w:rsidRPr="00645107" w:rsidRDefault="001139F8" w:rsidP="0092253C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  <w:r w:rsidRPr="00645107">
              <w:rPr>
                <w:rFonts w:asciiTheme="majorBidi" w:hAnsiTheme="majorBidi" w:cstheme="majorBidi"/>
                <w:szCs w:val="22"/>
              </w:rPr>
              <w:t>(353,650)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44A5238A" w14:textId="77777777" w:rsidR="0092253C" w:rsidRPr="00645107" w:rsidRDefault="0092253C" w:rsidP="0092253C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514738" w14:textId="58CC70E3" w:rsidR="0092253C" w:rsidRPr="00645107" w:rsidRDefault="0092253C" w:rsidP="0092253C">
            <w:pPr>
              <w:pStyle w:val="BodyText"/>
              <w:tabs>
                <w:tab w:val="decimal" w:pos="377"/>
              </w:tabs>
              <w:spacing w:after="0" w:line="280" w:lineRule="exact"/>
              <w:ind w:left="-115" w:right="-33"/>
              <w:jc w:val="right"/>
              <w:rPr>
                <w:rFonts w:asciiTheme="majorBidi" w:hAnsiTheme="majorBidi" w:cstheme="majorBidi"/>
                <w:lang w:val="en-US"/>
              </w:rPr>
            </w:pPr>
            <w:r w:rsidRPr="00645107">
              <w:rPr>
                <w:rFonts w:asciiTheme="majorBidi" w:hAnsiTheme="majorBidi" w:cstheme="majorBidi"/>
              </w:rPr>
              <w:t>(306,841)</w:t>
            </w:r>
          </w:p>
        </w:tc>
      </w:tr>
      <w:tr w:rsidR="0092253C" w:rsidRPr="00BB350B" w14:paraId="5B05F57E" w14:textId="77777777" w:rsidTr="00631F01">
        <w:trPr>
          <w:cantSplit/>
        </w:trPr>
        <w:tc>
          <w:tcPr>
            <w:tcW w:w="741" w:type="pct"/>
            <w:shd w:val="clear" w:color="auto" w:fill="auto"/>
            <w:vAlign w:val="center"/>
          </w:tcPr>
          <w:p w14:paraId="4A25535A" w14:textId="77777777" w:rsidR="0092253C" w:rsidRPr="00645107" w:rsidRDefault="0092253C" w:rsidP="0092253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645107">
              <w:rPr>
                <w:rFonts w:asciiTheme="majorBidi" w:hAnsiTheme="majorBidi" w:cstheme="majorBidi" w:hint="cs"/>
                <w:b/>
                <w:bCs/>
                <w:szCs w:val="22"/>
                <w:cs/>
                <w:lang w:val="en-US" w:bidi="th-TH"/>
              </w:rPr>
              <w:t>กำไรสุทธิจากการดำเนินงาน</w:t>
            </w:r>
          </w:p>
        </w:tc>
        <w:tc>
          <w:tcPr>
            <w:tcW w:w="290" w:type="pct"/>
            <w:shd w:val="clear" w:color="auto" w:fill="auto"/>
            <w:vAlign w:val="bottom"/>
          </w:tcPr>
          <w:p w14:paraId="14FB74C5" w14:textId="77777777" w:rsidR="0092253C" w:rsidRPr="00645107" w:rsidRDefault="0092253C" w:rsidP="009225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0DBB7193" w14:textId="77777777" w:rsidR="0092253C" w:rsidRPr="00645107" w:rsidRDefault="0092253C" w:rsidP="0092253C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6B00DD3B" w14:textId="77777777" w:rsidR="0092253C" w:rsidRPr="00645107" w:rsidRDefault="0092253C" w:rsidP="009225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1B340F8E" w14:textId="77777777" w:rsidR="0092253C" w:rsidRPr="00645107" w:rsidRDefault="0092253C" w:rsidP="0092253C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37457C73" w14:textId="77777777" w:rsidR="0092253C" w:rsidRPr="00645107" w:rsidRDefault="0092253C" w:rsidP="009225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7FC414A6" w14:textId="77777777" w:rsidR="0092253C" w:rsidRPr="00645107" w:rsidRDefault="0092253C" w:rsidP="0092253C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20593272" w14:textId="77777777" w:rsidR="0092253C" w:rsidRPr="00645107" w:rsidRDefault="0092253C" w:rsidP="009225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18F108EC" w14:textId="77777777" w:rsidR="0092253C" w:rsidRPr="00645107" w:rsidRDefault="0092253C" w:rsidP="0092253C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71F0007A" w14:textId="77777777" w:rsidR="0092253C" w:rsidRPr="00645107" w:rsidRDefault="0092253C" w:rsidP="009225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1F4F31BF" w14:textId="77777777" w:rsidR="0092253C" w:rsidRPr="00645107" w:rsidRDefault="0092253C" w:rsidP="0092253C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3C3435BE" w14:textId="77777777" w:rsidR="0092253C" w:rsidRPr="00645107" w:rsidRDefault="0092253C" w:rsidP="0092253C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39FE8D32" w14:textId="77777777" w:rsidR="0092253C" w:rsidRPr="00645107" w:rsidRDefault="0092253C" w:rsidP="0092253C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757B8277" w14:textId="77777777" w:rsidR="0092253C" w:rsidRPr="00645107" w:rsidRDefault="0092253C" w:rsidP="009225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1E48FE20" w14:textId="77777777" w:rsidR="0092253C" w:rsidRPr="00645107" w:rsidRDefault="0092253C" w:rsidP="0092253C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7149E4DE" w14:textId="77777777" w:rsidR="0092253C" w:rsidRPr="00645107" w:rsidRDefault="0092253C" w:rsidP="009225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3ADE1149" w14:textId="77777777" w:rsidR="0092253C" w:rsidRPr="00645107" w:rsidRDefault="0092253C" w:rsidP="0092253C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7449E213" w14:textId="77777777" w:rsidR="0092253C" w:rsidRPr="00645107" w:rsidRDefault="0092253C" w:rsidP="009225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5172FAD2" w14:textId="77777777" w:rsidR="0092253C" w:rsidRPr="00645107" w:rsidRDefault="0092253C" w:rsidP="0092253C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430D374F" w14:textId="77777777" w:rsidR="0092253C" w:rsidRPr="00645107" w:rsidRDefault="0092253C" w:rsidP="009225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6D0FB68D" w14:textId="77777777" w:rsidR="0092253C" w:rsidRPr="00645107" w:rsidRDefault="0092253C" w:rsidP="0092253C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DB2BCC" w14:textId="31710714" w:rsidR="0092253C" w:rsidRPr="00645107" w:rsidRDefault="001139F8" w:rsidP="0092253C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1,785,847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092BEC3B" w14:textId="77777777" w:rsidR="0092253C" w:rsidRPr="00645107" w:rsidRDefault="0092253C" w:rsidP="0092253C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1252F8" w14:textId="55BECB42" w:rsidR="0092253C" w:rsidRPr="00645107" w:rsidRDefault="0092253C" w:rsidP="0092253C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</w:t>
            </w:r>
            <w:r w:rsidRPr="00645107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64510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701</w:t>
            </w:r>
            <w:r w:rsidRPr="00645107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64510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797</w:t>
            </w:r>
          </w:p>
        </w:tc>
      </w:tr>
      <w:tr w:rsidR="0092253C" w:rsidRPr="00BB350B" w14:paraId="493E582D" w14:textId="77777777" w:rsidTr="00631F01">
        <w:trPr>
          <w:cantSplit/>
        </w:trPr>
        <w:tc>
          <w:tcPr>
            <w:tcW w:w="1412" w:type="pct"/>
            <w:gridSpan w:val="4"/>
            <w:shd w:val="clear" w:color="auto" w:fill="auto"/>
          </w:tcPr>
          <w:p w14:paraId="12551ADB" w14:textId="1AC67D28" w:rsidR="0092253C" w:rsidRPr="00645107" w:rsidRDefault="0092253C" w:rsidP="0092253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</w:rPr>
            </w:pPr>
            <w:r w:rsidRPr="00645107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ขาดทุนส่วนที่เป็นของส่วนได้เสียที่ไม่มีอำนาจควบคุม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65F3F53C" w14:textId="77777777" w:rsidR="0092253C" w:rsidRPr="00645107" w:rsidRDefault="0092253C" w:rsidP="0092253C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5B13E90B" w14:textId="77777777" w:rsidR="0092253C" w:rsidRPr="00645107" w:rsidRDefault="0092253C" w:rsidP="009225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25E03A91" w14:textId="77777777" w:rsidR="0092253C" w:rsidRPr="00645107" w:rsidRDefault="0092253C" w:rsidP="0092253C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263391E9" w14:textId="77777777" w:rsidR="0092253C" w:rsidRPr="00645107" w:rsidRDefault="0092253C" w:rsidP="009225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23716B31" w14:textId="77777777" w:rsidR="0092253C" w:rsidRPr="00645107" w:rsidRDefault="0092253C" w:rsidP="0092253C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5129FE95" w14:textId="77777777" w:rsidR="0092253C" w:rsidRPr="00645107" w:rsidRDefault="0092253C" w:rsidP="009225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5318746B" w14:textId="77777777" w:rsidR="0092253C" w:rsidRPr="00645107" w:rsidRDefault="0092253C" w:rsidP="0092253C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6C3701FD" w14:textId="77777777" w:rsidR="0092253C" w:rsidRPr="00645107" w:rsidRDefault="0092253C" w:rsidP="0092253C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15542DF1" w14:textId="77777777" w:rsidR="0092253C" w:rsidRPr="00645107" w:rsidRDefault="0092253C" w:rsidP="0092253C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597320BC" w14:textId="77777777" w:rsidR="0092253C" w:rsidRPr="00645107" w:rsidRDefault="0092253C" w:rsidP="009225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30BBB041" w14:textId="77777777" w:rsidR="0092253C" w:rsidRPr="00645107" w:rsidRDefault="0092253C" w:rsidP="0092253C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2B656CEE" w14:textId="77777777" w:rsidR="0092253C" w:rsidRPr="00645107" w:rsidRDefault="0092253C" w:rsidP="009225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6D10AC97" w14:textId="77777777" w:rsidR="0092253C" w:rsidRPr="00645107" w:rsidRDefault="0092253C" w:rsidP="0092253C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33BA1DA9" w14:textId="77777777" w:rsidR="0092253C" w:rsidRPr="00645107" w:rsidRDefault="0092253C" w:rsidP="009225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0610992A" w14:textId="77777777" w:rsidR="0092253C" w:rsidRPr="00645107" w:rsidRDefault="0092253C" w:rsidP="0092253C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45D09FA6" w14:textId="77777777" w:rsidR="0092253C" w:rsidRPr="00645107" w:rsidRDefault="0092253C" w:rsidP="009225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6F897067" w14:textId="77777777" w:rsidR="0092253C" w:rsidRPr="00645107" w:rsidRDefault="0092253C" w:rsidP="0092253C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AA1C1A" w14:textId="46F19254" w:rsidR="0092253C" w:rsidRPr="00645107" w:rsidRDefault="001139F8" w:rsidP="0092253C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  <w:r w:rsidRPr="00645107">
              <w:rPr>
                <w:rFonts w:asciiTheme="majorBidi" w:hAnsiTheme="majorBidi" w:cstheme="majorBidi"/>
                <w:szCs w:val="22"/>
              </w:rPr>
              <w:t>37,980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4704CE83" w14:textId="77777777" w:rsidR="0092253C" w:rsidRPr="00645107" w:rsidRDefault="0092253C" w:rsidP="0092253C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7352DB" w14:textId="6B474CAD" w:rsidR="0092253C" w:rsidRPr="00645107" w:rsidRDefault="0092253C" w:rsidP="0092253C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  <w:r w:rsidRPr="00645107">
              <w:rPr>
                <w:rFonts w:asciiTheme="majorBidi" w:hAnsiTheme="majorBidi" w:cstheme="majorBidi"/>
                <w:szCs w:val="22"/>
                <w:lang w:val="en-US"/>
              </w:rPr>
              <w:t>28</w:t>
            </w:r>
            <w:r w:rsidRPr="00645107">
              <w:rPr>
                <w:rFonts w:asciiTheme="majorBidi" w:hAnsiTheme="majorBidi" w:cstheme="majorBidi"/>
                <w:szCs w:val="22"/>
              </w:rPr>
              <w:t>,</w:t>
            </w:r>
            <w:r w:rsidRPr="00645107">
              <w:rPr>
                <w:rFonts w:asciiTheme="majorBidi" w:hAnsiTheme="majorBidi" w:cstheme="majorBidi"/>
                <w:szCs w:val="22"/>
                <w:lang w:val="en-US"/>
              </w:rPr>
              <w:t>393</w:t>
            </w:r>
          </w:p>
        </w:tc>
      </w:tr>
      <w:tr w:rsidR="0092253C" w:rsidRPr="00BB350B" w14:paraId="01A82005" w14:textId="77777777" w:rsidTr="00631F01">
        <w:trPr>
          <w:cantSplit/>
        </w:trPr>
        <w:tc>
          <w:tcPr>
            <w:tcW w:w="741" w:type="pct"/>
            <w:shd w:val="clear" w:color="auto" w:fill="auto"/>
          </w:tcPr>
          <w:p w14:paraId="77C98E29" w14:textId="77777777" w:rsidR="0092253C" w:rsidRPr="00645107" w:rsidRDefault="0092253C" w:rsidP="0092253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jc w:val="both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645107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กำไรสุทธิส่วนที่เป็นของบริษัท</w:t>
            </w:r>
          </w:p>
        </w:tc>
        <w:tc>
          <w:tcPr>
            <w:tcW w:w="290" w:type="pct"/>
            <w:shd w:val="clear" w:color="auto" w:fill="auto"/>
            <w:vAlign w:val="bottom"/>
          </w:tcPr>
          <w:p w14:paraId="0A5FB69B" w14:textId="77777777" w:rsidR="0092253C" w:rsidRPr="00645107" w:rsidRDefault="0092253C" w:rsidP="009225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14ED0797" w14:textId="77777777" w:rsidR="0092253C" w:rsidRPr="00645107" w:rsidRDefault="0092253C" w:rsidP="0092253C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6448F6EF" w14:textId="77777777" w:rsidR="0092253C" w:rsidRPr="00645107" w:rsidRDefault="0092253C" w:rsidP="009225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5E3608D0" w14:textId="77777777" w:rsidR="0092253C" w:rsidRPr="00645107" w:rsidRDefault="0092253C" w:rsidP="0092253C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59FCF32B" w14:textId="77777777" w:rsidR="0092253C" w:rsidRPr="00645107" w:rsidRDefault="0092253C" w:rsidP="009225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5809B021" w14:textId="77777777" w:rsidR="0092253C" w:rsidRPr="00645107" w:rsidRDefault="0092253C" w:rsidP="0092253C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06B6D754" w14:textId="77777777" w:rsidR="0092253C" w:rsidRPr="00645107" w:rsidRDefault="0092253C" w:rsidP="009225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2F6F763A" w14:textId="77777777" w:rsidR="0092253C" w:rsidRPr="00645107" w:rsidRDefault="0092253C" w:rsidP="0092253C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62175833" w14:textId="77777777" w:rsidR="0092253C" w:rsidRPr="00645107" w:rsidRDefault="0092253C" w:rsidP="009225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349F8128" w14:textId="77777777" w:rsidR="0092253C" w:rsidRPr="00645107" w:rsidRDefault="0092253C" w:rsidP="0092253C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662AB332" w14:textId="77777777" w:rsidR="0092253C" w:rsidRPr="00645107" w:rsidRDefault="0092253C" w:rsidP="0092253C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0F2972F0" w14:textId="77777777" w:rsidR="0092253C" w:rsidRPr="00645107" w:rsidRDefault="0092253C" w:rsidP="0092253C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442B18A2" w14:textId="77777777" w:rsidR="0092253C" w:rsidRPr="00645107" w:rsidRDefault="0092253C" w:rsidP="009225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445CE893" w14:textId="77777777" w:rsidR="0092253C" w:rsidRPr="00645107" w:rsidRDefault="0092253C" w:rsidP="0092253C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3B53348E" w14:textId="77777777" w:rsidR="0092253C" w:rsidRPr="00645107" w:rsidRDefault="0092253C" w:rsidP="009225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02140DAC" w14:textId="77777777" w:rsidR="0092253C" w:rsidRPr="00645107" w:rsidRDefault="0092253C" w:rsidP="0092253C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565D2A0B" w14:textId="77777777" w:rsidR="0092253C" w:rsidRPr="00645107" w:rsidRDefault="0092253C" w:rsidP="009225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4F22C86E" w14:textId="77777777" w:rsidR="0092253C" w:rsidRPr="00645107" w:rsidRDefault="0092253C" w:rsidP="0092253C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04700C0A" w14:textId="77777777" w:rsidR="0092253C" w:rsidRPr="00645107" w:rsidRDefault="0092253C" w:rsidP="0092253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598A9A92" w14:textId="77777777" w:rsidR="0092253C" w:rsidRPr="00645107" w:rsidRDefault="0092253C" w:rsidP="0092253C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58C30F" w14:textId="4BD5FE4E" w:rsidR="0092253C" w:rsidRPr="00645107" w:rsidRDefault="001139F8" w:rsidP="0092253C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</w:rPr>
              <w:t>1,823,827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293FDF22" w14:textId="77777777" w:rsidR="0092253C" w:rsidRPr="00645107" w:rsidRDefault="0092253C" w:rsidP="0092253C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5FD62C" w14:textId="6A5B3DD5" w:rsidR="0092253C" w:rsidRPr="00645107" w:rsidRDefault="0092253C" w:rsidP="0092253C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1,730,190</w:t>
            </w:r>
            <w:r w:rsidRPr="00645107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bookmarkEnd w:id="3"/>
    </w:tbl>
    <w:p w14:paraId="13E52850" w14:textId="77777777" w:rsidR="00AB52E7" w:rsidRDefault="00AB52E7">
      <w:pPr>
        <w:spacing w:line="240" w:lineRule="auto"/>
        <w:rPr>
          <w:b/>
          <w:bCs/>
          <w:i/>
          <w:iCs/>
          <w:sz w:val="30"/>
          <w:szCs w:val="30"/>
          <w:cs/>
        </w:rPr>
        <w:sectPr w:rsidR="00AB52E7" w:rsidSect="00AB52E7">
          <w:footerReference w:type="default" r:id="rId17"/>
          <w:pgSz w:w="16834" w:h="11909" w:orient="landscape" w:code="9"/>
          <w:pgMar w:top="692" w:right="692" w:bottom="1151" w:left="1151" w:header="720" w:footer="720" w:gutter="0"/>
          <w:cols w:space="737"/>
          <w:docGrid w:linePitch="360"/>
        </w:sectPr>
      </w:pPr>
    </w:p>
    <w:p w14:paraId="3794999D" w14:textId="33CEDCC6" w:rsidR="00C75C92" w:rsidRPr="00F065D7" w:rsidRDefault="00C75C92" w:rsidP="00C75C92">
      <w:pPr>
        <w:ind w:left="540" w:right="447"/>
        <w:jc w:val="thaiDistribute"/>
        <w:rPr>
          <w:b/>
          <w:bCs/>
          <w:i/>
          <w:iCs/>
          <w:sz w:val="30"/>
          <w:szCs w:val="30"/>
          <w:lang w:val="en-US"/>
        </w:rPr>
      </w:pPr>
      <w:r w:rsidRPr="00F065D7">
        <w:rPr>
          <w:b/>
          <w:bCs/>
          <w:i/>
          <w:iCs/>
          <w:sz w:val="30"/>
          <w:szCs w:val="30"/>
          <w:cs/>
        </w:rPr>
        <w:lastRenderedPageBreak/>
        <w:t>การจำแนกรายได้</w:t>
      </w:r>
    </w:p>
    <w:p w14:paraId="5AD5F370" w14:textId="77777777" w:rsidR="00C75C92" w:rsidRPr="001B4F1D" w:rsidRDefault="00C75C92" w:rsidP="00C75C92">
      <w:pPr>
        <w:pStyle w:val="NoSpacing"/>
        <w:rPr>
          <w:b/>
          <w:bCs/>
          <w:i/>
          <w:iCs/>
          <w:sz w:val="30"/>
          <w:szCs w:val="30"/>
          <w:lang w:val="en-US"/>
        </w:rPr>
      </w:pPr>
    </w:p>
    <w:p w14:paraId="5CE8F849" w14:textId="77777777" w:rsidR="00C75C92" w:rsidRPr="001B4F1D" w:rsidRDefault="00041A85" w:rsidP="00041A85">
      <w:pPr>
        <w:tabs>
          <w:tab w:val="left" w:pos="540"/>
        </w:tabs>
        <w:spacing w:line="240" w:lineRule="auto"/>
        <w:ind w:left="539" w:right="-45"/>
        <w:jc w:val="thaiDistribute"/>
        <w:rPr>
          <w:sz w:val="30"/>
          <w:szCs w:val="30"/>
        </w:rPr>
      </w:pPr>
      <w:r w:rsidRPr="001B4F1D">
        <w:rPr>
          <w:rFonts w:asciiTheme="majorBidi" w:hAnsiTheme="majorBidi" w:cstheme="majorBidi" w:hint="cs"/>
          <w:sz w:val="30"/>
          <w:szCs w:val="30"/>
          <w:cs/>
        </w:rPr>
        <w:t>การดำเนินงานและ</w:t>
      </w:r>
      <w:r w:rsidRPr="001B4F1D">
        <w:rPr>
          <w:rFonts w:asciiTheme="majorBidi" w:hAnsiTheme="majorBidi" w:cstheme="majorBidi"/>
          <w:sz w:val="30"/>
          <w:szCs w:val="30"/>
          <w:cs/>
        </w:rPr>
        <w:t>ร</w:t>
      </w:r>
      <w:r w:rsidRPr="001B4F1D">
        <w:rPr>
          <w:sz w:val="30"/>
          <w:szCs w:val="30"/>
          <w:cs/>
        </w:rPr>
        <w:t>ายได้หลักของกลุ่มบริษัท</w:t>
      </w:r>
      <w:r w:rsidRPr="001B4F1D">
        <w:rPr>
          <w:rFonts w:hint="cs"/>
          <w:sz w:val="30"/>
          <w:szCs w:val="30"/>
          <w:cs/>
        </w:rPr>
        <w:t>และ</w:t>
      </w:r>
      <w:r w:rsidRPr="001B4F1D">
        <w:rPr>
          <w:sz w:val="30"/>
          <w:szCs w:val="30"/>
          <w:cs/>
        </w:rPr>
        <w:t>บริษัทได้มาจากสัญญาที่ทำกับลูกค้า</w:t>
      </w:r>
    </w:p>
    <w:p w14:paraId="7089F83C" w14:textId="77777777" w:rsidR="00C75C92" w:rsidRPr="0065200D" w:rsidRDefault="00C75C92" w:rsidP="00C75C92">
      <w:pPr>
        <w:pStyle w:val="NoSpacing"/>
        <w:rPr>
          <w:sz w:val="20"/>
          <w:szCs w:val="20"/>
        </w:rPr>
      </w:pPr>
    </w:p>
    <w:p w14:paraId="78050F54" w14:textId="77777777" w:rsidR="00C75C92" w:rsidRDefault="00C75C92" w:rsidP="00B54ED2">
      <w:pPr>
        <w:tabs>
          <w:tab w:val="left" w:pos="540"/>
        </w:tabs>
        <w:spacing w:line="240" w:lineRule="auto"/>
        <w:ind w:left="539" w:right="-45"/>
        <w:jc w:val="thaiDistribute"/>
        <w:rPr>
          <w:sz w:val="30"/>
          <w:szCs w:val="30"/>
        </w:rPr>
      </w:pPr>
      <w:r w:rsidRPr="001B4F1D">
        <w:rPr>
          <w:sz w:val="30"/>
          <w:szCs w:val="30"/>
          <w:cs/>
        </w:rPr>
        <w:t>ตารางต่อไปนี้</w:t>
      </w:r>
      <w:r w:rsidRPr="001B4F1D">
        <w:rPr>
          <w:rFonts w:asciiTheme="majorBidi" w:hAnsiTheme="majorBidi" w:cstheme="majorBidi"/>
          <w:sz w:val="30"/>
          <w:szCs w:val="30"/>
          <w:cs/>
        </w:rPr>
        <w:t>แสดง</w:t>
      </w:r>
      <w:r w:rsidRPr="001B4F1D">
        <w:rPr>
          <w:sz w:val="30"/>
          <w:szCs w:val="30"/>
          <w:cs/>
        </w:rPr>
        <w:t>ข้อมูลรายได้ที่ถูก</w:t>
      </w:r>
      <w:r w:rsidRPr="001B4F1D">
        <w:rPr>
          <w:rFonts w:asciiTheme="majorBidi" w:hAnsiTheme="majorBidi" w:cstheme="majorBidi"/>
          <w:sz w:val="30"/>
          <w:szCs w:val="30"/>
          <w:cs/>
        </w:rPr>
        <w:t>จำแนก</w:t>
      </w:r>
      <w:r w:rsidRPr="001B4F1D">
        <w:rPr>
          <w:sz w:val="30"/>
          <w:szCs w:val="30"/>
          <w:cs/>
        </w:rPr>
        <w:t>ตามส่วนงานภูมิศาสตร์หลักและจังหวะเวลาในการรับรู้รายได้</w:t>
      </w:r>
    </w:p>
    <w:p w14:paraId="3CE7AB65" w14:textId="77777777" w:rsidR="00A1588D" w:rsidRPr="0065200D" w:rsidRDefault="00A1588D" w:rsidP="00B54ED2">
      <w:pPr>
        <w:tabs>
          <w:tab w:val="left" w:pos="540"/>
        </w:tabs>
        <w:spacing w:line="240" w:lineRule="auto"/>
        <w:ind w:left="539" w:right="-45"/>
        <w:jc w:val="thaiDistribute"/>
        <w:rPr>
          <w:sz w:val="20"/>
          <w:szCs w:val="20"/>
        </w:rPr>
      </w:pPr>
    </w:p>
    <w:tbl>
      <w:tblPr>
        <w:tblW w:w="4808" w:type="pct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940"/>
        <w:gridCol w:w="180"/>
        <w:gridCol w:w="1439"/>
        <w:gridCol w:w="182"/>
        <w:gridCol w:w="1439"/>
      </w:tblGrid>
      <w:tr w:rsidR="0065200D" w:rsidRPr="00F065D7" w14:paraId="328DC4CD" w14:textId="77777777" w:rsidTr="00BE3109">
        <w:trPr>
          <w:cantSplit/>
          <w:tblHeader/>
        </w:trPr>
        <w:tc>
          <w:tcPr>
            <w:tcW w:w="3235" w:type="pct"/>
            <w:shd w:val="clear" w:color="auto" w:fill="auto"/>
          </w:tcPr>
          <w:p w14:paraId="6970220A" w14:textId="77777777" w:rsidR="0065200D" w:rsidRPr="00F065D7" w:rsidRDefault="0065200D" w:rsidP="00BE3109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98" w:type="pct"/>
            <w:vAlign w:val="bottom"/>
          </w:tcPr>
          <w:p w14:paraId="0DD6D0FF" w14:textId="77777777" w:rsidR="0065200D" w:rsidRPr="00F065D7" w:rsidRDefault="0065200D" w:rsidP="00BE3109">
            <w:pPr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67" w:type="pct"/>
            <w:gridSpan w:val="3"/>
            <w:vAlign w:val="bottom"/>
          </w:tcPr>
          <w:p w14:paraId="051C87AE" w14:textId="77777777" w:rsidR="0065200D" w:rsidRPr="00F065D7" w:rsidRDefault="0065200D" w:rsidP="00BE3109">
            <w:pPr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รวมส่วนงานที่รายงาน</w:t>
            </w:r>
          </w:p>
        </w:tc>
      </w:tr>
      <w:tr w:rsidR="0065200D" w:rsidRPr="00F065D7" w14:paraId="548D47BC" w14:textId="77777777" w:rsidTr="00BE3109">
        <w:trPr>
          <w:cantSplit/>
          <w:tblHeader/>
        </w:trPr>
        <w:tc>
          <w:tcPr>
            <w:tcW w:w="3235" w:type="pct"/>
            <w:shd w:val="clear" w:color="auto" w:fill="auto"/>
          </w:tcPr>
          <w:p w14:paraId="03C3B4DB" w14:textId="77777777" w:rsidR="0065200D" w:rsidRPr="00F065D7" w:rsidRDefault="0065200D" w:rsidP="00BE310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สำหรับงวดสามเดือน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C819B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US"/>
              </w:rPr>
              <w:t>30</w:t>
            </w:r>
            <w:r w:rsidRPr="00F065D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US"/>
              </w:rPr>
              <w:t xml:space="preserve"> </w:t>
            </w:r>
            <w:r w:rsidRPr="00F065D7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98" w:type="pct"/>
          </w:tcPr>
          <w:p w14:paraId="05FDFADF" w14:textId="77777777" w:rsidR="0065200D" w:rsidRPr="00F065D7" w:rsidRDefault="0065200D" w:rsidP="00BE3109">
            <w:pPr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784" w:type="pct"/>
          </w:tcPr>
          <w:p w14:paraId="7B8DF129" w14:textId="77777777" w:rsidR="0065200D" w:rsidRPr="00F065D7" w:rsidRDefault="0065200D" w:rsidP="00BE3109">
            <w:pPr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2564</w:t>
            </w:r>
          </w:p>
        </w:tc>
        <w:tc>
          <w:tcPr>
            <w:tcW w:w="99" w:type="pct"/>
          </w:tcPr>
          <w:p w14:paraId="0F699BEC" w14:textId="77777777" w:rsidR="0065200D" w:rsidRPr="00F065D7" w:rsidRDefault="0065200D" w:rsidP="00BE3109">
            <w:pPr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784" w:type="pct"/>
          </w:tcPr>
          <w:p w14:paraId="618F611C" w14:textId="77777777" w:rsidR="0065200D" w:rsidRPr="00F065D7" w:rsidRDefault="0065200D" w:rsidP="00BE3109">
            <w:pPr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2563</w:t>
            </w:r>
          </w:p>
        </w:tc>
      </w:tr>
      <w:tr w:rsidR="0065200D" w:rsidRPr="00F065D7" w14:paraId="793ED1DF" w14:textId="77777777" w:rsidTr="00BE3109">
        <w:trPr>
          <w:cantSplit/>
          <w:tblHeader/>
        </w:trPr>
        <w:tc>
          <w:tcPr>
            <w:tcW w:w="3235" w:type="pct"/>
            <w:shd w:val="clear" w:color="auto" w:fill="auto"/>
          </w:tcPr>
          <w:p w14:paraId="4B05EBF6" w14:textId="77777777" w:rsidR="0065200D" w:rsidRPr="00F065D7" w:rsidRDefault="0065200D" w:rsidP="00BE3109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rtl/>
                <w:cs/>
              </w:rPr>
            </w:pPr>
          </w:p>
        </w:tc>
        <w:tc>
          <w:tcPr>
            <w:tcW w:w="98" w:type="pct"/>
          </w:tcPr>
          <w:p w14:paraId="3D3A0F17" w14:textId="77777777" w:rsidR="0065200D" w:rsidRPr="00F065D7" w:rsidRDefault="0065200D" w:rsidP="00BE3109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667" w:type="pct"/>
            <w:gridSpan w:val="3"/>
          </w:tcPr>
          <w:p w14:paraId="7761AD35" w14:textId="77777777" w:rsidR="0065200D" w:rsidRPr="00F065D7" w:rsidRDefault="0065200D" w:rsidP="00BE3109">
            <w:pPr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  <w:t>(</w:t>
            </w:r>
            <w:r w:rsidRPr="00F065D7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</w:rPr>
              <w:t>พันบาท)</w:t>
            </w:r>
          </w:p>
        </w:tc>
      </w:tr>
      <w:tr w:rsidR="0065200D" w:rsidRPr="00F065D7" w14:paraId="25FCDA59" w14:textId="77777777" w:rsidTr="00BE3109">
        <w:trPr>
          <w:cantSplit/>
          <w:tblHeader/>
        </w:trPr>
        <w:tc>
          <w:tcPr>
            <w:tcW w:w="3235" w:type="pct"/>
            <w:shd w:val="clear" w:color="auto" w:fill="auto"/>
          </w:tcPr>
          <w:p w14:paraId="7A064F85" w14:textId="77777777" w:rsidR="0065200D" w:rsidRPr="00F065D7" w:rsidRDefault="0065200D" w:rsidP="00BE3109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rtl/>
                <w:cs/>
              </w:rPr>
            </w:pPr>
            <w:r w:rsidRPr="00F065D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งบการเงิน</w:t>
            </w:r>
            <w:r w:rsidRPr="00F065D7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รวม</w:t>
            </w:r>
          </w:p>
        </w:tc>
        <w:tc>
          <w:tcPr>
            <w:tcW w:w="98" w:type="pct"/>
          </w:tcPr>
          <w:p w14:paraId="5F2596BA" w14:textId="77777777" w:rsidR="0065200D" w:rsidRPr="00F065D7" w:rsidRDefault="0065200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</w:tcPr>
          <w:p w14:paraId="40144FB0" w14:textId="77777777" w:rsidR="0065200D" w:rsidRPr="00F065D7" w:rsidRDefault="0065200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" w:type="pct"/>
          </w:tcPr>
          <w:p w14:paraId="6641DEEA" w14:textId="77777777" w:rsidR="0065200D" w:rsidRPr="00F065D7" w:rsidRDefault="0065200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84" w:type="pct"/>
          </w:tcPr>
          <w:p w14:paraId="081197E5" w14:textId="77777777" w:rsidR="0065200D" w:rsidRPr="00F065D7" w:rsidRDefault="0065200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5200D" w:rsidRPr="00F065D7" w14:paraId="21348F47" w14:textId="77777777" w:rsidTr="00BE3109">
        <w:trPr>
          <w:cantSplit/>
        </w:trPr>
        <w:tc>
          <w:tcPr>
            <w:tcW w:w="3235" w:type="pct"/>
            <w:shd w:val="clear" w:color="auto" w:fill="auto"/>
          </w:tcPr>
          <w:p w14:paraId="70515DF9" w14:textId="2237062E" w:rsidR="0065200D" w:rsidRPr="00F065D7" w:rsidRDefault="003E23DF" w:rsidP="00BE3109">
            <w:pPr>
              <w:spacing w:line="240" w:lineRule="auto"/>
              <w:ind w:left="180" w:hanging="1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98" w:type="pct"/>
            <w:shd w:val="clear" w:color="auto" w:fill="auto"/>
            <w:vAlign w:val="bottom"/>
          </w:tcPr>
          <w:p w14:paraId="7C8F0AE5" w14:textId="77777777" w:rsidR="0065200D" w:rsidRPr="00F065D7" w:rsidRDefault="0065200D" w:rsidP="00BE3109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84" w:type="pct"/>
            <w:shd w:val="clear" w:color="auto" w:fill="auto"/>
          </w:tcPr>
          <w:p w14:paraId="16A1F3B2" w14:textId="14516E02" w:rsidR="0065200D" w:rsidRPr="00F065D7" w:rsidRDefault="00547A8B" w:rsidP="00547A8B">
            <w:pPr>
              <w:pStyle w:val="BodyText"/>
              <w:tabs>
                <w:tab w:val="decimal" w:pos="1003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5,638,027</w:t>
            </w:r>
          </w:p>
        </w:tc>
        <w:tc>
          <w:tcPr>
            <w:tcW w:w="99" w:type="pct"/>
            <w:shd w:val="clear" w:color="auto" w:fill="auto"/>
            <w:vAlign w:val="center"/>
          </w:tcPr>
          <w:p w14:paraId="5E0EBAEB" w14:textId="77777777" w:rsidR="0065200D" w:rsidRPr="00F065D7" w:rsidRDefault="0065200D" w:rsidP="00BE3109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84" w:type="pct"/>
            <w:shd w:val="clear" w:color="auto" w:fill="auto"/>
          </w:tcPr>
          <w:p w14:paraId="7625BF9B" w14:textId="77777777" w:rsidR="0065200D" w:rsidRPr="00F065D7" w:rsidRDefault="0065200D" w:rsidP="00BE3109">
            <w:pPr>
              <w:pStyle w:val="BodyText"/>
              <w:tabs>
                <w:tab w:val="decimal" w:pos="1003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819B9">
              <w:rPr>
                <w:rFonts w:asciiTheme="majorBidi" w:hAnsiTheme="majorBidi"/>
                <w:sz w:val="30"/>
                <w:szCs w:val="30"/>
                <w:lang w:val="en-US"/>
              </w:rPr>
              <w:t>5</w:t>
            </w:r>
            <w:r w:rsidRPr="00C508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/>
                <w:sz w:val="30"/>
                <w:szCs w:val="30"/>
                <w:lang w:val="en-US"/>
              </w:rPr>
              <w:t>186</w:t>
            </w:r>
            <w:r w:rsidRPr="00C508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/>
                <w:sz w:val="30"/>
                <w:szCs w:val="30"/>
                <w:lang w:val="en-US"/>
              </w:rPr>
              <w:t>52</w:t>
            </w:r>
            <w:r>
              <w:rPr>
                <w:rFonts w:asciiTheme="majorBidi" w:hAnsiTheme="majorBidi"/>
                <w:sz w:val="30"/>
                <w:szCs w:val="30"/>
                <w:lang w:val="en-US"/>
              </w:rPr>
              <w:t>6</w:t>
            </w:r>
          </w:p>
        </w:tc>
      </w:tr>
      <w:tr w:rsidR="0065200D" w:rsidRPr="00F065D7" w14:paraId="4045E97D" w14:textId="77777777" w:rsidTr="00BE3109">
        <w:trPr>
          <w:cantSplit/>
        </w:trPr>
        <w:tc>
          <w:tcPr>
            <w:tcW w:w="3235" w:type="pct"/>
            <w:shd w:val="clear" w:color="auto" w:fill="auto"/>
          </w:tcPr>
          <w:p w14:paraId="786954E8" w14:textId="47B666CC" w:rsidR="0065200D" w:rsidRPr="00F065D7" w:rsidRDefault="003E23DF" w:rsidP="00BE3109">
            <w:pPr>
              <w:spacing w:line="240" w:lineRule="auto"/>
              <w:ind w:left="180" w:hanging="1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98" w:type="pct"/>
            <w:shd w:val="clear" w:color="auto" w:fill="auto"/>
            <w:vAlign w:val="bottom"/>
          </w:tcPr>
          <w:p w14:paraId="7BEB385F" w14:textId="77777777" w:rsidR="0065200D" w:rsidRPr="00F065D7" w:rsidRDefault="0065200D" w:rsidP="00BE3109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84" w:type="pct"/>
            <w:tcBorders>
              <w:bottom w:val="single" w:sz="4" w:space="0" w:color="auto"/>
            </w:tcBorders>
            <w:shd w:val="clear" w:color="auto" w:fill="auto"/>
          </w:tcPr>
          <w:p w14:paraId="09DE8A87" w14:textId="34788195" w:rsidR="0065200D" w:rsidRPr="00F065D7" w:rsidRDefault="00547A8B" w:rsidP="00BE3109">
            <w:pPr>
              <w:pStyle w:val="BodyText"/>
              <w:tabs>
                <w:tab w:val="decimal" w:pos="1003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1,275,293</w:t>
            </w:r>
          </w:p>
        </w:tc>
        <w:tc>
          <w:tcPr>
            <w:tcW w:w="99" w:type="pct"/>
            <w:shd w:val="clear" w:color="auto" w:fill="auto"/>
            <w:vAlign w:val="center"/>
          </w:tcPr>
          <w:p w14:paraId="397513D1" w14:textId="77777777" w:rsidR="0065200D" w:rsidRPr="00F065D7" w:rsidRDefault="0065200D" w:rsidP="00BE3109">
            <w:pPr>
              <w:pStyle w:val="BodyText"/>
              <w:tabs>
                <w:tab w:val="decimal" w:pos="1003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84" w:type="pct"/>
            <w:tcBorders>
              <w:bottom w:val="single" w:sz="4" w:space="0" w:color="auto"/>
            </w:tcBorders>
            <w:shd w:val="clear" w:color="auto" w:fill="auto"/>
          </w:tcPr>
          <w:p w14:paraId="5B860A4C" w14:textId="77777777" w:rsidR="0065200D" w:rsidRPr="00F065D7" w:rsidRDefault="0065200D" w:rsidP="00BE310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/>
                <w:sz w:val="30"/>
                <w:szCs w:val="30"/>
                <w:lang w:val="en-US"/>
              </w:rPr>
              <w:t>722</w:t>
            </w:r>
            <w:r w:rsidRPr="00C508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/>
                <w:sz w:val="30"/>
                <w:szCs w:val="30"/>
                <w:lang w:val="en-US"/>
              </w:rPr>
              <w:t>62</w:t>
            </w:r>
            <w:r>
              <w:rPr>
                <w:rFonts w:asciiTheme="majorBidi" w:hAnsiTheme="majorBidi"/>
                <w:sz w:val="30"/>
                <w:szCs w:val="30"/>
                <w:lang w:val="en-US"/>
              </w:rPr>
              <w:t>8</w:t>
            </w:r>
          </w:p>
        </w:tc>
      </w:tr>
      <w:tr w:rsidR="0065200D" w:rsidRPr="00F065D7" w14:paraId="5FD1BF0B" w14:textId="77777777" w:rsidTr="00BE3109">
        <w:trPr>
          <w:cantSplit/>
        </w:trPr>
        <w:tc>
          <w:tcPr>
            <w:tcW w:w="3235" w:type="pct"/>
            <w:shd w:val="clear" w:color="auto" w:fill="auto"/>
          </w:tcPr>
          <w:p w14:paraId="551B3F1E" w14:textId="77777777" w:rsidR="0065200D" w:rsidRPr="00F065D7" w:rsidRDefault="0065200D" w:rsidP="00BE3109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รวมรายไ</w:t>
            </w:r>
            <w:r w:rsidRPr="00F065D7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ด้</w:t>
            </w:r>
          </w:p>
        </w:tc>
        <w:tc>
          <w:tcPr>
            <w:tcW w:w="98" w:type="pct"/>
            <w:shd w:val="clear" w:color="auto" w:fill="auto"/>
            <w:vAlign w:val="bottom"/>
          </w:tcPr>
          <w:p w14:paraId="11515285" w14:textId="77777777" w:rsidR="0065200D" w:rsidRPr="00F065D7" w:rsidRDefault="0065200D" w:rsidP="00BE3109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D76C04" w14:textId="0DFEE818" w:rsidR="0065200D" w:rsidRPr="00F065D7" w:rsidRDefault="00547A8B" w:rsidP="00BE3109">
            <w:pPr>
              <w:pStyle w:val="BodyText"/>
              <w:tabs>
                <w:tab w:val="decimal" w:pos="1003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6,913,320</w:t>
            </w:r>
          </w:p>
        </w:tc>
        <w:tc>
          <w:tcPr>
            <w:tcW w:w="99" w:type="pct"/>
            <w:shd w:val="clear" w:color="auto" w:fill="auto"/>
            <w:vAlign w:val="center"/>
          </w:tcPr>
          <w:p w14:paraId="1E57BC08" w14:textId="77777777" w:rsidR="0065200D" w:rsidRPr="00F065D7" w:rsidRDefault="0065200D" w:rsidP="00BE3109">
            <w:pPr>
              <w:pStyle w:val="BodyText"/>
              <w:tabs>
                <w:tab w:val="decimal" w:pos="1003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D54C02" w14:textId="77777777" w:rsidR="0065200D" w:rsidRPr="00F065D7" w:rsidRDefault="0065200D" w:rsidP="00BE310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9B9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5</w:t>
            </w:r>
            <w:r w:rsidRPr="00C508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909</w:t>
            </w:r>
            <w:r w:rsidRPr="00C508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154</w:t>
            </w:r>
          </w:p>
        </w:tc>
      </w:tr>
      <w:tr w:rsidR="0065200D" w:rsidRPr="00696A3E" w14:paraId="7DEA9125" w14:textId="77777777" w:rsidTr="00BE3109">
        <w:trPr>
          <w:cantSplit/>
          <w:trHeight w:val="188"/>
        </w:trPr>
        <w:tc>
          <w:tcPr>
            <w:tcW w:w="3235" w:type="pct"/>
            <w:shd w:val="clear" w:color="auto" w:fill="auto"/>
          </w:tcPr>
          <w:p w14:paraId="0C9AEC6E" w14:textId="77777777" w:rsidR="0065200D" w:rsidRPr="00696A3E" w:rsidRDefault="0065200D" w:rsidP="00BE3109">
            <w:pPr>
              <w:spacing w:line="240" w:lineRule="auto"/>
              <w:ind w:left="180" w:hanging="180"/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98" w:type="pct"/>
            <w:shd w:val="clear" w:color="auto" w:fill="auto"/>
          </w:tcPr>
          <w:p w14:paraId="2E6CECDD" w14:textId="77777777" w:rsidR="0065200D" w:rsidRPr="00696A3E" w:rsidRDefault="0065200D" w:rsidP="00BE3109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784" w:type="pct"/>
            <w:tcBorders>
              <w:top w:val="double" w:sz="4" w:space="0" w:color="auto"/>
            </w:tcBorders>
            <w:shd w:val="clear" w:color="auto" w:fill="auto"/>
          </w:tcPr>
          <w:p w14:paraId="23C796E7" w14:textId="77777777" w:rsidR="0065200D" w:rsidRPr="00696A3E" w:rsidRDefault="0065200D" w:rsidP="00BE3109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9" w:type="pct"/>
            <w:shd w:val="clear" w:color="auto" w:fill="auto"/>
          </w:tcPr>
          <w:p w14:paraId="3AF4F3BC" w14:textId="77777777" w:rsidR="0065200D" w:rsidRPr="00696A3E" w:rsidRDefault="0065200D" w:rsidP="00BE3109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784" w:type="pct"/>
            <w:tcBorders>
              <w:top w:val="double" w:sz="4" w:space="0" w:color="auto"/>
            </w:tcBorders>
            <w:shd w:val="clear" w:color="auto" w:fill="auto"/>
          </w:tcPr>
          <w:p w14:paraId="623748A3" w14:textId="77777777" w:rsidR="0065200D" w:rsidRPr="00696A3E" w:rsidRDefault="0065200D" w:rsidP="00BE3109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</w:tr>
      <w:tr w:rsidR="0065200D" w:rsidRPr="00F065D7" w14:paraId="14BE7E22" w14:textId="77777777" w:rsidTr="00BE3109">
        <w:trPr>
          <w:cantSplit/>
          <w:tblHeader/>
        </w:trPr>
        <w:tc>
          <w:tcPr>
            <w:tcW w:w="3235" w:type="pct"/>
            <w:shd w:val="clear" w:color="auto" w:fill="auto"/>
          </w:tcPr>
          <w:p w14:paraId="2ACF22EB" w14:textId="77777777" w:rsidR="0065200D" w:rsidRPr="00F065D7" w:rsidRDefault="0065200D" w:rsidP="00BE3109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rtl/>
                <w:cs/>
                <w:lang w:val="en-US"/>
              </w:rPr>
            </w:pPr>
            <w:r w:rsidRPr="00F065D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98" w:type="pct"/>
          </w:tcPr>
          <w:p w14:paraId="677B4931" w14:textId="77777777" w:rsidR="0065200D" w:rsidRPr="00F065D7" w:rsidRDefault="0065200D" w:rsidP="00BE3109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84" w:type="pct"/>
          </w:tcPr>
          <w:p w14:paraId="7FB3C300" w14:textId="77777777" w:rsidR="0065200D" w:rsidRPr="00F065D7" w:rsidRDefault="0065200D" w:rsidP="00BE3109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99" w:type="pct"/>
          </w:tcPr>
          <w:p w14:paraId="2E4CCDEA" w14:textId="77777777" w:rsidR="0065200D" w:rsidRPr="00F065D7" w:rsidRDefault="0065200D" w:rsidP="00BE3109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84" w:type="pct"/>
          </w:tcPr>
          <w:p w14:paraId="538447AC" w14:textId="77777777" w:rsidR="0065200D" w:rsidRPr="00F065D7" w:rsidRDefault="0065200D" w:rsidP="00BE3109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</w:tr>
      <w:tr w:rsidR="003E23DF" w:rsidRPr="00F065D7" w14:paraId="7D165A1E" w14:textId="77777777" w:rsidTr="00BE3109">
        <w:trPr>
          <w:cantSplit/>
        </w:trPr>
        <w:tc>
          <w:tcPr>
            <w:tcW w:w="3235" w:type="pct"/>
            <w:shd w:val="clear" w:color="auto" w:fill="auto"/>
          </w:tcPr>
          <w:p w14:paraId="6AF9A05C" w14:textId="3F868016" w:rsidR="003E23DF" w:rsidRPr="00DA260F" w:rsidRDefault="003E23DF" w:rsidP="003E23DF">
            <w:pPr>
              <w:spacing w:line="240" w:lineRule="auto"/>
              <w:ind w:left="180" w:hanging="180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98" w:type="pct"/>
            <w:shd w:val="clear" w:color="auto" w:fill="auto"/>
            <w:vAlign w:val="bottom"/>
          </w:tcPr>
          <w:p w14:paraId="0589EA9A" w14:textId="77777777" w:rsidR="003E23DF" w:rsidRPr="00F065D7" w:rsidRDefault="003E23DF" w:rsidP="003E23DF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84" w:type="pct"/>
            <w:shd w:val="clear" w:color="auto" w:fill="auto"/>
          </w:tcPr>
          <w:p w14:paraId="16F9CF1E" w14:textId="3737A7B6" w:rsidR="003E23DF" w:rsidRPr="009B57D1" w:rsidRDefault="003E23DF" w:rsidP="003E23D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4,331,762</w:t>
            </w:r>
          </w:p>
        </w:tc>
        <w:tc>
          <w:tcPr>
            <w:tcW w:w="99" w:type="pct"/>
            <w:shd w:val="clear" w:color="auto" w:fill="auto"/>
            <w:vAlign w:val="center"/>
          </w:tcPr>
          <w:p w14:paraId="088B7C15" w14:textId="77777777" w:rsidR="003E23DF" w:rsidRPr="00F065D7" w:rsidRDefault="003E23DF" w:rsidP="003E23D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  <w:shd w:val="clear" w:color="auto" w:fill="auto"/>
          </w:tcPr>
          <w:p w14:paraId="6A23DE5C" w14:textId="77777777" w:rsidR="003E23DF" w:rsidRPr="006F2B4B" w:rsidRDefault="003E23DF" w:rsidP="003E23D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C508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151</w:t>
            </w:r>
            <w:r w:rsidRPr="00C508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933</w:t>
            </w:r>
          </w:p>
        </w:tc>
      </w:tr>
      <w:tr w:rsidR="003E23DF" w:rsidRPr="00F065D7" w14:paraId="263359EA" w14:textId="77777777" w:rsidTr="00BE3109">
        <w:trPr>
          <w:cantSplit/>
        </w:trPr>
        <w:tc>
          <w:tcPr>
            <w:tcW w:w="3235" w:type="pct"/>
            <w:shd w:val="clear" w:color="auto" w:fill="auto"/>
          </w:tcPr>
          <w:p w14:paraId="5D8C23E9" w14:textId="7FE54D9A" w:rsidR="003E23DF" w:rsidRPr="00F065D7" w:rsidRDefault="003E23DF" w:rsidP="003E23DF">
            <w:pPr>
              <w:spacing w:line="240" w:lineRule="auto"/>
              <w:ind w:left="180" w:hanging="1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98" w:type="pct"/>
            <w:shd w:val="clear" w:color="auto" w:fill="auto"/>
            <w:vAlign w:val="bottom"/>
          </w:tcPr>
          <w:p w14:paraId="644A9AF4" w14:textId="77777777" w:rsidR="003E23DF" w:rsidRPr="00F065D7" w:rsidRDefault="003E23DF" w:rsidP="003E23DF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84" w:type="pct"/>
            <w:tcBorders>
              <w:bottom w:val="single" w:sz="4" w:space="0" w:color="auto"/>
            </w:tcBorders>
            <w:shd w:val="clear" w:color="auto" w:fill="auto"/>
          </w:tcPr>
          <w:p w14:paraId="1D275F68" w14:textId="23DEDAE1" w:rsidR="003E23DF" w:rsidRPr="001717B4" w:rsidRDefault="003E23DF" w:rsidP="003E23D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799,287</w:t>
            </w:r>
          </w:p>
        </w:tc>
        <w:tc>
          <w:tcPr>
            <w:tcW w:w="99" w:type="pct"/>
            <w:shd w:val="clear" w:color="auto" w:fill="auto"/>
            <w:vAlign w:val="center"/>
          </w:tcPr>
          <w:p w14:paraId="0A83C751" w14:textId="77777777" w:rsidR="003E23DF" w:rsidRPr="00F065D7" w:rsidRDefault="003E23DF" w:rsidP="003E23D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  <w:tcBorders>
              <w:bottom w:val="single" w:sz="4" w:space="0" w:color="auto"/>
            </w:tcBorders>
            <w:shd w:val="clear" w:color="auto" w:fill="auto"/>
          </w:tcPr>
          <w:p w14:paraId="7C821A2E" w14:textId="77777777" w:rsidR="003E23DF" w:rsidRPr="006F2B4B" w:rsidRDefault="003E23DF" w:rsidP="003E23D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/>
                <w:sz w:val="30"/>
                <w:szCs w:val="30"/>
                <w:lang w:val="en-US"/>
              </w:rPr>
              <w:t>467</w:t>
            </w:r>
            <w:r w:rsidRPr="00C508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/>
                <w:sz w:val="30"/>
                <w:szCs w:val="30"/>
                <w:lang w:val="en-US"/>
              </w:rPr>
              <w:t>380</w:t>
            </w:r>
          </w:p>
        </w:tc>
      </w:tr>
      <w:tr w:rsidR="0065200D" w:rsidRPr="00F065D7" w14:paraId="40AAEE2F" w14:textId="77777777" w:rsidTr="00BE3109">
        <w:trPr>
          <w:cantSplit/>
        </w:trPr>
        <w:tc>
          <w:tcPr>
            <w:tcW w:w="3235" w:type="pct"/>
            <w:shd w:val="clear" w:color="auto" w:fill="auto"/>
          </w:tcPr>
          <w:p w14:paraId="1B0D1B96" w14:textId="77777777" w:rsidR="0065200D" w:rsidRPr="00F065D7" w:rsidRDefault="0065200D" w:rsidP="00BE3109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98" w:type="pct"/>
            <w:shd w:val="clear" w:color="auto" w:fill="auto"/>
            <w:vAlign w:val="bottom"/>
          </w:tcPr>
          <w:p w14:paraId="60E7F819" w14:textId="77777777" w:rsidR="0065200D" w:rsidRPr="00F065D7" w:rsidRDefault="0065200D" w:rsidP="00BE3109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25B02C" w14:textId="5488CB1A" w:rsidR="0065200D" w:rsidRPr="00F065D7" w:rsidRDefault="00547A8B" w:rsidP="00BE3109">
            <w:pPr>
              <w:pStyle w:val="BodyText"/>
              <w:tabs>
                <w:tab w:val="decimal" w:pos="1003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5,131,049</w:t>
            </w:r>
          </w:p>
        </w:tc>
        <w:tc>
          <w:tcPr>
            <w:tcW w:w="99" w:type="pct"/>
            <w:shd w:val="clear" w:color="auto" w:fill="auto"/>
            <w:vAlign w:val="center"/>
          </w:tcPr>
          <w:p w14:paraId="46E460B3" w14:textId="77777777" w:rsidR="0065200D" w:rsidRPr="00F065D7" w:rsidRDefault="0065200D" w:rsidP="00BE310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5E8F44" w14:textId="77777777" w:rsidR="0065200D" w:rsidRPr="00F065D7" w:rsidRDefault="0065200D" w:rsidP="00BE310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9B9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4</w:t>
            </w:r>
            <w:r w:rsidRPr="00C508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619</w:t>
            </w:r>
            <w:r w:rsidRPr="00C508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313</w:t>
            </w:r>
          </w:p>
        </w:tc>
      </w:tr>
    </w:tbl>
    <w:p w14:paraId="74796895" w14:textId="77777777" w:rsidR="00DC3964" w:rsidRDefault="00DC3964" w:rsidP="00B54ED2">
      <w:pPr>
        <w:tabs>
          <w:tab w:val="left" w:pos="540"/>
        </w:tabs>
        <w:spacing w:line="240" w:lineRule="auto"/>
        <w:ind w:left="539" w:right="-45"/>
        <w:jc w:val="thaiDistribute"/>
        <w:rPr>
          <w:sz w:val="18"/>
          <w:szCs w:val="18"/>
          <w:lang w:val="en-US"/>
        </w:rPr>
      </w:pPr>
    </w:p>
    <w:tbl>
      <w:tblPr>
        <w:tblW w:w="4808" w:type="pct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940"/>
        <w:gridCol w:w="180"/>
        <w:gridCol w:w="1439"/>
        <w:gridCol w:w="182"/>
        <w:gridCol w:w="1439"/>
      </w:tblGrid>
      <w:tr w:rsidR="0065200D" w:rsidRPr="00F065D7" w14:paraId="11AA2598" w14:textId="77777777" w:rsidTr="00BE3109">
        <w:trPr>
          <w:cantSplit/>
          <w:tblHeader/>
        </w:trPr>
        <w:tc>
          <w:tcPr>
            <w:tcW w:w="3235" w:type="pct"/>
            <w:shd w:val="clear" w:color="auto" w:fill="auto"/>
          </w:tcPr>
          <w:p w14:paraId="4C889423" w14:textId="77777777" w:rsidR="0065200D" w:rsidRPr="00F065D7" w:rsidRDefault="0065200D" w:rsidP="00BE3109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98" w:type="pct"/>
            <w:vAlign w:val="bottom"/>
          </w:tcPr>
          <w:p w14:paraId="2EA7EACB" w14:textId="77777777" w:rsidR="0065200D" w:rsidRPr="00F065D7" w:rsidRDefault="0065200D" w:rsidP="00BE3109">
            <w:pPr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67" w:type="pct"/>
            <w:gridSpan w:val="3"/>
            <w:vAlign w:val="bottom"/>
          </w:tcPr>
          <w:p w14:paraId="7AE72CAF" w14:textId="77777777" w:rsidR="0065200D" w:rsidRPr="00F065D7" w:rsidRDefault="0065200D" w:rsidP="00BE3109">
            <w:pPr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รวมส่วนงานที่รายงาน</w:t>
            </w:r>
          </w:p>
        </w:tc>
      </w:tr>
      <w:tr w:rsidR="0065200D" w:rsidRPr="00F065D7" w14:paraId="246B1A3A" w14:textId="77777777" w:rsidTr="00BE3109">
        <w:trPr>
          <w:cantSplit/>
          <w:tblHeader/>
        </w:trPr>
        <w:tc>
          <w:tcPr>
            <w:tcW w:w="3235" w:type="pct"/>
            <w:shd w:val="clear" w:color="auto" w:fill="auto"/>
          </w:tcPr>
          <w:p w14:paraId="477100F9" w14:textId="77777777" w:rsidR="0065200D" w:rsidRPr="00F065D7" w:rsidRDefault="0065200D" w:rsidP="00BE310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หก</w:t>
            </w:r>
            <w:r w:rsidRPr="00F065D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C819B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US"/>
              </w:rPr>
              <w:t>30</w:t>
            </w:r>
            <w:r w:rsidRPr="00F065D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US"/>
              </w:rPr>
              <w:t xml:space="preserve"> </w:t>
            </w:r>
            <w:r w:rsidRPr="00F065D7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98" w:type="pct"/>
          </w:tcPr>
          <w:p w14:paraId="553F389B" w14:textId="77777777" w:rsidR="0065200D" w:rsidRPr="00F065D7" w:rsidRDefault="0065200D" w:rsidP="00BE3109">
            <w:pPr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784" w:type="pct"/>
          </w:tcPr>
          <w:p w14:paraId="756B7E94" w14:textId="77777777" w:rsidR="0065200D" w:rsidRPr="00F065D7" w:rsidRDefault="0065200D" w:rsidP="00BE3109">
            <w:pPr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2564</w:t>
            </w:r>
          </w:p>
        </w:tc>
        <w:tc>
          <w:tcPr>
            <w:tcW w:w="99" w:type="pct"/>
          </w:tcPr>
          <w:p w14:paraId="37E3DFAA" w14:textId="77777777" w:rsidR="0065200D" w:rsidRPr="00F065D7" w:rsidRDefault="0065200D" w:rsidP="00BE3109">
            <w:pPr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784" w:type="pct"/>
          </w:tcPr>
          <w:p w14:paraId="3C0845D0" w14:textId="77777777" w:rsidR="0065200D" w:rsidRPr="00F065D7" w:rsidRDefault="0065200D" w:rsidP="00BE3109">
            <w:pPr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2563</w:t>
            </w:r>
          </w:p>
        </w:tc>
      </w:tr>
      <w:tr w:rsidR="0065200D" w:rsidRPr="00F065D7" w14:paraId="6C2FF19B" w14:textId="77777777" w:rsidTr="00BE3109">
        <w:trPr>
          <w:cantSplit/>
          <w:tblHeader/>
        </w:trPr>
        <w:tc>
          <w:tcPr>
            <w:tcW w:w="3235" w:type="pct"/>
            <w:shd w:val="clear" w:color="auto" w:fill="auto"/>
          </w:tcPr>
          <w:p w14:paraId="3BD9D87F" w14:textId="77777777" w:rsidR="0065200D" w:rsidRPr="00F065D7" w:rsidRDefault="0065200D" w:rsidP="00BE3109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rtl/>
                <w:cs/>
              </w:rPr>
            </w:pPr>
          </w:p>
        </w:tc>
        <w:tc>
          <w:tcPr>
            <w:tcW w:w="98" w:type="pct"/>
          </w:tcPr>
          <w:p w14:paraId="2F53472C" w14:textId="77777777" w:rsidR="0065200D" w:rsidRPr="00F065D7" w:rsidRDefault="0065200D" w:rsidP="00BE3109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667" w:type="pct"/>
            <w:gridSpan w:val="3"/>
          </w:tcPr>
          <w:p w14:paraId="28DE1DF4" w14:textId="77777777" w:rsidR="0065200D" w:rsidRPr="00F065D7" w:rsidRDefault="0065200D" w:rsidP="00BE3109">
            <w:pPr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  <w:t>(</w:t>
            </w:r>
            <w:r w:rsidRPr="00F065D7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</w:rPr>
              <w:t>พันบาท)</w:t>
            </w:r>
          </w:p>
        </w:tc>
      </w:tr>
      <w:tr w:rsidR="0065200D" w:rsidRPr="00F065D7" w14:paraId="36D6D2C4" w14:textId="77777777" w:rsidTr="00BE3109">
        <w:trPr>
          <w:cantSplit/>
          <w:tblHeader/>
        </w:trPr>
        <w:tc>
          <w:tcPr>
            <w:tcW w:w="3235" w:type="pct"/>
            <w:shd w:val="clear" w:color="auto" w:fill="auto"/>
          </w:tcPr>
          <w:p w14:paraId="0654AA98" w14:textId="77777777" w:rsidR="0065200D" w:rsidRPr="00F065D7" w:rsidRDefault="0065200D" w:rsidP="00BE3109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rtl/>
                <w:cs/>
              </w:rPr>
            </w:pPr>
            <w:r w:rsidRPr="00F065D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งบการเงิน</w:t>
            </w:r>
            <w:r w:rsidRPr="00F065D7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รวม</w:t>
            </w:r>
          </w:p>
        </w:tc>
        <w:tc>
          <w:tcPr>
            <w:tcW w:w="98" w:type="pct"/>
          </w:tcPr>
          <w:p w14:paraId="79213041" w14:textId="77777777" w:rsidR="0065200D" w:rsidRPr="00F065D7" w:rsidRDefault="0065200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</w:tcPr>
          <w:p w14:paraId="09451FCF" w14:textId="77777777" w:rsidR="0065200D" w:rsidRPr="00F065D7" w:rsidRDefault="0065200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" w:type="pct"/>
          </w:tcPr>
          <w:p w14:paraId="3BE1F4C8" w14:textId="77777777" w:rsidR="0065200D" w:rsidRPr="00F065D7" w:rsidRDefault="0065200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84" w:type="pct"/>
          </w:tcPr>
          <w:p w14:paraId="6678796A" w14:textId="77777777" w:rsidR="0065200D" w:rsidRPr="00F065D7" w:rsidRDefault="0065200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E23DF" w:rsidRPr="00F065D7" w14:paraId="74466ED3" w14:textId="77777777" w:rsidTr="00BE3109">
        <w:trPr>
          <w:cantSplit/>
        </w:trPr>
        <w:tc>
          <w:tcPr>
            <w:tcW w:w="3235" w:type="pct"/>
            <w:shd w:val="clear" w:color="auto" w:fill="auto"/>
          </w:tcPr>
          <w:p w14:paraId="6A607B53" w14:textId="00B6892A" w:rsidR="003E23DF" w:rsidRPr="00F065D7" w:rsidRDefault="003E23DF" w:rsidP="003E23DF">
            <w:pPr>
              <w:spacing w:line="240" w:lineRule="auto"/>
              <w:ind w:left="180" w:hanging="1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98" w:type="pct"/>
            <w:shd w:val="clear" w:color="auto" w:fill="auto"/>
            <w:vAlign w:val="bottom"/>
          </w:tcPr>
          <w:p w14:paraId="1267FBFE" w14:textId="77777777" w:rsidR="003E23DF" w:rsidRPr="00F065D7" w:rsidRDefault="003E23DF" w:rsidP="003E23DF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84" w:type="pct"/>
            <w:shd w:val="clear" w:color="auto" w:fill="auto"/>
          </w:tcPr>
          <w:p w14:paraId="3A3AF4C6" w14:textId="1EE47D16" w:rsidR="003E23DF" w:rsidRPr="00F065D7" w:rsidRDefault="003E23DF" w:rsidP="003E23DF">
            <w:pPr>
              <w:pStyle w:val="BodyText"/>
              <w:tabs>
                <w:tab w:val="decimal" w:pos="1003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11,201,008</w:t>
            </w:r>
          </w:p>
        </w:tc>
        <w:tc>
          <w:tcPr>
            <w:tcW w:w="99" w:type="pct"/>
            <w:shd w:val="clear" w:color="auto" w:fill="auto"/>
            <w:vAlign w:val="center"/>
          </w:tcPr>
          <w:p w14:paraId="02CD1DEF" w14:textId="77777777" w:rsidR="003E23DF" w:rsidRPr="00F065D7" w:rsidRDefault="003E23DF" w:rsidP="003E23DF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84" w:type="pct"/>
            <w:shd w:val="clear" w:color="auto" w:fill="auto"/>
            <w:vAlign w:val="center"/>
          </w:tcPr>
          <w:p w14:paraId="120210AD" w14:textId="77777777" w:rsidR="003E23DF" w:rsidRPr="00F065D7" w:rsidRDefault="003E23DF" w:rsidP="003E23DF">
            <w:pPr>
              <w:pStyle w:val="BodyText"/>
              <w:tabs>
                <w:tab w:val="decimal" w:pos="1003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Pr="00C508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784</w:t>
            </w:r>
            <w:r w:rsidRPr="00C508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399</w:t>
            </w:r>
          </w:p>
        </w:tc>
      </w:tr>
      <w:tr w:rsidR="003E23DF" w:rsidRPr="00F065D7" w14:paraId="7CBA80E8" w14:textId="77777777" w:rsidTr="00BE3109">
        <w:trPr>
          <w:cantSplit/>
        </w:trPr>
        <w:tc>
          <w:tcPr>
            <w:tcW w:w="3235" w:type="pct"/>
            <w:shd w:val="clear" w:color="auto" w:fill="auto"/>
          </w:tcPr>
          <w:p w14:paraId="4D168B6A" w14:textId="4C2B759E" w:rsidR="003E23DF" w:rsidRPr="00F065D7" w:rsidRDefault="003E23DF" w:rsidP="003E23DF">
            <w:pPr>
              <w:spacing w:line="240" w:lineRule="auto"/>
              <w:ind w:left="180" w:hanging="1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98" w:type="pct"/>
            <w:shd w:val="clear" w:color="auto" w:fill="auto"/>
            <w:vAlign w:val="bottom"/>
          </w:tcPr>
          <w:p w14:paraId="74EF3799" w14:textId="77777777" w:rsidR="003E23DF" w:rsidRPr="00F065D7" w:rsidRDefault="003E23DF" w:rsidP="003E23DF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84" w:type="pct"/>
            <w:tcBorders>
              <w:bottom w:val="single" w:sz="4" w:space="0" w:color="auto"/>
            </w:tcBorders>
            <w:shd w:val="clear" w:color="auto" w:fill="auto"/>
          </w:tcPr>
          <w:p w14:paraId="1834DD79" w14:textId="3E9F8A43" w:rsidR="003E23DF" w:rsidRPr="00F065D7" w:rsidRDefault="003E23DF" w:rsidP="003E23DF">
            <w:pPr>
              <w:pStyle w:val="BodyText"/>
              <w:tabs>
                <w:tab w:val="decimal" w:pos="1003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2,488,014</w:t>
            </w:r>
          </w:p>
        </w:tc>
        <w:tc>
          <w:tcPr>
            <w:tcW w:w="99" w:type="pct"/>
            <w:shd w:val="clear" w:color="auto" w:fill="auto"/>
            <w:vAlign w:val="center"/>
          </w:tcPr>
          <w:p w14:paraId="3F212C38" w14:textId="77777777" w:rsidR="003E23DF" w:rsidRPr="00F065D7" w:rsidRDefault="003E23DF" w:rsidP="003E23DF">
            <w:pPr>
              <w:pStyle w:val="BodyText"/>
              <w:tabs>
                <w:tab w:val="decimal" w:pos="1003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AA4232" w14:textId="77777777" w:rsidR="003E23DF" w:rsidRPr="00F065D7" w:rsidRDefault="003E23DF" w:rsidP="003E23D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C508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811</w:t>
            </w:r>
            <w:r w:rsidRPr="00C508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676</w:t>
            </w:r>
          </w:p>
        </w:tc>
      </w:tr>
      <w:tr w:rsidR="0065200D" w:rsidRPr="00F065D7" w14:paraId="6AF2B541" w14:textId="77777777" w:rsidTr="00BE3109">
        <w:trPr>
          <w:cantSplit/>
        </w:trPr>
        <w:tc>
          <w:tcPr>
            <w:tcW w:w="3235" w:type="pct"/>
            <w:shd w:val="clear" w:color="auto" w:fill="auto"/>
          </w:tcPr>
          <w:p w14:paraId="19F03128" w14:textId="77777777" w:rsidR="0065200D" w:rsidRPr="00F065D7" w:rsidRDefault="0065200D" w:rsidP="00BE3109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รวมรายไ</w:t>
            </w:r>
            <w:r w:rsidRPr="00F065D7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ด้</w:t>
            </w:r>
          </w:p>
        </w:tc>
        <w:tc>
          <w:tcPr>
            <w:tcW w:w="98" w:type="pct"/>
            <w:shd w:val="clear" w:color="auto" w:fill="auto"/>
            <w:vAlign w:val="bottom"/>
          </w:tcPr>
          <w:p w14:paraId="2E9A7C29" w14:textId="77777777" w:rsidR="0065200D" w:rsidRPr="00F065D7" w:rsidRDefault="0065200D" w:rsidP="00BE3109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9A064F" w14:textId="5EDE6B91" w:rsidR="0065200D" w:rsidRPr="00F065D7" w:rsidRDefault="00547A8B" w:rsidP="00BE3109">
            <w:pPr>
              <w:pStyle w:val="BodyText"/>
              <w:tabs>
                <w:tab w:val="decimal" w:pos="1003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13,689,022</w:t>
            </w:r>
          </w:p>
        </w:tc>
        <w:tc>
          <w:tcPr>
            <w:tcW w:w="99" w:type="pct"/>
            <w:shd w:val="clear" w:color="auto" w:fill="auto"/>
            <w:vAlign w:val="center"/>
          </w:tcPr>
          <w:p w14:paraId="6AF10799" w14:textId="77777777" w:rsidR="0065200D" w:rsidRPr="00F065D7" w:rsidRDefault="0065200D" w:rsidP="00BE3109">
            <w:pPr>
              <w:pStyle w:val="BodyText"/>
              <w:tabs>
                <w:tab w:val="decimal" w:pos="1003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BBD5F02" w14:textId="77777777" w:rsidR="0065200D" w:rsidRPr="00F065D7" w:rsidRDefault="0065200D" w:rsidP="00BE310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</w:t>
            </w:r>
            <w:r w:rsidRPr="00C50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596</w:t>
            </w:r>
            <w:r w:rsidRPr="00C50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075</w:t>
            </w:r>
          </w:p>
        </w:tc>
      </w:tr>
      <w:tr w:rsidR="0065200D" w:rsidRPr="00696A3E" w14:paraId="7E8CBA96" w14:textId="77777777" w:rsidTr="00BE3109">
        <w:trPr>
          <w:cantSplit/>
          <w:trHeight w:val="188"/>
        </w:trPr>
        <w:tc>
          <w:tcPr>
            <w:tcW w:w="3235" w:type="pct"/>
            <w:shd w:val="clear" w:color="auto" w:fill="auto"/>
          </w:tcPr>
          <w:p w14:paraId="7C205D2B" w14:textId="77777777" w:rsidR="0065200D" w:rsidRPr="00696A3E" w:rsidRDefault="0065200D" w:rsidP="00BE3109">
            <w:pPr>
              <w:spacing w:line="240" w:lineRule="auto"/>
              <w:ind w:left="180" w:hanging="180"/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98" w:type="pct"/>
            <w:shd w:val="clear" w:color="auto" w:fill="auto"/>
          </w:tcPr>
          <w:p w14:paraId="00A343D2" w14:textId="77777777" w:rsidR="0065200D" w:rsidRPr="00696A3E" w:rsidRDefault="0065200D" w:rsidP="00BE3109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784" w:type="pct"/>
            <w:tcBorders>
              <w:top w:val="double" w:sz="4" w:space="0" w:color="auto"/>
            </w:tcBorders>
            <w:shd w:val="clear" w:color="auto" w:fill="auto"/>
          </w:tcPr>
          <w:p w14:paraId="126D72E2" w14:textId="77777777" w:rsidR="0065200D" w:rsidRPr="00696A3E" w:rsidRDefault="0065200D" w:rsidP="00BE3109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9" w:type="pct"/>
            <w:shd w:val="clear" w:color="auto" w:fill="auto"/>
          </w:tcPr>
          <w:p w14:paraId="0BDD064C" w14:textId="77777777" w:rsidR="0065200D" w:rsidRPr="00696A3E" w:rsidRDefault="0065200D" w:rsidP="00BE3109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784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9474772" w14:textId="77777777" w:rsidR="0065200D" w:rsidRPr="00696A3E" w:rsidRDefault="0065200D" w:rsidP="00BE3109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</w:tr>
      <w:tr w:rsidR="0065200D" w:rsidRPr="00F065D7" w14:paraId="77A1981C" w14:textId="77777777" w:rsidTr="00BE3109">
        <w:trPr>
          <w:cantSplit/>
          <w:tblHeader/>
        </w:trPr>
        <w:tc>
          <w:tcPr>
            <w:tcW w:w="3235" w:type="pct"/>
            <w:shd w:val="clear" w:color="auto" w:fill="auto"/>
          </w:tcPr>
          <w:p w14:paraId="77DF10AA" w14:textId="77777777" w:rsidR="0065200D" w:rsidRPr="00F065D7" w:rsidRDefault="0065200D" w:rsidP="00BE3109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rtl/>
                <w:cs/>
                <w:lang w:val="en-US"/>
              </w:rPr>
            </w:pPr>
            <w:r w:rsidRPr="00F065D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98" w:type="pct"/>
          </w:tcPr>
          <w:p w14:paraId="438F337B" w14:textId="77777777" w:rsidR="0065200D" w:rsidRPr="00F065D7" w:rsidRDefault="0065200D" w:rsidP="00BE3109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84" w:type="pct"/>
          </w:tcPr>
          <w:p w14:paraId="67B6DAE9" w14:textId="77777777" w:rsidR="0065200D" w:rsidRPr="00F065D7" w:rsidRDefault="0065200D" w:rsidP="00BE3109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99" w:type="pct"/>
          </w:tcPr>
          <w:p w14:paraId="6CF905B1" w14:textId="77777777" w:rsidR="0065200D" w:rsidRPr="00F065D7" w:rsidRDefault="0065200D" w:rsidP="00BE3109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84" w:type="pct"/>
          </w:tcPr>
          <w:p w14:paraId="285C4A78" w14:textId="77777777" w:rsidR="0065200D" w:rsidRPr="00F065D7" w:rsidRDefault="0065200D" w:rsidP="00BE3109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</w:tr>
      <w:tr w:rsidR="003E23DF" w:rsidRPr="00F065D7" w14:paraId="08716187" w14:textId="77777777" w:rsidTr="00BE3109">
        <w:trPr>
          <w:cantSplit/>
        </w:trPr>
        <w:tc>
          <w:tcPr>
            <w:tcW w:w="3235" w:type="pct"/>
            <w:shd w:val="clear" w:color="auto" w:fill="auto"/>
          </w:tcPr>
          <w:p w14:paraId="0D55650F" w14:textId="5F1B61B5" w:rsidR="003E23DF" w:rsidRPr="00DA260F" w:rsidRDefault="003E23DF" w:rsidP="003E23DF">
            <w:pPr>
              <w:spacing w:line="240" w:lineRule="auto"/>
              <w:ind w:left="180" w:hanging="180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98" w:type="pct"/>
            <w:shd w:val="clear" w:color="auto" w:fill="auto"/>
            <w:vAlign w:val="bottom"/>
          </w:tcPr>
          <w:p w14:paraId="20129FBB" w14:textId="77777777" w:rsidR="003E23DF" w:rsidRPr="00F065D7" w:rsidRDefault="003E23DF" w:rsidP="003E23DF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84" w:type="pct"/>
            <w:shd w:val="clear" w:color="auto" w:fill="auto"/>
          </w:tcPr>
          <w:p w14:paraId="05869404" w14:textId="15D18EB7" w:rsidR="003E23DF" w:rsidRPr="009B57D1" w:rsidRDefault="003E23DF" w:rsidP="003E23D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8,814,000</w:t>
            </w:r>
          </w:p>
        </w:tc>
        <w:tc>
          <w:tcPr>
            <w:tcW w:w="99" w:type="pct"/>
            <w:shd w:val="clear" w:color="auto" w:fill="auto"/>
            <w:vAlign w:val="center"/>
          </w:tcPr>
          <w:p w14:paraId="16E91115" w14:textId="77777777" w:rsidR="003E23DF" w:rsidRPr="00F065D7" w:rsidRDefault="003E23DF" w:rsidP="003E23D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  <w:shd w:val="clear" w:color="auto" w:fill="auto"/>
            <w:vAlign w:val="center"/>
          </w:tcPr>
          <w:p w14:paraId="06410BE1" w14:textId="77777777" w:rsidR="003E23DF" w:rsidRPr="00876183" w:rsidRDefault="003E23DF" w:rsidP="003E23D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61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87618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761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732</w:t>
            </w:r>
            <w:r w:rsidRPr="0087618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761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777</w:t>
            </w:r>
          </w:p>
        </w:tc>
      </w:tr>
      <w:tr w:rsidR="003E23DF" w:rsidRPr="00F065D7" w14:paraId="0198F3DB" w14:textId="77777777" w:rsidTr="00BE3109">
        <w:trPr>
          <w:cantSplit/>
        </w:trPr>
        <w:tc>
          <w:tcPr>
            <w:tcW w:w="3235" w:type="pct"/>
            <w:shd w:val="clear" w:color="auto" w:fill="auto"/>
          </w:tcPr>
          <w:p w14:paraId="00B720A9" w14:textId="2ED43C2E" w:rsidR="003E23DF" w:rsidRPr="00F065D7" w:rsidRDefault="003E23DF" w:rsidP="003E23DF">
            <w:pPr>
              <w:spacing w:line="240" w:lineRule="auto"/>
              <w:ind w:left="180" w:hanging="1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98" w:type="pct"/>
            <w:shd w:val="clear" w:color="auto" w:fill="auto"/>
            <w:vAlign w:val="bottom"/>
          </w:tcPr>
          <w:p w14:paraId="0C6C91BE" w14:textId="77777777" w:rsidR="003E23DF" w:rsidRPr="00F065D7" w:rsidRDefault="003E23DF" w:rsidP="003E23DF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84" w:type="pct"/>
            <w:tcBorders>
              <w:bottom w:val="single" w:sz="4" w:space="0" w:color="auto"/>
            </w:tcBorders>
            <w:shd w:val="clear" w:color="auto" w:fill="auto"/>
          </w:tcPr>
          <w:p w14:paraId="3C1FEF28" w14:textId="235CD1AF" w:rsidR="003E23DF" w:rsidRPr="001717B4" w:rsidRDefault="003E23DF" w:rsidP="003E23D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1,562,786</w:t>
            </w:r>
          </w:p>
        </w:tc>
        <w:tc>
          <w:tcPr>
            <w:tcW w:w="99" w:type="pct"/>
            <w:shd w:val="clear" w:color="auto" w:fill="auto"/>
            <w:vAlign w:val="center"/>
          </w:tcPr>
          <w:p w14:paraId="30269B4D" w14:textId="77777777" w:rsidR="003E23DF" w:rsidRPr="00F065D7" w:rsidRDefault="003E23DF" w:rsidP="003E23D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2098F6" w14:textId="77777777" w:rsidR="003E23DF" w:rsidRPr="00876183" w:rsidRDefault="003E23DF" w:rsidP="003E23D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61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87618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761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115,888</w:t>
            </w:r>
          </w:p>
        </w:tc>
      </w:tr>
      <w:tr w:rsidR="0065200D" w:rsidRPr="00F065D7" w14:paraId="6048ED05" w14:textId="77777777" w:rsidTr="00BE3109">
        <w:trPr>
          <w:cantSplit/>
        </w:trPr>
        <w:tc>
          <w:tcPr>
            <w:tcW w:w="3235" w:type="pct"/>
            <w:shd w:val="clear" w:color="auto" w:fill="auto"/>
          </w:tcPr>
          <w:p w14:paraId="63CFCDE8" w14:textId="77777777" w:rsidR="0065200D" w:rsidRPr="00F065D7" w:rsidRDefault="0065200D" w:rsidP="00BE3109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98" w:type="pct"/>
            <w:shd w:val="clear" w:color="auto" w:fill="auto"/>
            <w:vAlign w:val="bottom"/>
          </w:tcPr>
          <w:p w14:paraId="361B23B6" w14:textId="77777777" w:rsidR="0065200D" w:rsidRPr="00F065D7" w:rsidRDefault="0065200D" w:rsidP="00BE3109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35C7AC" w14:textId="17724376" w:rsidR="0065200D" w:rsidRPr="00F065D7" w:rsidRDefault="00547A8B" w:rsidP="00BE3109">
            <w:pPr>
              <w:pStyle w:val="BodyText"/>
              <w:tabs>
                <w:tab w:val="decimal" w:pos="1003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10,376,786</w:t>
            </w:r>
          </w:p>
        </w:tc>
        <w:tc>
          <w:tcPr>
            <w:tcW w:w="99" w:type="pct"/>
            <w:shd w:val="clear" w:color="auto" w:fill="auto"/>
            <w:vAlign w:val="center"/>
          </w:tcPr>
          <w:p w14:paraId="0C39E110" w14:textId="77777777" w:rsidR="0065200D" w:rsidRPr="00F065D7" w:rsidRDefault="0065200D" w:rsidP="00BE310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37BD28B" w14:textId="77777777" w:rsidR="0065200D" w:rsidRPr="00F065D7" w:rsidRDefault="0065200D" w:rsidP="00BE310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  <w:r w:rsidRPr="00C50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848</w:t>
            </w:r>
            <w:r w:rsidRPr="00C50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665</w:t>
            </w:r>
          </w:p>
        </w:tc>
      </w:tr>
    </w:tbl>
    <w:p w14:paraId="1E054DDB" w14:textId="77777777" w:rsidR="0065200D" w:rsidRPr="0065200D" w:rsidRDefault="0065200D" w:rsidP="00B54ED2">
      <w:pPr>
        <w:tabs>
          <w:tab w:val="left" w:pos="540"/>
        </w:tabs>
        <w:spacing w:line="240" w:lineRule="auto"/>
        <w:ind w:left="539" w:right="-45"/>
        <w:jc w:val="thaiDistribute"/>
        <w:rPr>
          <w:lang w:val="en-US"/>
        </w:rPr>
      </w:pPr>
    </w:p>
    <w:p w14:paraId="1330F15E" w14:textId="689025EA" w:rsidR="00C75C92" w:rsidRDefault="00C75C92" w:rsidP="00B54ED2">
      <w:pPr>
        <w:tabs>
          <w:tab w:val="left" w:pos="540"/>
        </w:tabs>
        <w:spacing w:line="240" w:lineRule="auto"/>
        <w:ind w:left="539" w:right="-45"/>
        <w:jc w:val="thaiDistribute"/>
        <w:rPr>
          <w:sz w:val="30"/>
          <w:szCs w:val="30"/>
        </w:rPr>
      </w:pPr>
      <w:r w:rsidRPr="00F065D7">
        <w:rPr>
          <w:rFonts w:hint="cs"/>
          <w:sz w:val="30"/>
          <w:szCs w:val="30"/>
          <w:cs/>
        </w:rPr>
        <w:t>กลุ่มบริษัทและบริษัทมีจังหวะเวลาของการรับรู้รายได้โดยรวมมาจากการขาย โดยเป็นรายได้ที่รับรู้ ณ เวลาใด</w:t>
      </w:r>
      <w:r w:rsidR="00256497" w:rsidRPr="00F065D7">
        <w:rPr>
          <w:sz w:val="30"/>
          <w:szCs w:val="30"/>
          <w:cs/>
        </w:rPr>
        <w:br/>
      </w:r>
      <w:r w:rsidRPr="00F065D7">
        <w:rPr>
          <w:rFonts w:hint="cs"/>
          <w:sz w:val="30"/>
          <w:szCs w:val="30"/>
          <w:cs/>
        </w:rPr>
        <w:t>เวลาหนึ่ง</w:t>
      </w:r>
    </w:p>
    <w:p w14:paraId="18822D44" w14:textId="77777777" w:rsidR="00927FFE" w:rsidRPr="00F065D7" w:rsidRDefault="00927FFE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065D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เงินปันผล</w:t>
      </w:r>
    </w:p>
    <w:p w14:paraId="550F554E" w14:textId="77777777" w:rsidR="00927FFE" w:rsidRPr="00171E57" w:rsidRDefault="00927FFE" w:rsidP="00927FFE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1BF596AA" w14:textId="51A5BDC9" w:rsidR="00696A3E" w:rsidRPr="00876183" w:rsidRDefault="00696A3E" w:rsidP="00696A3E">
      <w:pPr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876183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ปี </w:t>
      </w:r>
      <w:r w:rsidRPr="00876183">
        <w:rPr>
          <w:rFonts w:asciiTheme="majorBidi" w:hAnsiTheme="majorBidi" w:cstheme="majorBidi"/>
          <w:i/>
          <w:iCs/>
          <w:sz w:val="30"/>
          <w:szCs w:val="30"/>
          <w:lang w:val="en-US"/>
        </w:rPr>
        <w:t>2564</w:t>
      </w:r>
    </w:p>
    <w:p w14:paraId="5827ECD7" w14:textId="77777777" w:rsidR="00696A3E" w:rsidRPr="00876183" w:rsidRDefault="00696A3E" w:rsidP="00027A5B">
      <w:pPr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67DDB2B" w14:textId="721EC181" w:rsidR="00696A3E" w:rsidRDefault="00696A3E" w:rsidP="00565F84">
      <w:pPr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876183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876183">
        <w:rPr>
          <w:rFonts w:asciiTheme="majorBidi" w:hAnsiTheme="majorBidi"/>
          <w:sz w:val="30"/>
          <w:szCs w:val="30"/>
          <w:lang w:val="en-US"/>
        </w:rPr>
        <w:t>27</w:t>
      </w:r>
      <w:r w:rsidRPr="00876183">
        <w:rPr>
          <w:rFonts w:asciiTheme="majorBidi" w:hAnsiTheme="majorBidi"/>
          <w:sz w:val="30"/>
          <w:szCs w:val="30"/>
          <w:cs/>
        </w:rPr>
        <w:t xml:space="preserve"> เมษายน </w:t>
      </w:r>
      <w:r w:rsidRPr="00876183">
        <w:rPr>
          <w:rFonts w:asciiTheme="majorBidi" w:hAnsiTheme="majorBidi"/>
          <w:sz w:val="30"/>
          <w:szCs w:val="30"/>
          <w:lang w:val="en-US"/>
        </w:rPr>
        <w:t>2564</w:t>
      </w:r>
      <w:r w:rsidRPr="00876183">
        <w:rPr>
          <w:rFonts w:asciiTheme="majorBidi" w:hAnsiTheme="majorBidi"/>
          <w:sz w:val="30"/>
          <w:szCs w:val="30"/>
          <w:cs/>
        </w:rPr>
        <w:t xml:space="preserve"> ที่ประชุมสามัญผู้ถือหุ้นประจำปี </w:t>
      </w:r>
      <w:r w:rsidRPr="00876183">
        <w:rPr>
          <w:rFonts w:asciiTheme="majorBidi" w:hAnsiTheme="majorBidi"/>
          <w:sz w:val="30"/>
          <w:szCs w:val="30"/>
          <w:lang w:val="en-US"/>
        </w:rPr>
        <w:t>2564</w:t>
      </w:r>
      <w:r w:rsidRPr="00876183">
        <w:rPr>
          <w:rFonts w:asciiTheme="majorBidi" w:hAnsiTheme="majorBidi"/>
          <w:sz w:val="30"/>
          <w:szCs w:val="30"/>
        </w:rPr>
        <w:t xml:space="preserve"> </w:t>
      </w:r>
      <w:r w:rsidRPr="00876183">
        <w:rPr>
          <w:rFonts w:asciiTheme="majorBidi" w:hAnsiTheme="majorBidi"/>
          <w:sz w:val="30"/>
          <w:szCs w:val="30"/>
          <w:cs/>
        </w:rPr>
        <w:t>ของบริษัทมีมติอนุมัติจ่ายเงินปันผลสำหรับ</w:t>
      </w:r>
      <w:r w:rsidRPr="00876183">
        <w:rPr>
          <w:rFonts w:asciiTheme="majorBidi" w:hAnsiTheme="majorBidi"/>
          <w:sz w:val="30"/>
          <w:szCs w:val="30"/>
        </w:rPr>
        <w:br/>
      </w:r>
      <w:r w:rsidRPr="00876183">
        <w:rPr>
          <w:rFonts w:asciiTheme="majorBidi" w:hAnsiTheme="majorBidi"/>
          <w:sz w:val="30"/>
          <w:szCs w:val="30"/>
          <w:cs/>
        </w:rPr>
        <w:t xml:space="preserve">ปี </w:t>
      </w:r>
      <w:r w:rsidRPr="00876183">
        <w:rPr>
          <w:rFonts w:asciiTheme="majorBidi" w:hAnsiTheme="majorBidi"/>
          <w:sz w:val="30"/>
          <w:szCs w:val="30"/>
          <w:lang w:val="en-US"/>
        </w:rPr>
        <w:t>2563</w:t>
      </w:r>
      <w:r w:rsidRPr="00876183">
        <w:rPr>
          <w:rFonts w:asciiTheme="majorBidi" w:hAnsiTheme="majorBidi"/>
          <w:sz w:val="30"/>
          <w:szCs w:val="30"/>
          <w:cs/>
        </w:rPr>
        <w:t xml:space="preserve"> ในอัตราหุ้นละ </w:t>
      </w:r>
      <w:r w:rsidRPr="00876183">
        <w:rPr>
          <w:rFonts w:asciiTheme="majorBidi" w:hAnsiTheme="majorBidi"/>
          <w:sz w:val="30"/>
          <w:szCs w:val="30"/>
          <w:lang w:val="en-US"/>
        </w:rPr>
        <w:t>1.10</w:t>
      </w:r>
      <w:r w:rsidRPr="00876183">
        <w:rPr>
          <w:rFonts w:asciiTheme="majorBidi" w:hAnsiTheme="majorBidi"/>
          <w:sz w:val="30"/>
          <w:szCs w:val="30"/>
          <w:cs/>
        </w:rPr>
        <w:t xml:space="preserve"> บาท คิดเป็นจำนวนเงิน </w:t>
      </w:r>
      <w:r w:rsidRPr="00876183">
        <w:rPr>
          <w:rFonts w:asciiTheme="majorBidi" w:hAnsiTheme="majorBidi"/>
          <w:sz w:val="30"/>
          <w:szCs w:val="30"/>
          <w:lang w:val="en-US"/>
        </w:rPr>
        <w:t>3,304.04</w:t>
      </w:r>
      <w:r w:rsidRPr="00876183">
        <w:rPr>
          <w:rFonts w:asciiTheme="majorBidi" w:hAnsiTheme="majorBidi"/>
          <w:sz w:val="30"/>
          <w:szCs w:val="30"/>
          <w:cs/>
        </w:rPr>
        <w:t xml:space="preserve"> ล้านบาท </w:t>
      </w:r>
      <w:r w:rsidRPr="00876183">
        <w:rPr>
          <w:rFonts w:asciiTheme="majorBidi" w:hAnsiTheme="majorBidi" w:hint="cs"/>
          <w:sz w:val="30"/>
          <w:szCs w:val="30"/>
          <w:cs/>
        </w:rPr>
        <w:t xml:space="preserve">ทั้งนี้บริษัทได้จ่ายเงินปันผลระหว่างกาลให้แก่ผู้ถือหุ้นแล้วในเดือนกันยายน </w:t>
      </w:r>
      <w:r w:rsidRPr="00876183">
        <w:rPr>
          <w:rFonts w:asciiTheme="majorBidi" w:hAnsiTheme="majorBidi"/>
          <w:sz w:val="30"/>
          <w:szCs w:val="30"/>
          <w:lang w:val="en-US"/>
        </w:rPr>
        <w:t>2563</w:t>
      </w:r>
      <w:r w:rsidRPr="00876183">
        <w:rPr>
          <w:rFonts w:asciiTheme="majorBidi" w:hAnsiTheme="majorBidi"/>
          <w:sz w:val="30"/>
          <w:szCs w:val="30"/>
        </w:rPr>
        <w:t xml:space="preserve"> </w:t>
      </w:r>
      <w:r w:rsidRPr="00876183">
        <w:rPr>
          <w:rFonts w:asciiTheme="majorBidi" w:hAnsiTheme="majorBidi" w:hint="cs"/>
          <w:sz w:val="30"/>
          <w:szCs w:val="30"/>
          <w:cs/>
        </w:rPr>
        <w:t xml:space="preserve">ในอัตราหุ้นละ </w:t>
      </w:r>
      <w:r w:rsidRPr="00876183">
        <w:rPr>
          <w:rFonts w:asciiTheme="majorBidi" w:hAnsiTheme="majorBidi"/>
          <w:sz w:val="30"/>
          <w:szCs w:val="30"/>
          <w:lang w:val="en-US"/>
        </w:rPr>
        <w:t>0</w:t>
      </w:r>
      <w:r w:rsidRPr="00876183">
        <w:rPr>
          <w:rFonts w:asciiTheme="majorBidi" w:hAnsiTheme="majorBidi"/>
          <w:sz w:val="30"/>
          <w:szCs w:val="30"/>
        </w:rPr>
        <w:t>.</w:t>
      </w:r>
      <w:r w:rsidRPr="00876183">
        <w:rPr>
          <w:rFonts w:asciiTheme="majorBidi" w:hAnsiTheme="majorBidi"/>
          <w:sz w:val="30"/>
          <w:szCs w:val="30"/>
          <w:lang w:val="en-US"/>
        </w:rPr>
        <w:t>45</w:t>
      </w:r>
      <w:r w:rsidRPr="00876183">
        <w:rPr>
          <w:rFonts w:asciiTheme="majorBidi" w:hAnsiTheme="majorBidi"/>
          <w:sz w:val="30"/>
          <w:szCs w:val="30"/>
        </w:rPr>
        <w:t xml:space="preserve"> </w:t>
      </w:r>
      <w:r w:rsidRPr="00876183">
        <w:rPr>
          <w:rFonts w:asciiTheme="majorBidi" w:hAnsiTheme="majorBidi" w:hint="cs"/>
          <w:sz w:val="30"/>
          <w:szCs w:val="30"/>
          <w:cs/>
        </w:rPr>
        <w:t>บาท รวมเป็นจำนวนเงินทั้งสิ้น</w:t>
      </w:r>
      <w:r w:rsidRPr="00876183">
        <w:rPr>
          <w:rFonts w:asciiTheme="majorBidi" w:hAnsiTheme="majorBidi"/>
          <w:sz w:val="30"/>
          <w:szCs w:val="30"/>
        </w:rPr>
        <w:t xml:space="preserve"> </w:t>
      </w:r>
      <w:r w:rsidRPr="00876183">
        <w:rPr>
          <w:rFonts w:asciiTheme="majorBidi" w:hAnsiTheme="majorBidi"/>
          <w:sz w:val="30"/>
          <w:szCs w:val="30"/>
          <w:lang w:val="en-US"/>
        </w:rPr>
        <w:t>1</w:t>
      </w:r>
      <w:r w:rsidRPr="00876183">
        <w:rPr>
          <w:rFonts w:asciiTheme="majorBidi" w:hAnsiTheme="majorBidi"/>
          <w:sz w:val="30"/>
          <w:szCs w:val="30"/>
        </w:rPr>
        <w:t>,</w:t>
      </w:r>
      <w:r w:rsidRPr="00876183">
        <w:rPr>
          <w:rFonts w:asciiTheme="majorBidi" w:hAnsiTheme="majorBidi"/>
          <w:sz w:val="30"/>
          <w:szCs w:val="30"/>
          <w:lang w:val="en-US"/>
        </w:rPr>
        <w:t>351</w:t>
      </w:r>
      <w:r w:rsidRPr="00876183">
        <w:rPr>
          <w:rFonts w:asciiTheme="majorBidi" w:hAnsiTheme="majorBidi"/>
          <w:sz w:val="30"/>
          <w:szCs w:val="30"/>
        </w:rPr>
        <w:t>.</w:t>
      </w:r>
      <w:r w:rsidRPr="00876183">
        <w:rPr>
          <w:rFonts w:asciiTheme="majorBidi" w:hAnsiTheme="majorBidi"/>
          <w:sz w:val="30"/>
          <w:szCs w:val="30"/>
          <w:lang w:val="en-US"/>
        </w:rPr>
        <w:t>60</w:t>
      </w:r>
      <w:r w:rsidRPr="00876183">
        <w:rPr>
          <w:rFonts w:asciiTheme="majorBidi" w:hAnsiTheme="majorBidi"/>
          <w:sz w:val="30"/>
          <w:szCs w:val="30"/>
        </w:rPr>
        <w:t xml:space="preserve"> </w:t>
      </w:r>
      <w:r w:rsidRPr="00876183">
        <w:rPr>
          <w:rFonts w:asciiTheme="majorBidi" w:hAnsiTheme="majorBidi" w:hint="cs"/>
          <w:sz w:val="30"/>
          <w:szCs w:val="30"/>
          <w:cs/>
        </w:rPr>
        <w:t xml:space="preserve">ล้านบาท คงเหลือเงินปันผลที่จะต้องจ่ายเพิ่มอีกอัตราหุ้นละ </w:t>
      </w:r>
      <w:r w:rsidRPr="00876183">
        <w:rPr>
          <w:rFonts w:asciiTheme="majorBidi" w:hAnsiTheme="majorBidi"/>
          <w:sz w:val="30"/>
          <w:szCs w:val="30"/>
          <w:lang w:val="en-US"/>
        </w:rPr>
        <w:t>0</w:t>
      </w:r>
      <w:r w:rsidRPr="00876183">
        <w:rPr>
          <w:rFonts w:asciiTheme="majorBidi" w:hAnsiTheme="majorBidi"/>
          <w:sz w:val="30"/>
          <w:szCs w:val="30"/>
        </w:rPr>
        <w:t>.</w:t>
      </w:r>
      <w:r w:rsidRPr="00876183">
        <w:rPr>
          <w:rFonts w:asciiTheme="majorBidi" w:hAnsiTheme="majorBidi"/>
          <w:sz w:val="30"/>
          <w:szCs w:val="30"/>
          <w:lang w:val="en-US"/>
        </w:rPr>
        <w:t>65</w:t>
      </w:r>
      <w:r w:rsidRPr="00876183">
        <w:rPr>
          <w:rFonts w:asciiTheme="majorBidi" w:hAnsiTheme="majorBidi" w:hint="cs"/>
          <w:sz w:val="30"/>
          <w:szCs w:val="30"/>
          <w:cs/>
        </w:rPr>
        <w:t xml:space="preserve"> บาท รวมเป็นจำนวนเงินทั้งสิ้นประมาณ </w:t>
      </w:r>
      <w:r w:rsidRPr="00876183">
        <w:rPr>
          <w:rFonts w:asciiTheme="majorBidi" w:hAnsiTheme="majorBidi"/>
          <w:sz w:val="30"/>
          <w:szCs w:val="30"/>
          <w:lang w:val="en-US"/>
        </w:rPr>
        <w:t>1</w:t>
      </w:r>
      <w:r w:rsidRPr="00876183">
        <w:rPr>
          <w:rFonts w:asciiTheme="majorBidi" w:hAnsiTheme="majorBidi"/>
          <w:sz w:val="30"/>
          <w:szCs w:val="30"/>
        </w:rPr>
        <w:t>,</w:t>
      </w:r>
      <w:r w:rsidRPr="00876183">
        <w:rPr>
          <w:rFonts w:asciiTheme="majorBidi" w:hAnsiTheme="majorBidi"/>
          <w:sz w:val="30"/>
          <w:szCs w:val="30"/>
          <w:lang w:val="en-US"/>
        </w:rPr>
        <w:t>952</w:t>
      </w:r>
      <w:r w:rsidRPr="00876183">
        <w:rPr>
          <w:rFonts w:asciiTheme="majorBidi" w:hAnsiTheme="majorBidi"/>
          <w:sz w:val="30"/>
          <w:szCs w:val="30"/>
        </w:rPr>
        <w:t>.</w:t>
      </w:r>
      <w:r w:rsidR="00A22554" w:rsidRPr="00876183">
        <w:rPr>
          <w:rFonts w:asciiTheme="majorBidi" w:hAnsiTheme="majorBidi"/>
          <w:sz w:val="30"/>
          <w:szCs w:val="30"/>
          <w:lang w:val="en-US"/>
        </w:rPr>
        <w:t>41</w:t>
      </w:r>
      <w:r w:rsidRPr="00876183">
        <w:rPr>
          <w:rFonts w:asciiTheme="majorBidi" w:hAnsiTheme="majorBidi" w:hint="cs"/>
          <w:sz w:val="30"/>
          <w:szCs w:val="30"/>
          <w:cs/>
        </w:rPr>
        <w:t xml:space="preserve"> ล้านบาท ซึ่งได้จ่ายให้กับผู้ถือหุ้นแล้วเมื่อวันที่ </w:t>
      </w:r>
      <w:r w:rsidRPr="00876183">
        <w:rPr>
          <w:rFonts w:asciiTheme="majorBidi" w:hAnsiTheme="majorBidi"/>
          <w:sz w:val="30"/>
          <w:szCs w:val="30"/>
          <w:lang w:val="en-US"/>
        </w:rPr>
        <w:t>25</w:t>
      </w:r>
      <w:r w:rsidRPr="00876183">
        <w:rPr>
          <w:rFonts w:asciiTheme="majorBidi" w:hAnsiTheme="majorBidi" w:hint="cs"/>
          <w:sz w:val="30"/>
          <w:szCs w:val="30"/>
          <w:cs/>
        </w:rPr>
        <w:t xml:space="preserve"> พฤษภาคม</w:t>
      </w:r>
      <w:r w:rsidRPr="00876183">
        <w:rPr>
          <w:rFonts w:asciiTheme="majorBidi" w:hAnsiTheme="majorBidi"/>
          <w:sz w:val="30"/>
          <w:szCs w:val="30"/>
        </w:rPr>
        <w:t xml:space="preserve"> </w:t>
      </w:r>
      <w:r w:rsidRPr="00876183">
        <w:rPr>
          <w:rFonts w:asciiTheme="majorBidi" w:hAnsiTheme="majorBidi"/>
          <w:sz w:val="30"/>
          <w:szCs w:val="30"/>
          <w:lang w:val="en-US"/>
        </w:rPr>
        <w:t>2564</w:t>
      </w:r>
    </w:p>
    <w:p w14:paraId="06478669" w14:textId="77777777" w:rsidR="00A1588D" w:rsidRDefault="00A1588D" w:rsidP="00565F84">
      <w:pPr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  <w:lang w:val="en-US"/>
        </w:rPr>
      </w:pPr>
    </w:p>
    <w:p w14:paraId="484875BD" w14:textId="39D61F5C" w:rsidR="000A4DDF" w:rsidRPr="00F065D7" w:rsidRDefault="000A4DDF" w:rsidP="00027A5B">
      <w:pPr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F065D7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ปี </w:t>
      </w:r>
      <w:r w:rsidR="00FD6C5D" w:rsidRPr="00FD6C5D">
        <w:rPr>
          <w:rFonts w:asciiTheme="majorBidi" w:hAnsiTheme="majorBidi" w:cstheme="majorBidi"/>
          <w:i/>
          <w:iCs/>
          <w:sz w:val="30"/>
          <w:szCs w:val="30"/>
          <w:lang w:val="en-US"/>
        </w:rPr>
        <w:t>2563</w:t>
      </w:r>
    </w:p>
    <w:p w14:paraId="2F2B5E34" w14:textId="77777777" w:rsidR="003F1F24" w:rsidRPr="00171E57" w:rsidRDefault="003F1F24" w:rsidP="00027A5B">
      <w:pPr>
        <w:spacing w:line="240" w:lineRule="auto"/>
        <w:ind w:left="540" w:right="-43"/>
        <w:jc w:val="thaiDistribute"/>
        <w:rPr>
          <w:rFonts w:asciiTheme="majorBidi" w:hAnsiTheme="majorBidi"/>
          <w:sz w:val="24"/>
          <w:szCs w:val="24"/>
          <w:lang w:val="en-US"/>
        </w:rPr>
      </w:pPr>
    </w:p>
    <w:p w14:paraId="04DE0415" w14:textId="4EF12684" w:rsidR="006D1745" w:rsidRPr="00194FF4" w:rsidRDefault="00B45C3A" w:rsidP="00194FF4">
      <w:pPr>
        <w:spacing w:line="240" w:lineRule="auto"/>
        <w:ind w:left="540" w:right="-43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F065D7">
        <w:rPr>
          <w:rFonts w:asciiTheme="majorBidi" w:hAnsiTheme="majorBidi"/>
          <w:sz w:val="30"/>
          <w:szCs w:val="30"/>
          <w:cs/>
          <w:lang w:val="en-US"/>
        </w:rPr>
        <w:t xml:space="preserve">ในการประชุมคณะกรรมการของบริษัท เมื่อวันที่ </w:t>
      </w:r>
      <w:r w:rsidR="00FD6C5D" w:rsidRPr="00FD6C5D">
        <w:rPr>
          <w:rFonts w:asciiTheme="majorBidi" w:hAnsiTheme="majorBidi" w:cstheme="majorBidi"/>
          <w:sz w:val="30"/>
          <w:szCs w:val="30"/>
          <w:lang w:val="en-US"/>
        </w:rPr>
        <w:t>25</w:t>
      </w:r>
      <w:r w:rsidRPr="00F065D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F065D7">
        <w:rPr>
          <w:rFonts w:asciiTheme="majorBidi" w:hAnsiTheme="majorBidi"/>
          <w:sz w:val="30"/>
          <w:szCs w:val="30"/>
          <w:cs/>
          <w:lang w:val="en-US"/>
        </w:rPr>
        <w:t xml:space="preserve">มีนาคม </w:t>
      </w:r>
      <w:r w:rsidR="00FD6C5D" w:rsidRPr="00FD6C5D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F065D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F065D7">
        <w:rPr>
          <w:rFonts w:asciiTheme="majorBidi" w:hAnsiTheme="majorBidi"/>
          <w:sz w:val="30"/>
          <w:szCs w:val="30"/>
          <w:cs/>
          <w:lang w:val="en-US"/>
        </w:rPr>
        <w:t xml:space="preserve">คณะกรรมการของบริษัทมีมติอนุมัติการจัดสรรกำไรเป็นเงินปันผลระหว่างกาลจากการดำเนินงานสำหรับปีสิ้นสุดวันที่ </w:t>
      </w:r>
      <w:r w:rsidR="00FD6C5D" w:rsidRPr="00FD6C5D">
        <w:rPr>
          <w:rFonts w:asciiTheme="majorBidi" w:hAnsiTheme="majorBidi"/>
          <w:sz w:val="30"/>
          <w:szCs w:val="30"/>
          <w:lang w:val="en-US"/>
        </w:rPr>
        <w:t>31</w:t>
      </w:r>
      <w:r w:rsidRPr="00F065D7">
        <w:rPr>
          <w:rFonts w:asciiTheme="majorBidi" w:hAnsiTheme="majorBidi"/>
          <w:sz w:val="30"/>
          <w:szCs w:val="30"/>
          <w:lang w:val="en-US"/>
        </w:rPr>
        <w:t xml:space="preserve"> </w:t>
      </w:r>
      <w:r w:rsidRPr="00F065D7">
        <w:rPr>
          <w:rFonts w:asciiTheme="majorBidi" w:hAnsiTheme="majorBidi"/>
          <w:sz w:val="30"/>
          <w:szCs w:val="30"/>
          <w:cs/>
          <w:lang w:val="en-US"/>
        </w:rPr>
        <w:t xml:space="preserve">ธันวาคม </w:t>
      </w:r>
      <w:r w:rsidR="00FD6C5D" w:rsidRPr="00FD6C5D">
        <w:rPr>
          <w:rFonts w:asciiTheme="majorBidi" w:hAnsiTheme="majorBidi"/>
          <w:sz w:val="30"/>
          <w:szCs w:val="30"/>
          <w:lang w:val="en-US"/>
        </w:rPr>
        <w:t>2562</w:t>
      </w:r>
      <w:r w:rsidRPr="00F065D7">
        <w:rPr>
          <w:rFonts w:asciiTheme="majorBidi" w:hAnsiTheme="majorBidi"/>
          <w:sz w:val="30"/>
          <w:szCs w:val="30"/>
          <w:cs/>
          <w:lang w:val="en-US"/>
        </w:rPr>
        <w:t xml:space="preserve"> ในอัตราหุ้นละ </w:t>
      </w:r>
      <w:r w:rsidR="00FD6C5D" w:rsidRPr="00FD6C5D">
        <w:rPr>
          <w:rFonts w:asciiTheme="majorBidi" w:hAnsiTheme="majorBidi"/>
          <w:sz w:val="30"/>
          <w:szCs w:val="30"/>
          <w:lang w:val="en-US"/>
        </w:rPr>
        <w:t>0</w:t>
      </w:r>
      <w:r w:rsidRPr="00F065D7">
        <w:rPr>
          <w:rFonts w:asciiTheme="majorBidi" w:hAnsiTheme="majorBidi"/>
          <w:sz w:val="30"/>
          <w:szCs w:val="30"/>
          <w:lang w:val="en-US"/>
        </w:rPr>
        <w:t>.</w:t>
      </w:r>
      <w:r w:rsidR="00FD6C5D" w:rsidRPr="00FD6C5D">
        <w:rPr>
          <w:rFonts w:asciiTheme="majorBidi" w:hAnsiTheme="majorBidi"/>
          <w:sz w:val="30"/>
          <w:szCs w:val="30"/>
          <w:lang w:val="en-US"/>
        </w:rPr>
        <w:t>65</w:t>
      </w:r>
      <w:r w:rsidRPr="00F065D7">
        <w:rPr>
          <w:rFonts w:asciiTheme="majorBidi" w:hAnsiTheme="majorBidi"/>
          <w:sz w:val="30"/>
          <w:szCs w:val="30"/>
          <w:lang w:val="en-US"/>
        </w:rPr>
        <w:t xml:space="preserve"> </w:t>
      </w:r>
      <w:r w:rsidRPr="00F065D7">
        <w:rPr>
          <w:rFonts w:asciiTheme="majorBidi" w:hAnsiTheme="majorBidi"/>
          <w:sz w:val="30"/>
          <w:szCs w:val="30"/>
          <w:cs/>
          <w:lang w:val="en-US"/>
        </w:rPr>
        <w:t xml:space="preserve">บาท รวมเป็นจำนวนเงินทั้งสิ้น </w:t>
      </w:r>
      <w:r w:rsidR="00FD6C5D" w:rsidRPr="00FD6C5D">
        <w:rPr>
          <w:rFonts w:asciiTheme="majorBidi" w:hAnsiTheme="majorBidi"/>
          <w:sz w:val="30"/>
          <w:szCs w:val="30"/>
          <w:lang w:val="en-US"/>
        </w:rPr>
        <w:t>1</w:t>
      </w:r>
      <w:r w:rsidRPr="00F065D7">
        <w:rPr>
          <w:rFonts w:asciiTheme="majorBidi" w:hAnsiTheme="majorBidi"/>
          <w:sz w:val="30"/>
          <w:szCs w:val="30"/>
          <w:lang w:val="en-US"/>
        </w:rPr>
        <w:t>,</w:t>
      </w:r>
      <w:r w:rsidR="00FD6C5D" w:rsidRPr="00FD6C5D">
        <w:rPr>
          <w:rFonts w:asciiTheme="majorBidi" w:hAnsiTheme="majorBidi"/>
          <w:sz w:val="30"/>
          <w:szCs w:val="30"/>
          <w:lang w:val="en-US"/>
        </w:rPr>
        <w:t>952</w:t>
      </w:r>
      <w:r w:rsidRPr="00F065D7">
        <w:rPr>
          <w:rFonts w:asciiTheme="majorBidi" w:hAnsiTheme="majorBidi"/>
          <w:sz w:val="30"/>
          <w:szCs w:val="30"/>
          <w:lang w:val="en-US"/>
        </w:rPr>
        <w:t>.</w:t>
      </w:r>
      <w:r w:rsidR="00FD6C5D" w:rsidRPr="00FD6C5D">
        <w:rPr>
          <w:rFonts w:asciiTheme="majorBidi" w:hAnsiTheme="majorBidi"/>
          <w:sz w:val="30"/>
          <w:szCs w:val="30"/>
          <w:lang w:val="en-US"/>
        </w:rPr>
        <w:t>44</w:t>
      </w:r>
      <w:r w:rsidRPr="00F065D7">
        <w:rPr>
          <w:rFonts w:asciiTheme="majorBidi" w:hAnsiTheme="majorBidi"/>
          <w:sz w:val="30"/>
          <w:szCs w:val="30"/>
          <w:lang w:val="en-US"/>
        </w:rPr>
        <w:t xml:space="preserve"> </w:t>
      </w:r>
      <w:r w:rsidRPr="00F065D7">
        <w:rPr>
          <w:rFonts w:asciiTheme="majorBidi" w:hAnsiTheme="majorBidi"/>
          <w:sz w:val="30"/>
          <w:szCs w:val="30"/>
          <w:cs/>
          <w:lang w:val="en-US"/>
        </w:rPr>
        <w:t>ล้านบาท เงินปันผล</w:t>
      </w:r>
      <w:r w:rsidR="00E21B00" w:rsidRPr="00F065D7">
        <w:rPr>
          <w:rFonts w:asciiTheme="majorBidi" w:hAnsiTheme="majorBidi" w:hint="cs"/>
          <w:sz w:val="30"/>
          <w:szCs w:val="30"/>
          <w:cs/>
          <w:lang w:val="en-US"/>
        </w:rPr>
        <w:t>ระหว่างกาล</w:t>
      </w:r>
      <w:r w:rsidRPr="00F065D7">
        <w:rPr>
          <w:rFonts w:asciiTheme="majorBidi" w:hAnsiTheme="majorBidi"/>
          <w:sz w:val="30"/>
          <w:szCs w:val="30"/>
          <w:cs/>
          <w:lang w:val="en-US"/>
        </w:rPr>
        <w:t>ดังกล่าว</w:t>
      </w:r>
      <w:r w:rsidR="004C20E7" w:rsidRPr="00F065D7">
        <w:rPr>
          <w:rFonts w:asciiTheme="majorBidi" w:hAnsiTheme="majorBidi" w:hint="cs"/>
          <w:sz w:val="30"/>
          <w:szCs w:val="30"/>
          <w:cs/>
          <w:lang w:val="en-US"/>
        </w:rPr>
        <w:t>ได้</w:t>
      </w:r>
      <w:r w:rsidR="004C20E7" w:rsidRPr="00F065D7">
        <w:rPr>
          <w:rFonts w:asciiTheme="majorBidi" w:hAnsiTheme="majorBidi"/>
          <w:sz w:val="30"/>
          <w:szCs w:val="30"/>
          <w:cs/>
          <w:lang w:val="en-US"/>
        </w:rPr>
        <w:t>จ่ายให้แก่ผู้ถือหุ้น</w:t>
      </w:r>
      <w:r w:rsidR="004C20E7" w:rsidRPr="00F065D7">
        <w:rPr>
          <w:rFonts w:asciiTheme="majorBidi" w:hAnsiTheme="majorBidi" w:hint="cs"/>
          <w:sz w:val="30"/>
          <w:szCs w:val="30"/>
          <w:cs/>
          <w:lang w:val="en-US"/>
        </w:rPr>
        <w:t>แล้ว</w:t>
      </w:r>
      <w:r w:rsidRPr="00F065D7">
        <w:rPr>
          <w:rFonts w:asciiTheme="majorBidi" w:hAnsiTheme="majorBidi"/>
          <w:sz w:val="30"/>
          <w:szCs w:val="30"/>
          <w:cs/>
          <w:lang w:val="en-US"/>
        </w:rPr>
        <w:t xml:space="preserve">ในเดือนเมษายน </w:t>
      </w:r>
      <w:r w:rsidR="00FD6C5D" w:rsidRPr="00FD6C5D">
        <w:rPr>
          <w:rFonts w:asciiTheme="majorBidi" w:hAnsiTheme="majorBidi"/>
          <w:sz w:val="30"/>
          <w:szCs w:val="30"/>
          <w:lang w:val="en-US"/>
        </w:rPr>
        <w:t>2563</w:t>
      </w:r>
      <w:r w:rsidR="007A69DD" w:rsidRPr="00F065D7">
        <w:rPr>
          <w:rFonts w:asciiTheme="majorBidi" w:hAnsiTheme="majorBidi"/>
          <w:sz w:val="30"/>
          <w:szCs w:val="30"/>
          <w:cs/>
          <w:lang w:val="en-US"/>
        </w:rPr>
        <w:t xml:space="preserve"> เมื่อรวมกับเงินปันผลระหว่างกาลจากผลการดําเนินงานงวด </w:t>
      </w:r>
      <w:r w:rsidR="00FD6C5D" w:rsidRPr="00FD6C5D">
        <w:rPr>
          <w:rFonts w:asciiTheme="majorBidi" w:hAnsiTheme="majorBidi"/>
          <w:sz w:val="30"/>
          <w:szCs w:val="30"/>
          <w:lang w:val="en-US"/>
        </w:rPr>
        <w:t>6</w:t>
      </w:r>
      <w:r w:rsidR="007A69DD" w:rsidRPr="00F065D7">
        <w:rPr>
          <w:rFonts w:asciiTheme="majorBidi" w:hAnsiTheme="majorBidi"/>
          <w:sz w:val="30"/>
          <w:szCs w:val="30"/>
          <w:cs/>
          <w:lang w:val="en-US"/>
        </w:rPr>
        <w:t xml:space="preserve"> เดือนแรกของปี </w:t>
      </w:r>
      <w:r w:rsidR="00FD6C5D" w:rsidRPr="00FD6C5D">
        <w:rPr>
          <w:rFonts w:asciiTheme="majorBidi" w:hAnsiTheme="majorBidi"/>
          <w:sz w:val="30"/>
          <w:szCs w:val="30"/>
          <w:lang w:val="en-US"/>
        </w:rPr>
        <w:t>2562</w:t>
      </w:r>
      <w:r w:rsidR="007A69DD" w:rsidRPr="00F065D7">
        <w:rPr>
          <w:rFonts w:asciiTheme="majorBidi" w:hAnsiTheme="majorBidi"/>
          <w:sz w:val="30"/>
          <w:szCs w:val="30"/>
          <w:cs/>
          <w:lang w:val="en-US"/>
        </w:rPr>
        <w:t xml:space="preserve"> ในอัตรา </w:t>
      </w:r>
      <w:r w:rsidR="00E21B00" w:rsidRPr="00F065D7">
        <w:rPr>
          <w:rFonts w:asciiTheme="majorBidi" w:hAnsiTheme="majorBidi"/>
          <w:sz w:val="30"/>
          <w:szCs w:val="30"/>
          <w:cs/>
          <w:lang w:val="en-US"/>
        </w:rPr>
        <w:br/>
      </w:r>
      <w:r w:rsidR="00FD6C5D" w:rsidRPr="00FD6C5D">
        <w:rPr>
          <w:rFonts w:asciiTheme="majorBidi" w:hAnsiTheme="majorBidi"/>
          <w:sz w:val="30"/>
          <w:szCs w:val="30"/>
          <w:lang w:val="en-US"/>
        </w:rPr>
        <w:t>0</w:t>
      </w:r>
      <w:r w:rsidR="007A69DD" w:rsidRPr="00F065D7">
        <w:rPr>
          <w:rFonts w:asciiTheme="majorBidi" w:hAnsiTheme="majorBidi"/>
          <w:sz w:val="30"/>
          <w:szCs w:val="30"/>
          <w:lang w:val="en-US"/>
        </w:rPr>
        <w:t>.</w:t>
      </w:r>
      <w:r w:rsidR="00FD6C5D" w:rsidRPr="00FD6C5D">
        <w:rPr>
          <w:rFonts w:asciiTheme="majorBidi" w:hAnsiTheme="majorBidi"/>
          <w:sz w:val="30"/>
          <w:szCs w:val="30"/>
          <w:lang w:val="en-US"/>
        </w:rPr>
        <w:t>35</w:t>
      </w:r>
      <w:r w:rsidR="007A69DD" w:rsidRPr="00F065D7">
        <w:rPr>
          <w:rFonts w:asciiTheme="majorBidi" w:hAnsiTheme="majorBidi"/>
          <w:sz w:val="30"/>
          <w:szCs w:val="30"/>
          <w:cs/>
          <w:lang w:val="en-US"/>
        </w:rPr>
        <w:t xml:space="preserve"> บาทต่อหุ้น</w:t>
      </w:r>
      <w:r w:rsidR="005123D6" w:rsidRPr="00F065D7"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="00E21B00" w:rsidRPr="00F065D7">
        <w:rPr>
          <w:rFonts w:asciiTheme="majorBidi" w:hAnsiTheme="majorBidi" w:hint="cs"/>
          <w:sz w:val="30"/>
          <w:szCs w:val="30"/>
          <w:cs/>
          <w:lang w:val="en-US"/>
        </w:rPr>
        <w:t>คิดเป็น</w:t>
      </w:r>
      <w:r w:rsidR="005123D6" w:rsidRPr="00F065D7">
        <w:rPr>
          <w:rFonts w:asciiTheme="majorBidi" w:hAnsiTheme="majorBidi" w:hint="cs"/>
          <w:sz w:val="30"/>
          <w:szCs w:val="30"/>
          <w:cs/>
          <w:lang w:val="en-US"/>
        </w:rPr>
        <w:t xml:space="preserve">จำนวนเงิน </w:t>
      </w:r>
      <w:r w:rsidR="00FD6C5D" w:rsidRPr="00FD6C5D">
        <w:rPr>
          <w:rFonts w:asciiTheme="majorBidi" w:hAnsiTheme="majorBidi"/>
          <w:sz w:val="30"/>
          <w:szCs w:val="30"/>
          <w:lang w:val="en-US"/>
        </w:rPr>
        <w:t>1</w:t>
      </w:r>
      <w:r w:rsidR="005123D6" w:rsidRPr="00F065D7">
        <w:rPr>
          <w:rFonts w:asciiTheme="majorBidi" w:hAnsiTheme="majorBidi"/>
          <w:sz w:val="30"/>
          <w:szCs w:val="30"/>
          <w:lang w:val="en-US"/>
        </w:rPr>
        <w:t>,</w:t>
      </w:r>
      <w:r w:rsidR="00FD6C5D" w:rsidRPr="00FD6C5D">
        <w:rPr>
          <w:rFonts w:asciiTheme="majorBidi" w:hAnsiTheme="majorBidi"/>
          <w:sz w:val="30"/>
          <w:szCs w:val="30"/>
          <w:lang w:val="en-US"/>
        </w:rPr>
        <w:t>051</w:t>
      </w:r>
      <w:r w:rsidR="005123D6" w:rsidRPr="00F065D7">
        <w:rPr>
          <w:rFonts w:asciiTheme="majorBidi" w:hAnsiTheme="majorBidi"/>
          <w:sz w:val="30"/>
          <w:szCs w:val="30"/>
          <w:lang w:val="en-US"/>
        </w:rPr>
        <w:t>.</w:t>
      </w:r>
      <w:r w:rsidR="00FD6C5D" w:rsidRPr="00FD6C5D">
        <w:rPr>
          <w:rFonts w:asciiTheme="majorBidi" w:hAnsiTheme="majorBidi"/>
          <w:sz w:val="30"/>
          <w:szCs w:val="30"/>
          <w:lang w:val="en-US"/>
        </w:rPr>
        <w:t>31</w:t>
      </w:r>
      <w:r w:rsidR="005123D6" w:rsidRPr="00F065D7">
        <w:rPr>
          <w:rFonts w:asciiTheme="majorBidi" w:hAnsiTheme="majorBidi"/>
          <w:sz w:val="30"/>
          <w:szCs w:val="30"/>
          <w:lang w:val="en-US"/>
        </w:rPr>
        <w:t xml:space="preserve"> </w:t>
      </w:r>
      <w:r w:rsidR="005123D6" w:rsidRPr="00F065D7">
        <w:rPr>
          <w:rFonts w:asciiTheme="majorBidi" w:hAnsiTheme="majorBidi" w:hint="cs"/>
          <w:sz w:val="30"/>
          <w:szCs w:val="30"/>
          <w:cs/>
          <w:lang w:val="en-US"/>
        </w:rPr>
        <w:t xml:space="preserve">ล้านบาท </w:t>
      </w:r>
      <w:r w:rsidR="00F37A33" w:rsidRPr="00F065D7">
        <w:rPr>
          <w:rFonts w:asciiTheme="majorBidi" w:hAnsiTheme="majorBidi" w:hint="cs"/>
          <w:sz w:val="30"/>
          <w:szCs w:val="30"/>
          <w:cs/>
          <w:lang w:val="en-US"/>
        </w:rPr>
        <w:t>ซึ่ง</w:t>
      </w:r>
      <w:r w:rsidR="005123D6" w:rsidRPr="00F065D7">
        <w:rPr>
          <w:rFonts w:asciiTheme="majorBidi" w:hAnsiTheme="majorBidi" w:hint="cs"/>
          <w:sz w:val="30"/>
          <w:szCs w:val="30"/>
          <w:cs/>
          <w:lang w:val="en-US"/>
        </w:rPr>
        <w:t>ได้จ่ายให้กับผู้ถือหุ้น</w:t>
      </w:r>
      <w:r w:rsidR="007A69DD" w:rsidRPr="00F065D7">
        <w:rPr>
          <w:rFonts w:asciiTheme="majorBidi" w:hAnsiTheme="majorBidi"/>
          <w:sz w:val="30"/>
          <w:szCs w:val="30"/>
          <w:cs/>
          <w:lang w:val="en-US"/>
        </w:rPr>
        <w:t>แล้ว</w:t>
      </w:r>
      <w:r w:rsidR="005123D6" w:rsidRPr="00F065D7">
        <w:rPr>
          <w:rFonts w:asciiTheme="majorBidi" w:hAnsiTheme="majorBidi" w:hint="cs"/>
          <w:sz w:val="30"/>
          <w:szCs w:val="30"/>
          <w:cs/>
          <w:lang w:val="en-US"/>
        </w:rPr>
        <w:t xml:space="preserve">ในเดือนกันยายน </w:t>
      </w:r>
      <w:r w:rsidR="00FD6C5D" w:rsidRPr="00FD6C5D">
        <w:rPr>
          <w:rFonts w:asciiTheme="majorBidi" w:hAnsiTheme="majorBidi"/>
          <w:sz w:val="30"/>
          <w:szCs w:val="30"/>
          <w:lang w:val="en-US"/>
        </w:rPr>
        <w:t>2562</w:t>
      </w:r>
      <w:r w:rsidR="007A69DD" w:rsidRPr="00F065D7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="005123D6" w:rsidRPr="00F065D7">
        <w:rPr>
          <w:rFonts w:asciiTheme="majorBidi" w:hAnsiTheme="majorBidi" w:hint="cs"/>
          <w:sz w:val="30"/>
          <w:szCs w:val="30"/>
          <w:cs/>
          <w:lang w:val="en-US"/>
        </w:rPr>
        <w:t>ทำให้บริษัท</w:t>
      </w:r>
      <w:r w:rsidR="007A69DD" w:rsidRPr="00F065D7">
        <w:rPr>
          <w:rFonts w:asciiTheme="majorBidi" w:hAnsiTheme="majorBidi"/>
          <w:sz w:val="30"/>
          <w:szCs w:val="30"/>
          <w:cs/>
          <w:lang w:val="en-US"/>
        </w:rPr>
        <w:t>จ่ายเงินปันผลระหว่างกาล</w:t>
      </w:r>
      <w:r w:rsidR="00FC0B50" w:rsidRPr="00F065D7">
        <w:rPr>
          <w:rFonts w:asciiTheme="majorBidi" w:hAnsiTheme="majorBidi" w:hint="cs"/>
          <w:sz w:val="30"/>
          <w:szCs w:val="30"/>
          <w:cs/>
          <w:lang w:val="en-US"/>
        </w:rPr>
        <w:t>สำหรับผล</w:t>
      </w:r>
      <w:r w:rsidR="00FC0B50" w:rsidRPr="00F065D7">
        <w:rPr>
          <w:rFonts w:asciiTheme="majorBidi" w:hAnsiTheme="majorBidi"/>
          <w:sz w:val="30"/>
          <w:szCs w:val="30"/>
          <w:cs/>
          <w:lang w:val="en-US"/>
        </w:rPr>
        <w:t xml:space="preserve">การดำเนินงานสำหรับปีสิ้นสุดวันที่ </w:t>
      </w:r>
      <w:r w:rsidR="00FD6C5D" w:rsidRPr="00FD6C5D">
        <w:rPr>
          <w:rFonts w:asciiTheme="majorBidi" w:hAnsiTheme="majorBidi"/>
          <w:sz w:val="30"/>
          <w:szCs w:val="30"/>
          <w:lang w:val="en-US"/>
        </w:rPr>
        <w:t>31</w:t>
      </w:r>
      <w:r w:rsidR="00FC0B50" w:rsidRPr="00F065D7">
        <w:rPr>
          <w:rFonts w:asciiTheme="majorBidi" w:hAnsiTheme="majorBidi"/>
          <w:sz w:val="30"/>
          <w:szCs w:val="30"/>
          <w:lang w:val="en-US"/>
        </w:rPr>
        <w:t xml:space="preserve"> </w:t>
      </w:r>
      <w:r w:rsidR="00FC0B50" w:rsidRPr="00F065D7">
        <w:rPr>
          <w:rFonts w:asciiTheme="majorBidi" w:hAnsiTheme="majorBidi"/>
          <w:sz w:val="30"/>
          <w:szCs w:val="30"/>
          <w:cs/>
          <w:lang w:val="en-US"/>
        </w:rPr>
        <w:t xml:space="preserve">ธันวาคม </w:t>
      </w:r>
      <w:r w:rsidR="00FD6C5D" w:rsidRPr="00FD6C5D">
        <w:rPr>
          <w:rFonts w:asciiTheme="majorBidi" w:hAnsiTheme="majorBidi"/>
          <w:sz w:val="30"/>
          <w:szCs w:val="30"/>
          <w:lang w:val="en-US"/>
        </w:rPr>
        <w:t>2562</w:t>
      </w:r>
      <w:r w:rsidR="00FC0B50" w:rsidRPr="00F065D7"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="007A69DD" w:rsidRPr="00F065D7">
        <w:rPr>
          <w:rFonts w:asciiTheme="majorBidi" w:hAnsiTheme="majorBidi"/>
          <w:sz w:val="30"/>
          <w:szCs w:val="30"/>
          <w:cs/>
          <w:lang w:val="en-US"/>
        </w:rPr>
        <w:t>รวม</w:t>
      </w:r>
      <w:r w:rsidR="00E21B00" w:rsidRPr="00F065D7"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="00FD6C5D" w:rsidRPr="00FD6C5D">
        <w:rPr>
          <w:rFonts w:asciiTheme="majorBidi" w:hAnsiTheme="majorBidi"/>
          <w:sz w:val="30"/>
          <w:szCs w:val="30"/>
          <w:lang w:val="en-US"/>
        </w:rPr>
        <w:t>1</w:t>
      </w:r>
      <w:r w:rsidR="007A69DD" w:rsidRPr="00F065D7">
        <w:rPr>
          <w:rFonts w:asciiTheme="majorBidi" w:hAnsiTheme="majorBidi"/>
          <w:sz w:val="30"/>
          <w:szCs w:val="30"/>
          <w:lang w:val="en-US"/>
        </w:rPr>
        <w:t>.</w:t>
      </w:r>
      <w:r w:rsidR="00FD6C5D" w:rsidRPr="00FD6C5D">
        <w:rPr>
          <w:rFonts w:asciiTheme="majorBidi" w:hAnsiTheme="majorBidi"/>
          <w:sz w:val="30"/>
          <w:szCs w:val="30"/>
          <w:lang w:val="en-US"/>
        </w:rPr>
        <w:t>00</w:t>
      </w:r>
      <w:r w:rsidR="007A69DD" w:rsidRPr="00F065D7">
        <w:rPr>
          <w:rFonts w:asciiTheme="majorBidi" w:hAnsiTheme="majorBidi"/>
          <w:sz w:val="30"/>
          <w:szCs w:val="30"/>
          <w:lang w:val="en-US"/>
        </w:rPr>
        <w:t xml:space="preserve"> </w:t>
      </w:r>
      <w:r w:rsidR="007A69DD" w:rsidRPr="00F065D7">
        <w:rPr>
          <w:rFonts w:asciiTheme="majorBidi" w:hAnsiTheme="majorBidi"/>
          <w:sz w:val="30"/>
          <w:szCs w:val="30"/>
          <w:cs/>
          <w:lang w:val="en-US"/>
        </w:rPr>
        <w:t>บาท</w:t>
      </w:r>
      <w:r w:rsidR="00E21B00" w:rsidRPr="00F065D7">
        <w:rPr>
          <w:rFonts w:asciiTheme="majorBidi" w:hAnsiTheme="majorBidi"/>
          <w:sz w:val="30"/>
          <w:szCs w:val="30"/>
          <w:cs/>
          <w:lang w:val="en-US"/>
        </w:rPr>
        <w:br/>
      </w:r>
      <w:r w:rsidR="007A69DD" w:rsidRPr="00F065D7">
        <w:rPr>
          <w:rFonts w:asciiTheme="majorBidi" w:hAnsiTheme="majorBidi"/>
          <w:sz w:val="30"/>
          <w:szCs w:val="30"/>
          <w:cs/>
          <w:lang w:val="en-US"/>
        </w:rPr>
        <w:t>ต่อหุ้น</w:t>
      </w:r>
      <w:r w:rsidR="005123D6" w:rsidRPr="00F065D7">
        <w:rPr>
          <w:rFonts w:asciiTheme="majorBidi" w:hAnsiTheme="majorBidi"/>
          <w:sz w:val="30"/>
          <w:szCs w:val="30"/>
          <w:lang w:val="en-US"/>
        </w:rPr>
        <w:t xml:space="preserve"> </w:t>
      </w:r>
      <w:r w:rsidR="005123D6" w:rsidRPr="00F065D7">
        <w:rPr>
          <w:rFonts w:asciiTheme="majorBidi" w:hAnsiTheme="majorBidi" w:hint="cs"/>
          <w:sz w:val="30"/>
          <w:szCs w:val="30"/>
          <w:cs/>
          <w:lang w:val="en-US"/>
        </w:rPr>
        <w:t>คิด</w:t>
      </w:r>
      <w:r w:rsidR="005123D6" w:rsidRPr="00F065D7">
        <w:rPr>
          <w:rFonts w:asciiTheme="majorBidi" w:hAnsiTheme="majorBidi"/>
          <w:sz w:val="30"/>
          <w:szCs w:val="30"/>
          <w:cs/>
          <w:lang w:val="en-US"/>
        </w:rPr>
        <w:t>เป็นจํานวน</w:t>
      </w:r>
      <w:r w:rsidR="005123D6" w:rsidRPr="00F065D7">
        <w:rPr>
          <w:rFonts w:asciiTheme="majorBidi" w:hAnsiTheme="majorBidi" w:hint="cs"/>
          <w:sz w:val="30"/>
          <w:szCs w:val="30"/>
          <w:cs/>
          <w:lang w:val="en-US"/>
        </w:rPr>
        <w:t>เงิน</w:t>
      </w:r>
      <w:r w:rsidR="00E21B00" w:rsidRPr="00F065D7">
        <w:rPr>
          <w:rFonts w:asciiTheme="majorBidi" w:hAnsiTheme="majorBidi" w:hint="cs"/>
          <w:sz w:val="30"/>
          <w:szCs w:val="30"/>
          <w:cs/>
          <w:lang w:val="en-US"/>
        </w:rPr>
        <w:t>ทั้งสิ้น</w:t>
      </w:r>
      <w:r w:rsidR="005123D6" w:rsidRPr="00F065D7"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="00FD6C5D" w:rsidRPr="00FD6C5D">
        <w:rPr>
          <w:rFonts w:asciiTheme="majorBidi" w:hAnsiTheme="majorBidi"/>
          <w:sz w:val="30"/>
          <w:szCs w:val="30"/>
          <w:lang w:val="en-US"/>
        </w:rPr>
        <w:t>3</w:t>
      </w:r>
      <w:r w:rsidR="005123D6" w:rsidRPr="00F065D7">
        <w:rPr>
          <w:rFonts w:asciiTheme="majorBidi" w:hAnsiTheme="majorBidi"/>
          <w:sz w:val="30"/>
          <w:szCs w:val="30"/>
          <w:lang w:val="en-US"/>
        </w:rPr>
        <w:t>,</w:t>
      </w:r>
      <w:r w:rsidR="00FD6C5D" w:rsidRPr="00FD6C5D">
        <w:rPr>
          <w:rFonts w:asciiTheme="majorBidi" w:hAnsiTheme="majorBidi"/>
          <w:sz w:val="30"/>
          <w:szCs w:val="30"/>
          <w:lang w:val="en-US"/>
        </w:rPr>
        <w:t>003</w:t>
      </w:r>
      <w:r w:rsidR="005123D6" w:rsidRPr="00F065D7">
        <w:rPr>
          <w:rFonts w:asciiTheme="majorBidi" w:hAnsiTheme="majorBidi"/>
          <w:sz w:val="30"/>
          <w:szCs w:val="30"/>
          <w:lang w:val="en-US"/>
        </w:rPr>
        <w:t>.</w:t>
      </w:r>
      <w:r w:rsidR="00FD6C5D" w:rsidRPr="00FD6C5D">
        <w:rPr>
          <w:rFonts w:asciiTheme="majorBidi" w:hAnsiTheme="majorBidi"/>
          <w:sz w:val="30"/>
          <w:szCs w:val="30"/>
          <w:lang w:val="en-US"/>
        </w:rPr>
        <w:t>75</w:t>
      </w:r>
      <w:r w:rsidR="005123D6" w:rsidRPr="00F065D7">
        <w:rPr>
          <w:rFonts w:asciiTheme="majorBidi" w:hAnsiTheme="majorBidi"/>
          <w:sz w:val="30"/>
          <w:szCs w:val="30"/>
          <w:lang w:val="en-US"/>
        </w:rPr>
        <w:t xml:space="preserve"> </w:t>
      </w:r>
      <w:r w:rsidR="005123D6" w:rsidRPr="00F065D7">
        <w:rPr>
          <w:rFonts w:asciiTheme="majorBidi" w:hAnsiTheme="majorBidi" w:hint="cs"/>
          <w:sz w:val="30"/>
          <w:szCs w:val="30"/>
          <w:cs/>
          <w:lang w:val="en-US"/>
        </w:rPr>
        <w:t>ล้านบาท</w:t>
      </w:r>
    </w:p>
    <w:p w14:paraId="436368C6" w14:textId="0645ECDD" w:rsidR="00B75025" w:rsidRDefault="00B75025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</w:p>
    <w:p w14:paraId="2512FD29" w14:textId="77777777" w:rsidR="00962B9E" w:rsidRPr="00F065D7" w:rsidRDefault="00962B9E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065D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เครื่องมือทางการเงิน</w:t>
      </w:r>
    </w:p>
    <w:p w14:paraId="6486E196" w14:textId="77777777" w:rsidR="00962B9E" w:rsidRPr="001B4F1D" w:rsidRDefault="00962B9E" w:rsidP="009935E2">
      <w:pPr>
        <w:spacing w:line="240" w:lineRule="auto"/>
        <w:ind w:left="540"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5893393" w14:textId="77777777" w:rsidR="00976329" w:rsidRPr="001B4F1D" w:rsidRDefault="00976329" w:rsidP="003A18F0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1B4F1D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1B8C6074" w14:textId="77777777" w:rsidR="00976329" w:rsidRPr="001B4F1D" w:rsidRDefault="00976329" w:rsidP="009935E2">
      <w:pPr>
        <w:pStyle w:val="block"/>
        <w:spacing w:after="0" w:line="240" w:lineRule="auto"/>
        <w:ind w:right="-7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14:paraId="735CF1A4" w14:textId="53E6B78B" w:rsidR="00976329" w:rsidRPr="001B4F1D" w:rsidRDefault="00976329" w:rsidP="00976329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1B4F1D">
        <w:rPr>
          <w:rFonts w:ascii="Angsana New" w:hAnsi="Angsana New" w:cs="Angsana New"/>
          <w:sz w:val="30"/>
          <w:szCs w:val="30"/>
          <w:cs/>
          <w:lang w:bidi="th-TH"/>
        </w:rPr>
        <w:t>ตารางดังต่อไปนี้</w:t>
      </w:r>
      <w:r w:rsidRPr="00F065D7">
        <w:rPr>
          <w:rFonts w:ascii="Angsana New" w:hAnsi="Angsana New" w:cs="Angsana New"/>
          <w:sz w:val="30"/>
          <w:szCs w:val="30"/>
          <w:cs/>
          <w:lang w:bidi="th-TH"/>
        </w:rPr>
        <w:t>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</w:t>
      </w:r>
      <w:r w:rsidRPr="00F065D7">
        <w:rPr>
          <w:rFonts w:ascii="Angsana New" w:hAnsi="Angsana New" w:cs="Angsana New" w:hint="cs"/>
          <w:sz w:val="30"/>
          <w:szCs w:val="30"/>
          <w:cs/>
          <w:lang w:bidi="th-TH"/>
        </w:rPr>
        <w:t>มูล</w:t>
      </w:r>
      <w:r w:rsidRPr="00F065D7">
        <w:rPr>
          <w:rFonts w:ascii="Angsana New" w:hAnsi="Angsana New" w:cs="Angsana New"/>
          <w:sz w:val="30"/>
          <w:szCs w:val="30"/>
          <w:cs/>
          <w:lang w:bidi="th-TH"/>
        </w:rPr>
        <w:t>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</w:t>
      </w:r>
      <w:r w:rsidRPr="00F065D7">
        <w:rPr>
          <w:rFonts w:ascii="Angsana New" w:hAnsi="Angsana New" w:cs="Angsana New" w:hint="cs"/>
          <w:sz w:val="30"/>
          <w:szCs w:val="30"/>
          <w:cs/>
          <w:lang w:bidi="th-TH"/>
        </w:rPr>
        <w:t>มูล</w:t>
      </w:r>
      <w:r w:rsidRPr="00F065D7">
        <w:rPr>
          <w:rFonts w:ascii="Angsana New" w:hAnsi="Angsana New" w:cs="Angsana New"/>
          <w:sz w:val="30"/>
          <w:szCs w:val="30"/>
          <w:cs/>
          <w:lang w:bidi="th-TH"/>
        </w:rPr>
        <w:t>ค่าด้วยมูลค่ายุติธรรมหากมูลค่าตามบัญชี</w:t>
      </w:r>
      <w:r w:rsidRPr="001B4F1D">
        <w:rPr>
          <w:rFonts w:ascii="Angsana New" w:hAnsi="Angsana New" w:cs="Angsana New"/>
          <w:sz w:val="30"/>
          <w:szCs w:val="30"/>
          <w:cs/>
          <w:lang w:bidi="th-TH"/>
        </w:rPr>
        <w:t>ใกล้เคียงกับมูลค่ายุติธรรมอย่างสมเหตุสมผล</w:t>
      </w:r>
    </w:p>
    <w:p w14:paraId="1A520ACF" w14:textId="3EBC2826" w:rsidR="00976329" w:rsidRPr="001B4F1D" w:rsidRDefault="00976329" w:rsidP="00DB26C8">
      <w:pPr>
        <w:spacing w:line="240" w:lineRule="auto"/>
        <w:rPr>
          <w:sz w:val="30"/>
          <w:szCs w:val="30"/>
        </w:rPr>
      </w:pPr>
    </w:p>
    <w:tbl>
      <w:tblPr>
        <w:tblpPr w:leftFromText="180" w:rightFromText="180" w:vertAnchor="text" w:horzAnchor="margin" w:tblpX="417" w:tblpY="183"/>
        <w:tblW w:w="9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28"/>
        <w:gridCol w:w="1239"/>
        <w:gridCol w:w="178"/>
        <w:gridCol w:w="875"/>
        <w:gridCol w:w="178"/>
        <w:gridCol w:w="902"/>
        <w:gridCol w:w="178"/>
        <w:gridCol w:w="992"/>
        <w:gridCol w:w="178"/>
        <w:gridCol w:w="992"/>
      </w:tblGrid>
      <w:tr w:rsidR="00976329" w:rsidRPr="00171E57" w14:paraId="17C53A07" w14:textId="77777777" w:rsidTr="00AB540B">
        <w:trPr>
          <w:trHeight w:val="363"/>
          <w:tblHeader/>
        </w:trPr>
        <w:tc>
          <w:tcPr>
            <w:tcW w:w="3828" w:type="dxa"/>
            <w:shd w:val="clear" w:color="auto" w:fill="auto"/>
            <w:vAlign w:val="bottom"/>
          </w:tcPr>
          <w:p w14:paraId="0D751FCD" w14:textId="77777777" w:rsidR="00976329" w:rsidRPr="00171E57" w:rsidRDefault="00976329" w:rsidP="0069781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5712" w:type="dxa"/>
            <w:gridSpan w:val="9"/>
          </w:tcPr>
          <w:p w14:paraId="6151BCCF" w14:textId="77777777" w:rsidR="00976329" w:rsidRPr="00985FE1" w:rsidRDefault="00976329" w:rsidP="0069781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985FE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="00D0058D" w:rsidRPr="00985FE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 / </w:t>
            </w:r>
            <w:r w:rsidR="00D0058D" w:rsidRPr="00985FE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A4187" w:rsidRPr="00F065D7" w14:paraId="05306A8E" w14:textId="77777777" w:rsidTr="00AB540B">
        <w:trPr>
          <w:trHeight w:val="363"/>
          <w:tblHeader/>
        </w:trPr>
        <w:tc>
          <w:tcPr>
            <w:tcW w:w="3828" w:type="dxa"/>
            <w:shd w:val="clear" w:color="auto" w:fill="auto"/>
            <w:vAlign w:val="bottom"/>
          </w:tcPr>
          <w:p w14:paraId="044FD672" w14:textId="77777777" w:rsidR="00BA4187" w:rsidRPr="00F065D7" w:rsidRDefault="00BA4187" w:rsidP="0069781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239" w:type="dxa"/>
          </w:tcPr>
          <w:p w14:paraId="05E273DD" w14:textId="77777777" w:rsidR="00BA4187" w:rsidRPr="00F065D7" w:rsidRDefault="00BA4187" w:rsidP="0069781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78" w:type="dxa"/>
          </w:tcPr>
          <w:p w14:paraId="5B838B59" w14:textId="77777777" w:rsidR="00BA4187" w:rsidRPr="00F065D7" w:rsidRDefault="00BA4187" w:rsidP="0069781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295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85B9A9" w14:textId="77777777" w:rsidR="00BA4187" w:rsidRPr="00F065D7" w:rsidRDefault="00BA4187" w:rsidP="0069781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BA4187" w:rsidRPr="00F065D7" w14:paraId="40933C8C" w14:textId="77777777" w:rsidTr="00AB540B">
        <w:trPr>
          <w:trHeight w:val="363"/>
          <w:tblHeader/>
        </w:trPr>
        <w:tc>
          <w:tcPr>
            <w:tcW w:w="3828" w:type="dxa"/>
            <w:shd w:val="clear" w:color="auto" w:fill="auto"/>
            <w:vAlign w:val="bottom"/>
          </w:tcPr>
          <w:p w14:paraId="2D747B1D" w14:textId="77777777" w:rsidR="00BA4187" w:rsidRPr="00F065D7" w:rsidRDefault="00BA4187" w:rsidP="0069781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9" w:type="dxa"/>
          </w:tcPr>
          <w:p w14:paraId="68A3E3D8" w14:textId="77777777" w:rsidR="00BA4187" w:rsidRPr="00F065D7" w:rsidRDefault="00BA4187" w:rsidP="0069781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7268CD47" w14:textId="77777777" w:rsidR="00BA4187" w:rsidRPr="00F065D7" w:rsidRDefault="00BA4187" w:rsidP="0069781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75" w:type="dxa"/>
            <w:tcBorders>
              <w:top w:val="single" w:sz="4" w:space="0" w:color="auto"/>
            </w:tcBorders>
            <w:shd w:val="clear" w:color="auto" w:fill="auto"/>
          </w:tcPr>
          <w:p w14:paraId="399807A4" w14:textId="299554A5" w:rsidR="00BA4187" w:rsidRPr="00F065D7" w:rsidRDefault="00BA4187" w:rsidP="0069781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FD6C5D" w:rsidRPr="00FD6C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14:paraId="1869F952" w14:textId="77777777" w:rsidR="00BA4187" w:rsidRPr="00F065D7" w:rsidRDefault="00BA4187" w:rsidP="0069781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</w:tcPr>
          <w:p w14:paraId="348E70FE" w14:textId="660F1255" w:rsidR="00BA4187" w:rsidRPr="00F065D7" w:rsidRDefault="00BA4187" w:rsidP="0069781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FD6C5D" w:rsidRPr="00FD6C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14:paraId="57918E93" w14:textId="77777777" w:rsidR="00BA4187" w:rsidRPr="00F065D7" w:rsidRDefault="00BA4187" w:rsidP="0069781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06177021" w14:textId="327A71A3" w:rsidR="00BA4187" w:rsidRPr="00F065D7" w:rsidRDefault="00BA4187" w:rsidP="0069781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FD6C5D" w:rsidRPr="00FD6C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14:paraId="4C35437B" w14:textId="77777777" w:rsidR="00BA4187" w:rsidRPr="00F065D7" w:rsidRDefault="00BA4187" w:rsidP="0069781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26AA6F1" w14:textId="77777777" w:rsidR="00BA4187" w:rsidRPr="00F065D7" w:rsidRDefault="00BA4187" w:rsidP="0069781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AF7548" w:rsidRPr="00F065D7" w14:paraId="69C43583" w14:textId="77777777" w:rsidTr="00AB540B">
        <w:trPr>
          <w:tblHeader/>
        </w:trPr>
        <w:tc>
          <w:tcPr>
            <w:tcW w:w="3828" w:type="dxa"/>
            <w:shd w:val="clear" w:color="auto" w:fill="auto"/>
          </w:tcPr>
          <w:p w14:paraId="6B86AE42" w14:textId="77777777" w:rsidR="00AF7548" w:rsidRPr="00F065D7" w:rsidRDefault="00AF7548" w:rsidP="00697818">
            <w:pPr>
              <w:ind w:left="180" w:hanging="180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</w:p>
        </w:tc>
        <w:tc>
          <w:tcPr>
            <w:tcW w:w="5712" w:type="dxa"/>
            <w:gridSpan w:val="9"/>
          </w:tcPr>
          <w:p w14:paraId="49DACBAB" w14:textId="77777777" w:rsidR="00AF7548" w:rsidRPr="00F065D7" w:rsidRDefault="00AF7548" w:rsidP="0069781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iCs/>
                <w:sz w:val="30"/>
                <w:szCs w:val="30"/>
                <w:lang w:bidi="th-TH"/>
              </w:rPr>
            </w:pPr>
            <w:r w:rsidRPr="00F065D7"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  <w:t>(</w:t>
            </w:r>
            <w:r w:rsidRPr="00F065D7">
              <w:rPr>
                <w:rFonts w:asciiTheme="majorBidi" w:hAnsiTheme="majorBidi" w:cstheme="majorBidi" w:hint="cs"/>
                <w:iCs/>
                <w:sz w:val="30"/>
                <w:szCs w:val="30"/>
                <w:cs/>
                <w:lang w:bidi="th-TH"/>
              </w:rPr>
              <w:t>พัน</w:t>
            </w:r>
            <w:r w:rsidRPr="00F065D7"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976329" w:rsidRPr="00F065D7" w14:paraId="799CDE9B" w14:textId="77777777" w:rsidTr="00AB540B">
        <w:trPr>
          <w:cantSplit/>
        </w:trPr>
        <w:tc>
          <w:tcPr>
            <w:tcW w:w="3828" w:type="dxa"/>
            <w:shd w:val="clear" w:color="auto" w:fill="auto"/>
          </w:tcPr>
          <w:p w14:paraId="2745CCFD" w14:textId="392C4E38" w:rsidR="00976329" w:rsidRPr="00F065D7" w:rsidRDefault="003F53CE" w:rsidP="00697818">
            <w:pPr>
              <w:spacing w:line="240" w:lineRule="auto"/>
              <w:ind w:left="180" w:hanging="180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30</w:t>
            </w:r>
            <w:r w:rsidRPr="00F065D7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Pr="00F065D7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มิถุนายน</w:t>
            </w:r>
            <w:r w:rsidRPr="00F065D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 </w:t>
            </w:r>
            <w:r w:rsidR="00FD6C5D" w:rsidRPr="00FD6C5D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2564</w:t>
            </w:r>
          </w:p>
        </w:tc>
        <w:tc>
          <w:tcPr>
            <w:tcW w:w="1239" w:type="dxa"/>
          </w:tcPr>
          <w:p w14:paraId="3BD5DD0D" w14:textId="77777777" w:rsidR="00976329" w:rsidRPr="00F065D7" w:rsidRDefault="00976329" w:rsidP="006978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168E1F15" w14:textId="77777777" w:rsidR="00976329" w:rsidRPr="00F065D7" w:rsidRDefault="00976329" w:rsidP="006978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5" w:type="dxa"/>
            <w:shd w:val="clear" w:color="auto" w:fill="auto"/>
          </w:tcPr>
          <w:p w14:paraId="654B168F" w14:textId="77777777" w:rsidR="00976329" w:rsidRPr="00F065D7" w:rsidRDefault="00976329" w:rsidP="006978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0CAD530E" w14:textId="77777777" w:rsidR="00976329" w:rsidRPr="00F065D7" w:rsidRDefault="00976329" w:rsidP="0069781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7057F129" w14:textId="77777777" w:rsidR="00976329" w:rsidRPr="00F065D7" w:rsidRDefault="00976329" w:rsidP="0069781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78CBB11F" w14:textId="77777777" w:rsidR="00976329" w:rsidRPr="00F065D7" w:rsidRDefault="00976329" w:rsidP="0069781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3956DC96" w14:textId="77777777" w:rsidR="00976329" w:rsidRPr="00F065D7" w:rsidRDefault="00976329" w:rsidP="006978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545936BD" w14:textId="77777777" w:rsidR="00976329" w:rsidRPr="00F065D7" w:rsidRDefault="00976329" w:rsidP="0069781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7D95DF1A" w14:textId="77777777" w:rsidR="00976329" w:rsidRPr="00F065D7" w:rsidRDefault="00976329" w:rsidP="006978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97818" w:rsidRPr="00F065D7" w14:paraId="3FFE131C" w14:textId="77777777" w:rsidTr="00AB540B">
        <w:trPr>
          <w:cantSplit/>
        </w:trPr>
        <w:tc>
          <w:tcPr>
            <w:tcW w:w="9540" w:type="dxa"/>
            <w:gridSpan w:val="10"/>
            <w:shd w:val="clear" w:color="auto" w:fill="auto"/>
          </w:tcPr>
          <w:p w14:paraId="5078A927" w14:textId="4272EDFC" w:rsidR="00697818" w:rsidRPr="00565F84" w:rsidRDefault="00697818" w:rsidP="00565F8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154" w:right="11" w:hanging="15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F065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</w:t>
            </w:r>
            <w:r w:rsidRPr="00D156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ทางการเงินที่วัดมูลค่าด้วย</w:t>
            </w:r>
            <w:r w:rsidR="00AA2C6C" w:rsidRPr="00D156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มูลค่ายุติธรรม</w:t>
            </w:r>
            <w:r w:rsidR="00565F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br/>
            </w:r>
            <w:r w:rsidRPr="00D156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ผ่าน</w:t>
            </w:r>
            <w:r w:rsidRPr="00F065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</w:p>
        </w:tc>
      </w:tr>
      <w:tr w:rsidR="007D08CE" w:rsidRPr="00F065D7" w14:paraId="65F151F4" w14:textId="77777777" w:rsidTr="00AB540B">
        <w:trPr>
          <w:cantSplit/>
        </w:trPr>
        <w:tc>
          <w:tcPr>
            <w:tcW w:w="3828" w:type="dxa"/>
            <w:shd w:val="clear" w:color="auto" w:fill="auto"/>
          </w:tcPr>
          <w:p w14:paraId="2225AB75" w14:textId="49EFAF4F" w:rsidR="007D08CE" w:rsidRPr="00F065D7" w:rsidRDefault="007D08CE" w:rsidP="007D08CE">
            <w:pPr>
              <w:spacing w:line="240" w:lineRule="auto"/>
              <w:ind w:left="191" w:hanging="191"/>
              <w:rPr>
                <w:color w:val="000000"/>
                <w:spacing w:val="-2"/>
                <w:sz w:val="30"/>
                <w:szCs w:val="30"/>
                <w:cs/>
              </w:rPr>
            </w:pPr>
            <w:r w:rsidRPr="00F065D7">
              <w:rPr>
                <w:color w:val="000000"/>
                <w:sz w:val="30"/>
                <w:szCs w:val="30"/>
                <w:cs/>
              </w:rPr>
              <w:t>ตราสารหนี้</w:t>
            </w:r>
            <w:r w:rsidRPr="00F065D7">
              <w:rPr>
                <w:rFonts w:hint="cs"/>
                <w:color w:val="000000"/>
                <w:sz w:val="30"/>
                <w:szCs w:val="30"/>
                <w:cs/>
              </w:rPr>
              <w:t xml:space="preserve"> </w:t>
            </w:r>
            <w:r w:rsidRPr="00F065D7">
              <w:rPr>
                <w:color w:val="000000"/>
                <w:sz w:val="30"/>
                <w:szCs w:val="30"/>
                <w:cs/>
              </w:rPr>
              <w:t>(ในกองทุนส่วนบุคคล)</w:t>
            </w:r>
          </w:p>
        </w:tc>
        <w:tc>
          <w:tcPr>
            <w:tcW w:w="1239" w:type="dxa"/>
            <w:vAlign w:val="bottom"/>
          </w:tcPr>
          <w:p w14:paraId="1A2F5EE1" w14:textId="1092700C" w:rsidR="007D08CE" w:rsidRPr="00EC360F" w:rsidRDefault="00EC360F" w:rsidP="007D08C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4,003</w:t>
            </w:r>
          </w:p>
        </w:tc>
        <w:tc>
          <w:tcPr>
            <w:tcW w:w="178" w:type="dxa"/>
            <w:vAlign w:val="bottom"/>
          </w:tcPr>
          <w:p w14:paraId="26579A22" w14:textId="77777777" w:rsidR="007D08CE" w:rsidRPr="00F065D7" w:rsidRDefault="007D08CE" w:rsidP="007D08C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09C0CD44" w14:textId="2DDBC735" w:rsidR="007D08CE" w:rsidRPr="00F065D7" w:rsidRDefault="00EC360F" w:rsidP="007D08CE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448F650C" w14:textId="77777777" w:rsidR="007D08CE" w:rsidRPr="00F065D7" w:rsidRDefault="007D08CE" w:rsidP="007D08CE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4C2451CE" w14:textId="14DB0AA3" w:rsidR="007D08CE" w:rsidRPr="007D08CE" w:rsidRDefault="00EC360F" w:rsidP="007D08C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C360F">
              <w:rPr>
                <w:rFonts w:ascii="Angsana New" w:hAnsi="Angsana New"/>
                <w:sz w:val="30"/>
                <w:szCs w:val="30"/>
                <w:lang w:val="en-US" w:bidi="th-TH"/>
              </w:rPr>
              <w:t>4,003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8631A83" w14:textId="77777777" w:rsidR="007D08CE" w:rsidRPr="007D08CE" w:rsidRDefault="007D08CE" w:rsidP="007D08CE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CFCE2C9" w14:textId="63760768" w:rsidR="007D08CE" w:rsidRPr="00F065D7" w:rsidRDefault="00EC360F" w:rsidP="00DD60C4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C953900" w14:textId="77777777" w:rsidR="007D08CE" w:rsidRPr="00F065D7" w:rsidRDefault="007D08CE" w:rsidP="007D08C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3B871C4" w14:textId="528037D0" w:rsidR="007D08CE" w:rsidRPr="00F065D7" w:rsidRDefault="00EC360F" w:rsidP="007D08C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C360F">
              <w:rPr>
                <w:rFonts w:ascii="Angsana New" w:hAnsi="Angsana New"/>
                <w:sz w:val="30"/>
                <w:szCs w:val="30"/>
                <w:lang w:val="en-US"/>
              </w:rPr>
              <w:t>4,003</w:t>
            </w:r>
          </w:p>
        </w:tc>
      </w:tr>
      <w:tr w:rsidR="007D08CE" w:rsidRPr="00F065D7" w14:paraId="4BBA1429" w14:textId="77777777" w:rsidTr="00AB540B">
        <w:trPr>
          <w:cantSplit/>
        </w:trPr>
        <w:tc>
          <w:tcPr>
            <w:tcW w:w="3828" w:type="dxa"/>
            <w:shd w:val="clear" w:color="auto" w:fill="auto"/>
          </w:tcPr>
          <w:p w14:paraId="144E3AE4" w14:textId="191A7380" w:rsidR="007D08CE" w:rsidRPr="00F065D7" w:rsidRDefault="007D08CE" w:rsidP="007D08CE">
            <w:pPr>
              <w:spacing w:line="240" w:lineRule="auto"/>
              <w:ind w:left="191" w:hanging="191"/>
              <w:rPr>
                <w:color w:val="000000"/>
                <w:spacing w:val="-2"/>
                <w:sz w:val="30"/>
                <w:szCs w:val="30"/>
                <w:cs/>
              </w:rPr>
            </w:pPr>
            <w:r w:rsidRPr="00F065D7">
              <w:rPr>
                <w:color w:val="000000"/>
                <w:spacing w:val="-2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239" w:type="dxa"/>
            <w:vAlign w:val="bottom"/>
          </w:tcPr>
          <w:p w14:paraId="18360AFB" w14:textId="4F097186" w:rsidR="007D08CE" w:rsidRPr="00C819B9" w:rsidRDefault="00CA21B8" w:rsidP="007D08C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2,413,550</w:t>
            </w:r>
          </w:p>
        </w:tc>
        <w:tc>
          <w:tcPr>
            <w:tcW w:w="178" w:type="dxa"/>
            <w:vAlign w:val="bottom"/>
          </w:tcPr>
          <w:p w14:paraId="6C5003F7" w14:textId="77777777" w:rsidR="007D08CE" w:rsidRPr="00F065D7" w:rsidRDefault="007D08CE" w:rsidP="007D08C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54B51131" w14:textId="5CE1463D" w:rsidR="007D08CE" w:rsidRDefault="00EC360F" w:rsidP="007D08CE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41616562" w14:textId="77777777" w:rsidR="007D08CE" w:rsidRPr="00F065D7" w:rsidRDefault="007D08CE" w:rsidP="007D08CE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507B3F9C" w14:textId="49506FBF" w:rsidR="007D08CE" w:rsidRDefault="00EC360F" w:rsidP="007D742A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34429CD" w14:textId="77777777" w:rsidR="007D08CE" w:rsidRPr="00F065D7" w:rsidRDefault="007D08CE" w:rsidP="007D08C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904670E" w14:textId="2D7603AF" w:rsidR="007D08CE" w:rsidRPr="00C819B9" w:rsidRDefault="00CA21B8" w:rsidP="007D08C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2,413,550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8F245CD" w14:textId="77777777" w:rsidR="007D08CE" w:rsidRPr="00F065D7" w:rsidRDefault="007D08CE" w:rsidP="007D08C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16C8869" w14:textId="23780ACC" w:rsidR="007D08CE" w:rsidRPr="00C819B9" w:rsidRDefault="00CA21B8" w:rsidP="007D08C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2,413,550</w:t>
            </w:r>
          </w:p>
        </w:tc>
      </w:tr>
      <w:tr w:rsidR="00A1588D" w:rsidRPr="00F065D7" w14:paraId="0203AF78" w14:textId="77777777" w:rsidTr="00AB540B">
        <w:trPr>
          <w:cantSplit/>
        </w:trPr>
        <w:tc>
          <w:tcPr>
            <w:tcW w:w="3828" w:type="dxa"/>
            <w:shd w:val="clear" w:color="auto" w:fill="auto"/>
          </w:tcPr>
          <w:p w14:paraId="08D3FF44" w14:textId="77777777" w:rsidR="00A1588D" w:rsidRPr="00F065D7" w:rsidRDefault="00A1588D" w:rsidP="007D08CE">
            <w:pPr>
              <w:spacing w:line="240" w:lineRule="auto"/>
              <w:ind w:left="191" w:hanging="191"/>
              <w:rPr>
                <w:color w:val="000000"/>
                <w:spacing w:val="-2"/>
                <w:sz w:val="30"/>
                <w:szCs w:val="30"/>
                <w:cs/>
              </w:rPr>
            </w:pPr>
          </w:p>
        </w:tc>
        <w:tc>
          <w:tcPr>
            <w:tcW w:w="1239" w:type="dxa"/>
            <w:vAlign w:val="bottom"/>
          </w:tcPr>
          <w:p w14:paraId="47F490D8" w14:textId="77777777" w:rsidR="00A1588D" w:rsidRDefault="00A1588D" w:rsidP="007D08C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0C6590B4" w14:textId="77777777" w:rsidR="00A1588D" w:rsidRPr="00F065D7" w:rsidRDefault="00A1588D" w:rsidP="007D08C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2F6D01E3" w14:textId="77777777" w:rsidR="00A1588D" w:rsidRDefault="00A1588D" w:rsidP="007D08CE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03EE39A9" w14:textId="77777777" w:rsidR="00A1588D" w:rsidRPr="00F065D7" w:rsidRDefault="00A1588D" w:rsidP="007D08CE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6526B3DA" w14:textId="77777777" w:rsidR="00A1588D" w:rsidRDefault="00A1588D" w:rsidP="007D742A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8CE9986" w14:textId="77777777" w:rsidR="00A1588D" w:rsidRPr="00F065D7" w:rsidRDefault="00A1588D" w:rsidP="007D08C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8E46FAA" w14:textId="77777777" w:rsidR="00A1588D" w:rsidRDefault="00A1588D" w:rsidP="007D08C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E9C9942" w14:textId="77777777" w:rsidR="00A1588D" w:rsidRPr="00F065D7" w:rsidRDefault="00A1588D" w:rsidP="007D08C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8B06446" w14:textId="77777777" w:rsidR="00A1588D" w:rsidRDefault="00A1588D" w:rsidP="007D08C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565F84" w:rsidRPr="00F065D7" w14:paraId="70AFA8E5" w14:textId="77777777" w:rsidTr="00BC4209">
        <w:trPr>
          <w:cantSplit/>
        </w:trPr>
        <w:tc>
          <w:tcPr>
            <w:tcW w:w="3828" w:type="dxa"/>
            <w:shd w:val="clear" w:color="auto" w:fill="auto"/>
          </w:tcPr>
          <w:p w14:paraId="26D1A622" w14:textId="77777777" w:rsidR="00565F84" w:rsidRPr="00F065D7" w:rsidRDefault="00565F84" w:rsidP="00BC4209">
            <w:pPr>
              <w:ind w:left="101" w:hanging="101"/>
              <w:rPr>
                <w:color w:val="000000"/>
                <w:sz w:val="30"/>
                <w:szCs w:val="30"/>
                <w:cs/>
              </w:rPr>
            </w:pP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F065D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239" w:type="dxa"/>
            <w:vAlign w:val="bottom"/>
          </w:tcPr>
          <w:p w14:paraId="53DF33D4" w14:textId="77777777" w:rsidR="00565F84" w:rsidRPr="00F065D7" w:rsidRDefault="00565F84" w:rsidP="00BC420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4D41ED0" w14:textId="77777777" w:rsidR="00565F84" w:rsidRPr="00F065D7" w:rsidRDefault="00565F84" w:rsidP="00BC420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48AEE063" w14:textId="77777777" w:rsidR="00565F84" w:rsidRPr="00F065D7" w:rsidRDefault="00565F84" w:rsidP="00BC4209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77E31319" w14:textId="77777777" w:rsidR="00565F84" w:rsidRPr="00F065D7" w:rsidRDefault="00565F84" w:rsidP="00BC4209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5D609DD1" w14:textId="77777777" w:rsidR="00565F84" w:rsidRPr="00F065D7" w:rsidRDefault="00565F84" w:rsidP="00BC420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E933EF4" w14:textId="77777777" w:rsidR="00565F84" w:rsidRPr="00F065D7" w:rsidRDefault="00565F84" w:rsidP="00BC4209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1E30349" w14:textId="77777777" w:rsidR="00565F84" w:rsidRPr="00F065D7" w:rsidRDefault="00565F84" w:rsidP="00BC4209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D01EFE6" w14:textId="77777777" w:rsidR="00565F84" w:rsidRPr="00F065D7" w:rsidRDefault="00565F84" w:rsidP="00BC4209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E5CFF02" w14:textId="77777777" w:rsidR="00565F84" w:rsidRPr="00F065D7" w:rsidRDefault="00565F84" w:rsidP="00BC420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65F84" w:rsidRPr="00F065D7" w14:paraId="36DAFE46" w14:textId="77777777" w:rsidTr="00BC4209">
        <w:trPr>
          <w:cantSplit/>
        </w:trPr>
        <w:tc>
          <w:tcPr>
            <w:tcW w:w="5067" w:type="dxa"/>
            <w:gridSpan w:val="2"/>
            <w:shd w:val="clear" w:color="auto" w:fill="auto"/>
          </w:tcPr>
          <w:p w14:paraId="1DEF49BC" w14:textId="5F5EBEBD" w:rsidR="00565F84" w:rsidRPr="00F065D7" w:rsidRDefault="00565F84" w:rsidP="00BC420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154" w:right="11" w:hanging="15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065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สินทรัพย์ทาง</w:t>
            </w:r>
            <w:r w:rsidRPr="00D156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การเงินที่วัดมูลค่าด้วยมูลค่ายุติธรรม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br/>
            </w:r>
            <w:r w:rsidRPr="00D156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ผ่าน</w:t>
            </w:r>
            <w:r w:rsidRPr="00F065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78" w:type="dxa"/>
            <w:vAlign w:val="bottom"/>
          </w:tcPr>
          <w:p w14:paraId="7FEC848A" w14:textId="77777777" w:rsidR="00565F84" w:rsidRPr="00F065D7" w:rsidRDefault="00565F84" w:rsidP="00BC420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2FA59AC5" w14:textId="77777777" w:rsidR="00565F84" w:rsidRPr="00F065D7" w:rsidRDefault="00565F84" w:rsidP="00BC4209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7F2F3C1F" w14:textId="77777777" w:rsidR="00565F84" w:rsidRPr="00F065D7" w:rsidRDefault="00565F84" w:rsidP="00BC4209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5222792E" w14:textId="77777777" w:rsidR="00565F84" w:rsidRPr="00F065D7" w:rsidRDefault="00565F84" w:rsidP="00BC420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F8FC6BC" w14:textId="77777777" w:rsidR="00565F84" w:rsidRPr="00F065D7" w:rsidRDefault="00565F84" w:rsidP="00BC4209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9C7D8CA" w14:textId="77777777" w:rsidR="00565F84" w:rsidRPr="00F065D7" w:rsidRDefault="00565F84" w:rsidP="00BC4209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2D48398" w14:textId="77777777" w:rsidR="00565F84" w:rsidRPr="00F065D7" w:rsidRDefault="00565F84" w:rsidP="00BC4209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DC91943" w14:textId="77777777" w:rsidR="00565F84" w:rsidRPr="00F065D7" w:rsidRDefault="00565F84" w:rsidP="00BC420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65F84" w:rsidRPr="00F065D7" w14:paraId="3EE2FA93" w14:textId="77777777" w:rsidTr="00BC4209">
        <w:trPr>
          <w:cantSplit/>
        </w:trPr>
        <w:tc>
          <w:tcPr>
            <w:tcW w:w="3828" w:type="dxa"/>
            <w:shd w:val="clear" w:color="auto" w:fill="auto"/>
          </w:tcPr>
          <w:p w14:paraId="0A59A298" w14:textId="77777777" w:rsidR="00565F84" w:rsidRPr="00F065D7" w:rsidRDefault="00565F84" w:rsidP="00BC4209">
            <w:pPr>
              <w:ind w:left="101" w:hanging="101"/>
              <w:rPr>
                <w:color w:val="000000"/>
                <w:sz w:val="30"/>
                <w:szCs w:val="30"/>
                <w:cs/>
              </w:rPr>
            </w:pPr>
            <w:r w:rsidRPr="00F065D7">
              <w:rPr>
                <w:color w:val="000000"/>
                <w:sz w:val="30"/>
                <w:szCs w:val="30"/>
                <w:cs/>
              </w:rPr>
              <w:t>ตราสารหนี้</w:t>
            </w:r>
            <w:r w:rsidRPr="00F065D7">
              <w:rPr>
                <w:rFonts w:hint="cs"/>
                <w:color w:val="000000"/>
                <w:sz w:val="30"/>
                <w:szCs w:val="30"/>
                <w:cs/>
              </w:rPr>
              <w:t xml:space="preserve"> </w:t>
            </w:r>
            <w:r w:rsidRPr="00F065D7">
              <w:rPr>
                <w:color w:val="000000"/>
                <w:sz w:val="30"/>
                <w:szCs w:val="30"/>
                <w:cs/>
              </w:rPr>
              <w:t>(ในกองทุนส่วนบุคคล)</w:t>
            </w:r>
          </w:p>
        </w:tc>
        <w:tc>
          <w:tcPr>
            <w:tcW w:w="1239" w:type="dxa"/>
            <w:vAlign w:val="bottom"/>
          </w:tcPr>
          <w:p w14:paraId="2BBF488F" w14:textId="77777777" w:rsidR="00565F84" w:rsidRPr="00ED0F68" w:rsidRDefault="00565F84" w:rsidP="00BC420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D6C5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Pr="00ED0F6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D6C5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927</w:t>
            </w:r>
          </w:p>
        </w:tc>
        <w:tc>
          <w:tcPr>
            <w:tcW w:w="178" w:type="dxa"/>
            <w:vAlign w:val="bottom"/>
          </w:tcPr>
          <w:p w14:paraId="644F5749" w14:textId="77777777" w:rsidR="00565F84" w:rsidRPr="00F065D7" w:rsidRDefault="00565F84" w:rsidP="00BC420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52D47458" w14:textId="77777777" w:rsidR="00565F84" w:rsidRPr="00F065D7" w:rsidRDefault="00565F84" w:rsidP="00BC4209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3B80323B" w14:textId="77777777" w:rsidR="00565F84" w:rsidRPr="00F065D7" w:rsidRDefault="00565F84" w:rsidP="00BC4209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4013C83E" w14:textId="77777777" w:rsidR="00565F84" w:rsidRPr="007D742A" w:rsidRDefault="00565F84" w:rsidP="00BC420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D74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7,927       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1F5BEF3" w14:textId="77777777" w:rsidR="00565F84" w:rsidRPr="00F065D7" w:rsidRDefault="00565F84" w:rsidP="00BC4209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BAB549B" w14:textId="7EA77C48" w:rsidR="00565F84" w:rsidRPr="00F065D7" w:rsidRDefault="00565F84" w:rsidP="00DD60C4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6D9A077" w14:textId="77777777" w:rsidR="00565F84" w:rsidRPr="00F065D7" w:rsidRDefault="00565F84" w:rsidP="00BC4209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5EDCD1E" w14:textId="77777777" w:rsidR="00565F84" w:rsidRPr="00D4659D" w:rsidRDefault="00565F84" w:rsidP="00BC420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9F32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927</w:t>
            </w:r>
            <w:r w:rsidRPr="009F32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    </w:t>
            </w:r>
          </w:p>
        </w:tc>
      </w:tr>
      <w:tr w:rsidR="00565F84" w:rsidRPr="00F065D7" w14:paraId="15D4B895" w14:textId="77777777" w:rsidTr="00BC4209">
        <w:trPr>
          <w:cantSplit/>
        </w:trPr>
        <w:tc>
          <w:tcPr>
            <w:tcW w:w="3828" w:type="dxa"/>
            <w:shd w:val="clear" w:color="auto" w:fill="auto"/>
          </w:tcPr>
          <w:p w14:paraId="24B3AADA" w14:textId="77777777" w:rsidR="00565F84" w:rsidRPr="00F065D7" w:rsidRDefault="00565F84" w:rsidP="00BC4209">
            <w:pPr>
              <w:ind w:left="101" w:hanging="101"/>
              <w:rPr>
                <w:color w:val="000000"/>
                <w:sz w:val="30"/>
                <w:szCs w:val="30"/>
                <w:cs/>
              </w:rPr>
            </w:pPr>
            <w:r w:rsidRPr="009F3238">
              <w:rPr>
                <w:color w:val="000000"/>
                <w:spacing w:val="-2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239" w:type="dxa"/>
            <w:vAlign w:val="bottom"/>
          </w:tcPr>
          <w:p w14:paraId="1BAE31AF" w14:textId="77777777" w:rsidR="00565F84" w:rsidRPr="00ED0F68" w:rsidRDefault="00565F84" w:rsidP="00BC420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D6C5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ED0F6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D6C5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332</w:t>
            </w:r>
            <w:r w:rsidRPr="00ED0F6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D6C5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350</w:t>
            </w:r>
          </w:p>
        </w:tc>
        <w:tc>
          <w:tcPr>
            <w:tcW w:w="178" w:type="dxa"/>
            <w:vAlign w:val="bottom"/>
          </w:tcPr>
          <w:p w14:paraId="04B4BACE" w14:textId="77777777" w:rsidR="00565F84" w:rsidRPr="00F065D7" w:rsidRDefault="00565F84" w:rsidP="00BC420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246F151A" w14:textId="77777777" w:rsidR="00565F84" w:rsidRPr="00F065D7" w:rsidRDefault="00565F84" w:rsidP="00BC4209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54895CFD" w14:textId="77777777" w:rsidR="00565F84" w:rsidRPr="00F065D7" w:rsidRDefault="00565F84" w:rsidP="00BC4209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34C127E2" w14:textId="77777777" w:rsidR="00565F84" w:rsidRPr="007D742A" w:rsidRDefault="00565F84" w:rsidP="00BC4209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123D800" w14:textId="77777777" w:rsidR="00565F84" w:rsidRPr="00F065D7" w:rsidRDefault="00565F84" w:rsidP="00BC4209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7225C1C" w14:textId="77777777" w:rsidR="00565F84" w:rsidRPr="00F065D7" w:rsidRDefault="00565F84" w:rsidP="00BC4209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9F32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332</w:t>
            </w:r>
            <w:r w:rsidRPr="009F32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C34450F" w14:textId="77777777" w:rsidR="00565F84" w:rsidRPr="00F065D7" w:rsidRDefault="00565F84" w:rsidP="00BC4209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C4A34B5" w14:textId="77777777" w:rsidR="00565F84" w:rsidRPr="00D4659D" w:rsidRDefault="00565F84" w:rsidP="00BC420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D4659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332</w:t>
            </w:r>
            <w:r w:rsidRPr="00D4659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350</w:t>
            </w:r>
          </w:p>
        </w:tc>
      </w:tr>
    </w:tbl>
    <w:p w14:paraId="542488B2" w14:textId="72C051CF" w:rsidR="00B75025" w:rsidRDefault="00B75025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7F8141E7" w14:textId="50C83AAA" w:rsidR="009B76AC" w:rsidRPr="000C5987" w:rsidRDefault="009B76AC" w:rsidP="000C5987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="Angsana New"/>
          <w:b/>
          <w:bCs/>
          <w:i/>
          <w:iCs/>
          <w:sz w:val="30"/>
          <w:szCs w:val="30"/>
          <w:lang w:bidi="th-TH"/>
        </w:rPr>
      </w:pPr>
      <w:r w:rsidRPr="000C5987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  <w:lang w:bidi="th-TH"/>
        </w:rPr>
        <w:t>เ</w:t>
      </w:r>
      <w:r w:rsidRPr="000C5987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  <w:t>ครื่องมือทางการเงิน</w:t>
      </w:r>
      <w:r w:rsidRPr="000C5987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  <w:lang w:bidi="th-TH"/>
        </w:rPr>
        <w:t>ที่วัดมูลค่า</w:t>
      </w:r>
      <w:r w:rsidRPr="000C5987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  <w:t xml:space="preserve">ด้วยมูลค่ายุติธรรม </w:t>
      </w:r>
    </w:p>
    <w:p w14:paraId="1CCA2C83" w14:textId="77777777" w:rsidR="00AE055A" w:rsidRPr="00F065D7" w:rsidRDefault="00AE055A" w:rsidP="009B76AC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b/>
          <w:bCs/>
          <w:szCs w:val="22"/>
          <w:lang w:bidi="th-TH"/>
        </w:rPr>
      </w:pPr>
    </w:p>
    <w:p w14:paraId="131A5F28" w14:textId="77777777" w:rsidR="009B76AC" w:rsidRPr="00F065D7" w:rsidRDefault="009B76AC" w:rsidP="009B76AC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</w:pPr>
      <w:r w:rsidRPr="00F065D7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  <w:t>ลำดับ</w:t>
      </w:r>
      <w:r w:rsidRPr="00F065D7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  <w:lang w:bidi="th-TH"/>
        </w:rPr>
        <w:t>ชั้น</w:t>
      </w:r>
      <w:r w:rsidRPr="00F065D7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  <w:t>ของมูลค่ายุติธรรม</w:t>
      </w:r>
      <w:r w:rsidRPr="00F065D7">
        <w:rPr>
          <w:rFonts w:asciiTheme="majorBidi" w:hAnsiTheme="majorBidi" w:cs="Angsana New"/>
          <w:b/>
          <w:bCs/>
          <w:i/>
          <w:iCs/>
          <w:sz w:val="30"/>
          <w:szCs w:val="30"/>
          <w:lang w:bidi="th-TH"/>
        </w:rPr>
        <w:t xml:space="preserve"> </w:t>
      </w:r>
    </w:p>
    <w:p w14:paraId="75C13288" w14:textId="77777777" w:rsidR="00B2308E" w:rsidRPr="00F065D7" w:rsidRDefault="00B2308E" w:rsidP="009B76AC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0FBC83AB" w14:textId="553DD91E" w:rsidR="000A4DDF" w:rsidRPr="00F065D7" w:rsidRDefault="000A4DDF" w:rsidP="009B76AC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  <w:r w:rsidRPr="00F065D7">
        <w:rPr>
          <w:rFonts w:asciiTheme="majorBidi" w:hAnsiTheme="majorBidi" w:cs="Angsana New"/>
          <w:sz w:val="30"/>
          <w:szCs w:val="30"/>
          <w:cs/>
          <w:lang w:bidi="th-TH"/>
        </w:rPr>
        <w:t xml:space="preserve">มูลค่ายุติธรรมระดับ </w:t>
      </w:r>
      <w:r w:rsidR="00FD6C5D" w:rsidRPr="00FD6C5D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F065D7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8C4CAF" w:rsidRPr="00F065D7">
        <w:rPr>
          <w:rFonts w:asciiTheme="majorBidi" w:hAnsiTheme="majorBidi" w:cs="Angsana New"/>
          <w:sz w:val="30"/>
          <w:szCs w:val="30"/>
          <w:cs/>
          <w:lang w:bidi="th-TH"/>
        </w:rPr>
        <w:t>สำหรับตราสารหนี้</w:t>
      </w:r>
      <w:r w:rsidRPr="00F065D7">
        <w:rPr>
          <w:rFonts w:asciiTheme="majorBidi" w:hAnsiTheme="majorBidi" w:cs="Angsana New"/>
          <w:sz w:val="30"/>
          <w:szCs w:val="30"/>
          <w:cs/>
          <w:lang w:bidi="th-TH"/>
        </w:rPr>
        <w:t>ที่ซื้อขายนอกตลาดหลักทรัพย์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บริษัทและคู่สัญญาตามความเหมาะสม</w:t>
      </w:r>
    </w:p>
    <w:p w14:paraId="4E13FF20" w14:textId="77777777" w:rsidR="000A4DDF" w:rsidRPr="00F065D7" w:rsidRDefault="000A4DDF" w:rsidP="009B76AC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0A14B044" w14:textId="7B42CBF7" w:rsidR="00692C8F" w:rsidRPr="00F065D7" w:rsidRDefault="002847DE" w:rsidP="002847DE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F065D7">
        <w:rPr>
          <w:rFonts w:asciiTheme="majorBidi" w:hAnsiTheme="majorBidi" w:cs="Angsana New"/>
          <w:sz w:val="30"/>
          <w:szCs w:val="30"/>
          <w:cs/>
          <w:lang w:bidi="th-TH"/>
        </w:rPr>
        <w:t xml:space="preserve">มูลค่ายุติธรรมระดับ </w:t>
      </w:r>
      <w:r w:rsidR="00FD6C5D" w:rsidRPr="00FD6C5D">
        <w:rPr>
          <w:rFonts w:asciiTheme="majorBidi" w:hAnsiTheme="majorBidi" w:cs="Angsana New"/>
          <w:sz w:val="30"/>
          <w:szCs w:val="30"/>
          <w:lang w:val="en-US" w:bidi="th-TH"/>
        </w:rPr>
        <w:t>3</w:t>
      </w:r>
      <w:r w:rsidRPr="00F065D7">
        <w:rPr>
          <w:rFonts w:asciiTheme="majorBidi" w:hAnsiTheme="majorBidi" w:cs="Angsana New"/>
          <w:sz w:val="30"/>
          <w:szCs w:val="30"/>
          <w:cs/>
          <w:lang w:bidi="th-TH"/>
        </w:rPr>
        <w:t xml:space="preserve"> สำหรับตราสารทุนที่ไม่อยู่ในความต้องการของตลาด ประเมินมูลค่าโดยใช้เทคนิคการเปรียบเทียบราคาตลาด และการคิดลดเงินปันผลเพื่อหามูลค่าปัจจุบัน โดยข้อสมมติฐานหลักที่ใช้ในการประเมินราคาดังกล่าวประกอบด้วย  อัตราการเพิ่มขึ้นของรายได้ต่อปี อัตรากำไรก่อน ดอกเบี้ย ภาษี ค่าเสื่อม</w:t>
      </w:r>
      <w:r w:rsidR="00A9197B" w:rsidRPr="00F065D7">
        <w:rPr>
          <w:rFonts w:asciiTheme="majorBidi" w:hAnsiTheme="majorBidi" w:cs="Angsana New" w:hint="cs"/>
          <w:sz w:val="30"/>
          <w:szCs w:val="30"/>
          <w:cs/>
          <w:lang w:bidi="th-TH"/>
        </w:rPr>
        <w:t>ราคา</w:t>
      </w:r>
      <w:r w:rsidRPr="00F065D7">
        <w:rPr>
          <w:rFonts w:asciiTheme="majorBidi" w:hAnsiTheme="majorBidi" w:cs="Angsana New"/>
          <w:sz w:val="30"/>
          <w:szCs w:val="30"/>
          <w:cs/>
          <w:lang w:bidi="th-TH"/>
        </w:rPr>
        <w:t xml:space="preserve"> และ</w:t>
      </w:r>
      <w:r w:rsidR="00A9197B" w:rsidRPr="00F065D7">
        <w:rPr>
          <w:rFonts w:asciiTheme="majorBidi" w:hAnsiTheme="majorBidi" w:cs="Angsana New"/>
          <w:sz w:val="30"/>
          <w:szCs w:val="30"/>
          <w:cs/>
          <w:lang w:bidi="th-TH"/>
        </w:rPr>
        <w:br/>
      </w:r>
      <w:r w:rsidRPr="006D1745">
        <w:rPr>
          <w:rFonts w:asciiTheme="majorBidi" w:hAnsiTheme="majorBidi" w:cs="Angsana New"/>
          <w:spacing w:val="-2"/>
          <w:sz w:val="30"/>
          <w:szCs w:val="30"/>
          <w:cs/>
          <w:lang w:bidi="th-TH"/>
        </w:rPr>
        <w:t>ค่าตัดจำหน่าย</w:t>
      </w:r>
      <w:r w:rsidR="00A9197B" w:rsidRPr="006D1745">
        <w:rPr>
          <w:rFonts w:asciiTheme="majorBidi" w:hAnsiTheme="majorBidi" w:cs="Angsana New" w:hint="cs"/>
          <w:spacing w:val="-2"/>
          <w:sz w:val="30"/>
          <w:szCs w:val="30"/>
          <w:cs/>
          <w:lang w:bidi="th-TH"/>
        </w:rPr>
        <w:t xml:space="preserve"> </w:t>
      </w:r>
      <w:r w:rsidR="00A9197B" w:rsidRPr="006D1745">
        <w:rPr>
          <w:rFonts w:asciiTheme="majorBidi" w:hAnsiTheme="majorBidi" w:cs="Angsana New"/>
          <w:spacing w:val="-2"/>
          <w:sz w:val="30"/>
          <w:szCs w:val="30"/>
          <w:lang w:val="en-US" w:bidi="th-TH"/>
        </w:rPr>
        <w:t>(EBITDA)</w:t>
      </w:r>
      <w:r w:rsidRPr="006D1745">
        <w:rPr>
          <w:rFonts w:asciiTheme="majorBidi" w:hAnsiTheme="majorBidi" w:cs="Angsana New"/>
          <w:spacing w:val="-2"/>
          <w:sz w:val="30"/>
          <w:szCs w:val="30"/>
          <w:cs/>
          <w:lang w:bidi="th-TH"/>
        </w:rPr>
        <w:t xml:space="preserve"> อัตรากำไรสุทธิ ข้อมูลอื่นที่เกี่ยวข้องของตราสารทุนที่มีลักษณะเหมือนหรือคล้ายคลึงกัน</w:t>
      </w:r>
      <w:r w:rsidRPr="00F065D7">
        <w:rPr>
          <w:rFonts w:asciiTheme="majorBidi" w:hAnsiTheme="majorBidi" w:cs="Angsana New"/>
          <w:sz w:val="30"/>
          <w:szCs w:val="30"/>
          <w:cs/>
          <w:lang w:bidi="th-TH"/>
        </w:rPr>
        <w:t>ในตลาด และปัจจัยความเสี่ยงที่เกี่ยวข้อง</w:t>
      </w:r>
    </w:p>
    <w:p w14:paraId="2990830D" w14:textId="2D92572B" w:rsidR="00B75025" w:rsidRDefault="001B4F1D" w:rsidP="001B4F1D">
      <w:pPr>
        <w:spacing w:line="240" w:lineRule="auto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/>
          <w:b/>
          <w:bCs/>
          <w:sz w:val="30"/>
          <w:szCs w:val="30"/>
          <w:cs/>
          <w:lang w:val="th-TH"/>
        </w:rPr>
        <w:br w:type="page"/>
      </w:r>
    </w:p>
    <w:p w14:paraId="5A7E690D" w14:textId="25834E0E" w:rsidR="007C2C91" w:rsidRPr="007C2C91" w:rsidRDefault="003D5AF5" w:rsidP="007C2C91">
      <w:pPr>
        <w:spacing w:line="240" w:lineRule="auto"/>
        <w:ind w:left="54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ลูกหนี้การค้า</w:t>
      </w:r>
    </w:p>
    <w:p w14:paraId="288D2C2F" w14:textId="3FC5A737" w:rsidR="003D5AF5" w:rsidRPr="001B4F1D" w:rsidRDefault="003D5AF5" w:rsidP="00FA622C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="Angsana New"/>
          <w:sz w:val="24"/>
          <w:szCs w:val="24"/>
          <w:cs/>
          <w:lang w:val="th-TH" w:bidi="th-TH"/>
        </w:rPr>
      </w:pPr>
    </w:p>
    <w:tbl>
      <w:tblPr>
        <w:tblW w:w="900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90"/>
        <w:gridCol w:w="1080"/>
        <w:gridCol w:w="1080"/>
        <w:gridCol w:w="180"/>
        <w:gridCol w:w="1170"/>
        <w:gridCol w:w="178"/>
        <w:gridCol w:w="1172"/>
        <w:gridCol w:w="180"/>
        <w:gridCol w:w="1170"/>
      </w:tblGrid>
      <w:tr w:rsidR="008A343A" w:rsidRPr="008A343A" w14:paraId="4ADDCDAB" w14:textId="77777777" w:rsidTr="00B75025">
        <w:trPr>
          <w:cantSplit/>
          <w:tblHeader/>
        </w:trPr>
        <w:tc>
          <w:tcPr>
            <w:tcW w:w="2790" w:type="dxa"/>
            <w:vAlign w:val="bottom"/>
            <w:hideMark/>
          </w:tcPr>
          <w:p w14:paraId="6DD563CF" w14:textId="448930B2" w:rsidR="008A343A" w:rsidRPr="008A343A" w:rsidRDefault="008A343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ECD984" w14:textId="77777777" w:rsidR="008A343A" w:rsidRPr="008A343A" w:rsidRDefault="008A343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430" w:type="dxa"/>
            <w:gridSpan w:val="3"/>
            <w:vAlign w:val="bottom"/>
            <w:hideMark/>
          </w:tcPr>
          <w:p w14:paraId="2E62F3A3" w14:textId="5D7C4EEE" w:rsidR="008A343A" w:rsidRPr="008A343A" w:rsidRDefault="008A343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8A343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25297C5F" w14:textId="77777777" w:rsidR="008A343A" w:rsidRPr="008A343A" w:rsidRDefault="008A343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  <w:vAlign w:val="bottom"/>
            <w:hideMark/>
          </w:tcPr>
          <w:p w14:paraId="43951F47" w14:textId="1B743772" w:rsidR="008A343A" w:rsidRPr="008A343A" w:rsidRDefault="008A343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8A343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A343A" w:rsidRPr="008A343A" w14:paraId="18A64E3E" w14:textId="77777777" w:rsidTr="00B75025">
        <w:trPr>
          <w:cantSplit/>
          <w:tblHeader/>
        </w:trPr>
        <w:tc>
          <w:tcPr>
            <w:tcW w:w="2790" w:type="dxa"/>
            <w:vAlign w:val="bottom"/>
            <w:hideMark/>
          </w:tcPr>
          <w:p w14:paraId="3A280205" w14:textId="48FD2049" w:rsidR="008A343A" w:rsidRPr="008A343A" w:rsidRDefault="008A343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8A343A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6B87E469" w14:textId="2D2DF532" w:rsidR="008A343A" w:rsidRPr="00707360" w:rsidRDefault="000B4607" w:rsidP="000B460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highlight w:val="yellow"/>
                <w:lang w:bidi="th-TH"/>
              </w:rPr>
            </w:pPr>
            <w:r w:rsidRPr="00375E1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080" w:type="dxa"/>
            <w:vAlign w:val="bottom"/>
            <w:hideMark/>
          </w:tcPr>
          <w:p w14:paraId="2BE25F0C" w14:textId="71B4AEB4" w:rsidR="008A343A" w:rsidRPr="00C62B78" w:rsidRDefault="00123CE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val="en-US" w:bidi="th-TH"/>
              </w:rPr>
              <w:t>มิถุนายน</w:t>
            </w:r>
            <w:r w:rsidR="00C62B78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="00FD6C5D" w:rsidRPr="00FD6C5D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2665120C" w14:textId="77777777" w:rsidR="008A343A" w:rsidRPr="00C62B78" w:rsidRDefault="008A343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0E72232A" w14:textId="551FE1A4" w:rsidR="008A343A" w:rsidRPr="00C62B78" w:rsidRDefault="00FD6C5D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FD6C5D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31</w:t>
            </w:r>
            <w:r w:rsidR="008A343A" w:rsidRPr="00C62B78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</w:t>
            </w:r>
            <w:r w:rsidR="008A343A" w:rsidRPr="00C62B78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ธันวาคม</w:t>
            </w:r>
            <w:r w:rsidR="008A343A" w:rsidRPr="00C62B78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</w:t>
            </w:r>
            <w:r w:rsidRPr="00FD6C5D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78" w:type="dxa"/>
          </w:tcPr>
          <w:p w14:paraId="4BBBBCB4" w14:textId="77777777" w:rsidR="008A343A" w:rsidRPr="00C62B78" w:rsidRDefault="008A343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rtl/>
                <w:cs/>
              </w:rPr>
            </w:pPr>
          </w:p>
        </w:tc>
        <w:tc>
          <w:tcPr>
            <w:tcW w:w="1172" w:type="dxa"/>
            <w:vAlign w:val="bottom"/>
            <w:hideMark/>
          </w:tcPr>
          <w:p w14:paraId="7C4312F0" w14:textId="114A30F5" w:rsidR="008A343A" w:rsidRPr="00C62B78" w:rsidRDefault="006F2C43" w:rsidP="006F2C4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val="en-US" w:bidi="th-TH"/>
              </w:rPr>
              <w:t>มิถุนายน</w:t>
            </w:r>
            <w:r w:rsidRPr="006F2C43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val="en-US" w:bidi="th-TH"/>
              </w:rPr>
              <w:t xml:space="preserve"> </w:t>
            </w:r>
            <w:r w:rsidR="00FD6C5D" w:rsidRPr="006F2C43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343A8151" w14:textId="77777777" w:rsidR="008A343A" w:rsidRPr="00C62B78" w:rsidRDefault="008A343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437FCB47" w14:textId="7B3FDB85" w:rsidR="008A343A" w:rsidRPr="00C62B78" w:rsidRDefault="00FD6C5D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FD6C5D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31</w:t>
            </w:r>
            <w:r w:rsidR="008A343A" w:rsidRPr="00C62B78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</w:t>
            </w:r>
            <w:r w:rsidR="008A343A" w:rsidRPr="00C62B78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ธันวาคม</w:t>
            </w:r>
            <w:r w:rsidR="008A343A" w:rsidRPr="00C62B78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</w:t>
            </w:r>
            <w:r w:rsidRPr="00FD6C5D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2563</w:t>
            </w:r>
          </w:p>
        </w:tc>
      </w:tr>
      <w:tr w:rsidR="008A343A" w:rsidRPr="008A343A" w14:paraId="495E9A6A" w14:textId="77777777" w:rsidTr="00B75025">
        <w:trPr>
          <w:cantSplit/>
          <w:tblHeader/>
        </w:trPr>
        <w:tc>
          <w:tcPr>
            <w:tcW w:w="2790" w:type="dxa"/>
            <w:vAlign w:val="bottom"/>
            <w:hideMark/>
          </w:tcPr>
          <w:p w14:paraId="3F146622" w14:textId="77777777" w:rsidR="008A343A" w:rsidRPr="008A343A" w:rsidRDefault="008A343A">
            <w:pPr>
              <w:rPr>
                <w:rFonts w:asciiTheme="majorBidi" w:hAnsiTheme="majorBidi" w:cstheme="majorBidi"/>
                <w:b/>
                <w:sz w:val="30"/>
                <w:szCs w:val="30"/>
                <w:highlight w:val="cyan"/>
                <w:cs/>
              </w:rPr>
            </w:pPr>
          </w:p>
        </w:tc>
        <w:tc>
          <w:tcPr>
            <w:tcW w:w="1080" w:type="dxa"/>
          </w:tcPr>
          <w:p w14:paraId="15B4D54A" w14:textId="4C17192F" w:rsidR="008A343A" w:rsidRPr="008A343A" w:rsidRDefault="008A343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130" w:type="dxa"/>
            <w:gridSpan w:val="7"/>
            <w:vAlign w:val="bottom"/>
            <w:hideMark/>
          </w:tcPr>
          <w:p w14:paraId="0C9EF661" w14:textId="575291EB" w:rsidR="008A343A" w:rsidRPr="008A343A" w:rsidRDefault="008A343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8A343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8A343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8A343A" w:rsidRPr="008A343A" w14:paraId="6736F1C3" w14:textId="77777777" w:rsidTr="00AB540B">
        <w:trPr>
          <w:cantSplit/>
        </w:trPr>
        <w:tc>
          <w:tcPr>
            <w:tcW w:w="2790" w:type="dxa"/>
          </w:tcPr>
          <w:p w14:paraId="5F2E87EB" w14:textId="01FFF6C4" w:rsidR="008A343A" w:rsidRPr="008A343A" w:rsidRDefault="008A343A" w:rsidP="0019697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3D5A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14:paraId="762D2998" w14:textId="58CF861E" w:rsidR="008A343A" w:rsidRPr="008A343A" w:rsidRDefault="00FD6C5D" w:rsidP="008A343A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FD6C5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080" w:type="dxa"/>
          </w:tcPr>
          <w:p w14:paraId="172136BD" w14:textId="55674775" w:rsidR="008A343A" w:rsidRPr="008A343A" w:rsidRDefault="008A343A" w:rsidP="0019697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03DA781" w14:textId="77777777" w:rsidR="008A343A" w:rsidRPr="008A343A" w:rsidRDefault="008A343A" w:rsidP="0019697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4FFE92" w14:textId="31EC65E5" w:rsidR="008A343A" w:rsidRPr="008A343A" w:rsidRDefault="008A343A" w:rsidP="0019697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7FE5E081" w14:textId="77777777" w:rsidR="008A343A" w:rsidRPr="008A343A" w:rsidRDefault="008A343A" w:rsidP="0019697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0E2C148" w14:textId="25225A3C" w:rsidR="008A343A" w:rsidRPr="008A343A" w:rsidRDefault="008A343A" w:rsidP="0019697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61DA9EC" w14:textId="77777777" w:rsidR="008A343A" w:rsidRPr="008A343A" w:rsidRDefault="008A343A" w:rsidP="0019697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0C7024" w14:textId="41E5BA21" w:rsidR="008A343A" w:rsidRPr="008A343A" w:rsidRDefault="008A343A" w:rsidP="0019697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6BAF" w:rsidRPr="008A343A" w14:paraId="0BDA5622" w14:textId="77777777" w:rsidTr="00AB540B">
        <w:trPr>
          <w:cantSplit/>
        </w:trPr>
        <w:tc>
          <w:tcPr>
            <w:tcW w:w="2790" w:type="dxa"/>
            <w:hideMark/>
          </w:tcPr>
          <w:p w14:paraId="4D56B0AB" w14:textId="77777777" w:rsidR="00F16BAF" w:rsidRPr="00C62B78" w:rsidRDefault="00F16BAF" w:rsidP="00F16BA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62B7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080" w:type="dxa"/>
          </w:tcPr>
          <w:p w14:paraId="7CAE706E" w14:textId="77777777" w:rsidR="00F16BAF" w:rsidRPr="008A343A" w:rsidRDefault="00F16BAF" w:rsidP="00F16BA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C479FF" w14:textId="04C4CC6D" w:rsidR="00F16BAF" w:rsidRPr="006F5BC4" w:rsidRDefault="00F16BAF" w:rsidP="00F16BA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858</w:t>
            </w:r>
            <w:r w:rsidRPr="003D5AF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715</w:t>
            </w:r>
          </w:p>
        </w:tc>
        <w:tc>
          <w:tcPr>
            <w:tcW w:w="180" w:type="dxa"/>
          </w:tcPr>
          <w:p w14:paraId="3988F85D" w14:textId="77777777" w:rsidR="00F16BAF" w:rsidRPr="008A343A" w:rsidRDefault="00F16BAF" w:rsidP="00F16BA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ACE1A0" w14:textId="290C1FC1" w:rsidR="00F16BAF" w:rsidRPr="008A343A" w:rsidRDefault="00F16BAF" w:rsidP="00F16BA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603</w:t>
            </w:r>
            <w:r w:rsidRPr="003D5AF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122</w:t>
            </w:r>
          </w:p>
        </w:tc>
        <w:tc>
          <w:tcPr>
            <w:tcW w:w="178" w:type="dxa"/>
          </w:tcPr>
          <w:p w14:paraId="415888CC" w14:textId="77777777" w:rsidR="00F16BAF" w:rsidRPr="008A343A" w:rsidRDefault="00F16BAF" w:rsidP="00F16BA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C84D37F" w14:textId="73DF9822" w:rsidR="00F16BAF" w:rsidRPr="008A343A" w:rsidRDefault="00F16BAF" w:rsidP="00F16BA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1,094,530</w:t>
            </w:r>
          </w:p>
        </w:tc>
        <w:tc>
          <w:tcPr>
            <w:tcW w:w="180" w:type="dxa"/>
          </w:tcPr>
          <w:p w14:paraId="0EB2A3BA" w14:textId="77777777" w:rsidR="00F16BAF" w:rsidRPr="008A343A" w:rsidRDefault="00F16BAF" w:rsidP="00F16BA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3FE252" w14:textId="08DE478A" w:rsidR="00F16BAF" w:rsidRPr="008A343A" w:rsidRDefault="00F16BAF" w:rsidP="00F16BA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841</w:t>
            </w:r>
            <w:r w:rsidRPr="003D5AF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001</w:t>
            </w:r>
          </w:p>
        </w:tc>
      </w:tr>
      <w:tr w:rsidR="00F16BAF" w:rsidRPr="008A343A" w14:paraId="426CFF58" w14:textId="77777777" w:rsidTr="00AB540B">
        <w:trPr>
          <w:cantSplit/>
        </w:trPr>
        <w:tc>
          <w:tcPr>
            <w:tcW w:w="2790" w:type="dxa"/>
            <w:hideMark/>
          </w:tcPr>
          <w:p w14:paraId="52271105" w14:textId="6CE94992" w:rsidR="00F16BAF" w:rsidRPr="00C62B78" w:rsidRDefault="00F16BAF" w:rsidP="00F16BA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62B7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เกินกำหนดชำระ</w:t>
            </w:r>
          </w:p>
        </w:tc>
        <w:tc>
          <w:tcPr>
            <w:tcW w:w="1080" w:type="dxa"/>
          </w:tcPr>
          <w:p w14:paraId="140AAB3F" w14:textId="77777777" w:rsidR="00F16BAF" w:rsidRPr="008A343A" w:rsidRDefault="00F16BAF" w:rsidP="00F16BA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C4CF46" w14:textId="4B1C342E" w:rsidR="00F16BAF" w:rsidRPr="008A343A" w:rsidRDefault="00F16BAF" w:rsidP="00F16BA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C507DD4" w14:textId="77777777" w:rsidR="00F16BAF" w:rsidRPr="008A343A" w:rsidRDefault="00F16BAF" w:rsidP="00F16BA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F82035" w14:textId="77777777" w:rsidR="00F16BAF" w:rsidRPr="008A343A" w:rsidRDefault="00F16BAF" w:rsidP="00F16BA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67F86433" w14:textId="77777777" w:rsidR="00F16BAF" w:rsidRPr="008A343A" w:rsidRDefault="00F16BAF" w:rsidP="00F16BA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F28D54A" w14:textId="77777777" w:rsidR="00F16BAF" w:rsidRPr="008A343A" w:rsidRDefault="00F16BAF" w:rsidP="00F16BA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C8B4CC7" w14:textId="77777777" w:rsidR="00F16BAF" w:rsidRPr="008A343A" w:rsidRDefault="00F16BAF" w:rsidP="00F16BA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0D406B" w14:textId="77777777" w:rsidR="00F16BAF" w:rsidRPr="008A343A" w:rsidRDefault="00F16BAF" w:rsidP="00F16BA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6BAF" w:rsidRPr="008A343A" w14:paraId="5FB90E63" w14:textId="77777777" w:rsidTr="00AB540B">
        <w:trPr>
          <w:cantSplit/>
        </w:trPr>
        <w:tc>
          <w:tcPr>
            <w:tcW w:w="2790" w:type="dxa"/>
            <w:hideMark/>
          </w:tcPr>
          <w:p w14:paraId="6A8CAED4" w14:textId="6200D5AA" w:rsidR="00F16BAF" w:rsidRPr="00C62B78" w:rsidRDefault="00F16BAF" w:rsidP="00F16BAF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C62B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C62B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6C4B41E5" w14:textId="77777777" w:rsidR="00F16BAF" w:rsidRPr="008A343A" w:rsidRDefault="00F16BAF" w:rsidP="00F16BA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1BEF61" w14:textId="56D05195" w:rsidR="00F16BAF" w:rsidRPr="008A343A" w:rsidRDefault="00F16BAF" w:rsidP="00F16BAF">
            <w:pPr>
              <w:pStyle w:val="acctfourfigures"/>
              <w:tabs>
                <w:tab w:val="clear" w:pos="765"/>
              </w:tabs>
              <w:spacing w:line="240" w:lineRule="auto"/>
              <w:ind w:left="-83" w:right="-531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5AF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4BB3972" w14:textId="77777777" w:rsidR="00F16BAF" w:rsidRPr="008A343A" w:rsidRDefault="00F16BAF" w:rsidP="00F16BA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97C91E" w14:textId="0B2F6969" w:rsidR="00F16BAF" w:rsidRPr="008A343A" w:rsidRDefault="00F16BAF" w:rsidP="00F16BAF">
            <w:pPr>
              <w:pStyle w:val="acctfourfigures"/>
              <w:tabs>
                <w:tab w:val="clear" w:pos="765"/>
              </w:tabs>
              <w:spacing w:line="240" w:lineRule="auto"/>
              <w:ind w:left="-83" w:right="-531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5AF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530B63BB" w14:textId="77777777" w:rsidR="00F16BAF" w:rsidRPr="008A343A" w:rsidRDefault="00F16BAF" w:rsidP="00F16BA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6FDE2FC" w14:textId="036800AE" w:rsidR="00F16BAF" w:rsidRPr="008A343A" w:rsidRDefault="00F16BAF" w:rsidP="00F16BA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361,410</w:t>
            </w:r>
          </w:p>
        </w:tc>
        <w:tc>
          <w:tcPr>
            <w:tcW w:w="180" w:type="dxa"/>
          </w:tcPr>
          <w:p w14:paraId="04F9C686" w14:textId="77777777" w:rsidR="00F16BAF" w:rsidRPr="008A343A" w:rsidRDefault="00F16BAF" w:rsidP="00F16BA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41C896" w14:textId="000C2531" w:rsidR="00F16BAF" w:rsidRPr="008A343A" w:rsidRDefault="00F16BAF" w:rsidP="00F16BA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180</w:t>
            </w:r>
            <w:r w:rsidRPr="003D5AF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811</w:t>
            </w:r>
          </w:p>
        </w:tc>
      </w:tr>
      <w:tr w:rsidR="00F16BAF" w:rsidRPr="008A343A" w14:paraId="079680C2" w14:textId="77777777" w:rsidTr="00AB540B">
        <w:trPr>
          <w:cantSplit/>
        </w:trPr>
        <w:tc>
          <w:tcPr>
            <w:tcW w:w="2790" w:type="dxa"/>
            <w:hideMark/>
          </w:tcPr>
          <w:p w14:paraId="5969DB62" w14:textId="77C48FAF" w:rsidR="00F16BAF" w:rsidRPr="00C62B78" w:rsidRDefault="00F16BAF" w:rsidP="00F16BAF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C62B78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C62B7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62B78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156E3590" w14:textId="77777777" w:rsidR="00F16BAF" w:rsidRPr="008A343A" w:rsidRDefault="00F16BAF" w:rsidP="00F16BA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121C43" w14:textId="10D69FEB" w:rsidR="00F16BAF" w:rsidRPr="008A343A" w:rsidRDefault="00F16BAF" w:rsidP="00F16BAF">
            <w:pPr>
              <w:pStyle w:val="acctfourfigures"/>
              <w:tabs>
                <w:tab w:val="clear" w:pos="765"/>
              </w:tabs>
              <w:spacing w:line="240" w:lineRule="auto"/>
              <w:ind w:left="-83" w:right="-531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5AF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AD31220" w14:textId="77777777" w:rsidR="00F16BAF" w:rsidRPr="008A343A" w:rsidRDefault="00F16BAF" w:rsidP="00F16BA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6B4306" w14:textId="34EB95D2" w:rsidR="00F16BAF" w:rsidRPr="008A343A" w:rsidRDefault="00F16BAF" w:rsidP="00F16BAF">
            <w:pPr>
              <w:pStyle w:val="acctfourfigures"/>
              <w:tabs>
                <w:tab w:val="clear" w:pos="765"/>
              </w:tabs>
              <w:spacing w:line="240" w:lineRule="auto"/>
              <w:ind w:left="-83" w:right="-531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5AF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13F6F827" w14:textId="77777777" w:rsidR="00F16BAF" w:rsidRPr="008A343A" w:rsidRDefault="00F16BAF" w:rsidP="00F16BA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49AA1C6" w14:textId="47EEB90D" w:rsidR="00F16BAF" w:rsidRPr="008A343A" w:rsidRDefault="00F16BAF" w:rsidP="00F16BA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253,277</w:t>
            </w:r>
          </w:p>
        </w:tc>
        <w:tc>
          <w:tcPr>
            <w:tcW w:w="180" w:type="dxa"/>
          </w:tcPr>
          <w:p w14:paraId="3B3CE5D9" w14:textId="77777777" w:rsidR="00F16BAF" w:rsidRPr="008A343A" w:rsidRDefault="00F16BAF" w:rsidP="00F16BA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4A8329" w14:textId="2E21A406" w:rsidR="00F16BAF" w:rsidRPr="008A343A" w:rsidRDefault="00F16BAF" w:rsidP="00F16BA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95</w:t>
            </w:r>
            <w:r w:rsidRPr="003D5AF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825</w:t>
            </w:r>
          </w:p>
        </w:tc>
      </w:tr>
      <w:tr w:rsidR="00F16BAF" w:rsidRPr="008A343A" w14:paraId="2B396C5C" w14:textId="77777777" w:rsidTr="00AB540B">
        <w:trPr>
          <w:cantSplit/>
        </w:trPr>
        <w:tc>
          <w:tcPr>
            <w:tcW w:w="2790" w:type="dxa"/>
            <w:hideMark/>
          </w:tcPr>
          <w:p w14:paraId="33D6432E" w14:textId="6B2CE6EE" w:rsidR="00F16BAF" w:rsidRPr="00C62B78" w:rsidRDefault="00F16BAF" w:rsidP="00F16BAF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C62B78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C62B7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62B78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4B2A4406" w14:textId="77777777" w:rsidR="00F16BAF" w:rsidRPr="008A343A" w:rsidRDefault="00F16BAF" w:rsidP="00F16BA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DDC1819" w14:textId="14C1A53C" w:rsidR="00F16BAF" w:rsidRPr="008A343A" w:rsidRDefault="00F16BAF" w:rsidP="00F16BAF">
            <w:pPr>
              <w:pStyle w:val="acctfourfigures"/>
              <w:tabs>
                <w:tab w:val="clear" w:pos="765"/>
              </w:tabs>
              <w:spacing w:line="240" w:lineRule="auto"/>
              <w:ind w:left="-83" w:right="-531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5AF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F954F7F" w14:textId="77777777" w:rsidR="00F16BAF" w:rsidRPr="008A343A" w:rsidRDefault="00F16BAF" w:rsidP="00F16BA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E17A1DD" w14:textId="4CDF675D" w:rsidR="00F16BAF" w:rsidRPr="008A343A" w:rsidRDefault="00F16BAF" w:rsidP="00F16BAF">
            <w:pPr>
              <w:pStyle w:val="acctfourfigures"/>
              <w:tabs>
                <w:tab w:val="clear" w:pos="765"/>
              </w:tabs>
              <w:spacing w:line="240" w:lineRule="auto"/>
              <w:ind w:left="-83" w:right="-531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5AF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4BA9763F" w14:textId="77777777" w:rsidR="00F16BAF" w:rsidRPr="008A343A" w:rsidRDefault="00F16BAF" w:rsidP="00F16BA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3F2A3C5B" w14:textId="2C3DF726" w:rsidR="00F16BAF" w:rsidRPr="008A343A" w:rsidRDefault="00F16BAF" w:rsidP="00F16BA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56,173</w:t>
            </w:r>
          </w:p>
        </w:tc>
        <w:tc>
          <w:tcPr>
            <w:tcW w:w="180" w:type="dxa"/>
          </w:tcPr>
          <w:p w14:paraId="525A575C" w14:textId="77777777" w:rsidR="00F16BAF" w:rsidRPr="008A343A" w:rsidRDefault="00F16BAF" w:rsidP="00F16BA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ED63844" w14:textId="4D82A455" w:rsidR="00F16BAF" w:rsidRPr="008A343A" w:rsidRDefault="00F16BAF" w:rsidP="00F16BA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76</w:t>
            </w:r>
            <w:r w:rsidRPr="003D5AF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234</w:t>
            </w:r>
          </w:p>
        </w:tc>
      </w:tr>
      <w:tr w:rsidR="00C62B78" w:rsidRPr="008A343A" w14:paraId="658D6CE1" w14:textId="77777777" w:rsidTr="00AB540B">
        <w:trPr>
          <w:cantSplit/>
        </w:trPr>
        <w:tc>
          <w:tcPr>
            <w:tcW w:w="2790" w:type="dxa"/>
            <w:hideMark/>
          </w:tcPr>
          <w:p w14:paraId="463CE29B" w14:textId="77777777" w:rsidR="00C62B78" w:rsidRPr="00C62B78" w:rsidRDefault="00C62B78" w:rsidP="00C62B7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2B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056C8F76" w14:textId="77777777" w:rsidR="00C62B78" w:rsidRPr="008A343A" w:rsidRDefault="00C62B78" w:rsidP="00C62B7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CE3963" w14:textId="76677E27" w:rsidR="00C62B78" w:rsidRPr="008A343A" w:rsidRDefault="00F16BAF" w:rsidP="00C62B7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16BAF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858</w:t>
            </w:r>
            <w:r w:rsidRPr="00F16BA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F16BAF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715</w:t>
            </w:r>
          </w:p>
        </w:tc>
        <w:tc>
          <w:tcPr>
            <w:tcW w:w="180" w:type="dxa"/>
          </w:tcPr>
          <w:p w14:paraId="0A7C6615" w14:textId="77777777" w:rsidR="00C62B78" w:rsidRPr="008A343A" w:rsidRDefault="00C62B78" w:rsidP="00C62B7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64E24F" w14:textId="4FCCBE6C" w:rsidR="00C62B78" w:rsidRPr="008A343A" w:rsidRDefault="00FD6C5D" w:rsidP="00C62B7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603</w:t>
            </w:r>
            <w:r w:rsidR="00C62B78" w:rsidRPr="003D5AF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122</w:t>
            </w:r>
          </w:p>
        </w:tc>
        <w:tc>
          <w:tcPr>
            <w:tcW w:w="178" w:type="dxa"/>
          </w:tcPr>
          <w:p w14:paraId="764AD0C1" w14:textId="77777777" w:rsidR="00C62B78" w:rsidRPr="008A343A" w:rsidRDefault="00C62B78" w:rsidP="00C62B7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377712" w14:textId="6B5A713C" w:rsidR="00C62B78" w:rsidRPr="008A343A" w:rsidRDefault="00F16BAF" w:rsidP="00C62B7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6B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1,765,390</w:t>
            </w:r>
          </w:p>
        </w:tc>
        <w:tc>
          <w:tcPr>
            <w:tcW w:w="180" w:type="dxa"/>
          </w:tcPr>
          <w:p w14:paraId="7DDFCA39" w14:textId="77777777" w:rsidR="00C62B78" w:rsidRPr="008A343A" w:rsidRDefault="00C62B78" w:rsidP="00C62B78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5DE100" w14:textId="09CF00D9" w:rsidR="00C62B78" w:rsidRPr="008A343A" w:rsidRDefault="00FD6C5D" w:rsidP="00C62B7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1</w:t>
            </w:r>
            <w:r w:rsidR="00C62B78" w:rsidRPr="003D5AF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193</w:t>
            </w:r>
            <w:r w:rsidR="00C62B78" w:rsidRPr="003D5AF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871</w:t>
            </w:r>
          </w:p>
        </w:tc>
      </w:tr>
      <w:tr w:rsidR="00C62B78" w:rsidRPr="008A343A" w14:paraId="2F40BB72" w14:textId="77777777" w:rsidTr="00B75025">
        <w:trPr>
          <w:cantSplit/>
          <w:trHeight w:val="71"/>
        </w:trPr>
        <w:tc>
          <w:tcPr>
            <w:tcW w:w="2790" w:type="dxa"/>
            <w:vAlign w:val="bottom"/>
          </w:tcPr>
          <w:p w14:paraId="77C88383" w14:textId="77777777" w:rsidR="00C62B78" w:rsidRPr="00C62B78" w:rsidRDefault="00C62B78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26A3D96" w14:textId="77777777" w:rsidR="00C62B78" w:rsidRPr="008A343A" w:rsidRDefault="00C62B7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C98D38" w14:textId="77777777" w:rsidR="00C62B78" w:rsidRPr="008A343A" w:rsidRDefault="00C62B7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F3B5C22" w14:textId="77777777" w:rsidR="00C62B78" w:rsidRPr="008A343A" w:rsidRDefault="00C62B7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4A666F" w14:textId="77777777" w:rsidR="00C62B78" w:rsidRPr="008A343A" w:rsidRDefault="00C62B7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68488152" w14:textId="77777777" w:rsidR="00C62B78" w:rsidRPr="008A343A" w:rsidRDefault="00C62B7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960E31" w14:textId="77777777" w:rsidR="00C62B78" w:rsidRPr="008A343A" w:rsidRDefault="00C62B7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7AB3AC0" w14:textId="77777777" w:rsidR="00C62B78" w:rsidRPr="008A343A" w:rsidRDefault="00C62B78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F9C67E" w14:textId="77777777" w:rsidR="00C62B78" w:rsidRPr="008A343A" w:rsidRDefault="00C62B7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2B78" w:rsidRPr="008A343A" w14:paraId="17392CEF" w14:textId="77777777" w:rsidTr="00AB540B">
        <w:trPr>
          <w:cantSplit/>
        </w:trPr>
        <w:tc>
          <w:tcPr>
            <w:tcW w:w="2790" w:type="dxa"/>
          </w:tcPr>
          <w:p w14:paraId="285AF71E" w14:textId="2D161030" w:rsidR="00C62B78" w:rsidRPr="00C62B78" w:rsidRDefault="00D24023" w:rsidP="0019697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บุคคลหรือกิจการอื่น</w:t>
            </w:r>
          </w:p>
        </w:tc>
        <w:tc>
          <w:tcPr>
            <w:tcW w:w="1080" w:type="dxa"/>
          </w:tcPr>
          <w:p w14:paraId="44C703DA" w14:textId="4277C2ED" w:rsidR="00C62B78" w:rsidRPr="008A343A" w:rsidRDefault="00C62B78" w:rsidP="0019697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1EBA6C0" w14:textId="77777777" w:rsidR="00C62B78" w:rsidRPr="008A343A" w:rsidRDefault="00C62B78" w:rsidP="0019697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6868E472" w14:textId="77777777" w:rsidR="00C62B78" w:rsidRPr="008A343A" w:rsidRDefault="00C62B78" w:rsidP="0019697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10DB4F" w14:textId="77777777" w:rsidR="00C62B78" w:rsidRPr="008A343A" w:rsidRDefault="00C62B78" w:rsidP="0019697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70BA1CC5" w14:textId="77777777" w:rsidR="00C62B78" w:rsidRPr="008A343A" w:rsidRDefault="00C62B78" w:rsidP="0019697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EEE9ED0" w14:textId="77777777" w:rsidR="00C62B78" w:rsidRPr="008A343A" w:rsidRDefault="00C62B78" w:rsidP="0019697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34F651C" w14:textId="77777777" w:rsidR="00C62B78" w:rsidRPr="008A343A" w:rsidRDefault="00C62B78" w:rsidP="0019697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E6AAF3" w14:textId="77777777" w:rsidR="00C62B78" w:rsidRPr="008A343A" w:rsidRDefault="00C62B78" w:rsidP="0019697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2B78" w:rsidRPr="008A343A" w14:paraId="668C1FF8" w14:textId="77777777" w:rsidTr="00AB540B">
        <w:trPr>
          <w:cantSplit/>
        </w:trPr>
        <w:tc>
          <w:tcPr>
            <w:tcW w:w="2790" w:type="dxa"/>
            <w:hideMark/>
          </w:tcPr>
          <w:p w14:paraId="077D7B95" w14:textId="77777777" w:rsidR="00C62B78" w:rsidRPr="00C62B78" w:rsidRDefault="00C62B78" w:rsidP="00C62B7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62B7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080" w:type="dxa"/>
          </w:tcPr>
          <w:p w14:paraId="73FAC3CA" w14:textId="77777777" w:rsidR="00C62B78" w:rsidRPr="008A343A" w:rsidRDefault="00C62B78" w:rsidP="00C62B7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361337" w14:textId="2DAC78E6" w:rsidR="00C62B78" w:rsidRPr="00266E69" w:rsidRDefault="00273A10" w:rsidP="00AB540B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1,896,021</w:t>
            </w:r>
          </w:p>
        </w:tc>
        <w:tc>
          <w:tcPr>
            <w:tcW w:w="180" w:type="dxa"/>
          </w:tcPr>
          <w:p w14:paraId="138C287C" w14:textId="77777777" w:rsidR="00C62B78" w:rsidRPr="008A343A" w:rsidRDefault="00C62B78" w:rsidP="00C62B7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2F9C822" w14:textId="23EBC02F" w:rsidR="00C62B78" w:rsidRPr="008A343A" w:rsidRDefault="00FD6C5D" w:rsidP="00AB540B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C62B78" w:rsidRPr="003D5AF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062</w:t>
            </w:r>
            <w:r w:rsidR="00C62B78" w:rsidRPr="003D5AF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342</w:t>
            </w:r>
          </w:p>
        </w:tc>
        <w:tc>
          <w:tcPr>
            <w:tcW w:w="178" w:type="dxa"/>
          </w:tcPr>
          <w:p w14:paraId="437F84D6" w14:textId="77777777" w:rsidR="00C62B78" w:rsidRPr="008A343A" w:rsidRDefault="00C62B78" w:rsidP="00C62B7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E17E056" w14:textId="06E0C25A" w:rsidR="00C62B78" w:rsidRPr="008A343A" w:rsidRDefault="00273A10" w:rsidP="00C62B7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700,511</w:t>
            </w:r>
          </w:p>
        </w:tc>
        <w:tc>
          <w:tcPr>
            <w:tcW w:w="180" w:type="dxa"/>
          </w:tcPr>
          <w:p w14:paraId="4505FE83" w14:textId="77777777" w:rsidR="00C62B78" w:rsidRPr="008A343A" w:rsidRDefault="00C62B78" w:rsidP="00C62B7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01B512" w14:textId="5DE48C00" w:rsidR="00C62B78" w:rsidRPr="008A343A" w:rsidRDefault="00FD6C5D" w:rsidP="00C62B7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790</w:t>
            </w:r>
            <w:r w:rsidR="00C62B78" w:rsidRPr="003D5AF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903</w:t>
            </w:r>
          </w:p>
        </w:tc>
      </w:tr>
      <w:tr w:rsidR="00C62B78" w:rsidRPr="008A343A" w14:paraId="5F13ABCE" w14:textId="77777777" w:rsidTr="00AB540B">
        <w:trPr>
          <w:cantSplit/>
        </w:trPr>
        <w:tc>
          <w:tcPr>
            <w:tcW w:w="2790" w:type="dxa"/>
            <w:hideMark/>
          </w:tcPr>
          <w:p w14:paraId="28B36249" w14:textId="77777777" w:rsidR="00C62B78" w:rsidRPr="00C62B78" w:rsidRDefault="00C62B78" w:rsidP="00C62B7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62B7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เกินกำหนดชำระ</w:t>
            </w:r>
          </w:p>
        </w:tc>
        <w:tc>
          <w:tcPr>
            <w:tcW w:w="1080" w:type="dxa"/>
          </w:tcPr>
          <w:p w14:paraId="04CE414C" w14:textId="77777777" w:rsidR="00C62B78" w:rsidRPr="008A343A" w:rsidRDefault="00C62B78" w:rsidP="00C62B7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ABAB9D" w14:textId="77777777" w:rsidR="00C62B78" w:rsidRPr="00266E69" w:rsidRDefault="00C62B78" w:rsidP="00C62B7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0FE3B048" w14:textId="77777777" w:rsidR="00C62B78" w:rsidRPr="008A343A" w:rsidRDefault="00C62B78" w:rsidP="00C62B7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CEE7294" w14:textId="77777777" w:rsidR="00C62B78" w:rsidRPr="008A343A" w:rsidRDefault="00C62B78" w:rsidP="00AB540B">
            <w:pPr>
              <w:pStyle w:val="acctfourfigures"/>
              <w:tabs>
                <w:tab w:val="decimal" w:pos="731"/>
              </w:tabs>
              <w:spacing w:line="240" w:lineRule="auto"/>
              <w:ind w:left="-83" w:right="12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52AE68FD" w14:textId="77777777" w:rsidR="00C62B78" w:rsidRPr="008A343A" w:rsidRDefault="00C62B78" w:rsidP="00C62B7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7FE87DB" w14:textId="77777777" w:rsidR="00C62B78" w:rsidRPr="008A343A" w:rsidRDefault="00C62B78" w:rsidP="00C62B7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AAE9D25" w14:textId="77777777" w:rsidR="00C62B78" w:rsidRPr="008A343A" w:rsidRDefault="00C62B78" w:rsidP="00C62B7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CF8450" w14:textId="77777777" w:rsidR="00C62B78" w:rsidRPr="008A343A" w:rsidRDefault="00C62B78" w:rsidP="00C62B7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2B78" w:rsidRPr="008A343A" w14:paraId="3B9F6495" w14:textId="77777777" w:rsidTr="00AB540B">
        <w:trPr>
          <w:cantSplit/>
        </w:trPr>
        <w:tc>
          <w:tcPr>
            <w:tcW w:w="2790" w:type="dxa"/>
            <w:hideMark/>
          </w:tcPr>
          <w:p w14:paraId="10B2E743" w14:textId="05738A38" w:rsidR="00C62B78" w:rsidRPr="00C62B78" w:rsidRDefault="00C62B78" w:rsidP="00C62B78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C62B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="00FD6C5D"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C62B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3A5EBE9F" w14:textId="77777777" w:rsidR="00C62B78" w:rsidRPr="008A343A" w:rsidRDefault="00C62B78" w:rsidP="00C62B7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C3A5F6" w14:textId="4DE0752D" w:rsidR="00C62B78" w:rsidRPr="00266E69" w:rsidRDefault="001F3F16" w:rsidP="00AB540B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F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221,835</w:t>
            </w:r>
          </w:p>
        </w:tc>
        <w:tc>
          <w:tcPr>
            <w:tcW w:w="180" w:type="dxa"/>
          </w:tcPr>
          <w:p w14:paraId="6FC2C427" w14:textId="77777777" w:rsidR="00C62B78" w:rsidRPr="008A343A" w:rsidRDefault="00C62B78" w:rsidP="00C62B7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DEBFAB1" w14:textId="24D1F7F4" w:rsidR="00C62B78" w:rsidRPr="008A343A" w:rsidRDefault="00FD6C5D" w:rsidP="00AB540B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AB540B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199</w:t>
            </w:r>
            <w:r w:rsidR="00C62B78" w:rsidRPr="003D5AF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281</w:t>
            </w:r>
          </w:p>
        </w:tc>
        <w:tc>
          <w:tcPr>
            <w:tcW w:w="178" w:type="dxa"/>
          </w:tcPr>
          <w:p w14:paraId="00FD08C9" w14:textId="77777777" w:rsidR="00C62B78" w:rsidRPr="008A343A" w:rsidRDefault="00C62B78" w:rsidP="00C62B7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646A824" w14:textId="32A73E8A" w:rsidR="00C62B78" w:rsidRPr="008A343A" w:rsidRDefault="00F16BAF" w:rsidP="00C62B7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18,895</w:t>
            </w:r>
          </w:p>
        </w:tc>
        <w:tc>
          <w:tcPr>
            <w:tcW w:w="180" w:type="dxa"/>
          </w:tcPr>
          <w:p w14:paraId="5FAD2B7E" w14:textId="77777777" w:rsidR="00C62B78" w:rsidRPr="008A343A" w:rsidRDefault="00C62B78" w:rsidP="00C62B7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6A71E0" w14:textId="0516479A" w:rsidR="00C62B78" w:rsidRPr="008A343A" w:rsidRDefault="00FD6C5D" w:rsidP="00C62B7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  <w:r w:rsidR="00C62B78" w:rsidRPr="003D5AF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190</w:t>
            </w:r>
          </w:p>
        </w:tc>
      </w:tr>
      <w:tr w:rsidR="00C62B78" w:rsidRPr="008A343A" w14:paraId="14F33B15" w14:textId="77777777" w:rsidTr="00AB540B">
        <w:trPr>
          <w:cantSplit/>
        </w:trPr>
        <w:tc>
          <w:tcPr>
            <w:tcW w:w="2790" w:type="dxa"/>
            <w:hideMark/>
          </w:tcPr>
          <w:p w14:paraId="6CE28989" w14:textId="6388B46F" w:rsidR="00C62B78" w:rsidRPr="00C62B78" w:rsidRDefault="00FD6C5D" w:rsidP="00C62B78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C62B78" w:rsidRPr="00C62B78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C62B78" w:rsidRPr="00C62B7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62B78" w:rsidRPr="00C62B78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49C32BB4" w14:textId="77777777" w:rsidR="00C62B78" w:rsidRPr="008A343A" w:rsidRDefault="00C62B78" w:rsidP="00C62B7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70779F" w14:textId="238B7303" w:rsidR="00C62B78" w:rsidRPr="00266E69" w:rsidRDefault="001F3F16" w:rsidP="00AB540B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1F3F16">
              <w:rPr>
                <w:rFonts w:asciiTheme="majorBidi" w:hAnsiTheme="majorBidi" w:cstheme="majorBidi"/>
                <w:sz w:val="30"/>
                <w:szCs w:val="30"/>
              </w:rPr>
              <w:t>28,576</w:t>
            </w:r>
          </w:p>
        </w:tc>
        <w:tc>
          <w:tcPr>
            <w:tcW w:w="180" w:type="dxa"/>
          </w:tcPr>
          <w:p w14:paraId="78AA09CA" w14:textId="77777777" w:rsidR="00C62B78" w:rsidRPr="008A343A" w:rsidRDefault="00C62B78" w:rsidP="00C62B7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E469454" w14:textId="4E6407F8" w:rsidR="00C62B78" w:rsidRPr="008A343A" w:rsidRDefault="00FD6C5D" w:rsidP="00AB540B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</w:t>
            </w:r>
            <w:r w:rsidR="00C62B78" w:rsidRPr="003D5AF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597</w:t>
            </w:r>
          </w:p>
        </w:tc>
        <w:tc>
          <w:tcPr>
            <w:tcW w:w="178" w:type="dxa"/>
          </w:tcPr>
          <w:p w14:paraId="64B51D6D" w14:textId="77777777" w:rsidR="00C62B78" w:rsidRPr="008A343A" w:rsidRDefault="00C62B78" w:rsidP="00C62B7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1336C04F" w14:textId="1FD2E438" w:rsidR="00273A10" w:rsidRPr="008A343A" w:rsidRDefault="00F16BAF" w:rsidP="00273A1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9,33</w:t>
            </w:r>
            <w:r w:rsidR="00273A1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14:paraId="367C44C8" w14:textId="77777777" w:rsidR="00C62B78" w:rsidRPr="008A343A" w:rsidRDefault="00C62B78" w:rsidP="00C62B7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677B54" w14:textId="0646145D" w:rsidR="00C62B78" w:rsidRPr="008A343A" w:rsidRDefault="00FD6C5D" w:rsidP="00C62B7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62B78" w:rsidRPr="003D5AF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498</w:t>
            </w:r>
          </w:p>
        </w:tc>
      </w:tr>
      <w:tr w:rsidR="00C62B78" w:rsidRPr="008A343A" w14:paraId="6AEA0036" w14:textId="77777777" w:rsidTr="00AB540B">
        <w:trPr>
          <w:cantSplit/>
        </w:trPr>
        <w:tc>
          <w:tcPr>
            <w:tcW w:w="2790" w:type="dxa"/>
            <w:hideMark/>
          </w:tcPr>
          <w:p w14:paraId="522E47E1" w14:textId="3DCD9961" w:rsidR="00C62B78" w:rsidRPr="00C62B78" w:rsidRDefault="00FD6C5D" w:rsidP="00C62B78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C62B78" w:rsidRPr="00C62B78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C62B78" w:rsidRPr="00C62B7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62B78" w:rsidRPr="00C62B78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548865DE" w14:textId="77777777" w:rsidR="00C62B78" w:rsidRPr="008A343A" w:rsidRDefault="00C62B78" w:rsidP="00C62B7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B8DB68" w14:textId="4D41264C" w:rsidR="00C62B78" w:rsidRPr="008A343A" w:rsidRDefault="001F3F16" w:rsidP="00AB540B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1F3F16">
              <w:rPr>
                <w:rFonts w:asciiTheme="majorBidi" w:hAnsiTheme="majorBidi" w:cstheme="majorBidi"/>
                <w:sz w:val="30"/>
                <w:szCs w:val="30"/>
              </w:rPr>
              <w:t>28,217</w:t>
            </w:r>
          </w:p>
        </w:tc>
        <w:tc>
          <w:tcPr>
            <w:tcW w:w="180" w:type="dxa"/>
          </w:tcPr>
          <w:p w14:paraId="41C5CB85" w14:textId="77777777" w:rsidR="00C62B78" w:rsidRPr="008A343A" w:rsidRDefault="00C62B78" w:rsidP="00C62B7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C1D83A2" w14:textId="3A244356" w:rsidR="00C62B78" w:rsidRPr="008A343A" w:rsidRDefault="00FD6C5D" w:rsidP="00AB540B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C62B78" w:rsidRPr="003D5AF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540B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142</w:t>
            </w:r>
          </w:p>
        </w:tc>
        <w:tc>
          <w:tcPr>
            <w:tcW w:w="178" w:type="dxa"/>
          </w:tcPr>
          <w:p w14:paraId="734FC147" w14:textId="77777777" w:rsidR="00C62B78" w:rsidRPr="008A343A" w:rsidRDefault="00C62B78" w:rsidP="00C62B7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55B6C26B" w14:textId="239D8DA0" w:rsidR="00C62B78" w:rsidRPr="008A343A" w:rsidRDefault="00F16BAF" w:rsidP="00C62B7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5,234</w:t>
            </w:r>
          </w:p>
        </w:tc>
        <w:tc>
          <w:tcPr>
            <w:tcW w:w="180" w:type="dxa"/>
          </w:tcPr>
          <w:p w14:paraId="5F4D6600" w14:textId="77777777" w:rsidR="00C62B78" w:rsidRPr="008A343A" w:rsidRDefault="00C62B78" w:rsidP="00C62B7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4EF3C1" w14:textId="552D96B4" w:rsidR="00C62B78" w:rsidRPr="008A343A" w:rsidRDefault="00FD6C5D" w:rsidP="00C62B7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62B78" w:rsidRPr="003D5AF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452</w:t>
            </w:r>
          </w:p>
        </w:tc>
      </w:tr>
      <w:tr w:rsidR="00C62B78" w:rsidRPr="008A343A" w14:paraId="1DD41C2F" w14:textId="77777777" w:rsidTr="00AB540B">
        <w:trPr>
          <w:cantSplit/>
        </w:trPr>
        <w:tc>
          <w:tcPr>
            <w:tcW w:w="2790" w:type="dxa"/>
          </w:tcPr>
          <w:p w14:paraId="0E3168DC" w14:textId="029DEAE6" w:rsidR="00C62B78" w:rsidRPr="00C62B78" w:rsidRDefault="00C62B78" w:rsidP="00C62B78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="00FD6C5D"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1080" w:type="dxa"/>
          </w:tcPr>
          <w:p w14:paraId="18906C0F" w14:textId="77777777" w:rsidR="00C62B78" w:rsidRPr="008A343A" w:rsidRDefault="00C62B78" w:rsidP="00C62B7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8E2E66" w14:textId="2D7B5A0C" w:rsidR="00C62B78" w:rsidRPr="008A343A" w:rsidRDefault="00F16BAF" w:rsidP="00AB540B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443,756</w:t>
            </w:r>
          </w:p>
        </w:tc>
        <w:tc>
          <w:tcPr>
            <w:tcW w:w="180" w:type="dxa"/>
          </w:tcPr>
          <w:p w14:paraId="2496ECAD" w14:textId="77777777" w:rsidR="00C62B78" w:rsidRPr="008A343A" w:rsidRDefault="00C62B78" w:rsidP="00C62B7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D0278CC" w14:textId="7CFC4FCD" w:rsidR="00C62B78" w:rsidRPr="003D5AF5" w:rsidRDefault="00FD6C5D" w:rsidP="00AB540B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430</w:t>
            </w:r>
            <w:r w:rsidR="00C62B78" w:rsidRPr="003D5AF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540B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893</w:t>
            </w:r>
          </w:p>
        </w:tc>
        <w:tc>
          <w:tcPr>
            <w:tcW w:w="178" w:type="dxa"/>
          </w:tcPr>
          <w:p w14:paraId="72E0FCAD" w14:textId="77777777" w:rsidR="00C62B78" w:rsidRPr="008A343A" w:rsidRDefault="00C62B78" w:rsidP="00C62B7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C4A7F7F" w14:textId="6E4EE5D9" w:rsidR="00C62B78" w:rsidRPr="008A343A" w:rsidRDefault="00F16BAF" w:rsidP="00C62B7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1,135</w:t>
            </w:r>
          </w:p>
        </w:tc>
        <w:tc>
          <w:tcPr>
            <w:tcW w:w="180" w:type="dxa"/>
          </w:tcPr>
          <w:p w14:paraId="1109EE5A" w14:textId="77777777" w:rsidR="00C62B78" w:rsidRPr="008A343A" w:rsidRDefault="00C62B78" w:rsidP="00C62B7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09A38C" w14:textId="23043CC7" w:rsidR="00C62B78" w:rsidRPr="008A343A" w:rsidRDefault="00C62B78" w:rsidP="00C62B78">
            <w:pPr>
              <w:pStyle w:val="acctfourfigures"/>
              <w:tabs>
                <w:tab w:val="decimal" w:pos="731"/>
              </w:tabs>
              <w:spacing w:line="240" w:lineRule="auto"/>
              <w:ind w:right="2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D5AF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62B78" w:rsidRPr="008A343A" w14:paraId="75B51BDE" w14:textId="77777777" w:rsidTr="00AB540B">
        <w:trPr>
          <w:cantSplit/>
        </w:trPr>
        <w:tc>
          <w:tcPr>
            <w:tcW w:w="2790" w:type="dxa"/>
            <w:hideMark/>
          </w:tcPr>
          <w:p w14:paraId="2E17144D" w14:textId="77777777" w:rsidR="00C62B78" w:rsidRPr="00C62B78" w:rsidRDefault="00C62B78" w:rsidP="00C62B7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2B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46728B0A" w14:textId="77777777" w:rsidR="00C62B78" w:rsidRPr="008A343A" w:rsidRDefault="00C62B78" w:rsidP="00C62B7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4CD9E6" w14:textId="0B4CCC40" w:rsidR="00C62B78" w:rsidRPr="00AB540B" w:rsidRDefault="00273A10" w:rsidP="00AB540B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2,618,405</w:t>
            </w:r>
          </w:p>
        </w:tc>
        <w:tc>
          <w:tcPr>
            <w:tcW w:w="180" w:type="dxa"/>
          </w:tcPr>
          <w:p w14:paraId="2650092C" w14:textId="77777777" w:rsidR="00C62B78" w:rsidRPr="008A343A" w:rsidRDefault="00C62B78" w:rsidP="00C62B7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7CB4CC" w14:textId="6FDD7895" w:rsidR="00C62B78" w:rsidRPr="008A343A" w:rsidRDefault="00FD6C5D" w:rsidP="00AB540B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C62B78" w:rsidRPr="003D5A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742</w:t>
            </w:r>
            <w:r w:rsidR="00C62B78" w:rsidRPr="003D5A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255</w:t>
            </w:r>
          </w:p>
        </w:tc>
        <w:tc>
          <w:tcPr>
            <w:tcW w:w="178" w:type="dxa"/>
          </w:tcPr>
          <w:p w14:paraId="3630F1D1" w14:textId="77777777" w:rsidR="00C62B78" w:rsidRPr="008A343A" w:rsidRDefault="00C62B78" w:rsidP="00C62B7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B9B47F" w14:textId="6159043B" w:rsidR="00C62B78" w:rsidRPr="008A343A" w:rsidRDefault="00273A10" w:rsidP="00273A1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735,107</w:t>
            </w:r>
          </w:p>
        </w:tc>
        <w:tc>
          <w:tcPr>
            <w:tcW w:w="180" w:type="dxa"/>
          </w:tcPr>
          <w:p w14:paraId="054E3040" w14:textId="77777777" w:rsidR="00C62B78" w:rsidRPr="008A343A" w:rsidRDefault="00C62B78" w:rsidP="00C62B78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9DBF00" w14:textId="477B9162" w:rsidR="00C62B78" w:rsidRPr="008A343A" w:rsidRDefault="00FD6C5D" w:rsidP="00C62B7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818</w:t>
            </w:r>
            <w:r w:rsidR="00C62B78" w:rsidRPr="003D5A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043</w:t>
            </w:r>
          </w:p>
        </w:tc>
      </w:tr>
      <w:tr w:rsidR="00C62B78" w:rsidRPr="008A343A" w14:paraId="5126751E" w14:textId="77777777" w:rsidTr="00AB540B">
        <w:trPr>
          <w:cantSplit/>
          <w:trHeight w:val="71"/>
        </w:trPr>
        <w:tc>
          <w:tcPr>
            <w:tcW w:w="2790" w:type="dxa"/>
            <w:vAlign w:val="bottom"/>
            <w:hideMark/>
          </w:tcPr>
          <w:p w14:paraId="3FFB0EAE" w14:textId="77777777" w:rsidR="00C62B78" w:rsidRPr="00C62B78" w:rsidRDefault="00C62B78" w:rsidP="00C62B78">
            <w:pPr>
              <w:spacing w:line="240" w:lineRule="auto"/>
              <w:ind w:left="99" w:hanging="99"/>
              <w:rPr>
                <w:rFonts w:asciiTheme="majorBidi" w:hAnsiTheme="majorBidi" w:cstheme="majorBidi"/>
                <w:sz w:val="30"/>
                <w:szCs w:val="30"/>
              </w:rPr>
            </w:pPr>
            <w:r w:rsidRPr="00C62B7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62B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C62B78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ที่คาดว่าจะเกิดขึ้น</w:t>
            </w:r>
          </w:p>
        </w:tc>
        <w:tc>
          <w:tcPr>
            <w:tcW w:w="1080" w:type="dxa"/>
          </w:tcPr>
          <w:p w14:paraId="1D6F0CF1" w14:textId="77777777" w:rsidR="00C62B78" w:rsidRPr="008A343A" w:rsidRDefault="00C62B78" w:rsidP="00C62B7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504A53" w14:textId="13CE1994" w:rsidR="00C62B78" w:rsidRPr="00A97BD7" w:rsidRDefault="00F16BAF" w:rsidP="00AB540B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(449,481)</w:t>
            </w:r>
          </w:p>
        </w:tc>
        <w:tc>
          <w:tcPr>
            <w:tcW w:w="180" w:type="dxa"/>
            <w:vAlign w:val="bottom"/>
          </w:tcPr>
          <w:p w14:paraId="4B4024A6" w14:textId="77777777" w:rsidR="00C62B78" w:rsidRPr="008A343A" w:rsidRDefault="00C62B78" w:rsidP="00C62B7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CACD9E" w14:textId="1D4C9F39" w:rsidR="00C62B78" w:rsidRPr="008A343A" w:rsidRDefault="00C62B78" w:rsidP="00AB540B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5AF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D6C5D"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427</w:t>
            </w:r>
            <w:r w:rsidRPr="003D5AF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D6C5D"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245</w:t>
            </w:r>
            <w:r w:rsidRPr="003D5AF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5D3F1404" w14:textId="77777777" w:rsidR="00C62B78" w:rsidRPr="008A343A" w:rsidRDefault="00C62B78" w:rsidP="00C62B7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EFD3C4" w14:textId="16277104" w:rsidR="00C62B78" w:rsidRPr="00A97BD7" w:rsidRDefault="00F16BAF" w:rsidP="00636A21">
            <w:pPr>
              <w:pStyle w:val="acctfourfigures"/>
              <w:tabs>
                <w:tab w:val="clear" w:pos="765"/>
              </w:tabs>
              <w:spacing w:line="240" w:lineRule="auto"/>
              <w:ind w:left="-83" w:right="-29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(57)</w:t>
            </w:r>
          </w:p>
        </w:tc>
        <w:tc>
          <w:tcPr>
            <w:tcW w:w="180" w:type="dxa"/>
            <w:vAlign w:val="bottom"/>
          </w:tcPr>
          <w:p w14:paraId="269BD8C7" w14:textId="77777777" w:rsidR="00C62B78" w:rsidRPr="008A343A" w:rsidRDefault="00C62B78" w:rsidP="00C62B78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43D80436" w14:textId="00C80AED" w:rsidR="00C62B78" w:rsidRPr="008A343A" w:rsidRDefault="00C62B78" w:rsidP="00636A21">
            <w:pPr>
              <w:pStyle w:val="acctfourfigures"/>
              <w:tabs>
                <w:tab w:val="clear" w:pos="765"/>
              </w:tabs>
              <w:spacing w:line="240" w:lineRule="auto"/>
              <w:ind w:left="-83" w:right="-29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D5AF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D6C5D"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Pr="003D5AF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62B78" w:rsidRPr="008A343A" w14:paraId="4BE67F90" w14:textId="77777777" w:rsidTr="00AB540B">
        <w:trPr>
          <w:cantSplit/>
          <w:trHeight w:val="71"/>
        </w:trPr>
        <w:tc>
          <w:tcPr>
            <w:tcW w:w="2790" w:type="dxa"/>
            <w:vAlign w:val="bottom"/>
          </w:tcPr>
          <w:p w14:paraId="3DF9ACAD" w14:textId="77777777" w:rsidR="00C62B78" w:rsidRPr="00C62B78" w:rsidRDefault="00C62B78" w:rsidP="00C62B78">
            <w:pPr>
              <w:spacing w:line="240" w:lineRule="auto"/>
              <w:ind w:left="99" w:hanging="99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E623C9E" w14:textId="77777777" w:rsidR="00C62B78" w:rsidRPr="008A343A" w:rsidRDefault="00C62B78" w:rsidP="00C62B7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BC5617" w14:textId="30AAAD5A" w:rsidR="00C62B78" w:rsidRPr="00AB540B" w:rsidRDefault="00273A10" w:rsidP="00AB540B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2,168,924</w:t>
            </w:r>
          </w:p>
        </w:tc>
        <w:tc>
          <w:tcPr>
            <w:tcW w:w="180" w:type="dxa"/>
            <w:vAlign w:val="bottom"/>
          </w:tcPr>
          <w:p w14:paraId="193F57EC" w14:textId="77777777" w:rsidR="00C62B78" w:rsidRPr="008A343A" w:rsidRDefault="00C62B78" w:rsidP="00C62B7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1CA89D" w14:textId="661BE49D" w:rsidR="00C62B78" w:rsidRPr="003D5AF5" w:rsidRDefault="00FD6C5D" w:rsidP="00AB540B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C62B78" w:rsidRPr="003D5A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315</w:t>
            </w:r>
            <w:r w:rsidR="00C62B78" w:rsidRPr="003D5A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010</w:t>
            </w:r>
          </w:p>
        </w:tc>
        <w:tc>
          <w:tcPr>
            <w:tcW w:w="178" w:type="dxa"/>
            <w:vAlign w:val="bottom"/>
          </w:tcPr>
          <w:p w14:paraId="1C7D6B80" w14:textId="77777777" w:rsidR="00C62B78" w:rsidRPr="008A343A" w:rsidRDefault="00C62B78" w:rsidP="00C62B7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91C686" w14:textId="2F0437DB" w:rsidR="00C62B78" w:rsidRPr="008A343A" w:rsidRDefault="00273A10" w:rsidP="00C62B7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735,050</w:t>
            </w:r>
          </w:p>
        </w:tc>
        <w:tc>
          <w:tcPr>
            <w:tcW w:w="180" w:type="dxa"/>
            <w:vAlign w:val="bottom"/>
          </w:tcPr>
          <w:p w14:paraId="7D79BEEB" w14:textId="77777777" w:rsidR="00C62B78" w:rsidRPr="008A343A" w:rsidRDefault="00C62B78" w:rsidP="00C62B78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429E3F12" w14:textId="1B4E328B" w:rsidR="00C62B78" w:rsidRPr="008A343A" w:rsidRDefault="00FD6C5D" w:rsidP="00C62B7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818</w:t>
            </w:r>
            <w:r w:rsidR="00C62B78" w:rsidRPr="003D5A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028</w:t>
            </w:r>
          </w:p>
        </w:tc>
      </w:tr>
      <w:tr w:rsidR="00C62B78" w:rsidRPr="008A343A" w14:paraId="7FAD4183" w14:textId="77777777" w:rsidTr="00AB540B">
        <w:trPr>
          <w:cantSplit/>
        </w:trPr>
        <w:tc>
          <w:tcPr>
            <w:tcW w:w="2790" w:type="dxa"/>
            <w:hideMark/>
          </w:tcPr>
          <w:p w14:paraId="4B67D025" w14:textId="77777777" w:rsidR="00C62B78" w:rsidRPr="00C62B78" w:rsidRDefault="00C62B78" w:rsidP="00C62B7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2B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</w:tcPr>
          <w:p w14:paraId="68A909E2" w14:textId="77777777" w:rsidR="00C62B78" w:rsidRPr="008A343A" w:rsidRDefault="00C62B78" w:rsidP="00C62B7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ED1944" w14:textId="5DCB7AC3" w:rsidR="00C62B78" w:rsidRPr="00AB540B" w:rsidRDefault="00F16BAF" w:rsidP="00F16BAF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16B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3,027,639</w:t>
            </w:r>
          </w:p>
        </w:tc>
        <w:tc>
          <w:tcPr>
            <w:tcW w:w="180" w:type="dxa"/>
          </w:tcPr>
          <w:p w14:paraId="1DEF0A57" w14:textId="77777777" w:rsidR="00C62B78" w:rsidRPr="008A343A" w:rsidRDefault="00C62B78" w:rsidP="00C62B7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6C6DC4" w14:textId="48B70BB4" w:rsidR="00C62B78" w:rsidRPr="008A343A" w:rsidRDefault="00FD6C5D" w:rsidP="00AB540B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C62B78" w:rsidRPr="003D5A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918</w:t>
            </w:r>
            <w:r w:rsidR="00C62B78" w:rsidRPr="003D5A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132</w:t>
            </w:r>
          </w:p>
        </w:tc>
        <w:tc>
          <w:tcPr>
            <w:tcW w:w="178" w:type="dxa"/>
          </w:tcPr>
          <w:p w14:paraId="38BBE0F4" w14:textId="77777777" w:rsidR="00C62B78" w:rsidRPr="008A343A" w:rsidRDefault="00C62B78" w:rsidP="00C62B7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B1C816" w14:textId="62316307" w:rsidR="00C62B78" w:rsidRPr="008A343A" w:rsidRDefault="00F16BAF" w:rsidP="00C62B7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6B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2,500,440</w:t>
            </w:r>
          </w:p>
        </w:tc>
        <w:tc>
          <w:tcPr>
            <w:tcW w:w="180" w:type="dxa"/>
          </w:tcPr>
          <w:p w14:paraId="3155A67F" w14:textId="77777777" w:rsidR="00C62B78" w:rsidRPr="008A343A" w:rsidRDefault="00C62B78" w:rsidP="00C62B78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3DE119F3" w14:textId="6EFD022E" w:rsidR="00C62B78" w:rsidRPr="008A343A" w:rsidRDefault="00FD6C5D" w:rsidP="00C62B7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C62B78" w:rsidRPr="003D5A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011</w:t>
            </w:r>
            <w:r w:rsidR="00C62B78" w:rsidRPr="003D5A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899</w:t>
            </w:r>
          </w:p>
        </w:tc>
      </w:tr>
    </w:tbl>
    <w:p w14:paraId="1CACB81B" w14:textId="77777777" w:rsidR="008A343A" w:rsidRDefault="008A343A" w:rsidP="00FA622C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="Angsana New"/>
          <w:sz w:val="30"/>
          <w:szCs w:val="30"/>
          <w:cs/>
          <w:lang w:val="th-TH" w:bidi="th-TH"/>
        </w:rPr>
      </w:pPr>
    </w:p>
    <w:p w14:paraId="626F407F" w14:textId="77777777" w:rsidR="00A1588D" w:rsidRDefault="00A1588D" w:rsidP="00FA622C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="Angsana New"/>
          <w:sz w:val="30"/>
          <w:szCs w:val="30"/>
          <w:cs/>
          <w:lang w:val="th-TH" w:bidi="th-TH"/>
        </w:rPr>
      </w:pPr>
    </w:p>
    <w:p w14:paraId="610A20ED" w14:textId="77777777" w:rsidR="00A1588D" w:rsidRDefault="00A1588D" w:rsidP="00FA622C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="Angsana New"/>
          <w:sz w:val="30"/>
          <w:szCs w:val="30"/>
          <w:cs/>
          <w:lang w:val="th-TH" w:bidi="th-TH"/>
        </w:rPr>
      </w:pPr>
    </w:p>
    <w:tbl>
      <w:tblPr>
        <w:tblW w:w="901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67"/>
        <w:gridCol w:w="1080"/>
        <w:gridCol w:w="183"/>
        <w:gridCol w:w="1170"/>
        <w:gridCol w:w="274"/>
        <w:gridCol w:w="1080"/>
        <w:gridCol w:w="179"/>
        <w:gridCol w:w="1169"/>
        <w:gridCol w:w="8"/>
      </w:tblGrid>
      <w:tr w:rsidR="00C62B78" w:rsidRPr="00C62B78" w14:paraId="3464F19B" w14:textId="77777777" w:rsidTr="00AB540B">
        <w:trPr>
          <w:cantSplit/>
          <w:tblHeader/>
        </w:trPr>
        <w:tc>
          <w:tcPr>
            <w:tcW w:w="3867" w:type="dxa"/>
            <w:vAlign w:val="bottom"/>
            <w:hideMark/>
          </w:tcPr>
          <w:p w14:paraId="5DB57156" w14:textId="0AF49F46" w:rsidR="00C62B78" w:rsidRPr="00C62B78" w:rsidRDefault="00C62B7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C62B7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ผลขาดทุนด้านเครดิตที่คาดว่าจะเกิดขึ้น</w:t>
            </w:r>
          </w:p>
        </w:tc>
        <w:tc>
          <w:tcPr>
            <w:tcW w:w="2433" w:type="dxa"/>
            <w:gridSpan w:val="3"/>
            <w:vAlign w:val="bottom"/>
            <w:hideMark/>
          </w:tcPr>
          <w:p w14:paraId="14C9DA32" w14:textId="1714DAA3" w:rsidR="00C62B78" w:rsidRPr="00C62B78" w:rsidRDefault="00C62B7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C62B7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4" w:type="dxa"/>
          </w:tcPr>
          <w:p w14:paraId="1EC45D7F" w14:textId="77777777" w:rsidR="00C62B78" w:rsidRPr="00C62B78" w:rsidRDefault="00C62B7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436" w:type="dxa"/>
            <w:gridSpan w:val="4"/>
            <w:vAlign w:val="bottom"/>
            <w:hideMark/>
          </w:tcPr>
          <w:p w14:paraId="6E43A6DA" w14:textId="49E63E19" w:rsidR="00C62B78" w:rsidRPr="00C62B78" w:rsidRDefault="00C62B7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C62B7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  <w:r w:rsidRPr="00C62B78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</w:t>
            </w:r>
          </w:p>
        </w:tc>
      </w:tr>
      <w:tr w:rsidR="00C62B78" w:rsidRPr="00C62B78" w14:paraId="38775FB5" w14:textId="77777777" w:rsidTr="00AB540B">
        <w:trPr>
          <w:gridAfter w:val="1"/>
          <w:wAfter w:w="8" w:type="dxa"/>
          <w:cantSplit/>
          <w:tblHeader/>
        </w:trPr>
        <w:tc>
          <w:tcPr>
            <w:tcW w:w="3867" w:type="dxa"/>
            <w:vAlign w:val="bottom"/>
            <w:hideMark/>
          </w:tcPr>
          <w:p w14:paraId="1F959D41" w14:textId="48501943" w:rsidR="00C62B78" w:rsidRPr="00C62B78" w:rsidRDefault="006F2B4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   </w:t>
            </w:r>
            <w:r w:rsidR="00C62B78" w:rsidRPr="00C62B7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E0365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หก</w:t>
            </w:r>
            <w:r w:rsidR="00C62B78" w:rsidRPr="00C62B7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E036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="00E0365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080" w:type="dxa"/>
            <w:vAlign w:val="bottom"/>
            <w:hideMark/>
          </w:tcPr>
          <w:p w14:paraId="49BE8734" w14:textId="6A53C4BF" w:rsidR="00C62B78" w:rsidRPr="006F2B4B" w:rsidRDefault="00FD6C5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6F2B4B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3" w:type="dxa"/>
            <w:vAlign w:val="bottom"/>
          </w:tcPr>
          <w:p w14:paraId="2D559F66" w14:textId="77777777" w:rsidR="00C62B78" w:rsidRPr="006F2B4B" w:rsidRDefault="00C62B7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48D0C6CC" w14:textId="32CBA244" w:rsidR="00C62B78" w:rsidRPr="006F2B4B" w:rsidRDefault="00FD6C5D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6F2B4B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74" w:type="dxa"/>
          </w:tcPr>
          <w:p w14:paraId="0C676989" w14:textId="77777777" w:rsidR="00C62B78" w:rsidRPr="006F2B4B" w:rsidRDefault="00C62B7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7648760C" w14:textId="7378A5AD" w:rsidR="00C62B78" w:rsidRPr="006F2B4B" w:rsidRDefault="00FD6C5D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F2B4B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79" w:type="dxa"/>
            <w:vAlign w:val="bottom"/>
          </w:tcPr>
          <w:p w14:paraId="54E59CEC" w14:textId="77777777" w:rsidR="00C62B78" w:rsidRPr="006F2B4B" w:rsidRDefault="00C62B7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169" w:type="dxa"/>
            <w:vAlign w:val="bottom"/>
            <w:hideMark/>
          </w:tcPr>
          <w:p w14:paraId="07C1FF9A" w14:textId="13536846" w:rsidR="00C62B78" w:rsidRPr="006F2B4B" w:rsidRDefault="00FD6C5D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6F2B4B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</w:tr>
      <w:tr w:rsidR="00C62B78" w:rsidRPr="00C62B78" w14:paraId="2B09E2B7" w14:textId="77777777" w:rsidTr="00AB540B">
        <w:trPr>
          <w:cantSplit/>
          <w:tblHeader/>
        </w:trPr>
        <w:tc>
          <w:tcPr>
            <w:tcW w:w="3867" w:type="dxa"/>
            <w:vAlign w:val="bottom"/>
            <w:hideMark/>
          </w:tcPr>
          <w:p w14:paraId="569F7566" w14:textId="45CE1C9F" w:rsidR="00C62B78" w:rsidRPr="00C62B78" w:rsidRDefault="00C62B7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141" w:type="dxa"/>
            <w:gridSpan w:val="8"/>
            <w:vAlign w:val="bottom"/>
            <w:hideMark/>
          </w:tcPr>
          <w:p w14:paraId="3E67B14E" w14:textId="2C7801ED" w:rsidR="00C62B78" w:rsidRPr="00C62B78" w:rsidRDefault="00C62B7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C62B7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C62B7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C62B78" w:rsidRPr="00C62B78" w14:paraId="41971EDD" w14:textId="77777777" w:rsidTr="00AB540B">
        <w:trPr>
          <w:gridAfter w:val="1"/>
          <w:wAfter w:w="8" w:type="dxa"/>
          <w:cantSplit/>
        </w:trPr>
        <w:tc>
          <w:tcPr>
            <w:tcW w:w="3867" w:type="dxa"/>
            <w:hideMark/>
          </w:tcPr>
          <w:p w14:paraId="354B571B" w14:textId="77777777" w:rsidR="00C62B78" w:rsidRPr="00C62B78" w:rsidRDefault="00C62B78" w:rsidP="00C62B78">
            <w:pPr>
              <w:pStyle w:val="ListParagraph"/>
              <w:numPr>
                <w:ilvl w:val="0"/>
                <w:numId w:val="26"/>
              </w:numPr>
              <w:tabs>
                <w:tab w:val="clear" w:pos="540"/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90" w:right="0" w:hanging="190"/>
              <w:contextualSpacing/>
              <w:jc w:val="left"/>
              <w:rPr>
                <w:rFonts w:asciiTheme="majorBidi" w:hAnsiTheme="majorBidi"/>
                <w:b w:val="0"/>
                <w:bCs w:val="0"/>
                <w:i w:val="0"/>
                <w:iCs w:val="0"/>
                <w:cs/>
              </w:rPr>
            </w:pPr>
            <w:r w:rsidRPr="00C62B78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26596B5F" w14:textId="74D6754D" w:rsidR="00C62B78" w:rsidRPr="00083301" w:rsidRDefault="00EB6949" w:rsidP="00AB540B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EB69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7,424</w:t>
            </w:r>
          </w:p>
        </w:tc>
        <w:tc>
          <w:tcPr>
            <w:tcW w:w="183" w:type="dxa"/>
          </w:tcPr>
          <w:p w14:paraId="4F78D6B4" w14:textId="77777777" w:rsidR="00C62B78" w:rsidRPr="00C62B78" w:rsidRDefault="00C62B7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D1A442" w14:textId="07208302" w:rsidR="00C62B78" w:rsidRPr="00AB540B" w:rsidRDefault="00EB6949" w:rsidP="00AB540B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EB6949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73</w:t>
            </w:r>
          </w:p>
        </w:tc>
        <w:tc>
          <w:tcPr>
            <w:tcW w:w="274" w:type="dxa"/>
          </w:tcPr>
          <w:p w14:paraId="2A977542" w14:textId="77777777" w:rsidR="00C62B78" w:rsidRPr="00F20A82" w:rsidRDefault="00C62B7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7A336E" w14:textId="1705E890" w:rsidR="00C62B78" w:rsidRPr="00F20A82" w:rsidRDefault="00EB6949" w:rsidP="00AB540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6949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179" w:type="dxa"/>
          </w:tcPr>
          <w:p w14:paraId="5E13BD41" w14:textId="77777777" w:rsidR="00C62B78" w:rsidRPr="00F20A82" w:rsidRDefault="00C62B7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36504C97" w14:textId="171C6537" w:rsidR="00C62B78" w:rsidRPr="00F20A82" w:rsidRDefault="00EB6949" w:rsidP="00AB540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6949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</w:tr>
      <w:tr w:rsidR="00F20A82" w:rsidRPr="00C62B78" w14:paraId="2CA6FD31" w14:textId="77777777" w:rsidTr="00AB540B">
        <w:trPr>
          <w:gridAfter w:val="1"/>
          <w:wAfter w:w="8" w:type="dxa"/>
          <w:cantSplit/>
        </w:trPr>
        <w:tc>
          <w:tcPr>
            <w:tcW w:w="3867" w:type="dxa"/>
            <w:hideMark/>
          </w:tcPr>
          <w:p w14:paraId="5D87CE3D" w14:textId="77777777" w:rsidR="00F20A82" w:rsidRPr="00C62B78" w:rsidRDefault="00F20A82" w:rsidP="00F20A82">
            <w:pPr>
              <w:pStyle w:val="ListParagraph"/>
              <w:numPr>
                <w:ilvl w:val="0"/>
                <w:numId w:val="26"/>
              </w:numPr>
              <w:tabs>
                <w:tab w:val="clear" w:pos="540"/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90" w:right="0" w:hanging="190"/>
              <w:contextualSpacing/>
              <w:jc w:val="left"/>
              <w:rPr>
                <w:rFonts w:asciiTheme="majorBidi" w:hAnsiTheme="majorBidi"/>
                <w:b w:val="0"/>
                <w:bCs w:val="0"/>
                <w:i w:val="0"/>
                <w:iCs w:val="0"/>
                <w:cs/>
              </w:rPr>
            </w:pPr>
            <w:r w:rsidRPr="00C62B78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s/>
              </w:rPr>
              <w:t>กลับรายการ</w:t>
            </w:r>
          </w:p>
        </w:tc>
        <w:tc>
          <w:tcPr>
            <w:tcW w:w="1080" w:type="dxa"/>
          </w:tcPr>
          <w:p w14:paraId="3DFFDEB7" w14:textId="4F9C7C6C" w:rsidR="00F20A82" w:rsidRPr="00C62B78" w:rsidRDefault="00EB6949" w:rsidP="00AB540B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EB69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(22)</w:t>
            </w:r>
          </w:p>
        </w:tc>
        <w:tc>
          <w:tcPr>
            <w:tcW w:w="183" w:type="dxa"/>
          </w:tcPr>
          <w:p w14:paraId="1C0FE32E" w14:textId="77777777" w:rsidR="00F20A82" w:rsidRPr="00C62B78" w:rsidRDefault="00F20A82" w:rsidP="00F20A8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8B273E" w14:textId="65B00EB3" w:rsidR="00F20A82" w:rsidRPr="00AB540B" w:rsidRDefault="00EB6949" w:rsidP="00AB540B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EB6949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(824)</w:t>
            </w:r>
          </w:p>
        </w:tc>
        <w:tc>
          <w:tcPr>
            <w:tcW w:w="274" w:type="dxa"/>
          </w:tcPr>
          <w:p w14:paraId="7D6D2C98" w14:textId="77777777" w:rsidR="00F20A82" w:rsidRPr="00F20A82" w:rsidRDefault="00F20A82" w:rsidP="00F20A8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54B076" w14:textId="3C216E4E" w:rsidR="00F20A82" w:rsidRPr="00EB6949" w:rsidRDefault="00EB6949" w:rsidP="00FB6F37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9" w:type="dxa"/>
          </w:tcPr>
          <w:p w14:paraId="2C0298C7" w14:textId="77777777" w:rsidR="00F20A82" w:rsidRPr="00F20A82" w:rsidRDefault="00F20A82" w:rsidP="00F20A8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7AABD212" w14:textId="5A063B65" w:rsidR="00F20A82" w:rsidRPr="00F20A82" w:rsidRDefault="00EB6949" w:rsidP="00EB6949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EB6949">
              <w:rPr>
                <w:rFonts w:asciiTheme="majorBidi" w:hAnsiTheme="majorBidi" w:cstheme="majorBidi"/>
                <w:sz w:val="30"/>
                <w:szCs w:val="30"/>
              </w:rPr>
              <w:t>(10,776)</w:t>
            </w:r>
          </w:p>
        </w:tc>
      </w:tr>
    </w:tbl>
    <w:p w14:paraId="5C9E1E4E" w14:textId="77777777" w:rsidR="00A1588D" w:rsidRDefault="00A1588D" w:rsidP="003D5AF5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18EA59EE" w14:textId="75468A5B" w:rsidR="003D5AF5" w:rsidRPr="00F20A82" w:rsidRDefault="003D5AF5" w:rsidP="003D5AF5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273A10">
        <w:rPr>
          <w:rFonts w:asciiTheme="majorBidi" w:hAnsiTheme="majorBidi" w:cstheme="majorBidi"/>
          <w:sz w:val="30"/>
          <w:szCs w:val="30"/>
          <w:cs/>
        </w:rPr>
        <w:t xml:space="preserve">กลุ่มบริษัทจำกัดฐานะเปิดต่อความเสี่ยงด้านเครดิตของลูกหนี้การค้าด้วยการกำหนดระยะเวลาการจ่ายชำระโดยมีระยะเวลาตั้งแต่ </w:t>
      </w:r>
      <w:r w:rsidR="00273A10" w:rsidRPr="00273A10">
        <w:rPr>
          <w:rFonts w:asciiTheme="majorBidi" w:hAnsiTheme="majorBidi" w:cstheme="majorBidi"/>
          <w:sz w:val="30"/>
          <w:szCs w:val="30"/>
          <w:lang w:val="en-US"/>
        </w:rPr>
        <w:t>14</w:t>
      </w:r>
      <w:r w:rsidRPr="00273A10">
        <w:rPr>
          <w:rFonts w:asciiTheme="majorBidi" w:hAnsiTheme="majorBidi" w:cstheme="majorBidi"/>
          <w:sz w:val="30"/>
          <w:szCs w:val="30"/>
        </w:rPr>
        <w:t xml:space="preserve"> </w:t>
      </w:r>
      <w:r w:rsidRPr="00273A10">
        <w:rPr>
          <w:rFonts w:asciiTheme="majorBidi" w:hAnsiTheme="majorBidi" w:cstheme="majorBidi"/>
          <w:sz w:val="30"/>
          <w:szCs w:val="30"/>
          <w:cs/>
        </w:rPr>
        <w:t xml:space="preserve">วัน ถึง </w:t>
      </w:r>
      <w:r w:rsidR="00273A10" w:rsidRPr="00273A10">
        <w:rPr>
          <w:rFonts w:asciiTheme="majorBidi" w:hAnsiTheme="majorBidi" w:cstheme="majorBidi"/>
          <w:sz w:val="30"/>
          <w:szCs w:val="30"/>
          <w:lang w:val="en-US"/>
        </w:rPr>
        <w:t>100</w:t>
      </w:r>
      <w:r w:rsidR="00E51CB1" w:rsidRPr="00273A1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273A10">
        <w:rPr>
          <w:rFonts w:asciiTheme="majorBidi" w:hAnsiTheme="majorBidi" w:cstheme="majorBidi"/>
          <w:sz w:val="30"/>
          <w:szCs w:val="30"/>
          <w:cs/>
        </w:rPr>
        <w:t>วัน</w:t>
      </w:r>
      <w:r w:rsidR="00083301" w:rsidRPr="001E589A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083301" w:rsidRPr="001E589A">
        <w:rPr>
          <w:rFonts w:asciiTheme="majorBidi" w:hAnsiTheme="majorBidi" w:cstheme="majorBidi"/>
          <w:i/>
          <w:iCs/>
          <w:sz w:val="30"/>
          <w:szCs w:val="30"/>
          <w:lang w:val="en-US"/>
        </w:rPr>
        <w:t>(</w:t>
      </w:r>
      <w:r w:rsidR="00FD6C5D" w:rsidRPr="001E589A">
        <w:rPr>
          <w:rFonts w:asciiTheme="majorBidi" w:hAnsiTheme="majorBidi" w:cstheme="majorBidi"/>
          <w:i/>
          <w:iCs/>
          <w:sz w:val="30"/>
          <w:szCs w:val="30"/>
          <w:lang w:val="en-US"/>
        </w:rPr>
        <w:t>31</w:t>
      </w:r>
      <w:r w:rsidR="00083301" w:rsidRPr="001E589A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F20A82" w:rsidRPr="001E589A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ธันวา</w:t>
      </w:r>
      <w:r w:rsidR="00083301" w:rsidRPr="001E589A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 xml:space="preserve">คม </w:t>
      </w:r>
      <w:r w:rsidR="00FD6C5D" w:rsidRPr="001E589A">
        <w:rPr>
          <w:rFonts w:asciiTheme="majorBidi" w:hAnsiTheme="majorBidi" w:cstheme="majorBidi"/>
          <w:i/>
          <w:iCs/>
          <w:sz w:val="30"/>
          <w:szCs w:val="30"/>
          <w:lang w:val="en-US"/>
        </w:rPr>
        <w:t>2563</w:t>
      </w:r>
      <w:r w:rsidR="00F20A82" w:rsidRPr="001E589A">
        <w:rPr>
          <w:rFonts w:asciiTheme="majorBidi" w:hAnsiTheme="majorBidi" w:cstheme="majorBidi"/>
          <w:i/>
          <w:iCs/>
          <w:sz w:val="30"/>
          <w:szCs w:val="30"/>
          <w:lang w:val="en-US"/>
        </w:rPr>
        <w:t>:</w:t>
      </w:r>
      <w:r w:rsidR="00F20A82" w:rsidRPr="001E589A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 xml:space="preserve"> </w:t>
      </w:r>
      <w:r w:rsidR="00FD6C5D" w:rsidRPr="001E589A">
        <w:rPr>
          <w:rFonts w:asciiTheme="majorBidi" w:hAnsiTheme="majorBidi" w:cstheme="majorBidi"/>
          <w:i/>
          <w:iCs/>
          <w:sz w:val="30"/>
          <w:szCs w:val="30"/>
          <w:lang w:val="en-US"/>
        </w:rPr>
        <w:t>7</w:t>
      </w:r>
      <w:r w:rsidR="00083301" w:rsidRPr="001E589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083301" w:rsidRPr="001E589A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วัน ถึง </w:t>
      </w:r>
      <w:r w:rsidR="00FD6C5D" w:rsidRPr="001E589A">
        <w:rPr>
          <w:rFonts w:asciiTheme="majorBidi" w:hAnsiTheme="majorBidi" w:cstheme="majorBidi"/>
          <w:i/>
          <w:iCs/>
          <w:sz w:val="30"/>
          <w:szCs w:val="30"/>
          <w:lang w:val="en-US"/>
        </w:rPr>
        <w:t>100</w:t>
      </w:r>
      <w:r w:rsidR="00083301" w:rsidRPr="001E589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083301" w:rsidRPr="001E589A">
        <w:rPr>
          <w:rFonts w:asciiTheme="majorBidi" w:hAnsiTheme="majorBidi" w:cstheme="majorBidi"/>
          <w:i/>
          <w:iCs/>
          <w:sz w:val="30"/>
          <w:szCs w:val="30"/>
          <w:cs/>
        </w:rPr>
        <w:t>วัน</w:t>
      </w:r>
      <w:r w:rsidR="00083301" w:rsidRPr="001E589A">
        <w:rPr>
          <w:rFonts w:asciiTheme="majorBidi" w:hAnsiTheme="majorBidi" w:cstheme="majorBidi"/>
          <w:i/>
          <w:iCs/>
          <w:sz w:val="30"/>
          <w:szCs w:val="30"/>
          <w:lang w:val="en-US"/>
        </w:rPr>
        <w:t>)</w:t>
      </w:r>
    </w:p>
    <w:p w14:paraId="6362871A" w14:textId="054B684B" w:rsidR="00B75025" w:rsidRDefault="00B75025">
      <w:pPr>
        <w:spacing w:line="240" w:lineRule="auto"/>
        <w:rPr>
          <w:rFonts w:asciiTheme="majorBidi" w:hAnsiTheme="majorBidi" w:cstheme="minorBidi"/>
          <w:sz w:val="30"/>
          <w:szCs w:val="38"/>
          <w:lang w:val="en-US"/>
        </w:rPr>
      </w:pPr>
    </w:p>
    <w:p w14:paraId="642F0A0B" w14:textId="77777777" w:rsidR="004D34FC" w:rsidRPr="00F065D7" w:rsidRDefault="004D34FC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065D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ภาระผูกพัน</w:t>
      </w:r>
      <w:r w:rsidR="008341C0" w:rsidRPr="00F065D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 </w:t>
      </w:r>
    </w:p>
    <w:p w14:paraId="7BA13038" w14:textId="77777777" w:rsidR="001000FB" w:rsidRPr="00F065D7" w:rsidRDefault="001000FB" w:rsidP="00EF41DF">
      <w:pPr>
        <w:pStyle w:val="ListParagraph"/>
        <w:ind w:left="540" w:firstLine="0"/>
        <w:rPr>
          <w:rFonts w:asciiTheme="majorBidi" w:hAnsiTheme="majorBidi"/>
          <w:cs/>
        </w:rPr>
      </w:pPr>
    </w:p>
    <w:tbl>
      <w:tblPr>
        <w:tblW w:w="910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1125"/>
        <w:gridCol w:w="242"/>
        <w:gridCol w:w="1081"/>
        <w:gridCol w:w="237"/>
        <w:gridCol w:w="1125"/>
        <w:gridCol w:w="246"/>
        <w:gridCol w:w="1087"/>
      </w:tblGrid>
      <w:tr w:rsidR="001000FB" w:rsidRPr="00F065D7" w14:paraId="3D698853" w14:textId="77777777" w:rsidTr="00AB540B">
        <w:trPr>
          <w:tblHeader/>
        </w:trPr>
        <w:tc>
          <w:tcPr>
            <w:tcW w:w="2175" w:type="pct"/>
          </w:tcPr>
          <w:p w14:paraId="71C3C795" w14:textId="77777777" w:rsidR="001000FB" w:rsidRPr="00F065D7" w:rsidRDefault="001000FB" w:rsidP="001000FB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45" w:type="pct"/>
            <w:gridSpan w:val="3"/>
          </w:tcPr>
          <w:p w14:paraId="7ECC870D" w14:textId="77777777" w:rsidR="001000FB" w:rsidRPr="00F065D7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0765FB88" w14:textId="77777777" w:rsidR="001000FB" w:rsidRPr="00F065D7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pct"/>
            <w:gridSpan w:val="3"/>
          </w:tcPr>
          <w:p w14:paraId="6E6F42FB" w14:textId="77777777" w:rsidR="001000FB" w:rsidRPr="00F065D7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00FB" w:rsidRPr="00F065D7" w14:paraId="013E4458" w14:textId="77777777" w:rsidTr="00AB540B">
        <w:trPr>
          <w:tblHeader/>
        </w:trPr>
        <w:tc>
          <w:tcPr>
            <w:tcW w:w="2175" w:type="pct"/>
          </w:tcPr>
          <w:p w14:paraId="149FBCC9" w14:textId="77777777" w:rsidR="001000FB" w:rsidRPr="00F065D7" w:rsidRDefault="001000FB" w:rsidP="001000FB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8" w:type="pct"/>
          </w:tcPr>
          <w:p w14:paraId="4F1A1C52" w14:textId="20386631" w:rsidR="001000FB" w:rsidRPr="00F065D7" w:rsidRDefault="00DC56D0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F065D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3" w:type="pct"/>
          </w:tcPr>
          <w:p w14:paraId="37BD638F" w14:textId="77777777" w:rsidR="001000FB" w:rsidRPr="00F065D7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77A142C2" w14:textId="12F1A396" w:rsidR="001000FB" w:rsidRPr="00F065D7" w:rsidRDefault="00FD6C5D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930063" w:rsidRPr="00F065D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1000FB" w:rsidRPr="00F065D7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0" w:type="pct"/>
          </w:tcPr>
          <w:p w14:paraId="008AF634" w14:textId="77777777" w:rsidR="001000FB" w:rsidRPr="00F065D7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6E13E7C1" w14:textId="772E3222" w:rsidR="001000FB" w:rsidRPr="00F065D7" w:rsidRDefault="00DC56D0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F065D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5" w:type="pct"/>
          </w:tcPr>
          <w:p w14:paraId="0CAEC02B" w14:textId="77777777" w:rsidR="001000FB" w:rsidRPr="00F065D7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270EE39A" w14:textId="7BA6DDBB" w:rsidR="001000FB" w:rsidRPr="00F065D7" w:rsidRDefault="00FD6C5D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930063" w:rsidRPr="00F065D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1000FB" w:rsidRPr="00F065D7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1000FB" w:rsidRPr="00F065D7" w14:paraId="6A71E099" w14:textId="77777777" w:rsidTr="00AB540B">
        <w:trPr>
          <w:tblHeader/>
        </w:trPr>
        <w:tc>
          <w:tcPr>
            <w:tcW w:w="2175" w:type="pct"/>
          </w:tcPr>
          <w:p w14:paraId="4CD09CB0" w14:textId="77777777" w:rsidR="001000FB" w:rsidRPr="00F065D7" w:rsidRDefault="001000FB" w:rsidP="001000FB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8" w:type="pct"/>
          </w:tcPr>
          <w:p w14:paraId="7A17F908" w14:textId="56CD70BD" w:rsidR="001000FB" w:rsidRPr="00F065D7" w:rsidRDefault="00FD6C5D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33" w:type="pct"/>
          </w:tcPr>
          <w:p w14:paraId="04B99F32" w14:textId="77777777" w:rsidR="001000FB" w:rsidRPr="00F065D7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601CFB3B" w14:textId="7C430202" w:rsidR="001000FB" w:rsidRPr="00F065D7" w:rsidRDefault="00FD6C5D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30" w:type="pct"/>
          </w:tcPr>
          <w:p w14:paraId="52DEFDDE" w14:textId="77777777" w:rsidR="001000FB" w:rsidRPr="00F065D7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4FBE1C04" w14:textId="6F35AC46" w:rsidR="001000FB" w:rsidRPr="00F065D7" w:rsidRDefault="00FD6C5D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35" w:type="pct"/>
          </w:tcPr>
          <w:p w14:paraId="4B45B4A5" w14:textId="77777777" w:rsidR="001000FB" w:rsidRPr="00F065D7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4C300D0F" w14:textId="33B7B50C" w:rsidR="001000FB" w:rsidRPr="00F065D7" w:rsidRDefault="00FD6C5D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1000FB" w:rsidRPr="00F065D7" w14:paraId="179DFDC7" w14:textId="77777777" w:rsidTr="00AB540B">
        <w:trPr>
          <w:tblHeader/>
        </w:trPr>
        <w:tc>
          <w:tcPr>
            <w:tcW w:w="2175" w:type="pct"/>
          </w:tcPr>
          <w:p w14:paraId="2DC239DB" w14:textId="77777777" w:rsidR="001000FB" w:rsidRPr="00F065D7" w:rsidRDefault="001000FB" w:rsidP="001000FB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5" w:type="pct"/>
            <w:gridSpan w:val="7"/>
          </w:tcPr>
          <w:p w14:paraId="0F324C18" w14:textId="77777777" w:rsidR="001000FB" w:rsidRPr="00F065D7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000FB" w:rsidRPr="00F065D7" w14:paraId="11026E03" w14:textId="77777777" w:rsidTr="00AB540B">
        <w:tc>
          <w:tcPr>
            <w:tcW w:w="2175" w:type="pct"/>
          </w:tcPr>
          <w:p w14:paraId="231D7298" w14:textId="77777777" w:rsidR="001000FB" w:rsidRPr="00F065D7" w:rsidRDefault="001000FB" w:rsidP="001000FB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18" w:type="pct"/>
          </w:tcPr>
          <w:p w14:paraId="3BC1E6A5" w14:textId="77777777" w:rsidR="001000FB" w:rsidRPr="00F065D7" w:rsidRDefault="001000FB" w:rsidP="001000FB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" w:type="pct"/>
          </w:tcPr>
          <w:p w14:paraId="18BA0EFA" w14:textId="77777777" w:rsidR="001000FB" w:rsidRPr="00F065D7" w:rsidRDefault="001000FB" w:rsidP="001000F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34DD47CA" w14:textId="77777777" w:rsidR="001000FB" w:rsidRPr="00F065D7" w:rsidRDefault="001000FB" w:rsidP="001000F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2817E85A" w14:textId="77777777" w:rsidR="001000FB" w:rsidRPr="00F065D7" w:rsidRDefault="001000FB" w:rsidP="001000F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3839819D" w14:textId="77777777" w:rsidR="001000FB" w:rsidRPr="00F065D7" w:rsidRDefault="001000FB" w:rsidP="001000F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112E315D" w14:textId="77777777" w:rsidR="001000FB" w:rsidRPr="00F065D7" w:rsidRDefault="001000FB" w:rsidP="001000F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342881A5" w14:textId="77777777" w:rsidR="001000FB" w:rsidRPr="00F065D7" w:rsidRDefault="001000FB" w:rsidP="001000FB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57685" w:rsidRPr="00F065D7" w14:paraId="445E276D" w14:textId="77777777" w:rsidTr="00AB540B">
        <w:tc>
          <w:tcPr>
            <w:tcW w:w="2175" w:type="pct"/>
          </w:tcPr>
          <w:p w14:paraId="25431F1D" w14:textId="77777777" w:rsidR="00457685" w:rsidRPr="00F065D7" w:rsidRDefault="00457685" w:rsidP="00457685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618" w:type="pct"/>
          </w:tcPr>
          <w:p w14:paraId="1B0D73F4" w14:textId="0359A713" w:rsidR="00457685" w:rsidRPr="00F065D7" w:rsidRDefault="00BA7634" w:rsidP="0045768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6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437,299</w:t>
            </w:r>
          </w:p>
        </w:tc>
        <w:tc>
          <w:tcPr>
            <w:tcW w:w="133" w:type="pct"/>
          </w:tcPr>
          <w:p w14:paraId="6E261800" w14:textId="77777777" w:rsidR="00457685" w:rsidRPr="00F065D7" w:rsidRDefault="00457685" w:rsidP="0045768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4673B954" w14:textId="23F2C397" w:rsidR="00457685" w:rsidRPr="00F065D7" w:rsidRDefault="00FD6C5D" w:rsidP="0045768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D6C5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558</w:t>
            </w:r>
            <w:r w:rsidR="00457685" w:rsidRPr="009F3238">
              <w:rPr>
                <w:rFonts w:asciiTheme="majorBidi" w:hAnsiTheme="majorBidi" w:cs="Angsana New"/>
                <w:sz w:val="30"/>
                <w:szCs w:val="30"/>
                <w:lang w:bidi="th-TH"/>
              </w:rPr>
              <w:t>,</w:t>
            </w:r>
            <w:r w:rsidRPr="00FD6C5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343</w:t>
            </w:r>
          </w:p>
        </w:tc>
        <w:tc>
          <w:tcPr>
            <w:tcW w:w="130" w:type="pct"/>
          </w:tcPr>
          <w:p w14:paraId="609992C5" w14:textId="77777777" w:rsidR="00457685" w:rsidRPr="00F065D7" w:rsidRDefault="00457685" w:rsidP="0045768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7EA085CD" w14:textId="64A73B35" w:rsidR="00457685" w:rsidRPr="00F065D7" w:rsidRDefault="00D22713" w:rsidP="0045768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27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385,736</w:t>
            </w:r>
          </w:p>
        </w:tc>
        <w:tc>
          <w:tcPr>
            <w:tcW w:w="135" w:type="pct"/>
          </w:tcPr>
          <w:p w14:paraId="6F39FB70" w14:textId="77777777" w:rsidR="00457685" w:rsidRPr="00F065D7" w:rsidRDefault="00457685" w:rsidP="0045768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1E6FDC2B" w14:textId="2EC709C7" w:rsidR="00457685" w:rsidRPr="00F065D7" w:rsidRDefault="00FD6C5D" w:rsidP="0045768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/>
                <w:sz w:val="30"/>
                <w:szCs w:val="30"/>
                <w:lang w:val="en-US"/>
              </w:rPr>
              <w:t>95</w:t>
            </w:r>
            <w:r w:rsidR="00457685" w:rsidRPr="009F3238">
              <w:rPr>
                <w:rFonts w:asciiTheme="majorBidi" w:hAnsi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/>
                <w:sz w:val="30"/>
                <w:szCs w:val="30"/>
                <w:lang w:val="en-US"/>
              </w:rPr>
              <w:t>266</w:t>
            </w:r>
          </w:p>
        </w:tc>
      </w:tr>
      <w:tr w:rsidR="00457685" w:rsidRPr="00F065D7" w14:paraId="42F74BDC" w14:textId="77777777" w:rsidTr="00AB540B">
        <w:tc>
          <w:tcPr>
            <w:tcW w:w="2175" w:type="pct"/>
          </w:tcPr>
          <w:p w14:paraId="6B1B5736" w14:textId="77777777" w:rsidR="00457685" w:rsidRPr="00F065D7" w:rsidRDefault="00457685" w:rsidP="00457685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18" w:type="pct"/>
          </w:tcPr>
          <w:p w14:paraId="12EDB1EC" w14:textId="34C051F8" w:rsidR="00457685" w:rsidRPr="00F065D7" w:rsidRDefault="00BA7634" w:rsidP="0045768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6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</w:t>
            </w:r>
            <w:r w:rsidR="00D757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5,545</w:t>
            </w:r>
          </w:p>
        </w:tc>
        <w:tc>
          <w:tcPr>
            <w:tcW w:w="133" w:type="pct"/>
          </w:tcPr>
          <w:p w14:paraId="43CF7596" w14:textId="77777777" w:rsidR="00457685" w:rsidRPr="00F065D7" w:rsidRDefault="00457685" w:rsidP="0045768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08DEE6F1" w14:textId="38B8406D" w:rsidR="00457685" w:rsidRPr="00F065D7" w:rsidRDefault="00FD6C5D" w:rsidP="0045768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6C5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</w:t>
            </w:r>
            <w:r w:rsidR="00457685" w:rsidRPr="009F3238">
              <w:rPr>
                <w:rFonts w:asciiTheme="majorBidi" w:hAnsiTheme="majorBidi" w:cs="Angsana New"/>
                <w:sz w:val="30"/>
                <w:szCs w:val="30"/>
                <w:lang w:bidi="th-TH"/>
              </w:rPr>
              <w:t>,</w:t>
            </w:r>
            <w:r w:rsidRPr="00FD6C5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851</w:t>
            </w:r>
            <w:r w:rsidR="00457685" w:rsidRPr="009F3238">
              <w:rPr>
                <w:rFonts w:asciiTheme="majorBidi" w:hAnsiTheme="majorBidi" w:cs="Angsana New"/>
                <w:sz w:val="30"/>
                <w:szCs w:val="30"/>
                <w:lang w:bidi="th-TH"/>
              </w:rPr>
              <w:t>,</w:t>
            </w:r>
            <w:r w:rsidRPr="00FD6C5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485</w:t>
            </w:r>
          </w:p>
        </w:tc>
        <w:tc>
          <w:tcPr>
            <w:tcW w:w="130" w:type="pct"/>
          </w:tcPr>
          <w:p w14:paraId="6A4E7128" w14:textId="77777777" w:rsidR="00457685" w:rsidRPr="00F065D7" w:rsidRDefault="00457685" w:rsidP="0045768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5E5801EB" w14:textId="08FA64D0" w:rsidR="00457685" w:rsidRPr="00F065D7" w:rsidRDefault="00D22713" w:rsidP="0045768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27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48,972</w:t>
            </w:r>
          </w:p>
        </w:tc>
        <w:tc>
          <w:tcPr>
            <w:tcW w:w="135" w:type="pct"/>
          </w:tcPr>
          <w:p w14:paraId="714E6DE8" w14:textId="77777777" w:rsidR="00457685" w:rsidRPr="00F065D7" w:rsidRDefault="00457685" w:rsidP="0045768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68DB5FCE" w14:textId="6CEDBCDD" w:rsidR="00457685" w:rsidRPr="00F065D7" w:rsidRDefault="00FD6C5D" w:rsidP="0045768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/>
                <w:sz w:val="30"/>
                <w:szCs w:val="30"/>
                <w:lang w:val="en-US"/>
              </w:rPr>
              <w:t>330</w:t>
            </w:r>
            <w:r w:rsidR="00457685" w:rsidRPr="009F3238">
              <w:rPr>
                <w:rFonts w:asciiTheme="majorBidi" w:hAnsi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/>
                <w:sz w:val="30"/>
                <w:szCs w:val="30"/>
                <w:lang w:val="en-US"/>
              </w:rPr>
              <w:t>101</w:t>
            </w:r>
          </w:p>
        </w:tc>
      </w:tr>
      <w:tr w:rsidR="00457685" w:rsidRPr="00F065D7" w14:paraId="332F20BB" w14:textId="77777777" w:rsidTr="00AB540B">
        <w:tc>
          <w:tcPr>
            <w:tcW w:w="2175" w:type="pct"/>
          </w:tcPr>
          <w:p w14:paraId="24261196" w14:textId="77777777" w:rsidR="00457685" w:rsidRPr="00F065D7" w:rsidRDefault="00457685" w:rsidP="00457685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18" w:type="pct"/>
          </w:tcPr>
          <w:p w14:paraId="637D7916" w14:textId="2E7954AC" w:rsidR="00457685" w:rsidRPr="00F065D7" w:rsidRDefault="00BA7634" w:rsidP="00BA7634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3" w:type="pct"/>
          </w:tcPr>
          <w:p w14:paraId="5F9B39C6" w14:textId="77777777" w:rsidR="00457685" w:rsidRPr="00F065D7" w:rsidRDefault="00457685" w:rsidP="0045768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610459A3" w14:textId="3FFEF3EE" w:rsidR="00457685" w:rsidRPr="00F065D7" w:rsidRDefault="00FD6C5D" w:rsidP="0045768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6C5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</w:t>
            </w:r>
            <w:r w:rsidR="00457685" w:rsidRPr="009F3238">
              <w:rPr>
                <w:rFonts w:asciiTheme="majorBidi" w:hAnsiTheme="majorBidi" w:cs="Angsana New"/>
                <w:sz w:val="30"/>
                <w:szCs w:val="30"/>
                <w:lang w:bidi="th-TH"/>
              </w:rPr>
              <w:t>,</w:t>
            </w:r>
            <w:r w:rsidRPr="00FD6C5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243</w:t>
            </w:r>
          </w:p>
        </w:tc>
        <w:tc>
          <w:tcPr>
            <w:tcW w:w="130" w:type="pct"/>
          </w:tcPr>
          <w:p w14:paraId="7EEFB3F4" w14:textId="77777777" w:rsidR="00457685" w:rsidRPr="00F065D7" w:rsidRDefault="00457685" w:rsidP="0045768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4CD78D81" w14:textId="51FEDCBD" w:rsidR="00457685" w:rsidRPr="00F065D7" w:rsidRDefault="00D22713" w:rsidP="00457685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5" w:type="pct"/>
          </w:tcPr>
          <w:p w14:paraId="045C5D11" w14:textId="77777777" w:rsidR="00457685" w:rsidRPr="00F065D7" w:rsidRDefault="00457685" w:rsidP="0045768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666B086D" w14:textId="52371A88" w:rsidR="00457685" w:rsidRPr="00F065D7" w:rsidRDefault="00457685" w:rsidP="003D5AF5">
            <w:pPr>
              <w:pStyle w:val="BodyText"/>
              <w:tabs>
                <w:tab w:val="decimal" w:pos="609"/>
              </w:tabs>
              <w:spacing w:after="0"/>
              <w:ind w:left="-108" w:right="-9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F3238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457685" w:rsidRPr="00F065D7" w14:paraId="064E5151" w14:textId="77777777" w:rsidTr="00AB540B">
        <w:tc>
          <w:tcPr>
            <w:tcW w:w="2175" w:type="pct"/>
          </w:tcPr>
          <w:p w14:paraId="32076553" w14:textId="67CB58E4" w:rsidR="00457685" w:rsidRPr="00F065D7" w:rsidRDefault="00457685" w:rsidP="00457685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ซอฟ</w:t>
            </w:r>
            <w:r w:rsidRPr="00F065D7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ต์</w:t>
            </w: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แวร์คอมพิวเตอร์</w:t>
            </w: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60C6EE40" w14:textId="2B630192" w:rsidR="00457685" w:rsidRPr="00F065D7" w:rsidRDefault="00D22713" w:rsidP="0045768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27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463</w:t>
            </w:r>
          </w:p>
        </w:tc>
        <w:tc>
          <w:tcPr>
            <w:tcW w:w="133" w:type="pct"/>
          </w:tcPr>
          <w:p w14:paraId="4AAF09EE" w14:textId="77777777" w:rsidR="00457685" w:rsidRPr="00F065D7" w:rsidRDefault="00457685" w:rsidP="0045768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381CD2E4" w14:textId="0AFD43D0" w:rsidR="00457685" w:rsidRPr="00F065D7" w:rsidRDefault="00FD6C5D" w:rsidP="0045768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6C5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20</w:t>
            </w:r>
            <w:r w:rsidR="00457685" w:rsidRPr="009F3238">
              <w:rPr>
                <w:rFonts w:asciiTheme="majorBidi" w:hAnsiTheme="majorBidi" w:cs="Angsana New"/>
                <w:sz w:val="30"/>
                <w:szCs w:val="30"/>
                <w:lang w:bidi="th-TH"/>
              </w:rPr>
              <w:t>,</w:t>
            </w:r>
            <w:r w:rsidRPr="00FD6C5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042</w:t>
            </w:r>
          </w:p>
        </w:tc>
        <w:tc>
          <w:tcPr>
            <w:tcW w:w="130" w:type="pct"/>
          </w:tcPr>
          <w:p w14:paraId="44D35017" w14:textId="77777777" w:rsidR="00457685" w:rsidRPr="00F065D7" w:rsidRDefault="00457685" w:rsidP="0045768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79B46555" w14:textId="11FA7FA0" w:rsidR="00457685" w:rsidRPr="00F065D7" w:rsidRDefault="00D22713" w:rsidP="0045768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27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463</w:t>
            </w:r>
          </w:p>
        </w:tc>
        <w:tc>
          <w:tcPr>
            <w:tcW w:w="135" w:type="pct"/>
          </w:tcPr>
          <w:p w14:paraId="18A06C10" w14:textId="77777777" w:rsidR="00457685" w:rsidRPr="00F065D7" w:rsidRDefault="00457685" w:rsidP="00457685">
            <w:pPr>
              <w:pStyle w:val="BodyText"/>
              <w:tabs>
                <w:tab w:val="decimal" w:pos="73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5D5E50CB" w14:textId="6E4FB844" w:rsidR="00457685" w:rsidRPr="00F065D7" w:rsidRDefault="00FD6C5D" w:rsidP="0045768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/>
                <w:sz w:val="30"/>
                <w:szCs w:val="30"/>
                <w:lang w:val="en-US"/>
              </w:rPr>
              <w:t>19</w:t>
            </w:r>
            <w:r w:rsidR="00457685" w:rsidRPr="009F3238">
              <w:rPr>
                <w:rFonts w:asciiTheme="majorBidi" w:hAnsi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/>
                <w:sz w:val="30"/>
                <w:szCs w:val="30"/>
                <w:lang w:val="en-US"/>
              </w:rPr>
              <w:t>906</w:t>
            </w:r>
          </w:p>
        </w:tc>
      </w:tr>
      <w:tr w:rsidR="00457685" w:rsidRPr="00F065D7" w14:paraId="1A725690" w14:textId="77777777" w:rsidTr="00AB540B">
        <w:tc>
          <w:tcPr>
            <w:tcW w:w="2175" w:type="pct"/>
          </w:tcPr>
          <w:p w14:paraId="0592548A" w14:textId="77777777" w:rsidR="00457685" w:rsidRPr="00F065D7" w:rsidRDefault="00457685" w:rsidP="00457685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59C1E9E1" w14:textId="747BF8EF" w:rsidR="00457685" w:rsidRPr="00246491" w:rsidRDefault="00BA7634" w:rsidP="0045768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A76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86</w:t>
            </w:r>
            <w:r w:rsidR="00D757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3,307</w:t>
            </w:r>
          </w:p>
        </w:tc>
        <w:tc>
          <w:tcPr>
            <w:tcW w:w="133" w:type="pct"/>
          </w:tcPr>
          <w:p w14:paraId="7F363BF8" w14:textId="77777777" w:rsidR="00457685" w:rsidRPr="00F065D7" w:rsidRDefault="00457685" w:rsidP="0045768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5EA79420" w14:textId="17547931" w:rsidR="00457685" w:rsidRPr="00F065D7" w:rsidRDefault="00FD6C5D" w:rsidP="0045768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D6C5D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457685" w:rsidRPr="009F3238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FD6C5D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432</w:t>
            </w:r>
            <w:r w:rsidR="00457685" w:rsidRPr="009F3238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FD6C5D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113</w:t>
            </w:r>
          </w:p>
        </w:tc>
        <w:tc>
          <w:tcPr>
            <w:tcW w:w="130" w:type="pct"/>
          </w:tcPr>
          <w:p w14:paraId="5DEA735A" w14:textId="77777777" w:rsidR="00457685" w:rsidRPr="00F065D7" w:rsidRDefault="00457685" w:rsidP="0045768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06583AD6" w14:textId="417D71F2" w:rsidR="00457685" w:rsidRPr="00246491" w:rsidRDefault="00D22713" w:rsidP="0045768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2271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435,171</w:t>
            </w:r>
          </w:p>
        </w:tc>
        <w:tc>
          <w:tcPr>
            <w:tcW w:w="135" w:type="pct"/>
          </w:tcPr>
          <w:p w14:paraId="01D5CFE1" w14:textId="77777777" w:rsidR="00457685" w:rsidRPr="00F065D7" w:rsidRDefault="00457685" w:rsidP="0045768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02949DB2" w14:textId="3A6EF2F2" w:rsidR="00457685" w:rsidRPr="00F065D7" w:rsidRDefault="00FD6C5D" w:rsidP="0045768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6C5D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445</w:t>
            </w:r>
            <w:r w:rsidR="00457685" w:rsidRPr="009F3238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273</w:t>
            </w:r>
          </w:p>
        </w:tc>
      </w:tr>
      <w:tr w:rsidR="00457685" w:rsidRPr="00F065D7" w14:paraId="376D262C" w14:textId="77777777" w:rsidTr="00AB540B">
        <w:trPr>
          <w:trHeight w:val="427"/>
        </w:trPr>
        <w:tc>
          <w:tcPr>
            <w:tcW w:w="2175" w:type="pct"/>
          </w:tcPr>
          <w:p w14:paraId="2F6F92D3" w14:textId="77777777" w:rsidR="00457685" w:rsidRPr="00F065D7" w:rsidRDefault="00457685" w:rsidP="00457685">
            <w:pPr>
              <w:tabs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8" w:type="pct"/>
          </w:tcPr>
          <w:p w14:paraId="66606390" w14:textId="77777777" w:rsidR="00457685" w:rsidRPr="00246491" w:rsidRDefault="00457685" w:rsidP="0045768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3" w:type="pct"/>
          </w:tcPr>
          <w:p w14:paraId="1AD87ACF" w14:textId="77777777" w:rsidR="00457685" w:rsidRPr="00F065D7" w:rsidRDefault="00457685" w:rsidP="0045768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7DEC1576" w14:textId="77777777" w:rsidR="00457685" w:rsidRPr="00F065D7" w:rsidRDefault="00457685" w:rsidP="0045768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" w:type="pct"/>
          </w:tcPr>
          <w:p w14:paraId="65004DE5" w14:textId="77777777" w:rsidR="00457685" w:rsidRPr="00F065D7" w:rsidRDefault="00457685" w:rsidP="0045768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57B9381C" w14:textId="77777777" w:rsidR="00457685" w:rsidRPr="00246491" w:rsidRDefault="00457685" w:rsidP="0045768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" w:type="pct"/>
          </w:tcPr>
          <w:p w14:paraId="77AA75EA" w14:textId="77777777" w:rsidR="00457685" w:rsidRPr="00F065D7" w:rsidRDefault="00457685" w:rsidP="0045768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617A99DA" w14:textId="77777777" w:rsidR="00457685" w:rsidRPr="00F065D7" w:rsidRDefault="00457685" w:rsidP="0045768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57685" w:rsidRPr="00F065D7" w14:paraId="5A6F6EE5" w14:textId="77777777" w:rsidTr="00AB540B">
        <w:tc>
          <w:tcPr>
            <w:tcW w:w="2175" w:type="pct"/>
          </w:tcPr>
          <w:p w14:paraId="29766149" w14:textId="77777777" w:rsidR="00457685" w:rsidRPr="00F065D7" w:rsidRDefault="00457685" w:rsidP="00457685">
            <w:pPr>
              <w:tabs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  <w:r w:rsidRPr="00F065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ab/>
            </w:r>
          </w:p>
        </w:tc>
        <w:tc>
          <w:tcPr>
            <w:tcW w:w="618" w:type="pct"/>
          </w:tcPr>
          <w:p w14:paraId="3D7EF9A6" w14:textId="77777777" w:rsidR="00457685" w:rsidRPr="00F065D7" w:rsidRDefault="00457685" w:rsidP="0045768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3" w:type="pct"/>
          </w:tcPr>
          <w:p w14:paraId="4B3C1DC3" w14:textId="77777777" w:rsidR="00457685" w:rsidRPr="00F065D7" w:rsidRDefault="00457685" w:rsidP="0045768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5C4E8E1E" w14:textId="77777777" w:rsidR="00457685" w:rsidRPr="00F065D7" w:rsidRDefault="00457685" w:rsidP="0045768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4CAEEB4A" w14:textId="77777777" w:rsidR="00457685" w:rsidRPr="00F065D7" w:rsidRDefault="00457685" w:rsidP="0045768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6D856047" w14:textId="77777777" w:rsidR="00457685" w:rsidRPr="00F065D7" w:rsidRDefault="00457685" w:rsidP="0045768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" w:type="pct"/>
          </w:tcPr>
          <w:p w14:paraId="30CB814D" w14:textId="77777777" w:rsidR="00457685" w:rsidRPr="00F065D7" w:rsidRDefault="00457685" w:rsidP="0045768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0A2C240B" w14:textId="77777777" w:rsidR="00457685" w:rsidRPr="00F065D7" w:rsidRDefault="00457685" w:rsidP="0045768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03E3" w:rsidRPr="00F065D7" w14:paraId="68CCADA9" w14:textId="77777777" w:rsidTr="00AB540B">
        <w:tc>
          <w:tcPr>
            <w:tcW w:w="2175" w:type="pct"/>
          </w:tcPr>
          <w:p w14:paraId="7FFE2A2B" w14:textId="77777777" w:rsidR="00E303E3" w:rsidRPr="00F065D7" w:rsidRDefault="00E303E3" w:rsidP="00E303E3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618" w:type="pct"/>
          </w:tcPr>
          <w:p w14:paraId="54A4B1CD" w14:textId="30FEE7E0" w:rsidR="00E303E3" w:rsidRPr="00F065D7" w:rsidRDefault="00C01871" w:rsidP="00E303E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18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302,282</w:t>
            </w:r>
          </w:p>
        </w:tc>
        <w:tc>
          <w:tcPr>
            <w:tcW w:w="133" w:type="pct"/>
          </w:tcPr>
          <w:p w14:paraId="4D45DAD1" w14:textId="77777777" w:rsidR="00E303E3" w:rsidRPr="00F065D7" w:rsidRDefault="00E303E3" w:rsidP="00E303E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0BE8597F" w14:textId="5CAD47C6" w:rsidR="00E303E3" w:rsidRPr="00F065D7" w:rsidRDefault="00FD6C5D" w:rsidP="00E303E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6C5D">
              <w:rPr>
                <w:rFonts w:asciiTheme="majorBidi" w:hAnsiTheme="majorBidi"/>
                <w:sz w:val="30"/>
                <w:szCs w:val="30"/>
                <w:lang w:val="en-US"/>
              </w:rPr>
              <w:t>438</w:t>
            </w:r>
            <w:r w:rsidR="00E303E3" w:rsidRPr="009F3238">
              <w:rPr>
                <w:rFonts w:asciiTheme="majorBidi" w:hAnsi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/>
                <w:sz w:val="30"/>
                <w:szCs w:val="30"/>
                <w:lang w:val="en-US"/>
              </w:rPr>
              <w:t>251</w:t>
            </w:r>
          </w:p>
        </w:tc>
        <w:tc>
          <w:tcPr>
            <w:tcW w:w="130" w:type="pct"/>
          </w:tcPr>
          <w:p w14:paraId="6BBE213F" w14:textId="77777777" w:rsidR="00E303E3" w:rsidRPr="00F065D7" w:rsidRDefault="00E303E3" w:rsidP="00E303E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780E4BFE" w14:textId="178D9DB5" w:rsidR="00E303E3" w:rsidRPr="00F065D7" w:rsidRDefault="00D22713" w:rsidP="00E303E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27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2,65</w:t>
            </w:r>
            <w:r w:rsidR="0068299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35" w:type="pct"/>
          </w:tcPr>
          <w:p w14:paraId="578654DF" w14:textId="77777777" w:rsidR="00E303E3" w:rsidRPr="00F065D7" w:rsidRDefault="00E303E3" w:rsidP="00E303E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5772C3C1" w14:textId="67D58E7F" w:rsidR="00E303E3" w:rsidRPr="00F065D7" w:rsidRDefault="00FD6C5D" w:rsidP="00855EE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FD6C5D">
              <w:rPr>
                <w:rFonts w:asciiTheme="majorBidi" w:hAnsiTheme="majorBidi"/>
                <w:sz w:val="30"/>
                <w:szCs w:val="30"/>
                <w:lang w:val="en-US"/>
              </w:rPr>
              <w:t>54</w:t>
            </w:r>
            <w:r w:rsidR="00E303E3" w:rsidRPr="009F3238">
              <w:rPr>
                <w:rFonts w:asciiTheme="majorBidi" w:hAnsi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/>
                <w:sz w:val="30"/>
                <w:szCs w:val="30"/>
                <w:lang w:val="en-US"/>
              </w:rPr>
              <w:t>937</w:t>
            </w:r>
          </w:p>
        </w:tc>
      </w:tr>
      <w:tr w:rsidR="00E303E3" w:rsidRPr="00F065D7" w14:paraId="5D2AF5D5" w14:textId="77777777" w:rsidTr="00AB540B">
        <w:tc>
          <w:tcPr>
            <w:tcW w:w="2175" w:type="pct"/>
          </w:tcPr>
          <w:p w14:paraId="0F2F117A" w14:textId="77777777" w:rsidR="00E303E3" w:rsidRPr="00F065D7" w:rsidRDefault="00E303E3" w:rsidP="00E303E3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หนังสือค้ำประกันที่ออกโดยธนาคาร </w:t>
            </w:r>
          </w:p>
        </w:tc>
        <w:tc>
          <w:tcPr>
            <w:tcW w:w="618" w:type="pct"/>
          </w:tcPr>
          <w:p w14:paraId="1BBE2A13" w14:textId="1344FFEB" w:rsidR="00E303E3" w:rsidRPr="00F065D7" w:rsidRDefault="00D22713" w:rsidP="00E303E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27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113,248</w:t>
            </w:r>
          </w:p>
        </w:tc>
        <w:tc>
          <w:tcPr>
            <w:tcW w:w="133" w:type="pct"/>
          </w:tcPr>
          <w:p w14:paraId="6960C995" w14:textId="77777777" w:rsidR="00E303E3" w:rsidRPr="00F065D7" w:rsidRDefault="00E303E3" w:rsidP="00E303E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41223930" w14:textId="575B7934" w:rsidR="00E303E3" w:rsidRPr="00F065D7" w:rsidRDefault="00FD6C5D" w:rsidP="00E303E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/>
                <w:sz w:val="30"/>
                <w:szCs w:val="30"/>
                <w:lang w:val="en-US"/>
              </w:rPr>
              <w:t>104</w:t>
            </w:r>
            <w:r w:rsidR="00E303E3" w:rsidRPr="009F3238">
              <w:rPr>
                <w:rFonts w:asciiTheme="majorBidi" w:hAnsi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/>
                <w:sz w:val="30"/>
                <w:szCs w:val="30"/>
                <w:lang w:val="en-US"/>
              </w:rPr>
              <w:t>936</w:t>
            </w:r>
          </w:p>
        </w:tc>
        <w:tc>
          <w:tcPr>
            <w:tcW w:w="130" w:type="pct"/>
          </w:tcPr>
          <w:p w14:paraId="58F8BB08" w14:textId="77777777" w:rsidR="00E303E3" w:rsidRPr="00F065D7" w:rsidRDefault="00E303E3" w:rsidP="00E303E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592BFE84" w14:textId="2449099F" w:rsidR="00E303E3" w:rsidRPr="00F065D7" w:rsidRDefault="00D22713" w:rsidP="00E303E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27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32,387</w:t>
            </w:r>
          </w:p>
        </w:tc>
        <w:tc>
          <w:tcPr>
            <w:tcW w:w="135" w:type="pct"/>
          </w:tcPr>
          <w:p w14:paraId="07CFFB47" w14:textId="77777777" w:rsidR="00E303E3" w:rsidRPr="00F065D7" w:rsidRDefault="00E303E3" w:rsidP="00E303E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50E786CB" w14:textId="09BAFE77" w:rsidR="00E303E3" w:rsidRPr="00F065D7" w:rsidRDefault="00FD6C5D" w:rsidP="00E303E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6C5D">
              <w:rPr>
                <w:rFonts w:asciiTheme="majorBidi" w:hAnsiTheme="majorBidi"/>
                <w:sz w:val="30"/>
                <w:szCs w:val="30"/>
                <w:lang w:val="en-US"/>
              </w:rPr>
              <w:t>37</w:t>
            </w:r>
            <w:r w:rsidR="00E303E3" w:rsidRPr="009F3238">
              <w:rPr>
                <w:rFonts w:asciiTheme="majorBidi" w:hAnsi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/>
                <w:sz w:val="30"/>
                <w:szCs w:val="30"/>
                <w:lang w:val="en-US"/>
              </w:rPr>
              <w:t>236</w:t>
            </w:r>
          </w:p>
        </w:tc>
      </w:tr>
      <w:tr w:rsidR="00E303E3" w:rsidRPr="00F065D7" w14:paraId="6E6C4B2E" w14:textId="77777777" w:rsidTr="00AB540B">
        <w:tc>
          <w:tcPr>
            <w:tcW w:w="2175" w:type="pct"/>
          </w:tcPr>
          <w:p w14:paraId="5425CF49" w14:textId="77777777" w:rsidR="00E303E3" w:rsidRPr="00F065D7" w:rsidRDefault="00E303E3" w:rsidP="00E303E3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498DF45E" w14:textId="3170B67E" w:rsidR="00E303E3" w:rsidRPr="00DF3F44" w:rsidRDefault="00C01871" w:rsidP="00E303E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018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415,530</w:t>
            </w:r>
          </w:p>
        </w:tc>
        <w:tc>
          <w:tcPr>
            <w:tcW w:w="133" w:type="pct"/>
          </w:tcPr>
          <w:p w14:paraId="65E4939C" w14:textId="77777777" w:rsidR="00E303E3" w:rsidRPr="00F065D7" w:rsidRDefault="00E303E3" w:rsidP="00E303E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0CFFC33B" w14:textId="79D261A8" w:rsidR="00E303E3" w:rsidRPr="00F065D7" w:rsidRDefault="00FD6C5D" w:rsidP="00E303E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6C5D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543</w:t>
            </w:r>
            <w:r w:rsidR="00855EE7" w:rsidRPr="009F3238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187</w:t>
            </w:r>
          </w:p>
        </w:tc>
        <w:tc>
          <w:tcPr>
            <w:tcW w:w="130" w:type="pct"/>
          </w:tcPr>
          <w:p w14:paraId="4AF17611" w14:textId="77777777" w:rsidR="00E303E3" w:rsidRPr="00F065D7" w:rsidRDefault="00E303E3" w:rsidP="00E303E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2C4B3687" w14:textId="1023B32B" w:rsidR="00E303E3" w:rsidRPr="00DF3F44" w:rsidRDefault="00D22713" w:rsidP="00E303E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35,04</w:t>
            </w:r>
            <w:r w:rsidR="0068299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35" w:type="pct"/>
          </w:tcPr>
          <w:p w14:paraId="5C77B667" w14:textId="77777777" w:rsidR="00E303E3" w:rsidRPr="00F065D7" w:rsidRDefault="00E303E3" w:rsidP="00E303E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779D73B1" w14:textId="675B55C9" w:rsidR="00E303E3" w:rsidRPr="00F065D7" w:rsidRDefault="00FD6C5D" w:rsidP="00E303E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6C5D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92</w:t>
            </w:r>
            <w:r w:rsidR="00855EE7" w:rsidRPr="009F3238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173</w:t>
            </w:r>
          </w:p>
        </w:tc>
      </w:tr>
    </w:tbl>
    <w:p w14:paraId="62A09663" w14:textId="77777777" w:rsidR="002A11F4" w:rsidRPr="00F065D7" w:rsidRDefault="002A11F4" w:rsidP="0063057A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BCDD19F" w14:textId="2B7B9F87" w:rsidR="00411244" w:rsidRPr="00F34555" w:rsidRDefault="00A4796E" w:rsidP="0063057A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ณ วันที่</w:t>
      </w:r>
      <w:r w:rsidR="003D5AF5">
        <w:rPr>
          <w:rFonts w:ascii="Angsana New" w:hAnsi="Angsana New" w:hint="cs"/>
          <w:sz w:val="30"/>
          <w:szCs w:val="30"/>
          <w:cs/>
        </w:rPr>
        <w:t xml:space="preserve"> </w:t>
      </w:r>
      <w:r w:rsidR="00AE391D" w:rsidRPr="00C819B9">
        <w:rPr>
          <w:rFonts w:ascii="Angsana New" w:hAnsi="Angsana New"/>
          <w:sz w:val="30"/>
          <w:szCs w:val="30"/>
          <w:lang w:val="en-US"/>
        </w:rPr>
        <w:t>30</w:t>
      </w:r>
      <w:r w:rsidR="00AE391D" w:rsidRPr="00F065D7">
        <w:rPr>
          <w:rFonts w:ascii="Angsana New" w:hAnsi="Angsana New"/>
          <w:sz w:val="30"/>
          <w:szCs w:val="30"/>
          <w:lang w:val="en-US"/>
        </w:rPr>
        <w:t xml:space="preserve"> </w:t>
      </w:r>
      <w:r w:rsidR="00AE391D" w:rsidRPr="00F065D7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="00AE391D" w:rsidRPr="00F065D7">
        <w:rPr>
          <w:rFonts w:ascii="Angsana New" w:hAnsi="Angsana New"/>
          <w:sz w:val="30"/>
          <w:szCs w:val="30"/>
          <w:lang w:val="en-US"/>
        </w:rPr>
        <w:t xml:space="preserve"> </w:t>
      </w:r>
      <w:r w:rsidR="00FD6C5D" w:rsidRPr="00FD6C5D">
        <w:rPr>
          <w:rFonts w:ascii="Angsana New" w:hAnsi="Angsana New"/>
          <w:sz w:val="30"/>
          <w:szCs w:val="30"/>
          <w:lang w:val="en-US"/>
        </w:rPr>
        <w:t>2564</w:t>
      </w:r>
      <w:r w:rsidR="0063057A" w:rsidRPr="00F065D7">
        <w:rPr>
          <w:rFonts w:ascii="Angsana New" w:hAnsi="Angsana New"/>
          <w:sz w:val="30"/>
          <w:szCs w:val="30"/>
          <w:cs/>
        </w:rPr>
        <w:t xml:space="preserve"> กลุ่มบริษัทมีภาระผูกพันตามเลตเตอร์ออฟเครดิตที่ยังไม่ได้ใช้ซึ่งเป็นภาระผูกพันที่เกิดจากการสั่งซื้อ</w:t>
      </w:r>
      <w:r w:rsidR="0063057A" w:rsidRPr="00F34555">
        <w:rPr>
          <w:rFonts w:ascii="Angsana New" w:hAnsi="Angsana New"/>
          <w:sz w:val="30"/>
          <w:szCs w:val="30"/>
          <w:cs/>
        </w:rPr>
        <w:t>เครื่องจักรและอุปกรณ์ โดยแสดงในงบ</w:t>
      </w:r>
      <w:r w:rsidR="0063057A" w:rsidRPr="00D22713">
        <w:rPr>
          <w:rFonts w:ascii="Angsana New" w:hAnsi="Angsana New"/>
          <w:sz w:val="30"/>
          <w:szCs w:val="30"/>
          <w:cs/>
        </w:rPr>
        <w:t>การเงินรวมจำนวน</w:t>
      </w:r>
      <w:r w:rsidR="00D2271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C01871">
        <w:rPr>
          <w:rFonts w:asciiTheme="majorBidi" w:hAnsiTheme="majorBidi" w:cstheme="majorBidi"/>
          <w:sz w:val="30"/>
          <w:szCs w:val="30"/>
          <w:lang w:val="en-US"/>
        </w:rPr>
        <w:t>302</w:t>
      </w:r>
      <w:r w:rsidR="00301C59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C01871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6B38DA" w:rsidRPr="00D2271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63057A" w:rsidRPr="00D22713">
        <w:rPr>
          <w:rFonts w:ascii="Angsana New" w:hAnsi="Angsana New"/>
          <w:sz w:val="30"/>
          <w:szCs w:val="30"/>
          <w:cs/>
        </w:rPr>
        <w:t>ล้านบาท</w:t>
      </w:r>
      <w:r w:rsidR="0063057A" w:rsidRPr="00F34555">
        <w:rPr>
          <w:rFonts w:ascii="Angsana New" w:hAnsi="Angsana New"/>
          <w:sz w:val="30"/>
          <w:szCs w:val="30"/>
          <w:cs/>
        </w:rPr>
        <w:t xml:space="preserve"> </w:t>
      </w:r>
      <w:r w:rsidR="0063057A" w:rsidRPr="00F34555">
        <w:rPr>
          <w:rFonts w:ascii="Angsana New" w:hAnsi="Angsana New"/>
          <w:i/>
          <w:iCs/>
          <w:sz w:val="30"/>
          <w:szCs w:val="30"/>
          <w:cs/>
        </w:rPr>
        <w:t>(</w:t>
      </w:r>
      <w:r w:rsidR="00FD6C5D" w:rsidRPr="00FD6C5D">
        <w:rPr>
          <w:rFonts w:ascii="Angsana New" w:hAnsi="Angsana New"/>
          <w:i/>
          <w:iCs/>
          <w:sz w:val="30"/>
          <w:szCs w:val="30"/>
          <w:lang w:val="en-US"/>
        </w:rPr>
        <w:t>31</w:t>
      </w:r>
      <w:r w:rsidR="0063057A" w:rsidRPr="00F34555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="00FD6C5D" w:rsidRPr="00FD6C5D">
        <w:rPr>
          <w:rFonts w:ascii="Angsana New" w:hAnsi="Angsana New"/>
          <w:i/>
          <w:iCs/>
          <w:sz w:val="30"/>
          <w:szCs w:val="30"/>
          <w:lang w:val="en-US"/>
        </w:rPr>
        <w:t>2563</w:t>
      </w:r>
      <w:r w:rsidR="0063057A" w:rsidRPr="00F34555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FD6C5D" w:rsidRPr="00FD6C5D">
        <w:rPr>
          <w:rFonts w:ascii="Angsana New" w:hAnsi="Angsana New"/>
          <w:i/>
          <w:iCs/>
          <w:sz w:val="30"/>
          <w:szCs w:val="30"/>
          <w:lang w:val="en-US"/>
        </w:rPr>
        <w:t>438</w:t>
      </w:r>
      <w:r w:rsidR="007C39E3" w:rsidRPr="00F34555">
        <w:rPr>
          <w:rFonts w:ascii="Angsana New" w:hAnsi="Angsana New"/>
          <w:i/>
          <w:iCs/>
          <w:sz w:val="30"/>
          <w:szCs w:val="30"/>
          <w:lang w:val="en-US"/>
        </w:rPr>
        <w:t>.</w:t>
      </w:r>
      <w:r w:rsidR="00FD6C5D" w:rsidRPr="00FD6C5D">
        <w:rPr>
          <w:rFonts w:ascii="Angsana New" w:hAnsi="Angsana New"/>
          <w:i/>
          <w:iCs/>
          <w:sz w:val="30"/>
          <w:szCs w:val="30"/>
          <w:lang w:val="en-US"/>
        </w:rPr>
        <w:t>3</w:t>
      </w:r>
      <w:r w:rsidR="0063057A" w:rsidRPr="00F34555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7C39E3" w:rsidRPr="00F34555">
        <w:rPr>
          <w:rFonts w:ascii="Angsana New" w:hAnsi="Angsana New"/>
          <w:i/>
          <w:iCs/>
          <w:sz w:val="30"/>
          <w:szCs w:val="30"/>
        </w:rPr>
        <w:br/>
      </w:r>
      <w:r w:rsidR="0063057A" w:rsidRPr="00F34555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="006B38DA" w:rsidRPr="00F34555">
        <w:rPr>
          <w:rFonts w:ascii="Angsana New" w:hAnsi="Angsana New"/>
          <w:sz w:val="30"/>
          <w:szCs w:val="30"/>
          <w:cs/>
        </w:rPr>
        <w:t xml:space="preserve"> </w:t>
      </w:r>
      <w:r w:rsidR="007C39E3" w:rsidRPr="00D22713">
        <w:rPr>
          <w:rFonts w:ascii="Angsana New" w:hAnsi="Angsana New" w:hint="cs"/>
          <w:sz w:val="30"/>
          <w:szCs w:val="30"/>
          <w:cs/>
        </w:rPr>
        <w:t>และ</w:t>
      </w:r>
      <w:r w:rsidR="00692C8F" w:rsidRPr="00D22713">
        <w:rPr>
          <w:rFonts w:asciiTheme="majorBidi" w:hAnsiTheme="majorBidi" w:cstheme="majorBidi"/>
          <w:sz w:val="30"/>
          <w:szCs w:val="30"/>
          <w:cs/>
        </w:rPr>
        <w:t>จำนวน</w:t>
      </w:r>
      <w:r w:rsidR="00895DFA" w:rsidRPr="00D2271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22713">
        <w:rPr>
          <w:rFonts w:asciiTheme="majorBidi" w:hAnsiTheme="majorBidi" w:cstheme="majorBidi"/>
          <w:sz w:val="30"/>
          <w:szCs w:val="30"/>
          <w:lang w:val="en-US"/>
        </w:rPr>
        <w:t>2.7</w:t>
      </w:r>
      <w:r w:rsidR="009F62AB" w:rsidRPr="00D2271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895DFA" w:rsidRPr="00D22713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895DFA" w:rsidRPr="00F34555">
        <w:rPr>
          <w:rFonts w:asciiTheme="majorBidi" w:hAnsiTheme="majorBidi" w:cstheme="majorBidi"/>
          <w:i/>
          <w:iCs/>
          <w:sz w:val="30"/>
          <w:szCs w:val="30"/>
          <w:cs/>
        </w:rPr>
        <w:t xml:space="preserve"> (</w:t>
      </w:r>
      <w:r w:rsidR="00FD6C5D" w:rsidRPr="00FD6C5D">
        <w:rPr>
          <w:rFonts w:asciiTheme="majorBidi" w:hAnsiTheme="majorBidi" w:cstheme="majorBidi"/>
          <w:i/>
          <w:iCs/>
          <w:sz w:val="30"/>
          <w:szCs w:val="30"/>
          <w:lang w:val="en-US"/>
        </w:rPr>
        <w:t>31</w:t>
      </w:r>
      <w:r w:rsidR="00895DFA" w:rsidRPr="00F3455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895DFA" w:rsidRPr="00F34555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FD6C5D" w:rsidRPr="00FD6C5D">
        <w:rPr>
          <w:rFonts w:asciiTheme="majorBidi" w:hAnsiTheme="majorBidi" w:cstheme="majorBidi"/>
          <w:i/>
          <w:iCs/>
          <w:sz w:val="30"/>
          <w:szCs w:val="30"/>
          <w:lang w:val="en-US"/>
        </w:rPr>
        <w:t>2563</w:t>
      </w:r>
      <w:r w:rsidR="00895DFA" w:rsidRPr="00F34555">
        <w:rPr>
          <w:rFonts w:asciiTheme="majorBidi" w:hAnsiTheme="majorBidi" w:cstheme="majorBidi"/>
          <w:i/>
          <w:iCs/>
          <w:sz w:val="30"/>
          <w:szCs w:val="30"/>
          <w:lang w:val="en-US"/>
        </w:rPr>
        <w:t>:</w:t>
      </w:r>
      <w:r w:rsidR="00895DFA" w:rsidRPr="00F3455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FD6C5D" w:rsidRPr="00FD6C5D">
        <w:rPr>
          <w:rFonts w:ascii="Angsana New" w:hAnsi="Angsana New"/>
          <w:i/>
          <w:iCs/>
          <w:sz w:val="30"/>
          <w:szCs w:val="30"/>
          <w:lang w:val="en-US"/>
        </w:rPr>
        <w:t>54</w:t>
      </w:r>
      <w:r w:rsidR="00C94943" w:rsidRPr="00F34555">
        <w:rPr>
          <w:rFonts w:ascii="Angsana New" w:hAnsi="Angsana New"/>
          <w:i/>
          <w:iCs/>
          <w:sz w:val="30"/>
          <w:szCs w:val="30"/>
          <w:lang w:val="en-US"/>
        </w:rPr>
        <w:t>.</w:t>
      </w:r>
      <w:r w:rsidR="00FD6C5D" w:rsidRPr="00FD6C5D">
        <w:rPr>
          <w:rFonts w:ascii="Angsana New" w:hAnsi="Angsana New"/>
          <w:i/>
          <w:iCs/>
          <w:sz w:val="30"/>
          <w:szCs w:val="30"/>
          <w:lang w:val="en-US"/>
        </w:rPr>
        <w:t>9</w:t>
      </w:r>
      <w:r w:rsidR="00C94943" w:rsidRPr="00F34555">
        <w:rPr>
          <w:rFonts w:ascii="Angsana New" w:hAnsi="Angsana New"/>
          <w:i/>
          <w:iCs/>
          <w:sz w:val="30"/>
          <w:szCs w:val="30"/>
          <w:cs/>
        </w:rPr>
        <w:t xml:space="preserve"> ล้านบาท</w:t>
      </w:r>
      <w:r w:rsidR="00895DFA" w:rsidRPr="00F34555">
        <w:rPr>
          <w:rFonts w:asciiTheme="majorBidi" w:hAnsiTheme="majorBidi" w:cstheme="majorBidi" w:hint="cs"/>
          <w:i/>
          <w:iCs/>
          <w:sz w:val="30"/>
          <w:szCs w:val="30"/>
          <w:cs/>
        </w:rPr>
        <w:t>)</w:t>
      </w:r>
      <w:r w:rsidR="00895DFA" w:rsidRPr="00F34555">
        <w:rPr>
          <w:rFonts w:asciiTheme="majorBidi" w:hAnsiTheme="majorBidi" w:cstheme="majorBidi" w:hint="cs"/>
          <w:sz w:val="30"/>
          <w:szCs w:val="30"/>
          <w:cs/>
        </w:rPr>
        <w:t xml:space="preserve"> ในงบการเงินเฉพาะกิจการ</w:t>
      </w:r>
      <w:r w:rsidR="006B38DA" w:rsidRPr="00F34555">
        <w:rPr>
          <w:rFonts w:ascii="Angsana New" w:hAnsi="Angsana New" w:hint="cs"/>
          <w:sz w:val="30"/>
          <w:szCs w:val="30"/>
          <w:cs/>
        </w:rPr>
        <w:t>และ</w:t>
      </w:r>
      <w:r w:rsidR="006F2B4B">
        <w:rPr>
          <w:rFonts w:ascii="Angsana New" w:hAnsi="Angsana New"/>
          <w:sz w:val="30"/>
          <w:szCs w:val="30"/>
        </w:rPr>
        <w:br/>
      </w:r>
      <w:r w:rsidR="0063057A" w:rsidRPr="00F34555">
        <w:rPr>
          <w:rFonts w:ascii="Angsana New" w:hAnsi="Angsana New"/>
          <w:sz w:val="30"/>
          <w:szCs w:val="30"/>
          <w:cs/>
        </w:rPr>
        <w:t>ภาระผูกพันจำนวนดังกล่าวข้างต้นจะแสดงยอดรวมไว้อยู่ภายใต้ภาระผูกพันรายจ่ายฝ่ายทุนด้วยเช่นกัน</w:t>
      </w:r>
    </w:p>
    <w:p w14:paraId="035AD19F" w14:textId="77777777" w:rsidR="004D34FC" w:rsidRPr="00F34555" w:rsidRDefault="004D34FC" w:rsidP="000A1E2D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34555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สัญญาซื้อขายวัตถุดิบ พัสดุบรรจุ และสินค้าสำเร็จรูป</w:t>
      </w:r>
    </w:p>
    <w:p w14:paraId="4E286746" w14:textId="77777777" w:rsidR="004D34FC" w:rsidRPr="00F34555" w:rsidRDefault="004D34FC" w:rsidP="000A1E2D">
      <w:pPr>
        <w:tabs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30"/>
          <w:szCs w:val="30"/>
          <w:lang w:val="en-US"/>
        </w:rPr>
      </w:pPr>
    </w:p>
    <w:p w14:paraId="313E08E2" w14:textId="1F73E6F0" w:rsidR="00A1588D" w:rsidRDefault="00CC1CA8" w:rsidP="00A1588D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F34555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F34555">
        <w:rPr>
          <w:rFonts w:asciiTheme="majorBidi" w:hAnsiTheme="majorBidi" w:cstheme="majorBidi"/>
          <w:sz w:val="30"/>
          <w:szCs w:val="30"/>
          <w:cs/>
          <w:lang w:val="en-US"/>
        </w:rPr>
        <w:t>ได้ทำสัญญาซื้อ</w:t>
      </w:r>
      <w:r w:rsidRPr="00266E69">
        <w:rPr>
          <w:rFonts w:asciiTheme="majorBidi" w:hAnsiTheme="majorBidi" w:cstheme="majorBidi"/>
          <w:sz w:val="30"/>
          <w:szCs w:val="30"/>
          <w:cs/>
          <w:lang w:val="en-US"/>
        </w:rPr>
        <w:t>วัตถุดิบ พัสดุบรรจุ และสินค้าสำเร็จรูปกับบ</w:t>
      </w:r>
      <w:r w:rsidR="005B3ECA" w:rsidRPr="00266E69">
        <w:rPr>
          <w:rFonts w:asciiTheme="majorBidi" w:hAnsiTheme="majorBidi" w:cstheme="majorBidi"/>
          <w:sz w:val="30"/>
          <w:szCs w:val="30"/>
          <w:cs/>
          <w:lang w:val="en-US"/>
        </w:rPr>
        <w:t xml:space="preserve">ริษัทหลายแห่ง โดย </w:t>
      </w:r>
      <w:r w:rsidR="00A4796E" w:rsidRPr="00266E69">
        <w:rPr>
          <w:rFonts w:asciiTheme="majorBidi" w:hAnsiTheme="majorBidi" w:cstheme="majorBidi"/>
          <w:sz w:val="30"/>
          <w:szCs w:val="30"/>
          <w:cs/>
          <w:lang w:val="en-US"/>
        </w:rPr>
        <w:t>ณ วันที่</w:t>
      </w:r>
      <w:r w:rsidR="00630178" w:rsidRPr="00266E6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A41089" w:rsidRPr="00F34555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="00A41089" w:rsidRPr="00F34555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มิถุนายน </w:t>
      </w:r>
      <w:r w:rsidR="00FD6C5D" w:rsidRPr="00266E69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266E69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266E69">
        <w:rPr>
          <w:rFonts w:asciiTheme="majorBidi" w:hAnsiTheme="majorBidi" w:cstheme="majorBidi" w:hint="cs"/>
          <w:sz w:val="30"/>
          <w:szCs w:val="30"/>
          <w:cs/>
          <w:lang w:val="en-US"/>
        </w:rPr>
        <w:t>กลุ่ม</w:t>
      </w:r>
      <w:r w:rsidRPr="00266E69">
        <w:rPr>
          <w:rFonts w:asciiTheme="majorBidi" w:hAnsiTheme="majorBidi" w:cstheme="majorBidi"/>
          <w:sz w:val="30"/>
          <w:szCs w:val="30"/>
          <w:cs/>
          <w:lang w:val="en-US"/>
        </w:rPr>
        <w:t>บริษัท</w:t>
      </w:r>
      <w:r w:rsidRPr="00266E69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266E69">
        <w:rPr>
          <w:rFonts w:asciiTheme="majorBidi" w:hAnsiTheme="majorBidi" w:cstheme="majorBidi"/>
          <w:sz w:val="30"/>
          <w:szCs w:val="30"/>
          <w:cs/>
          <w:lang w:val="en-US"/>
        </w:rPr>
        <w:t>ยอดภาระผูกพันคงเหลือจำนวน</w:t>
      </w:r>
      <w:r w:rsidR="008C611C" w:rsidRPr="00106EDC">
        <w:rPr>
          <w:rFonts w:asciiTheme="majorBidi" w:hAnsiTheme="majorBidi" w:cstheme="majorBidi" w:hint="cs"/>
          <w:sz w:val="30"/>
          <w:szCs w:val="30"/>
          <w:cs/>
          <w:lang w:val="en-US"/>
        </w:rPr>
        <w:t>รวม</w:t>
      </w:r>
      <w:r w:rsidR="008C611C" w:rsidRPr="00106ED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D22713" w:rsidRPr="00106EDC">
        <w:rPr>
          <w:rFonts w:asciiTheme="majorBidi" w:hAnsiTheme="majorBidi" w:cstheme="majorBidi"/>
          <w:sz w:val="30"/>
          <w:szCs w:val="30"/>
          <w:lang w:val="en-US"/>
        </w:rPr>
        <w:t>5,</w:t>
      </w:r>
      <w:r w:rsidR="0001641C" w:rsidRPr="00106EDC">
        <w:rPr>
          <w:rFonts w:asciiTheme="majorBidi" w:hAnsiTheme="majorBidi" w:cstheme="majorBidi"/>
          <w:sz w:val="30"/>
          <w:szCs w:val="30"/>
          <w:lang w:val="en-US"/>
        </w:rPr>
        <w:t>134.7</w:t>
      </w:r>
      <w:r w:rsidR="00352A8D" w:rsidRPr="00106E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E055A" w:rsidRPr="00106EDC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AE055A" w:rsidRPr="00106ED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(</w:t>
      </w:r>
      <w:r w:rsidR="00FD6C5D" w:rsidRPr="00106EDC">
        <w:rPr>
          <w:rFonts w:asciiTheme="majorBidi" w:hAnsiTheme="majorBidi" w:cstheme="majorBidi"/>
          <w:i/>
          <w:iCs/>
          <w:sz w:val="30"/>
          <w:szCs w:val="30"/>
          <w:lang w:val="en-US"/>
        </w:rPr>
        <w:t>31</w:t>
      </w:r>
      <w:r w:rsidR="00AE055A" w:rsidRPr="00106ED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AE055A" w:rsidRPr="00106EDC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FD6C5D" w:rsidRPr="00106EDC">
        <w:rPr>
          <w:rFonts w:asciiTheme="majorBidi" w:hAnsiTheme="majorBidi" w:cstheme="majorBidi"/>
          <w:i/>
          <w:iCs/>
          <w:sz w:val="30"/>
          <w:szCs w:val="30"/>
          <w:lang w:val="en-US"/>
        </w:rPr>
        <w:t>2563</w:t>
      </w:r>
      <w:r w:rsidR="00AE055A" w:rsidRPr="00106EDC">
        <w:rPr>
          <w:rFonts w:asciiTheme="majorBidi" w:hAnsiTheme="majorBidi" w:cstheme="majorBidi"/>
          <w:sz w:val="30"/>
          <w:szCs w:val="30"/>
        </w:rPr>
        <w:t>:</w:t>
      </w:r>
      <w:r w:rsidR="00AE055A" w:rsidRPr="00106ED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FD6C5D" w:rsidRPr="00106EDC">
        <w:rPr>
          <w:rFonts w:asciiTheme="majorBidi" w:hAnsiTheme="majorBidi" w:cstheme="majorBidi"/>
          <w:i/>
          <w:iCs/>
          <w:sz w:val="30"/>
          <w:szCs w:val="30"/>
          <w:lang w:val="en-US"/>
        </w:rPr>
        <w:t>5</w:t>
      </w:r>
      <w:r w:rsidR="007C39E3" w:rsidRPr="00106EDC">
        <w:rPr>
          <w:rFonts w:asciiTheme="majorBidi" w:hAnsiTheme="majorBidi" w:cstheme="majorBidi"/>
          <w:i/>
          <w:iCs/>
          <w:sz w:val="30"/>
          <w:szCs w:val="30"/>
          <w:lang w:val="en-US"/>
        </w:rPr>
        <w:t>,</w:t>
      </w:r>
      <w:r w:rsidR="00FD6C5D" w:rsidRPr="00106EDC">
        <w:rPr>
          <w:rFonts w:asciiTheme="majorBidi" w:hAnsiTheme="majorBidi" w:cstheme="majorBidi"/>
          <w:i/>
          <w:iCs/>
          <w:sz w:val="30"/>
          <w:szCs w:val="30"/>
          <w:lang w:val="en-US"/>
        </w:rPr>
        <w:t>224</w:t>
      </w:r>
      <w:r w:rsidR="007C39E3" w:rsidRPr="00106EDC">
        <w:rPr>
          <w:rFonts w:asciiTheme="majorBidi" w:hAnsiTheme="majorBidi" w:cstheme="majorBidi"/>
          <w:i/>
          <w:iCs/>
          <w:sz w:val="30"/>
          <w:szCs w:val="30"/>
          <w:lang w:val="en-US"/>
        </w:rPr>
        <w:t>.</w:t>
      </w:r>
      <w:r w:rsidR="00FD6C5D" w:rsidRPr="00106EDC">
        <w:rPr>
          <w:rFonts w:asciiTheme="majorBidi" w:hAnsiTheme="majorBidi" w:cstheme="majorBidi"/>
          <w:i/>
          <w:iCs/>
          <w:sz w:val="30"/>
          <w:szCs w:val="30"/>
          <w:lang w:val="en-US"/>
        </w:rPr>
        <w:t>5</w:t>
      </w:r>
      <w:r w:rsidR="007C39E3" w:rsidRPr="00106EDC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AE055A" w:rsidRPr="00106EDC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AE055A" w:rsidRPr="00106EDC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) </w:t>
      </w:r>
      <w:r w:rsidR="00AE055A" w:rsidRPr="00106EDC">
        <w:rPr>
          <w:rFonts w:asciiTheme="majorBidi" w:hAnsiTheme="majorBidi" w:cstheme="majorBidi" w:hint="cs"/>
          <w:sz w:val="30"/>
          <w:szCs w:val="30"/>
          <w:cs/>
        </w:rPr>
        <w:t>ใน</w:t>
      </w:r>
      <w:r w:rsidR="006F2B4B" w:rsidRPr="00106EDC">
        <w:rPr>
          <w:rFonts w:asciiTheme="majorBidi" w:hAnsiTheme="majorBidi" w:cstheme="majorBidi"/>
          <w:sz w:val="30"/>
          <w:szCs w:val="30"/>
        </w:rPr>
        <w:br/>
      </w:r>
      <w:r w:rsidR="00AE055A" w:rsidRPr="00106EDC">
        <w:rPr>
          <w:rFonts w:asciiTheme="majorBidi" w:hAnsiTheme="majorBidi" w:cstheme="majorBidi" w:hint="cs"/>
          <w:sz w:val="30"/>
          <w:szCs w:val="30"/>
          <w:cs/>
        </w:rPr>
        <w:t>งบการเงินรวม</w:t>
      </w:r>
      <w:r w:rsidR="0063057A" w:rsidRPr="00106ED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E055A" w:rsidRPr="00106EDC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784240" w:rsidRPr="00106EDC">
        <w:rPr>
          <w:rFonts w:asciiTheme="majorBidi" w:hAnsiTheme="majorBidi" w:cstheme="majorBidi"/>
          <w:sz w:val="30"/>
          <w:szCs w:val="30"/>
          <w:cs/>
        </w:rPr>
        <w:t>จำนวนรวม</w:t>
      </w:r>
      <w:r w:rsidR="00784240" w:rsidRPr="00106ED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1641C" w:rsidRPr="00106EDC">
        <w:rPr>
          <w:rFonts w:asciiTheme="majorBidi" w:hAnsiTheme="majorBidi" w:cstheme="majorBidi"/>
          <w:sz w:val="30"/>
          <w:szCs w:val="30"/>
          <w:lang w:val="en-US"/>
        </w:rPr>
        <w:t>5</w:t>
      </w:r>
      <w:r w:rsidR="00D22713" w:rsidRPr="00106ED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01641C" w:rsidRPr="00106EDC">
        <w:rPr>
          <w:rFonts w:asciiTheme="majorBidi" w:hAnsiTheme="majorBidi" w:cstheme="majorBidi"/>
          <w:sz w:val="30"/>
          <w:szCs w:val="30"/>
          <w:lang w:val="en-US"/>
        </w:rPr>
        <w:t>509.8</w:t>
      </w:r>
      <w:r w:rsidR="00A16076" w:rsidRPr="00106EDC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A16076" w:rsidRPr="00106ED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AE055A" w:rsidRPr="00106EDC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FD6C5D" w:rsidRPr="00106EDC">
        <w:rPr>
          <w:rFonts w:asciiTheme="majorBidi" w:hAnsiTheme="majorBidi" w:cstheme="majorBidi"/>
          <w:i/>
          <w:iCs/>
          <w:sz w:val="30"/>
          <w:szCs w:val="30"/>
          <w:lang w:val="en-US"/>
        </w:rPr>
        <w:t>31</w:t>
      </w:r>
      <w:r w:rsidR="00AE055A" w:rsidRPr="00106ED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AE055A" w:rsidRPr="00106EDC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FD6C5D" w:rsidRPr="00106EDC">
        <w:rPr>
          <w:rFonts w:asciiTheme="majorBidi" w:hAnsiTheme="majorBidi" w:cstheme="majorBidi"/>
          <w:i/>
          <w:iCs/>
          <w:sz w:val="30"/>
          <w:szCs w:val="30"/>
          <w:lang w:val="en-US"/>
        </w:rPr>
        <w:t>2563</w:t>
      </w:r>
      <w:r w:rsidR="00AE055A" w:rsidRPr="00106EDC">
        <w:rPr>
          <w:rFonts w:asciiTheme="majorBidi" w:hAnsiTheme="majorBidi" w:cstheme="majorBidi"/>
          <w:i/>
          <w:iCs/>
          <w:sz w:val="30"/>
          <w:szCs w:val="30"/>
          <w:lang w:val="en-US"/>
        </w:rPr>
        <w:t>:</w:t>
      </w:r>
      <w:r w:rsidR="00AE055A" w:rsidRPr="00106ED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FD6C5D" w:rsidRPr="00106EDC"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  <w:t>6</w:t>
      </w:r>
      <w:r w:rsidR="00A35F2B" w:rsidRPr="00106EDC"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  <w:t>,</w:t>
      </w:r>
      <w:r w:rsidR="00FD6C5D" w:rsidRPr="00106EDC"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  <w:t>283</w:t>
      </w:r>
      <w:r w:rsidR="00A35F2B" w:rsidRPr="00106EDC"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  <w:t>.</w:t>
      </w:r>
      <w:r w:rsidR="00FD6C5D" w:rsidRPr="00106EDC"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  <w:t>9</w:t>
      </w:r>
      <w:r w:rsidR="00A35F2B" w:rsidRPr="00106EDC"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  <w:t xml:space="preserve"> </w:t>
      </w:r>
      <w:r w:rsidR="00AE055A" w:rsidRPr="00106EDC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AE055A" w:rsidRPr="00106EDC">
        <w:rPr>
          <w:rFonts w:asciiTheme="majorBidi" w:hAnsiTheme="majorBidi" w:cstheme="majorBidi" w:hint="cs"/>
          <w:i/>
          <w:iCs/>
          <w:sz w:val="30"/>
          <w:szCs w:val="30"/>
          <w:cs/>
        </w:rPr>
        <w:t>)</w:t>
      </w:r>
      <w:r w:rsidR="00AE055A" w:rsidRPr="00106EDC">
        <w:rPr>
          <w:rFonts w:asciiTheme="majorBidi" w:hAnsiTheme="majorBidi" w:cstheme="majorBidi" w:hint="cs"/>
          <w:sz w:val="30"/>
          <w:szCs w:val="30"/>
          <w:cs/>
        </w:rPr>
        <w:t xml:space="preserve"> ในงบการเงินเฉพาะกิจการ</w:t>
      </w:r>
    </w:p>
    <w:p w14:paraId="57CD33C6" w14:textId="77777777" w:rsidR="00A1588D" w:rsidRPr="00106EDC" w:rsidRDefault="00A1588D" w:rsidP="00A1588D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77BF5B6" w14:textId="33E79F0B" w:rsidR="004D34FC" w:rsidRPr="00A1588D" w:rsidRDefault="007A39A6" w:rsidP="00A1588D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</w:pPr>
      <w:r w:rsidRPr="00F065D7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</w:t>
      </w:r>
      <w:r w:rsidRPr="00F065D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รับ</w:t>
      </w:r>
      <w:r w:rsidR="004D34FC" w:rsidRPr="00F065D7">
        <w:rPr>
          <w:rFonts w:ascii="Angsana New" w:hAnsi="Angsana New"/>
          <w:b/>
          <w:bCs/>
          <w:i/>
          <w:iCs/>
          <w:sz w:val="30"/>
          <w:szCs w:val="30"/>
          <w:cs/>
        </w:rPr>
        <w:t>ความช่วยเหลือทางเทคนิค</w:t>
      </w:r>
    </w:p>
    <w:p w14:paraId="198E34BD" w14:textId="77777777" w:rsidR="005032CB" w:rsidRPr="001E493B" w:rsidRDefault="005032CB" w:rsidP="005032CB">
      <w:pPr>
        <w:tabs>
          <w:tab w:val="left" w:pos="540"/>
        </w:tabs>
        <w:spacing w:line="240" w:lineRule="auto"/>
        <w:ind w:left="540" w:right="-43"/>
        <w:jc w:val="both"/>
        <w:rPr>
          <w:rFonts w:cs="Times New Roman"/>
          <w:sz w:val="30"/>
          <w:szCs w:val="30"/>
          <w:lang w:val="en-US"/>
        </w:rPr>
      </w:pPr>
    </w:p>
    <w:p w14:paraId="7F8A0688" w14:textId="3D343467" w:rsidR="009A0135" w:rsidRPr="00F065D7" w:rsidRDefault="009A0135" w:rsidP="009A0135">
      <w:pPr>
        <w:tabs>
          <w:tab w:val="left" w:pos="56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065D7">
        <w:rPr>
          <w:rFonts w:asciiTheme="majorBidi" w:hAnsiTheme="majorBidi" w:cstheme="majorBidi"/>
          <w:sz w:val="30"/>
          <w:szCs w:val="30"/>
          <w:cs/>
        </w:rPr>
        <w:t>กลุ่มบริษัทได้ทำสัญญารับความช่วยเหลือทางเทคนิคกับบริษัทต่างประเทศแห่งหนึ่ง โดยบริษัทต่างประเทศดังกล่าวจะให้ความช่วยเหลือเกี่ยวกับข้อมูลและความช่วยเหลือด้านเทคนิคในการ</w:t>
      </w:r>
      <w:r w:rsidRPr="006F2B4B">
        <w:rPr>
          <w:rFonts w:asciiTheme="majorBidi" w:hAnsiTheme="majorBidi" w:cstheme="majorBidi"/>
          <w:sz w:val="30"/>
          <w:szCs w:val="30"/>
          <w:cs/>
        </w:rPr>
        <w:t>ผลิตสินค้า สัญญามีผลบังคับใช้</w:t>
      </w:r>
      <w:r w:rsidR="00046810" w:rsidRPr="006F2B4B">
        <w:rPr>
          <w:rFonts w:asciiTheme="majorBidi" w:hAnsiTheme="majorBidi" w:cstheme="majorBidi" w:hint="cs"/>
          <w:sz w:val="30"/>
          <w:szCs w:val="30"/>
          <w:cs/>
        </w:rPr>
        <w:t>จนกว่าจะมีการ</w:t>
      </w:r>
      <w:r w:rsidR="00BC4E6E" w:rsidRPr="006F2B4B">
        <w:rPr>
          <w:rFonts w:asciiTheme="majorBidi" w:hAnsiTheme="majorBidi" w:cstheme="majorBidi" w:hint="cs"/>
          <w:sz w:val="30"/>
          <w:szCs w:val="30"/>
          <w:cs/>
        </w:rPr>
        <w:t>บอกเลิก</w:t>
      </w:r>
      <w:r w:rsidRPr="006F2B4B">
        <w:rPr>
          <w:rFonts w:asciiTheme="majorBidi" w:hAnsiTheme="majorBidi" w:cstheme="majorBidi"/>
          <w:sz w:val="30"/>
          <w:szCs w:val="30"/>
        </w:rPr>
        <w:t xml:space="preserve"> </w:t>
      </w:r>
      <w:r w:rsidRPr="006F2B4B">
        <w:rPr>
          <w:rFonts w:asciiTheme="majorBidi" w:hAnsiTheme="majorBidi" w:cstheme="majorBidi"/>
          <w:sz w:val="30"/>
          <w:szCs w:val="30"/>
          <w:cs/>
        </w:rPr>
        <w:t>โดยกลุ่มบริษัทผูกพันที่จะจ่ายค่</w:t>
      </w:r>
      <w:r w:rsidR="00046810" w:rsidRPr="006F2B4B">
        <w:rPr>
          <w:rFonts w:asciiTheme="majorBidi" w:hAnsiTheme="majorBidi" w:cstheme="majorBidi"/>
          <w:sz w:val="30"/>
          <w:szCs w:val="30"/>
          <w:cs/>
        </w:rPr>
        <w:t>าธรรมเนียมวิชาการเป็นจำ</w:t>
      </w:r>
      <w:r w:rsidR="00046810">
        <w:rPr>
          <w:rFonts w:asciiTheme="majorBidi" w:hAnsiTheme="majorBidi" w:cstheme="majorBidi"/>
          <w:sz w:val="30"/>
          <w:szCs w:val="30"/>
          <w:cs/>
        </w:rPr>
        <w:t xml:space="preserve">นวนเงิน </w:t>
      </w:r>
      <w:r w:rsidR="00FD6C5D" w:rsidRPr="00FD6C5D">
        <w:rPr>
          <w:rFonts w:asciiTheme="majorBidi" w:hAnsiTheme="majorBidi" w:cstheme="majorBidi"/>
          <w:sz w:val="30"/>
          <w:szCs w:val="30"/>
          <w:lang w:val="en-US"/>
        </w:rPr>
        <w:t>40</w:t>
      </w:r>
      <w:r w:rsidRPr="000413B4">
        <w:rPr>
          <w:rFonts w:asciiTheme="majorBidi" w:hAnsiTheme="majorBidi" w:cstheme="majorBidi"/>
          <w:sz w:val="30"/>
          <w:szCs w:val="30"/>
        </w:rPr>
        <w:t xml:space="preserve"> </w:t>
      </w:r>
      <w:r w:rsidRPr="000413B4">
        <w:rPr>
          <w:rFonts w:asciiTheme="majorBidi" w:hAnsiTheme="majorBidi" w:cstheme="majorBidi"/>
          <w:sz w:val="30"/>
          <w:szCs w:val="30"/>
          <w:cs/>
        </w:rPr>
        <w:t>ล้านเยนต่อ</w:t>
      </w:r>
      <w:r w:rsidRPr="00F065D7">
        <w:rPr>
          <w:rFonts w:asciiTheme="majorBidi" w:hAnsiTheme="majorBidi" w:cstheme="majorBidi"/>
          <w:sz w:val="30"/>
          <w:szCs w:val="30"/>
          <w:cs/>
        </w:rPr>
        <w:t>ปีใน</w:t>
      </w:r>
      <w:r w:rsidR="0004681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F2B4B">
        <w:rPr>
          <w:rFonts w:asciiTheme="majorBidi" w:hAnsiTheme="majorBidi" w:cstheme="majorBidi"/>
          <w:sz w:val="30"/>
          <w:szCs w:val="30"/>
        </w:rPr>
        <w:br/>
      </w:r>
      <w:r w:rsidRPr="00F065D7">
        <w:rPr>
          <w:rFonts w:asciiTheme="majorBidi" w:hAnsiTheme="majorBidi" w:cstheme="majorBidi"/>
          <w:sz w:val="30"/>
          <w:szCs w:val="30"/>
          <w:cs/>
        </w:rPr>
        <w:t xml:space="preserve">งบการเงินรวม และจำนวน </w:t>
      </w:r>
      <w:r w:rsidR="00FD6C5D" w:rsidRPr="00FD6C5D">
        <w:rPr>
          <w:rFonts w:asciiTheme="majorBidi" w:hAnsiTheme="majorBidi" w:cstheme="majorBidi"/>
          <w:sz w:val="30"/>
          <w:szCs w:val="30"/>
          <w:lang w:val="en-US"/>
        </w:rPr>
        <w:t>15</w:t>
      </w:r>
      <w:r w:rsidRPr="00F065D7">
        <w:rPr>
          <w:rFonts w:asciiTheme="majorBidi" w:hAnsiTheme="majorBidi" w:cstheme="majorBidi"/>
          <w:sz w:val="30"/>
          <w:szCs w:val="30"/>
        </w:rPr>
        <w:t xml:space="preserve"> </w:t>
      </w:r>
      <w:r w:rsidRPr="00F065D7">
        <w:rPr>
          <w:rFonts w:asciiTheme="majorBidi" w:hAnsiTheme="majorBidi" w:cstheme="majorBidi"/>
          <w:sz w:val="30"/>
          <w:szCs w:val="30"/>
          <w:cs/>
        </w:rPr>
        <w:t>ล้านเยนต่อปีในงบการเงินเฉพาะกิจการ</w:t>
      </w:r>
    </w:p>
    <w:p w14:paraId="6D29815F" w14:textId="77777777" w:rsidR="005032CB" w:rsidRPr="00F065D7" w:rsidRDefault="005032CB" w:rsidP="005032CB">
      <w:pPr>
        <w:tabs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30"/>
          <w:szCs w:val="30"/>
          <w:lang w:val="en-US"/>
        </w:rPr>
      </w:pPr>
    </w:p>
    <w:p w14:paraId="6C54FDFD" w14:textId="77777777" w:rsidR="00A35F2B" w:rsidRPr="00F065D7" w:rsidRDefault="00A35F2B" w:rsidP="00A35F2B">
      <w:pPr>
        <w:spacing w:line="240" w:lineRule="auto"/>
        <w:ind w:left="540" w:right="-45"/>
        <w:jc w:val="thaiDistribute"/>
        <w:rPr>
          <w:b/>
          <w:bCs/>
          <w:i/>
          <w:iCs/>
          <w:sz w:val="30"/>
          <w:szCs w:val="30"/>
        </w:rPr>
      </w:pPr>
      <w:r w:rsidRPr="00F065D7">
        <w:rPr>
          <w:b/>
          <w:bCs/>
          <w:i/>
          <w:iCs/>
          <w:sz w:val="30"/>
          <w:szCs w:val="30"/>
          <w:cs/>
        </w:rPr>
        <w:t>สัญญาบริการคลาวด์สำหรับซอฟต์แวร์คอมพิวเตอร์</w:t>
      </w:r>
    </w:p>
    <w:p w14:paraId="13A0C315" w14:textId="77777777" w:rsidR="00A35F2B" w:rsidRPr="00F065D7" w:rsidRDefault="00A35F2B" w:rsidP="00A35F2B">
      <w:pPr>
        <w:spacing w:line="240" w:lineRule="auto"/>
        <w:ind w:left="540" w:right="-45"/>
        <w:jc w:val="thaiDistribute"/>
        <w:rPr>
          <w:sz w:val="30"/>
          <w:szCs w:val="30"/>
        </w:rPr>
      </w:pPr>
    </w:p>
    <w:p w14:paraId="5FC012E9" w14:textId="16CB28C4" w:rsidR="00A35F2B" w:rsidRDefault="00A35F2B" w:rsidP="00AD2CB5">
      <w:pPr>
        <w:spacing w:line="240" w:lineRule="auto"/>
        <w:ind w:left="540" w:right="-45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F065D7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บริษัทได้ทำสัญญาบริการคลาวด์สำหรับซอฟต์แวร์คอมพิวเตอร์กับบริษัทในประเทศแห่งหนึ่ง ซึ่งเป็นสัญญา</w:t>
      </w:r>
      <w:r w:rsidRPr="00F065D7">
        <w:rPr>
          <w:rFonts w:asciiTheme="majorBidi" w:hAnsiTheme="majorBidi" w:cstheme="majorBidi"/>
          <w:snapToGrid w:val="0"/>
          <w:sz w:val="30"/>
          <w:szCs w:val="30"/>
          <w:lang w:eastAsia="th-TH"/>
        </w:rPr>
        <w:br/>
      </w:r>
      <w:r w:rsidRPr="00F065D7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ระยะยาว </w:t>
      </w:r>
      <w:r w:rsidR="00FD6C5D" w:rsidRPr="00FD6C5D"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  <w:t>5</w:t>
      </w:r>
      <w:r w:rsidRPr="00F065D7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 ปี สัญญามีผลบังคับใช้และจะทยอยสิ้นสุดในเดือนสิงหาคม </w:t>
      </w:r>
      <w:r w:rsidR="00FD6C5D" w:rsidRPr="00FD6C5D"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  <w:t>2564</w:t>
      </w:r>
      <w:r w:rsidRPr="00F065D7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 โดยบริษัทมีภาระผูกพันที่จะจ่ายค่าบริการเป็นจำนวนเงิน </w:t>
      </w:r>
      <w:r w:rsidR="00FD6C5D" w:rsidRPr="00FD6C5D"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  <w:t>8</w:t>
      </w:r>
      <w:r w:rsidRPr="00F065D7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 - </w:t>
      </w:r>
      <w:r w:rsidR="00FD6C5D" w:rsidRPr="00FD6C5D"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  <w:t>11</w:t>
      </w:r>
      <w:r w:rsidRPr="00F065D7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 ล้านบาทต่อปี</w:t>
      </w:r>
    </w:p>
    <w:p w14:paraId="7F2A5554" w14:textId="77777777" w:rsidR="00FB2425" w:rsidRPr="00F065D7" w:rsidRDefault="00FB2425" w:rsidP="00AD2CB5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6A261AA" w14:textId="77777777" w:rsidR="007A39A6" w:rsidRPr="00F065D7" w:rsidRDefault="007A39A6" w:rsidP="007A39A6">
      <w:pPr>
        <w:spacing w:line="240" w:lineRule="auto"/>
        <w:ind w:right="45" w:firstLine="540"/>
        <w:jc w:val="both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F065D7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สัญญาซื้อก๊าซธรรมชาติ</w:t>
      </w:r>
    </w:p>
    <w:p w14:paraId="7E899B9C" w14:textId="77777777" w:rsidR="005032CB" w:rsidRPr="001E493B" w:rsidRDefault="005032CB" w:rsidP="005032CB">
      <w:pPr>
        <w:tabs>
          <w:tab w:val="left" w:pos="540"/>
        </w:tabs>
        <w:spacing w:line="240" w:lineRule="auto"/>
        <w:ind w:left="540" w:right="-43"/>
        <w:jc w:val="both"/>
        <w:rPr>
          <w:rFonts w:cs="Times New Roman"/>
          <w:sz w:val="30"/>
          <w:szCs w:val="30"/>
          <w:lang w:val="en-US"/>
        </w:rPr>
      </w:pPr>
    </w:p>
    <w:p w14:paraId="712DD801" w14:textId="2F8304E5" w:rsidR="00E21B00" w:rsidRPr="009A7C6B" w:rsidRDefault="009A7C6B" w:rsidP="009A7C6B">
      <w:pPr>
        <w:spacing w:line="240" w:lineRule="auto"/>
        <w:ind w:left="540" w:right="-45"/>
        <w:jc w:val="thaiDistribute"/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</w:pPr>
      <w:r w:rsidRPr="00DF11E6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บริษัทย่อยได้ทำสัญญาซื้อก๊าซธรรมชาติเหลวกับบริษัทในประเทศแห่งหนึ่ง สัญญามีผลบังคับใช้และจะทยอยสิ้นสุดในเดือนกันยายน </w:t>
      </w:r>
      <w:r w:rsidR="00FD6C5D" w:rsidRPr="00DF11E6"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  <w:t>2564</w:t>
      </w:r>
      <w:r w:rsidRPr="00DF11E6"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 xml:space="preserve"> </w:t>
      </w:r>
      <w:r w:rsidRPr="00DF11E6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โดยบริษัทย่อยตกลงซื้อก๊าซธรรมชาติตามระยะเวลาและเงื่อนไขต่างๆ ที่ระบุในสัญญา</w:t>
      </w:r>
      <w:r w:rsidRPr="009A7C6B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 </w:t>
      </w:r>
    </w:p>
    <w:p w14:paraId="1FFEEC10" w14:textId="77777777" w:rsidR="009A7C6B" w:rsidRPr="009A7C6B" w:rsidRDefault="009A7C6B" w:rsidP="009A7C6B">
      <w:pPr>
        <w:spacing w:line="240" w:lineRule="auto"/>
        <w:ind w:left="540" w:right="-45"/>
        <w:jc w:val="thaiDistribute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</w:pPr>
    </w:p>
    <w:p w14:paraId="57FAF67D" w14:textId="77777777" w:rsidR="005727ED" w:rsidRPr="00F065D7" w:rsidRDefault="005727ED" w:rsidP="005727ED">
      <w:pPr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  <w:r w:rsidRPr="00F065D7">
        <w:rPr>
          <w:rFonts w:asciiTheme="majorBidi" w:hAnsiTheme="majorBidi"/>
          <w:b/>
          <w:bCs/>
          <w:i/>
          <w:iCs/>
          <w:snapToGrid w:val="0"/>
          <w:sz w:val="30"/>
          <w:szCs w:val="30"/>
          <w:cs/>
          <w:lang w:eastAsia="th-TH"/>
        </w:rPr>
        <w:t xml:space="preserve">สัญญาค่าบำรุงรักษาและค่าบริหารส่วนกลางภายในเขตเศรษฐกิจพิเศษทิลาวา </w:t>
      </w:r>
    </w:p>
    <w:p w14:paraId="51CF07EE" w14:textId="77777777" w:rsidR="005727ED" w:rsidRPr="001E493B" w:rsidRDefault="005727ED" w:rsidP="005727ED">
      <w:pPr>
        <w:spacing w:line="240" w:lineRule="auto"/>
        <w:ind w:left="540" w:right="-45"/>
        <w:jc w:val="thaiDistribute"/>
        <w:rPr>
          <w:rFonts w:cs="Times New Roman"/>
          <w:snapToGrid w:val="0"/>
          <w:sz w:val="30"/>
          <w:szCs w:val="30"/>
          <w:lang w:eastAsia="th-TH"/>
        </w:rPr>
      </w:pPr>
      <w:r w:rsidRPr="00F065D7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</w:t>
      </w:r>
    </w:p>
    <w:p w14:paraId="0E700C3B" w14:textId="248B5814" w:rsidR="00F67D6D" w:rsidRDefault="005727ED" w:rsidP="006E395E">
      <w:pPr>
        <w:spacing w:line="240" w:lineRule="auto"/>
        <w:ind w:left="540" w:right="-45"/>
        <w:jc w:val="thaiDistribute"/>
        <w:rPr>
          <w:rFonts w:asciiTheme="majorBidi" w:hAnsiTheme="majorBidi"/>
          <w:snapToGrid w:val="0"/>
          <w:sz w:val="30"/>
          <w:szCs w:val="30"/>
          <w:lang w:eastAsia="th-TH"/>
        </w:rPr>
      </w:pPr>
      <w:r w:rsidRPr="00F065D7">
        <w:rPr>
          <w:rFonts w:asciiTheme="majorBidi" w:hAnsiTheme="majorBidi"/>
          <w:snapToGrid w:val="0"/>
          <w:sz w:val="30"/>
          <w:szCs w:val="30"/>
          <w:cs/>
          <w:lang w:eastAsia="th-TH"/>
        </w:rPr>
        <w:t>บริษัทย่อยได้ทำสัญญาค่าบำรุงรักษาและค่าบริหารส่วนกลางภายในเขตเศรษฐกิจพิเศษทิลาวา ซึ่งเป็นส่วนหนึ่งของสัญญาเช่าช่ว</w:t>
      </w:r>
      <w:r w:rsidR="00CD65AA" w:rsidRPr="00F065D7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งที่ดินระยะยาว โดยสัญญามีอายุ </w:t>
      </w:r>
      <w:r w:rsidR="00FD6C5D" w:rsidRPr="00FD6C5D">
        <w:rPr>
          <w:rFonts w:asciiTheme="majorBidi" w:hAnsiTheme="majorBidi"/>
          <w:snapToGrid w:val="0"/>
          <w:sz w:val="30"/>
          <w:szCs w:val="30"/>
          <w:lang w:val="en-US" w:eastAsia="th-TH"/>
        </w:rPr>
        <w:t>48</w:t>
      </w:r>
      <w:r w:rsidR="00CD65AA" w:rsidRPr="00F065D7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ปี </w:t>
      </w:r>
      <w:r w:rsidR="00FD6C5D" w:rsidRPr="00FD6C5D">
        <w:rPr>
          <w:rFonts w:asciiTheme="majorBidi" w:hAnsiTheme="majorBidi"/>
          <w:snapToGrid w:val="0"/>
          <w:sz w:val="30"/>
          <w:szCs w:val="30"/>
          <w:lang w:val="en-US" w:eastAsia="th-TH"/>
        </w:rPr>
        <w:t>7</w:t>
      </w:r>
      <w:r w:rsidRPr="00F065D7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เดือน สัญญามีผลบังคับใช้และจะท</w:t>
      </w:r>
      <w:r w:rsidR="00CD65AA" w:rsidRPr="00F065D7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ยอยสิ้นสุดในเดือนกุมภาพันธ์ </w:t>
      </w:r>
      <w:r w:rsidR="00FD6C5D" w:rsidRPr="00FD6C5D">
        <w:rPr>
          <w:rFonts w:asciiTheme="majorBidi" w:hAnsiTheme="majorBidi"/>
          <w:snapToGrid w:val="0"/>
          <w:sz w:val="30"/>
          <w:szCs w:val="30"/>
          <w:lang w:val="en-US" w:eastAsia="th-TH"/>
        </w:rPr>
        <w:t>2610</w:t>
      </w:r>
      <w:r w:rsidRPr="00F065D7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โดยบริษัทย่อยผูกพันที่จะจ่ายค่าบำรุงรักษาและค่า</w:t>
      </w:r>
      <w:r w:rsidR="00CD65AA" w:rsidRPr="00F065D7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บริหารส่วนกลางเป็นจำนวนเงิน </w:t>
      </w:r>
      <w:r w:rsidR="00FD6C5D" w:rsidRPr="00FD6C5D">
        <w:rPr>
          <w:rFonts w:asciiTheme="majorBidi" w:hAnsiTheme="majorBidi"/>
          <w:snapToGrid w:val="0"/>
          <w:sz w:val="30"/>
          <w:szCs w:val="30"/>
          <w:lang w:val="en-US" w:eastAsia="th-TH"/>
        </w:rPr>
        <w:t>0</w:t>
      </w:r>
      <w:r w:rsidR="00CD65AA" w:rsidRPr="00F065D7">
        <w:rPr>
          <w:rFonts w:asciiTheme="majorBidi" w:hAnsiTheme="majorBidi"/>
          <w:snapToGrid w:val="0"/>
          <w:sz w:val="30"/>
          <w:szCs w:val="30"/>
          <w:lang w:val="en-US" w:eastAsia="th-TH"/>
        </w:rPr>
        <w:t>.</w:t>
      </w:r>
      <w:r w:rsidR="00FD6C5D" w:rsidRPr="00FD6C5D">
        <w:rPr>
          <w:rFonts w:asciiTheme="majorBidi" w:hAnsiTheme="majorBidi"/>
          <w:snapToGrid w:val="0"/>
          <w:sz w:val="30"/>
          <w:szCs w:val="30"/>
          <w:lang w:val="en-US" w:eastAsia="th-TH"/>
        </w:rPr>
        <w:t>01</w:t>
      </w:r>
      <w:r w:rsidRPr="00F065D7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</w:t>
      </w:r>
      <w:r w:rsidR="006E395E">
        <w:rPr>
          <w:rFonts w:asciiTheme="majorBidi" w:hAnsiTheme="majorBidi"/>
          <w:snapToGrid w:val="0"/>
          <w:sz w:val="30"/>
          <w:szCs w:val="30"/>
          <w:cs/>
          <w:lang w:eastAsia="th-TH"/>
        </w:rPr>
        <w:br/>
      </w:r>
      <w:r w:rsidRPr="00375E12">
        <w:rPr>
          <w:rFonts w:asciiTheme="majorBidi" w:hAnsiTheme="majorBidi"/>
          <w:snapToGrid w:val="0"/>
          <w:sz w:val="30"/>
          <w:szCs w:val="30"/>
          <w:cs/>
          <w:lang w:eastAsia="th-TH"/>
        </w:rPr>
        <w:t>ล้านเหรียญ</w:t>
      </w:r>
      <w:r w:rsidRPr="00F065D7">
        <w:rPr>
          <w:rFonts w:asciiTheme="majorBidi" w:hAnsiTheme="majorBidi"/>
          <w:snapToGrid w:val="0"/>
          <w:sz w:val="30"/>
          <w:szCs w:val="30"/>
          <w:cs/>
          <w:lang w:eastAsia="th-TH"/>
        </w:rPr>
        <w:t>สหรัฐอเมริกาต่อเดือน</w:t>
      </w:r>
    </w:p>
    <w:p w14:paraId="13594C76" w14:textId="20C845A1" w:rsidR="00767F39" w:rsidRDefault="00767F39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07DC46BA" w14:textId="714C11B7" w:rsidR="0041552A" w:rsidRDefault="006B3ADB" w:rsidP="006B3ADB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554DD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สัญญาบริหารจัดการคลังสินค้า</w:t>
      </w:r>
    </w:p>
    <w:p w14:paraId="716AA64A" w14:textId="77777777" w:rsidR="0041552A" w:rsidRDefault="0041552A" w:rsidP="006B3ADB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AB0EBDB" w14:textId="570463B3" w:rsidR="0041552A" w:rsidRPr="0041552A" w:rsidRDefault="0041552A" w:rsidP="0041552A">
      <w:pPr>
        <w:spacing w:line="240" w:lineRule="auto"/>
        <w:ind w:left="540" w:right="-45"/>
        <w:jc w:val="thaiDistribute"/>
        <w:rPr>
          <w:rFonts w:asciiTheme="majorBidi" w:hAnsiTheme="majorBidi"/>
          <w:snapToGrid w:val="0"/>
          <w:sz w:val="30"/>
          <w:szCs w:val="30"/>
          <w:lang w:eastAsia="th-TH"/>
        </w:rPr>
      </w:pPr>
      <w:r w:rsidRPr="0041552A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 xml:space="preserve">บริษัทได้ทำสัญญาบริหารจัดการคลังสินค้า ซึ่งเป็นสัญญาระยะยาว </w:t>
      </w:r>
      <w:r w:rsidR="00FD6C5D" w:rsidRPr="00FD6C5D">
        <w:rPr>
          <w:rFonts w:asciiTheme="majorBidi" w:hAnsiTheme="majorBidi" w:hint="cs"/>
          <w:snapToGrid w:val="0"/>
          <w:sz w:val="30"/>
          <w:szCs w:val="30"/>
          <w:lang w:val="en-US" w:eastAsia="th-TH"/>
        </w:rPr>
        <w:t>3</w:t>
      </w:r>
      <w:r w:rsidRPr="0041552A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 xml:space="preserve"> ปี สัญญามีผลบังคับใช้และจะสิ้นสุดในเดือนกุมภาพันธ์ </w:t>
      </w:r>
      <w:r w:rsidR="00FD6C5D" w:rsidRPr="00FD6C5D">
        <w:rPr>
          <w:rFonts w:asciiTheme="majorBidi" w:hAnsiTheme="majorBidi" w:hint="cs"/>
          <w:snapToGrid w:val="0"/>
          <w:sz w:val="30"/>
          <w:szCs w:val="30"/>
          <w:lang w:val="en-US" w:eastAsia="th-TH"/>
        </w:rPr>
        <w:t>2566</w:t>
      </w:r>
      <w:r w:rsidRPr="0041552A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 xml:space="preserve"> โดยบริษัทผูกพันที่จะจ่ายค่าบริการเป็นจำนวนเงิน </w:t>
      </w:r>
      <w:r w:rsidR="00FD6C5D" w:rsidRPr="00FD6C5D">
        <w:rPr>
          <w:rFonts w:asciiTheme="majorBidi" w:hAnsiTheme="majorBidi" w:hint="cs"/>
          <w:snapToGrid w:val="0"/>
          <w:sz w:val="30"/>
          <w:szCs w:val="30"/>
          <w:lang w:val="en-US" w:eastAsia="th-TH"/>
        </w:rPr>
        <w:t>0</w:t>
      </w:r>
      <w:r w:rsidRPr="0041552A">
        <w:rPr>
          <w:rFonts w:asciiTheme="majorBidi" w:hAnsiTheme="majorBidi" w:hint="cs"/>
          <w:snapToGrid w:val="0"/>
          <w:sz w:val="30"/>
          <w:szCs w:val="30"/>
          <w:lang w:eastAsia="th-TH"/>
        </w:rPr>
        <w:t>.</w:t>
      </w:r>
      <w:r w:rsidR="00FD6C5D" w:rsidRPr="00FD6C5D">
        <w:rPr>
          <w:rFonts w:asciiTheme="majorBidi" w:hAnsiTheme="majorBidi" w:hint="cs"/>
          <w:snapToGrid w:val="0"/>
          <w:sz w:val="30"/>
          <w:szCs w:val="30"/>
          <w:lang w:val="en-US" w:eastAsia="th-TH"/>
        </w:rPr>
        <w:t>8</w:t>
      </w:r>
      <w:r w:rsidRPr="0041552A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 xml:space="preserve"> ล้านบาทต่อเดือน</w:t>
      </w:r>
    </w:p>
    <w:p w14:paraId="7BCC6F0A" w14:textId="564A02DE" w:rsidR="006B3ADB" w:rsidRDefault="006B3ADB" w:rsidP="0041552A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554DD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</w:p>
    <w:p w14:paraId="161877B9" w14:textId="00B27A8A" w:rsidR="00FB2425" w:rsidRDefault="006B3ADB" w:rsidP="004554DD">
      <w:pPr>
        <w:spacing w:line="240" w:lineRule="auto"/>
        <w:ind w:left="540" w:right="-45"/>
        <w:jc w:val="thaiDistribute"/>
        <w:rPr>
          <w:rFonts w:asciiTheme="majorBidi" w:hAnsiTheme="majorBidi"/>
          <w:snapToGrid w:val="0"/>
          <w:sz w:val="30"/>
          <w:szCs w:val="30"/>
          <w:lang w:eastAsia="th-TH"/>
        </w:rPr>
      </w:pPr>
      <w:r w:rsidRPr="004554DD">
        <w:rPr>
          <w:rFonts w:asciiTheme="majorBidi" w:hAnsiTheme="majorBidi"/>
          <w:snapToGrid w:val="0"/>
          <w:sz w:val="30"/>
          <w:szCs w:val="30"/>
          <w:cs/>
          <w:lang w:eastAsia="th-TH"/>
        </w:rPr>
        <w:t>บริษัทย่อยได้ทำสัญญาบริหารจัดการคลังสินค้า</w:t>
      </w:r>
      <w:r w:rsidR="003479F2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>ในสาธารณรัฐแห่งสหภาพเมียนมาร์</w:t>
      </w:r>
      <w:r w:rsidRPr="004554DD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ซึ่งเป็นสัญญาระยะยาว </w:t>
      </w:r>
      <w:r w:rsidR="00FD6C5D" w:rsidRPr="00FD6C5D">
        <w:rPr>
          <w:rFonts w:asciiTheme="majorBidi" w:hAnsiTheme="majorBidi"/>
          <w:snapToGrid w:val="0"/>
          <w:sz w:val="30"/>
          <w:szCs w:val="30"/>
          <w:lang w:val="en-US" w:eastAsia="th-TH"/>
        </w:rPr>
        <w:t>3</w:t>
      </w:r>
      <w:r w:rsidRPr="004554DD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ปี สัญญามีผลบังคับใช้และจะสิ้นสุดในเดือนพฤศจิกายน </w:t>
      </w:r>
      <w:r w:rsidR="00FD6C5D" w:rsidRPr="00FD6C5D">
        <w:rPr>
          <w:rFonts w:asciiTheme="majorBidi" w:hAnsiTheme="majorBidi"/>
          <w:snapToGrid w:val="0"/>
          <w:sz w:val="30"/>
          <w:szCs w:val="30"/>
          <w:lang w:val="en-US" w:eastAsia="th-TH"/>
        </w:rPr>
        <w:t>2565</w:t>
      </w:r>
      <w:r w:rsidRPr="004554DD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โดยบริษัทย่อยผูกพันที่จะจ่ายค่าบริการ</w:t>
      </w:r>
      <w:r w:rsidR="0041552A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>ขั้นต่ำ</w:t>
      </w:r>
      <w:r w:rsidRPr="004554DD">
        <w:rPr>
          <w:rFonts w:asciiTheme="majorBidi" w:hAnsiTheme="majorBidi"/>
          <w:snapToGrid w:val="0"/>
          <w:sz w:val="30"/>
          <w:szCs w:val="30"/>
          <w:cs/>
          <w:lang w:eastAsia="th-TH"/>
        </w:rPr>
        <w:t>ในปีแรกเป็นจำนวน</w:t>
      </w:r>
      <w:r w:rsidR="0041552A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>เงิน</w:t>
      </w:r>
      <w:r w:rsidRPr="004554DD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</w:t>
      </w:r>
      <w:r w:rsidR="00FD6C5D" w:rsidRPr="00FD6C5D">
        <w:rPr>
          <w:rFonts w:asciiTheme="majorBidi" w:hAnsiTheme="majorBidi"/>
          <w:snapToGrid w:val="0"/>
          <w:sz w:val="30"/>
          <w:szCs w:val="30"/>
          <w:lang w:val="en-US" w:eastAsia="th-TH"/>
        </w:rPr>
        <w:t>42</w:t>
      </w:r>
      <w:r w:rsidRPr="004554DD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ล้านเมียนมาร์จัต</w:t>
      </w:r>
      <w:r w:rsidR="0041552A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>ต่อเดือน</w:t>
      </w:r>
      <w:r w:rsidRPr="004554DD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สำหรับค่าบริการในปีที่สองและปีที่สามนั้นจะได้รับส่วนลดเท่ากับ</w:t>
      </w:r>
      <w:r w:rsidR="009944EC">
        <w:rPr>
          <w:rFonts w:asciiTheme="majorBidi" w:hAnsiTheme="majorBidi"/>
          <w:snapToGrid w:val="0"/>
          <w:sz w:val="30"/>
          <w:szCs w:val="30"/>
          <w:lang w:eastAsia="th-TH"/>
        </w:rPr>
        <w:br/>
      </w:r>
      <w:r w:rsidRPr="004554DD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ร้อยละ </w:t>
      </w:r>
      <w:r w:rsidR="00FD6C5D" w:rsidRPr="00FD6C5D">
        <w:rPr>
          <w:rFonts w:asciiTheme="majorBidi" w:hAnsiTheme="majorBidi"/>
          <w:snapToGrid w:val="0"/>
          <w:sz w:val="30"/>
          <w:szCs w:val="30"/>
          <w:lang w:val="en-US" w:eastAsia="th-TH"/>
        </w:rPr>
        <w:t>1</w:t>
      </w:r>
      <w:r w:rsidRPr="004554DD">
        <w:rPr>
          <w:rFonts w:asciiTheme="majorBidi" w:hAnsiTheme="majorBidi"/>
          <w:snapToGrid w:val="0"/>
          <w:sz w:val="30"/>
          <w:szCs w:val="30"/>
          <w:lang w:eastAsia="th-TH"/>
        </w:rPr>
        <w:t>.</w:t>
      </w:r>
      <w:r w:rsidR="00FD6C5D" w:rsidRPr="00FD6C5D">
        <w:rPr>
          <w:rFonts w:asciiTheme="majorBidi" w:hAnsiTheme="majorBidi"/>
          <w:snapToGrid w:val="0"/>
          <w:sz w:val="30"/>
          <w:szCs w:val="30"/>
          <w:lang w:val="en-US" w:eastAsia="th-TH"/>
        </w:rPr>
        <w:t>5</w:t>
      </w:r>
      <w:r w:rsidRPr="004554DD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ของค่าบริการในปีแรก และร้อยละ </w:t>
      </w:r>
      <w:r w:rsidR="00FD6C5D" w:rsidRPr="00FD6C5D">
        <w:rPr>
          <w:rFonts w:asciiTheme="majorBidi" w:hAnsiTheme="majorBidi"/>
          <w:snapToGrid w:val="0"/>
          <w:sz w:val="30"/>
          <w:szCs w:val="30"/>
          <w:lang w:val="en-US" w:eastAsia="th-TH"/>
        </w:rPr>
        <w:t>2</w:t>
      </w:r>
      <w:r w:rsidRPr="004554DD">
        <w:rPr>
          <w:rFonts w:asciiTheme="majorBidi" w:hAnsiTheme="majorBidi"/>
          <w:snapToGrid w:val="0"/>
          <w:sz w:val="30"/>
          <w:szCs w:val="30"/>
          <w:lang w:eastAsia="th-TH"/>
        </w:rPr>
        <w:t>.</w:t>
      </w:r>
      <w:r w:rsidR="00FD6C5D" w:rsidRPr="00FD6C5D">
        <w:rPr>
          <w:rFonts w:asciiTheme="majorBidi" w:hAnsiTheme="majorBidi"/>
          <w:snapToGrid w:val="0"/>
          <w:sz w:val="30"/>
          <w:szCs w:val="30"/>
          <w:lang w:val="en-US" w:eastAsia="th-TH"/>
        </w:rPr>
        <w:t>5</w:t>
      </w:r>
      <w:r w:rsidRPr="004554DD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ของค่าบริการในปีที่สอง ตามลำดับ</w:t>
      </w:r>
    </w:p>
    <w:p w14:paraId="2481EA1E" w14:textId="77777777" w:rsidR="0041552A" w:rsidRDefault="0041552A" w:rsidP="004554DD">
      <w:pPr>
        <w:spacing w:line="240" w:lineRule="auto"/>
        <w:ind w:left="540" w:right="-45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294873D1" w14:textId="77777777" w:rsidR="002D1934" w:rsidRPr="00F065D7" w:rsidRDefault="002D1934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065D7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หนี้สินที่อาจเกิดขึ้น</w:t>
      </w:r>
    </w:p>
    <w:p w14:paraId="5B8FD7CA" w14:textId="48D42FE2" w:rsidR="005A5157" w:rsidRPr="00EE5F46" w:rsidRDefault="005A5157" w:rsidP="00EE5F46">
      <w:pPr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  <w:cs/>
          <w:lang w:val="th-TH"/>
        </w:rPr>
      </w:pPr>
    </w:p>
    <w:p w14:paraId="0F3DC327" w14:textId="72471756" w:rsidR="00EE5F46" w:rsidRPr="00EE5F46" w:rsidRDefault="00EE5F46" w:rsidP="00EE5F46">
      <w:pPr>
        <w:spacing w:line="240" w:lineRule="auto"/>
        <w:ind w:left="540" w:right="-45"/>
        <w:jc w:val="thaiDistribute"/>
        <w:rPr>
          <w:rFonts w:asciiTheme="majorBidi" w:hAnsiTheme="majorBidi"/>
          <w:i/>
          <w:iCs/>
          <w:sz w:val="30"/>
          <w:szCs w:val="30"/>
          <w:lang w:val="en-US"/>
        </w:rPr>
      </w:pPr>
      <w:r w:rsidRPr="00EE5F46">
        <w:rPr>
          <w:rFonts w:asciiTheme="majorBidi" w:hAnsiTheme="majorBidi" w:hint="cs"/>
          <w:i/>
          <w:iCs/>
          <w:sz w:val="30"/>
          <w:szCs w:val="30"/>
          <w:cs/>
          <w:lang w:val="en-US"/>
        </w:rPr>
        <w:t>การค้ำประกัน</w:t>
      </w:r>
    </w:p>
    <w:p w14:paraId="2C573F32" w14:textId="77777777" w:rsidR="00EE5F46" w:rsidRPr="00EE5F46" w:rsidRDefault="00EE5F46" w:rsidP="00EE5F46">
      <w:pPr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  <w:cs/>
          <w:lang w:val="en-US"/>
        </w:rPr>
      </w:pPr>
    </w:p>
    <w:p w14:paraId="4C2AF1D4" w14:textId="57B7F9C3" w:rsidR="002849E2" w:rsidRPr="002336C7" w:rsidRDefault="00A4796E" w:rsidP="002336C7">
      <w:pPr>
        <w:spacing w:line="240" w:lineRule="auto"/>
        <w:ind w:left="540" w:right="-45"/>
        <w:jc w:val="thaiDistribute"/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spacing w:val="-4"/>
          <w:sz w:val="30"/>
          <w:szCs w:val="30"/>
          <w:cs/>
        </w:rPr>
        <w:t>ณ วันที่</w:t>
      </w:r>
      <w:r w:rsidR="0063017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7A0ED9" w:rsidRPr="00EE5F46">
        <w:rPr>
          <w:rFonts w:asciiTheme="majorBidi" w:hAnsiTheme="majorBidi" w:cstheme="majorBidi"/>
          <w:spacing w:val="-4"/>
          <w:sz w:val="30"/>
          <w:szCs w:val="30"/>
          <w:lang w:val="en-US"/>
        </w:rPr>
        <w:t>30</w:t>
      </w:r>
      <w:r w:rsidR="007A0ED9" w:rsidRPr="00EE5F4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7A0ED9" w:rsidRPr="00EE5F46">
        <w:rPr>
          <w:rFonts w:asciiTheme="majorBidi" w:hAnsiTheme="majorBidi" w:cstheme="majorBidi" w:hint="cs"/>
          <w:spacing w:val="-4"/>
          <w:sz w:val="30"/>
          <w:szCs w:val="30"/>
          <w:cs/>
        </w:rPr>
        <w:t>มิถุนายน</w:t>
      </w:r>
      <w:r w:rsidR="00D113E4">
        <w:rPr>
          <w:rFonts w:ascii="Angsana New" w:hAnsi="Angsana New"/>
          <w:sz w:val="30"/>
          <w:szCs w:val="30"/>
        </w:rPr>
        <w:t xml:space="preserve"> </w:t>
      </w:r>
      <w:r w:rsidR="00FD6C5D" w:rsidRPr="00FD6C5D">
        <w:rPr>
          <w:rFonts w:asciiTheme="majorBidi" w:hAnsiTheme="majorBidi" w:cstheme="majorBidi"/>
          <w:spacing w:val="-4"/>
          <w:sz w:val="30"/>
          <w:szCs w:val="30"/>
          <w:lang w:val="en-US"/>
        </w:rPr>
        <w:t>2564</w:t>
      </w:r>
      <w:r w:rsidR="002849E2" w:rsidRPr="00EE5F46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2849E2" w:rsidRPr="00EE5F46">
        <w:rPr>
          <w:rFonts w:asciiTheme="majorBidi" w:hAnsiTheme="majorBidi" w:cstheme="majorBidi" w:hint="cs"/>
          <w:spacing w:val="-4"/>
          <w:sz w:val="30"/>
          <w:szCs w:val="30"/>
          <w:cs/>
        </w:rPr>
        <w:t>กลุ่มบริษัท</w:t>
      </w:r>
      <w:r w:rsidR="002849E2" w:rsidRPr="00EE5F46">
        <w:rPr>
          <w:rFonts w:asciiTheme="majorBidi" w:hAnsiTheme="majorBidi" w:cstheme="majorBidi"/>
          <w:spacing w:val="-4"/>
          <w:sz w:val="30"/>
          <w:szCs w:val="30"/>
          <w:cs/>
        </w:rPr>
        <w:t>มีหนี้สินที่อาจเกิดขึ้นกับสถาบันการเงิน</w:t>
      </w:r>
      <w:r w:rsidR="002849E2" w:rsidRPr="00EE5F46">
        <w:rPr>
          <w:rFonts w:asciiTheme="majorBidi" w:hAnsiTheme="majorBidi" w:cstheme="majorBidi" w:hint="cs"/>
          <w:spacing w:val="-4"/>
          <w:sz w:val="30"/>
          <w:szCs w:val="30"/>
          <w:cs/>
        </w:rPr>
        <w:t>หลาย</w:t>
      </w:r>
      <w:r w:rsidR="002849E2" w:rsidRPr="00EE5F46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แห่ง </w:t>
      </w:r>
      <w:r w:rsidR="002849E2" w:rsidRPr="00EE5F46">
        <w:rPr>
          <w:rFonts w:asciiTheme="majorBidi" w:hAnsiTheme="majorBidi" w:cstheme="majorBidi" w:hint="cs"/>
          <w:spacing w:val="-4"/>
          <w:sz w:val="30"/>
          <w:szCs w:val="30"/>
          <w:cs/>
        </w:rPr>
        <w:t>ซึ่งเกิด</w:t>
      </w:r>
      <w:r w:rsidR="002849E2" w:rsidRPr="00EE5F46">
        <w:rPr>
          <w:rFonts w:asciiTheme="majorBidi" w:hAnsiTheme="majorBidi" w:cstheme="majorBidi"/>
          <w:spacing w:val="-4"/>
          <w:sz w:val="30"/>
          <w:szCs w:val="30"/>
          <w:cs/>
        </w:rPr>
        <w:t>จากการค้ำประกันการใช้วงเงิน</w:t>
      </w:r>
      <w:r w:rsidR="002849E2" w:rsidRPr="004554DD">
        <w:rPr>
          <w:rFonts w:asciiTheme="majorBidi" w:hAnsiTheme="majorBidi" w:cstheme="majorBidi"/>
          <w:spacing w:val="-4"/>
          <w:sz w:val="30"/>
          <w:szCs w:val="30"/>
          <w:cs/>
        </w:rPr>
        <w:t>สินเชื่อ</w:t>
      </w:r>
      <w:r w:rsidR="002849E2" w:rsidRPr="00B671C4">
        <w:rPr>
          <w:rFonts w:asciiTheme="majorBidi" w:hAnsiTheme="majorBidi" w:cstheme="majorBidi"/>
          <w:spacing w:val="-4"/>
          <w:sz w:val="30"/>
          <w:szCs w:val="30"/>
          <w:cs/>
        </w:rPr>
        <w:t>ของ</w:t>
      </w:r>
      <w:r w:rsidR="002849E2" w:rsidRPr="00B671C4">
        <w:rPr>
          <w:rFonts w:asciiTheme="majorBidi" w:hAnsiTheme="majorBidi" w:cstheme="majorBidi" w:hint="cs"/>
          <w:spacing w:val="-4"/>
          <w:sz w:val="30"/>
          <w:szCs w:val="30"/>
          <w:cs/>
        </w:rPr>
        <w:t>กิจการ</w:t>
      </w:r>
      <w:r w:rsidR="002849E2" w:rsidRPr="00B671C4">
        <w:rPr>
          <w:rFonts w:asciiTheme="majorBidi" w:hAnsiTheme="majorBidi" w:cstheme="majorBidi"/>
          <w:spacing w:val="-4"/>
          <w:sz w:val="30"/>
          <w:szCs w:val="30"/>
          <w:cs/>
        </w:rPr>
        <w:t>ที่เกี่ยวข้องกันหลายแห่งเป็นจำนวนเงิน</w:t>
      </w:r>
      <w:r w:rsidR="002849E2" w:rsidRPr="00B671C4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รวม </w:t>
      </w:r>
      <w:r w:rsidR="00FD6C5D" w:rsidRPr="00DC630E">
        <w:rPr>
          <w:rFonts w:asciiTheme="majorBidi" w:hAnsiTheme="majorBidi" w:cstheme="majorBidi"/>
          <w:spacing w:val="-4"/>
          <w:sz w:val="30"/>
          <w:szCs w:val="30"/>
          <w:lang w:val="en-US"/>
        </w:rPr>
        <w:t>38</w:t>
      </w:r>
      <w:r w:rsidR="00B671C4" w:rsidRPr="00DC630E">
        <w:rPr>
          <w:rFonts w:asciiTheme="majorBidi" w:hAnsiTheme="majorBidi" w:cstheme="majorBidi"/>
          <w:spacing w:val="-4"/>
          <w:sz w:val="30"/>
          <w:szCs w:val="30"/>
          <w:lang w:val="en-US"/>
        </w:rPr>
        <w:t>,</w:t>
      </w:r>
      <w:r w:rsidR="00FD6C5D" w:rsidRPr="00DC630E">
        <w:rPr>
          <w:rFonts w:asciiTheme="majorBidi" w:hAnsiTheme="majorBidi" w:cstheme="majorBidi"/>
          <w:spacing w:val="-4"/>
          <w:sz w:val="30"/>
          <w:szCs w:val="30"/>
          <w:lang w:val="en-US"/>
        </w:rPr>
        <w:t>377</w:t>
      </w:r>
      <w:r w:rsidR="00B671C4" w:rsidRPr="00DC630E">
        <w:rPr>
          <w:rFonts w:asciiTheme="majorBidi" w:hAnsiTheme="majorBidi" w:cstheme="majorBidi"/>
          <w:spacing w:val="-4"/>
          <w:sz w:val="30"/>
          <w:szCs w:val="30"/>
          <w:lang w:val="en-US"/>
        </w:rPr>
        <w:t>.</w:t>
      </w:r>
      <w:r w:rsidR="00FD6C5D" w:rsidRPr="00DC630E">
        <w:rPr>
          <w:rFonts w:asciiTheme="majorBidi" w:hAnsiTheme="majorBidi" w:cstheme="majorBidi"/>
          <w:spacing w:val="-4"/>
          <w:sz w:val="30"/>
          <w:szCs w:val="30"/>
          <w:lang w:val="en-US"/>
        </w:rPr>
        <w:t>5</w:t>
      </w:r>
      <w:r w:rsidR="002849E2" w:rsidRPr="00DC630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2849E2" w:rsidRPr="00DC630E">
        <w:rPr>
          <w:rFonts w:asciiTheme="majorBidi" w:hAnsiTheme="majorBidi"/>
          <w:spacing w:val="-4"/>
          <w:sz w:val="30"/>
          <w:szCs w:val="30"/>
          <w:cs/>
        </w:rPr>
        <w:t>ล้านเมียนมาร์จัต</w:t>
      </w:r>
      <w:r w:rsidR="002849E2" w:rsidRPr="00DC630E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และ </w:t>
      </w:r>
      <w:r w:rsidR="00FD6C5D" w:rsidRPr="00DC630E">
        <w:rPr>
          <w:rFonts w:asciiTheme="majorBidi" w:hAnsiTheme="majorBidi" w:cstheme="majorBidi"/>
          <w:spacing w:val="-4"/>
          <w:sz w:val="30"/>
          <w:szCs w:val="30"/>
          <w:lang w:val="en-US"/>
        </w:rPr>
        <w:t>53</w:t>
      </w:r>
      <w:r w:rsidR="00B671C4" w:rsidRPr="00DC630E">
        <w:rPr>
          <w:rFonts w:asciiTheme="majorBidi" w:hAnsiTheme="majorBidi" w:cstheme="majorBidi"/>
          <w:spacing w:val="-4"/>
          <w:sz w:val="30"/>
          <w:szCs w:val="30"/>
          <w:lang w:val="en-US"/>
        </w:rPr>
        <w:t>.</w:t>
      </w:r>
      <w:r w:rsidR="00FD6C5D" w:rsidRPr="00DC630E">
        <w:rPr>
          <w:rFonts w:asciiTheme="majorBidi" w:hAnsiTheme="majorBidi" w:cstheme="majorBidi"/>
          <w:spacing w:val="-4"/>
          <w:sz w:val="30"/>
          <w:szCs w:val="30"/>
          <w:lang w:val="en-US"/>
        </w:rPr>
        <w:t>3</w:t>
      </w:r>
      <w:r w:rsidR="002849E2" w:rsidRPr="00DC630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2849E2" w:rsidRPr="00DC630E">
        <w:rPr>
          <w:rFonts w:asciiTheme="majorBidi" w:hAnsiTheme="majorBidi" w:cstheme="majorBidi" w:hint="cs"/>
          <w:spacing w:val="-4"/>
          <w:sz w:val="30"/>
          <w:szCs w:val="30"/>
          <w:cs/>
        </w:rPr>
        <w:t>ล้านเหรียญ</w:t>
      </w:r>
      <w:r w:rsidR="002849E2" w:rsidRPr="00B671C4">
        <w:rPr>
          <w:rFonts w:asciiTheme="majorBidi" w:hAnsiTheme="majorBidi" w:cstheme="majorBidi" w:hint="cs"/>
          <w:spacing w:val="-4"/>
          <w:sz w:val="30"/>
          <w:szCs w:val="30"/>
          <w:cs/>
        </w:rPr>
        <w:t>สหรัฐอเมริกา</w:t>
      </w:r>
      <w:r w:rsidR="002849E2" w:rsidRPr="00B671C4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630178" w:rsidRPr="00B671C4">
        <w:rPr>
          <w:rFonts w:asciiTheme="majorBidi" w:hAnsiTheme="majorBidi" w:cstheme="majorBidi"/>
          <w:spacing w:val="-4"/>
          <w:sz w:val="30"/>
          <w:szCs w:val="30"/>
        </w:rPr>
        <w:t>(</w:t>
      </w:r>
      <w:r w:rsidR="00FD6C5D" w:rsidRPr="00FD6C5D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31</w:t>
      </w:r>
      <w:r w:rsidR="00630178" w:rsidRPr="00B671C4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="00630178" w:rsidRPr="00B671C4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>ธันวาคม</w:t>
      </w:r>
      <w:r w:rsidR="00630178" w:rsidRPr="00630178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 xml:space="preserve"> </w:t>
      </w:r>
      <w:r w:rsidR="00FD6C5D" w:rsidRPr="00FD6C5D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2563</w:t>
      </w:r>
      <w:r w:rsidR="00630178" w:rsidRPr="00630178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 xml:space="preserve">: </w:t>
      </w:r>
      <w:r w:rsidR="00FD6C5D" w:rsidRPr="00FD6C5D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38</w:t>
      </w:r>
      <w:r w:rsidR="00630178" w:rsidRPr="00630178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,</w:t>
      </w:r>
      <w:r w:rsidR="00FD6C5D" w:rsidRPr="00FD6C5D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377</w:t>
      </w:r>
      <w:r w:rsidR="00630178" w:rsidRPr="00630178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.</w:t>
      </w:r>
      <w:r w:rsidR="00FD6C5D" w:rsidRPr="00FD6C5D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5</w:t>
      </w:r>
      <w:r w:rsidR="00630178" w:rsidRPr="00630178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 xml:space="preserve"> </w:t>
      </w:r>
      <w:r w:rsidR="00630178" w:rsidRPr="00630178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val="en-US"/>
        </w:rPr>
        <w:t xml:space="preserve">ล้านเมียนมาร์จัต และ </w:t>
      </w:r>
      <w:r w:rsidR="00FD6C5D" w:rsidRPr="00FD6C5D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59</w:t>
      </w:r>
      <w:r w:rsidR="00630178" w:rsidRPr="00630178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.</w:t>
      </w:r>
      <w:r w:rsidR="00FD6C5D" w:rsidRPr="00FD6C5D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3</w:t>
      </w:r>
      <w:r w:rsidR="00630178" w:rsidRPr="00630178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 xml:space="preserve"> </w:t>
      </w:r>
      <w:r w:rsidR="00630178" w:rsidRPr="00630178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val="en-US"/>
        </w:rPr>
        <w:t>ล้านเหรียญสหรัฐอเมริกา</w:t>
      </w:r>
      <w:r w:rsidR="00630178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) </w:t>
      </w:r>
      <w:r w:rsidR="002849E2" w:rsidRPr="004554DD">
        <w:rPr>
          <w:rFonts w:asciiTheme="majorBidi" w:hAnsiTheme="majorBidi" w:cstheme="majorBidi" w:hint="cs"/>
          <w:spacing w:val="-4"/>
          <w:sz w:val="30"/>
          <w:szCs w:val="30"/>
          <w:cs/>
        </w:rPr>
        <w:t>และจากการ</w:t>
      </w:r>
      <w:r w:rsidR="006F2B4B">
        <w:rPr>
          <w:rFonts w:asciiTheme="majorBidi" w:hAnsiTheme="majorBidi" w:cstheme="majorBidi"/>
          <w:spacing w:val="-4"/>
          <w:sz w:val="30"/>
          <w:szCs w:val="30"/>
        </w:rPr>
        <w:br/>
      </w:r>
      <w:r w:rsidR="002849E2" w:rsidRPr="004554DD">
        <w:rPr>
          <w:rFonts w:asciiTheme="majorBidi" w:hAnsiTheme="majorBidi" w:cstheme="majorBidi" w:hint="cs"/>
          <w:spacing w:val="-4"/>
          <w:sz w:val="30"/>
          <w:szCs w:val="30"/>
          <w:cs/>
        </w:rPr>
        <w:t>ค้ำประกันการเช่าสินทรัพย์</w:t>
      </w:r>
      <w:r w:rsidR="002849E2" w:rsidRPr="004554DD">
        <w:rPr>
          <w:rFonts w:asciiTheme="majorBidi" w:hAnsiTheme="majorBidi" w:cstheme="majorBidi"/>
          <w:spacing w:val="-4"/>
          <w:sz w:val="30"/>
          <w:szCs w:val="30"/>
          <w:cs/>
        </w:rPr>
        <w:t>ของ</w:t>
      </w:r>
      <w:r w:rsidR="002849E2" w:rsidRPr="004554DD">
        <w:rPr>
          <w:rFonts w:asciiTheme="majorBidi" w:hAnsiTheme="majorBidi" w:cstheme="majorBidi" w:hint="cs"/>
          <w:spacing w:val="-4"/>
          <w:sz w:val="30"/>
          <w:szCs w:val="30"/>
          <w:cs/>
        </w:rPr>
        <w:t>กิจการ</w:t>
      </w:r>
      <w:r w:rsidR="002849E2" w:rsidRPr="004554DD">
        <w:rPr>
          <w:rFonts w:asciiTheme="majorBidi" w:hAnsiTheme="majorBidi" w:cstheme="majorBidi"/>
          <w:spacing w:val="-4"/>
          <w:sz w:val="30"/>
          <w:szCs w:val="30"/>
          <w:cs/>
        </w:rPr>
        <w:t>ที่เกี่ยวข้องกัน</w:t>
      </w:r>
      <w:r w:rsidR="002849E2" w:rsidRPr="004554DD">
        <w:rPr>
          <w:rFonts w:asciiTheme="majorBidi" w:hAnsiTheme="majorBidi" w:cstheme="majorBidi" w:hint="cs"/>
          <w:spacing w:val="-4"/>
          <w:sz w:val="30"/>
          <w:szCs w:val="30"/>
          <w:cs/>
        </w:rPr>
        <w:t>คิด</w:t>
      </w:r>
      <w:r w:rsidR="002849E2" w:rsidRPr="00775211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เป็นร้อยละ </w:t>
      </w:r>
      <w:r w:rsidR="00FD6C5D" w:rsidRPr="00FD6C5D">
        <w:rPr>
          <w:rFonts w:asciiTheme="majorBidi" w:hAnsiTheme="majorBidi" w:cstheme="majorBidi"/>
          <w:spacing w:val="-4"/>
          <w:sz w:val="30"/>
          <w:szCs w:val="30"/>
          <w:lang w:val="en-US"/>
        </w:rPr>
        <w:t>51</w:t>
      </w:r>
      <w:r w:rsidR="002849E2" w:rsidRPr="0077521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2849E2" w:rsidRPr="00775211">
        <w:rPr>
          <w:rFonts w:asciiTheme="majorBidi" w:hAnsiTheme="majorBidi" w:cstheme="majorBidi" w:hint="cs"/>
          <w:spacing w:val="-4"/>
          <w:sz w:val="30"/>
          <w:szCs w:val="30"/>
          <w:cs/>
        </w:rPr>
        <w:t>ของ</w:t>
      </w:r>
      <w:r w:rsidR="002849E2" w:rsidRPr="004554DD">
        <w:rPr>
          <w:rFonts w:asciiTheme="majorBidi" w:hAnsiTheme="majorBidi" w:cstheme="majorBidi" w:hint="cs"/>
          <w:spacing w:val="-4"/>
          <w:sz w:val="30"/>
          <w:szCs w:val="30"/>
          <w:cs/>
        </w:rPr>
        <w:t>หนี้สินตามสัญญาเช่า</w:t>
      </w:r>
      <w:r w:rsidR="002336C7" w:rsidRPr="004554DD">
        <w:rPr>
          <w:rFonts w:asciiTheme="majorBidi" w:hAnsiTheme="majorBidi" w:cstheme="majorBidi" w:hint="cs"/>
          <w:spacing w:val="-4"/>
          <w:sz w:val="30"/>
          <w:szCs w:val="30"/>
          <w:cs/>
        </w:rPr>
        <w:t>สำหรับสินทรัพย์</w:t>
      </w:r>
      <w:r w:rsidR="0082639A" w:rsidRPr="004554DD">
        <w:rPr>
          <w:rFonts w:asciiTheme="majorBidi" w:hAnsiTheme="majorBidi" w:cstheme="majorBidi" w:hint="cs"/>
          <w:spacing w:val="-4"/>
          <w:sz w:val="30"/>
          <w:szCs w:val="30"/>
          <w:cs/>
        </w:rPr>
        <w:t>ที่</w:t>
      </w:r>
      <w:r w:rsidR="002336C7" w:rsidRPr="004554DD">
        <w:rPr>
          <w:rFonts w:asciiTheme="majorBidi" w:hAnsiTheme="majorBidi" w:cstheme="majorBidi" w:hint="cs"/>
          <w:spacing w:val="-4"/>
          <w:sz w:val="30"/>
          <w:szCs w:val="30"/>
          <w:cs/>
        </w:rPr>
        <w:t>ได้</w:t>
      </w:r>
      <w:r w:rsidR="0082639A" w:rsidRPr="004554DD">
        <w:rPr>
          <w:rFonts w:asciiTheme="majorBidi" w:hAnsiTheme="majorBidi" w:cstheme="majorBidi" w:hint="cs"/>
          <w:spacing w:val="-4"/>
          <w:sz w:val="30"/>
          <w:szCs w:val="30"/>
          <w:cs/>
        </w:rPr>
        <w:t>ระบุไว้ในสัญญา</w:t>
      </w:r>
      <w:r w:rsidR="002336C7" w:rsidRPr="004554DD">
        <w:rPr>
          <w:rFonts w:asciiTheme="majorBidi" w:hAnsiTheme="majorBidi" w:cstheme="majorBidi" w:hint="cs"/>
          <w:spacing w:val="-4"/>
          <w:sz w:val="30"/>
          <w:szCs w:val="30"/>
          <w:cs/>
        </w:rPr>
        <w:t>เช่าส่วนที่มีการค้ำประกัน</w:t>
      </w:r>
    </w:p>
    <w:p w14:paraId="268C1D3F" w14:textId="2A202BDF" w:rsidR="002849E2" w:rsidRDefault="002849E2" w:rsidP="0062312A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  <w:lang w:val="th-TH"/>
        </w:rPr>
      </w:pPr>
    </w:p>
    <w:p w14:paraId="2F3FC129" w14:textId="1CB1B369" w:rsidR="00EE5F46" w:rsidRPr="00EE5F46" w:rsidRDefault="00EE5F46" w:rsidP="0062312A">
      <w:pPr>
        <w:spacing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  <w:cs/>
          <w:lang w:val="th-TH"/>
        </w:rPr>
      </w:pPr>
      <w:r w:rsidRPr="00EE5F46">
        <w:rPr>
          <w:rFonts w:asciiTheme="majorBidi" w:hAnsiTheme="majorBidi" w:hint="cs"/>
          <w:i/>
          <w:iCs/>
          <w:sz w:val="30"/>
          <w:szCs w:val="30"/>
          <w:cs/>
          <w:lang w:val="th-TH"/>
        </w:rPr>
        <w:t>คดีความ</w:t>
      </w:r>
    </w:p>
    <w:p w14:paraId="683C7DF6" w14:textId="77777777" w:rsidR="00EE5F46" w:rsidRDefault="00EE5F46" w:rsidP="0062312A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  <w:lang w:val="th-TH"/>
        </w:rPr>
      </w:pPr>
    </w:p>
    <w:p w14:paraId="27D3D530" w14:textId="7181FE40" w:rsidR="0041552A" w:rsidRDefault="0062312A" w:rsidP="00775211">
      <w:pPr>
        <w:spacing w:line="240" w:lineRule="auto"/>
        <w:ind w:left="540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F065D7">
        <w:rPr>
          <w:rFonts w:asciiTheme="majorBidi" w:hAnsiTheme="majorBidi" w:hint="cs"/>
          <w:sz w:val="30"/>
          <w:szCs w:val="30"/>
          <w:cs/>
          <w:lang w:val="th-TH"/>
        </w:rPr>
        <w:t xml:space="preserve">เมื่อวันที่ </w:t>
      </w:r>
      <w:r w:rsidR="00FD6C5D" w:rsidRPr="00FD6C5D">
        <w:rPr>
          <w:rFonts w:asciiTheme="majorBidi" w:hAnsiTheme="majorBidi"/>
          <w:sz w:val="30"/>
          <w:szCs w:val="30"/>
          <w:lang w:val="en-US"/>
        </w:rPr>
        <w:t>28</w:t>
      </w:r>
      <w:r w:rsidRPr="00F065D7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F065D7">
        <w:rPr>
          <w:rFonts w:asciiTheme="majorBidi" w:hAnsiTheme="majorBidi" w:hint="cs"/>
          <w:sz w:val="30"/>
          <w:szCs w:val="30"/>
          <w:cs/>
        </w:rPr>
        <w:t>กรกฎาคม</w:t>
      </w:r>
      <w:r w:rsidRPr="00F065D7"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 w:rsidR="00FD6C5D" w:rsidRPr="00FD6C5D">
        <w:rPr>
          <w:rFonts w:asciiTheme="majorBidi" w:hAnsiTheme="majorBidi" w:hint="cs"/>
          <w:sz w:val="30"/>
          <w:szCs w:val="30"/>
          <w:lang w:val="en-US"/>
        </w:rPr>
        <w:t>2560</w:t>
      </w:r>
      <w:r w:rsidRPr="00F065D7">
        <w:rPr>
          <w:rFonts w:asciiTheme="majorBidi" w:hAnsiTheme="majorBidi"/>
          <w:sz w:val="30"/>
          <w:szCs w:val="30"/>
          <w:cs/>
          <w:lang w:val="th-TH"/>
        </w:rPr>
        <w:t xml:space="preserve"> บริษัทและบริษัทย่อยแห่งหนึ่งในต่างประเทศ</w:t>
      </w:r>
      <w:r w:rsidRPr="00F065D7">
        <w:rPr>
          <w:rFonts w:asciiTheme="majorBidi" w:hAnsiTheme="majorBidi" w:hint="cs"/>
          <w:sz w:val="30"/>
          <w:szCs w:val="30"/>
          <w:cs/>
          <w:lang w:val="th-TH"/>
        </w:rPr>
        <w:t xml:space="preserve"> ถูกยื่นฟ้องร้องโดยบริษัทคู่ค้า</w:t>
      </w:r>
      <w:r w:rsidRPr="00F065D7">
        <w:rPr>
          <w:rFonts w:asciiTheme="majorBidi" w:hAnsiTheme="majorBidi"/>
          <w:sz w:val="30"/>
          <w:szCs w:val="30"/>
          <w:cs/>
          <w:lang w:val="th-TH"/>
        </w:rPr>
        <w:t xml:space="preserve">แห่งหนึ่งในประเทศสาธารณรัฐเคนยา โดยกล่าวหาว่าบริษัทและบริษัทย่อยไม่ปฏิบัติตามข้อตกลงสัญญาการจัดจำหน่าย และเรียกค่าเสียหาย </w:t>
      </w:r>
      <w:r w:rsidRPr="00F065D7">
        <w:rPr>
          <w:rFonts w:asciiTheme="majorBidi" w:hAnsiTheme="majorBidi" w:hint="cs"/>
          <w:sz w:val="30"/>
          <w:szCs w:val="30"/>
          <w:cs/>
          <w:lang w:val="th-TH"/>
        </w:rPr>
        <w:t xml:space="preserve">ต่อมาในเดือนกุมภาพันธ์ </w:t>
      </w:r>
      <w:r w:rsidR="00FD6C5D" w:rsidRPr="00FD6C5D">
        <w:rPr>
          <w:rFonts w:asciiTheme="majorBidi" w:hAnsiTheme="majorBidi"/>
          <w:sz w:val="30"/>
          <w:szCs w:val="30"/>
          <w:lang w:val="en-US"/>
        </w:rPr>
        <w:t>2561</w:t>
      </w:r>
      <w:r w:rsidRPr="00F065D7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F065D7">
        <w:rPr>
          <w:rFonts w:asciiTheme="majorBidi" w:hAnsiTheme="majorBidi" w:hint="cs"/>
          <w:sz w:val="30"/>
          <w:szCs w:val="30"/>
          <w:cs/>
          <w:lang w:val="th-TH"/>
        </w:rPr>
        <w:t>บริษัทดังกล่าวได้ยื่น</w:t>
      </w:r>
      <w:r w:rsidRPr="00F065D7">
        <w:rPr>
          <w:rFonts w:asciiTheme="majorBidi" w:hAnsiTheme="majorBidi"/>
          <w:sz w:val="30"/>
          <w:szCs w:val="30"/>
          <w:cs/>
          <w:lang w:val="th-TH"/>
        </w:rPr>
        <w:t>แก้ไขการเรียกร้องค่าเสียหายจาก</w:t>
      </w:r>
      <w:r w:rsidRPr="00F065D7">
        <w:rPr>
          <w:rFonts w:asciiTheme="majorBidi" w:hAnsiTheme="majorBidi" w:hint="cs"/>
          <w:sz w:val="30"/>
          <w:szCs w:val="30"/>
          <w:cs/>
          <w:lang w:val="th-TH"/>
        </w:rPr>
        <w:t>เดิม</w:t>
      </w:r>
      <w:r w:rsidRPr="00F065D7">
        <w:rPr>
          <w:rFonts w:asciiTheme="majorBidi" w:hAnsiTheme="majorBidi"/>
          <w:sz w:val="30"/>
          <w:szCs w:val="30"/>
          <w:cs/>
          <w:lang w:val="th-TH"/>
        </w:rPr>
        <w:t>จำนวน</w:t>
      </w:r>
      <w:r w:rsidR="00A41542" w:rsidRPr="00F065D7"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="00FD6C5D" w:rsidRPr="00FD6C5D">
        <w:rPr>
          <w:rFonts w:asciiTheme="majorBidi" w:hAnsiTheme="majorBidi"/>
          <w:sz w:val="30"/>
          <w:szCs w:val="30"/>
          <w:lang w:val="en-US"/>
        </w:rPr>
        <w:t>11</w:t>
      </w:r>
      <w:r w:rsidRPr="00F065D7">
        <w:rPr>
          <w:rFonts w:asciiTheme="majorBidi" w:hAnsiTheme="majorBidi"/>
          <w:sz w:val="30"/>
          <w:szCs w:val="30"/>
        </w:rPr>
        <w:t>.</w:t>
      </w:r>
      <w:r w:rsidR="00FD6C5D" w:rsidRPr="00FD6C5D">
        <w:rPr>
          <w:rFonts w:asciiTheme="majorBidi" w:hAnsiTheme="majorBidi"/>
          <w:sz w:val="30"/>
          <w:szCs w:val="30"/>
          <w:lang w:val="en-US"/>
        </w:rPr>
        <w:t>0</w:t>
      </w:r>
      <w:r w:rsidRPr="00F065D7">
        <w:rPr>
          <w:rFonts w:asciiTheme="majorBidi" w:hAnsiTheme="majorBidi"/>
          <w:sz w:val="30"/>
          <w:szCs w:val="30"/>
          <w:cs/>
          <w:lang w:val="th-TH"/>
        </w:rPr>
        <w:t xml:space="preserve"> ล้านยูโร เป็นจำนวน </w:t>
      </w:r>
      <w:r w:rsidR="00FD6C5D" w:rsidRPr="00FD6C5D">
        <w:rPr>
          <w:rFonts w:asciiTheme="majorBidi" w:hAnsiTheme="majorBidi"/>
          <w:sz w:val="30"/>
          <w:szCs w:val="30"/>
          <w:lang w:val="en-US"/>
        </w:rPr>
        <w:t>1</w:t>
      </w:r>
      <w:r w:rsidRPr="00F065D7">
        <w:rPr>
          <w:rFonts w:asciiTheme="majorBidi" w:hAnsiTheme="majorBidi"/>
          <w:sz w:val="30"/>
          <w:szCs w:val="30"/>
          <w:lang w:val="en-US"/>
        </w:rPr>
        <w:t>.</w:t>
      </w:r>
      <w:r w:rsidR="00FD6C5D" w:rsidRPr="00FD6C5D">
        <w:rPr>
          <w:rFonts w:asciiTheme="majorBidi" w:hAnsiTheme="majorBidi"/>
          <w:sz w:val="30"/>
          <w:szCs w:val="30"/>
          <w:lang w:val="en-US"/>
        </w:rPr>
        <w:t>5</w:t>
      </w:r>
      <w:r w:rsidRPr="00F065D7">
        <w:rPr>
          <w:rFonts w:asciiTheme="majorBidi" w:hAnsiTheme="majorBidi"/>
          <w:sz w:val="30"/>
          <w:szCs w:val="30"/>
          <w:cs/>
          <w:lang w:val="th-TH"/>
        </w:rPr>
        <w:t xml:space="preserve"> ล้านดอลลาร์สหรัฐ หรือเทียบเท่า</w:t>
      </w:r>
      <w:r w:rsidRPr="00F065D7">
        <w:rPr>
          <w:rFonts w:asciiTheme="majorBidi" w:hAnsiTheme="majorBidi" w:hint="cs"/>
          <w:sz w:val="30"/>
          <w:szCs w:val="30"/>
          <w:cs/>
          <w:lang w:val="th-TH"/>
        </w:rPr>
        <w:t>ประมาณ</w:t>
      </w:r>
      <w:r w:rsidRPr="00F065D7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FD6C5D" w:rsidRPr="00FD6C5D">
        <w:rPr>
          <w:rFonts w:asciiTheme="majorBidi" w:hAnsiTheme="majorBidi" w:hint="cs"/>
          <w:sz w:val="30"/>
          <w:szCs w:val="30"/>
          <w:lang w:val="en-US"/>
        </w:rPr>
        <w:t>49</w:t>
      </w:r>
      <w:r w:rsidRPr="00F065D7">
        <w:rPr>
          <w:rFonts w:asciiTheme="majorBidi" w:hAnsiTheme="majorBidi" w:hint="cs"/>
          <w:sz w:val="30"/>
          <w:szCs w:val="30"/>
          <w:cs/>
          <w:lang w:val="th-TH"/>
        </w:rPr>
        <w:t>.</w:t>
      </w:r>
      <w:r w:rsidR="00FD6C5D" w:rsidRPr="00FD6C5D">
        <w:rPr>
          <w:rFonts w:asciiTheme="majorBidi" w:hAnsiTheme="majorBidi" w:hint="cs"/>
          <w:sz w:val="30"/>
          <w:szCs w:val="30"/>
          <w:lang w:val="en-US"/>
        </w:rPr>
        <w:t>3</w:t>
      </w:r>
      <w:r w:rsidRPr="00F065D7">
        <w:rPr>
          <w:rFonts w:asciiTheme="majorBidi" w:hAnsiTheme="majorBidi"/>
          <w:sz w:val="30"/>
          <w:szCs w:val="30"/>
          <w:cs/>
          <w:lang w:val="th-TH"/>
        </w:rPr>
        <w:t xml:space="preserve"> ล้านบาท โดย</w:t>
      </w:r>
      <w:r w:rsidRPr="00F065D7">
        <w:rPr>
          <w:rFonts w:asciiTheme="majorBidi" w:hAnsiTheme="majorBidi" w:hint="cs"/>
          <w:sz w:val="30"/>
          <w:szCs w:val="30"/>
          <w:cs/>
          <w:lang w:val="th-TH"/>
        </w:rPr>
        <w:t>การฟ้องร้อง</w:t>
      </w:r>
      <w:r w:rsidRPr="00F065D7">
        <w:rPr>
          <w:rFonts w:asciiTheme="majorBidi" w:hAnsiTheme="majorBidi"/>
          <w:sz w:val="30"/>
          <w:szCs w:val="30"/>
          <w:cs/>
          <w:lang w:val="th-TH"/>
        </w:rPr>
        <w:t>ดังกล่าวยังอยู่ระหว่างการพิจารณาของศาลและผลที่สุดของเรื่องดังกล่าวยังไม่อาจทราบได้ อย่างไรก็ตาม</w:t>
      </w:r>
      <w:r w:rsidRPr="00F065D7"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 w:rsidR="006F2B4B">
        <w:rPr>
          <w:rFonts w:asciiTheme="majorBidi" w:hAnsiTheme="majorBidi"/>
          <w:sz w:val="30"/>
          <w:szCs w:val="30"/>
          <w:cs/>
          <w:lang w:val="th-TH"/>
        </w:rPr>
        <w:br/>
      </w:r>
      <w:r w:rsidRPr="00F065D7">
        <w:rPr>
          <w:rFonts w:asciiTheme="majorBidi" w:hAnsiTheme="majorBidi"/>
          <w:sz w:val="30"/>
          <w:szCs w:val="30"/>
          <w:cs/>
          <w:lang w:val="th-TH"/>
        </w:rPr>
        <w:t>ฝ่ายบริหารของบริษัท</w:t>
      </w:r>
      <w:r w:rsidRPr="00F065D7">
        <w:rPr>
          <w:rFonts w:asciiTheme="majorBidi" w:hAnsiTheme="majorBidi" w:hint="cs"/>
          <w:sz w:val="30"/>
          <w:szCs w:val="30"/>
          <w:cs/>
          <w:lang w:val="th-TH"/>
        </w:rPr>
        <w:t>ได้</w:t>
      </w:r>
      <w:r w:rsidRPr="00F065D7">
        <w:rPr>
          <w:rFonts w:asciiTheme="majorBidi" w:hAnsiTheme="majorBidi"/>
          <w:spacing w:val="-4"/>
          <w:sz w:val="30"/>
          <w:szCs w:val="30"/>
          <w:cs/>
          <w:lang w:val="th-TH"/>
        </w:rPr>
        <w:t>ประเมิน</w:t>
      </w:r>
      <w:r w:rsidRPr="00F065D7">
        <w:rPr>
          <w:rFonts w:asciiTheme="majorBidi" w:hAnsiTheme="majorBidi" w:hint="cs"/>
          <w:spacing w:val="-4"/>
          <w:sz w:val="30"/>
          <w:szCs w:val="30"/>
          <w:cs/>
          <w:lang w:val="th-TH"/>
        </w:rPr>
        <w:t xml:space="preserve">ความเสี่ยงจากการฟ้องร้องดังกล่าวตามสถานการณ์ปัจจุบันแล้วและได้ปรับปรุงประมาณการหนี้สินให้คงเหลือจำนวน </w:t>
      </w:r>
      <w:r w:rsidR="00FD6C5D" w:rsidRPr="00FD6C5D">
        <w:rPr>
          <w:rFonts w:asciiTheme="majorBidi" w:hAnsiTheme="majorBidi"/>
          <w:spacing w:val="-4"/>
          <w:sz w:val="30"/>
          <w:szCs w:val="30"/>
          <w:lang w:val="en-US"/>
        </w:rPr>
        <w:t>22</w:t>
      </w:r>
      <w:r w:rsidRPr="00F065D7">
        <w:rPr>
          <w:rFonts w:asciiTheme="majorBidi" w:hAnsiTheme="majorBidi"/>
          <w:spacing w:val="-4"/>
          <w:sz w:val="30"/>
          <w:szCs w:val="30"/>
        </w:rPr>
        <w:t>.</w:t>
      </w:r>
      <w:r w:rsidR="00FD6C5D" w:rsidRPr="00FD6C5D">
        <w:rPr>
          <w:rFonts w:asciiTheme="majorBidi" w:hAnsiTheme="majorBidi"/>
          <w:spacing w:val="-4"/>
          <w:sz w:val="30"/>
          <w:szCs w:val="30"/>
          <w:lang w:val="en-US"/>
        </w:rPr>
        <w:t>0</w:t>
      </w:r>
      <w:r w:rsidRPr="00F065D7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F065D7">
        <w:rPr>
          <w:rFonts w:asciiTheme="majorBidi" w:hAnsiTheme="majorBidi" w:hint="cs"/>
          <w:spacing w:val="-4"/>
          <w:sz w:val="30"/>
          <w:szCs w:val="30"/>
          <w:cs/>
        </w:rPr>
        <w:t>ล้านบาท</w:t>
      </w:r>
    </w:p>
    <w:p w14:paraId="370E3386" w14:textId="77777777" w:rsidR="00C62B78" w:rsidRDefault="00C62B78" w:rsidP="00775211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val="en-US"/>
        </w:rPr>
      </w:pPr>
    </w:p>
    <w:p w14:paraId="76481768" w14:textId="77777777" w:rsidR="00A1588D" w:rsidRPr="00D24023" w:rsidRDefault="00A1588D" w:rsidP="00775211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val="en-US"/>
        </w:rPr>
      </w:pPr>
    </w:p>
    <w:p w14:paraId="2B8EEE5B" w14:textId="3AFE5A54" w:rsidR="00C95291" w:rsidRPr="004F172E" w:rsidRDefault="00A35F2B" w:rsidP="00380905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  <w:bookmarkStart w:id="4" w:name="_Hlk71290254"/>
      <w:r w:rsidRPr="00614A3B">
        <w:rPr>
          <w:rFonts w:asciiTheme="majorBidi" w:hAnsiTheme="majorBidi"/>
          <w:sz w:val="30"/>
          <w:szCs w:val="30"/>
          <w:cs/>
        </w:rPr>
        <w:lastRenderedPageBreak/>
        <w:t xml:space="preserve">ในเดือนสิงหาคม </w:t>
      </w:r>
      <w:r w:rsidR="00FD6C5D" w:rsidRPr="00614A3B">
        <w:rPr>
          <w:rFonts w:asciiTheme="majorBidi" w:hAnsiTheme="majorBidi"/>
          <w:sz w:val="30"/>
          <w:szCs w:val="30"/>
          <w:lang w:val="en-US"/>
        </w:rPr>
        <w:t>2561</w:t>
      </w:r>
      <w:r w:rsidRPr="00614A3B">
        <w:rPr>
          <w:rFonts w:asciiTheme="majorBidi" w:hAnsiTheme="majorBidi"/>
          <w:sz w:val="30"/>
          <w:szCs w:val="30"/>
          <w:cs/>
        </w:rPr>
        <w:t xml:space="preserve"> บริษัทแห่งหนึ่งในประเทศไทยที่เคยซื้อสินค้าจากบริษัท เอ็ม-</w:t>
      </w:r>
      <w:r w:rsidR="00FD6C5D" w:rsidRPr="00614A3B">
        <w:rPr>
          <w:rFonts w:asciiTheme="majorBidi" w:hAnsiTheme="majorBidi"/>
          <w:sz w:val="30"/>
          <w:szCs w:val="30"/>
          <w:lang w:val="en-US"/>
        </w:rPr>
        <w:t>150</w:t>
      </w:r>
      <w:r w:rsidRPr="00614A3B">
        <w:rPr>
          <w:rFonts w:asciiTheme="majorBidi" w:hAnsiTheme="majorBidi"/>
          <w:sz w:val="30"/>
          <w:szCs w:val="30"/>
          <w:cs/>
        </w:rPr>
        <w:t xml:space="preserve"> จำกัด และบริษัท ยูเนียนดริ๊งค์ จำกัด เป็นโจทก์ยื่นฟ้องบริษัท ต่อศาลแพ่งเพื่อเรียกร้องให้บริษัทหยุดขายเครื่องดื่มบำรุงกำลังให้กับ</w:t>
      </w:r>
      <w:r w:rsidRPr="00614A3B">
        <w:rPr>
          <w:rFonts w:asciiTheme="majorBidi" w:hAnsiTheme="majorBidi"/>
          <w:sz w:val="30"/>
          <w:szCs w:val="30"/>
          <w:cs/>
        </w:rPr>
        <w:br/>
        <w:t xml:space="preserve">ผู้จัดจำหน่ายรายอื่นในพื้นที่บางส่วนของประเทศไทยและให้ขายสินค้าเหล่านี้ให้กับโจทก์เท่านั้นเพื่อนำไปจัดจำหน่ายต่อไป และเรียกร้องให้บริษัทชดใช้ค่าเสียหายในฐานละเมิดและผิดสัญญาเป็นจำนวน </w:t>
      </w:r>
      <w:r w:rsidR="00FD6C5D" w:rsidRPr="00614A3B">
        <w:rPr>
          <w:rFonts w:asciiTheme="majorBidi" w:hAnsiTheme="majorBidi"/>
          <w:sz w:val="30"/>
          <w:szCs w:val="30"/>
          <w:lang w:val="en-US"/>
        </w:rPr>
        <w:t>2</w:t>
      </w:r>
      <w:r w:rsidRPr="00614A3B">
        <w:rPr>
          <w:rFonts w:asciiTheme="majorBidi" w:hAnsiTheme="majorBidi"/>
          <w:sz w:val="30"/>
          <w:szCs w:val="30"/>
          <w:cs/>
        </w:rPr>
        <w:t xml:space="preserve"> ล้านบาทต่อเดือนนับแต่เดือนมิถุนายน </w:t>
      </w:r>
      <w:r w:rsidR="00FD6C5D" w:rsidRPr="00614A3B">
        <w:rPr>
          <w:rFonts w:asciiTheme="majorBidi" w:hAnsiTheme="majorBidi"/>
          <w:sz w:val="30"/>
          <w:szCs w:val="30"/>
          <w:lang w:val="en-US"/>
        </w:rPr>
        <w:t>2561</w:t>
      </w:r>
      <w:r w:rsidRPr="00614A3B">
        <w:rPr>
          <w:rFonts w:asciiTheme="majorBidi" w:hAnsiTheme="majorBidi"/>
          <w:sz w:val="30"/>
          <w:szCs w:val="30"/>
          <w:cs/>
        </w:rPr>
        <w:t xml:space="preserve"> เป็นต้นมา หากบริษัทไม่สามารถดำเนินการตามที่ร้องขอได้ ก็ขอให้บริษัทชดใช้ค่าเสียหายประมาณ </w:t>
      </w:r>
      <w:r w:rsidR="00FD6C5D" w:rsidRPr="00614A3B">
        <w:rPr>
          <w:rFonts w:asciiTheme="majorBidi" w:hAnsiTheme="majorBidi"/>
          <w:sz w:val="30"/>
          <w:szCs w:val="30"/>
          <w:lang w:val="en-US"/>
        </w:rPr>
        <w:t>2</w:t>
      </w:r>
      <w:r w:rsidR="00FD6C5D" w:rsidRPr="00E9704B">
        <w:rPr>
          <w:rFonts w:asciiTheme="majorBidi" w:hAnsiTheme="majorBidi"/>
          <w:sz w:val="30"/>
          <w:szCs w:val="30"/>
          <w:lang w:val="en-US"/>
        </w:rPr>
        <w:t>28</w:t>
      </w:r>
      <w:r w:rsidRPr="00E9704B">
        <w:rPr>
          <w:rFonts w:asciiTheme="majorBidi" w:hAnsiTheme="majorBidi"/>
          <w:sz w:val="30"/>
          <w:szCs w:val="30"/>
          <w:cs/>
        </w:rPr>
        <w:t xml:space="preserve"> ล้านบาท</w:t>
      </w:r>
      <w:r w:rsidRPr="00E9704B">
        <w:rPr>
          <w:rFonts w:asciiTheme="majorBidi" w:hAnsiTheme="majorBidi"/>
          <w:sz w:val="30"/>
          <w:szCs w:val="30"/>
        </w:rPr>
        <w:t xml:space="preserve"> </w:t>
      </w:r>
      <w:r w:rsidR="00EB6949" w:rsidRPr="00E9704B">
        <w:rPr>
          <w:rFonts w:asciiTheme="majorBidi" w:hAnsiTheme="majorBidi" w:hint="cs"/>
          <w:sz w:val="30"/>
          <w:szCs w:val="30"/>
          <w:cs/>
        </w:rPr>
        <w:t>โดย</w:t>
      </w:r>
      <w:r w:rsidRPr="00E9704B">
        <w:rPr>
          <w:rFonts w:asciiTheme="majorBidi" w:hAnsiTheme="majorBidi"/>
          <w:sz w:val="30"/>
          <w:szCs w:val="30"/>
          <w:cs/>
        </w:rPr>
        <w:t>ศาลชั้นต้น</w:t>
      </w:r>
      <w:r w:rsidR="00EB6949" w:rsidRPr="00E9704B">
        <w:rPr>
          <w:rFonts w:asciiTheme="majorBidi" w:hAnsiTheme="majorBidi" w:hint="cs"/>
          <w:sz w:val="30"/>
          <w:szCs w:val="30"/>
          <w:cs/>
        </w:rPr>
        <w:t>และศาลอุทธรณ์</w:t>
      </w:r>
      <w:r w:rsidRPr="00E9704B">
        <w:rPr>
          <w:rFonts w:asciiTheme="majorBidi" w:hAnsiTheme="majorBidi"/>
          <w:sz w:val="30"/>
          <w:szCs w:val="30"/>
          <w:cs/>
        </w:rPr>
        <w:t>ได้พิพากษายกฟ้อง</w:t>
      </w:r>
      <w:r w:rsidR="00614A3B" w:rsidRPr="00E9704B">
        <w:rPr>
          <w:rFonts w:asciiTheme="majorBidi" w:hAnsiTheme="majorBidi" w:hint="cs"/>
          <w:sz w:val="30"/>
          <w:szCs w:val="30"/>
          <w:cs/>
        </w:rPr>
        <w:t>แล้ว</w:t>
      </w:r>
      <w:r w:rsidRPr="00E9704B">
        <w:rPr>
          <w:rFonts w:asciiTheme="majorBidi" w:hAnsiTheme="majorBidi"/>
          <w:sz w:val="30"/>
          <w:szCs w:val="30"/>
          <w:cs/>
        </w:rPr>
        <w:t xml:space="preserve"> </w:t>
      </w:r>
      <w:r w:rsidR="00614A3B" w:rsidRPr="00E9704B">
        <w:rPr>
          <w:rFonts w:asciiTheme="majorBidi" w:hAnsiTheme="majorBidi"/>
          <w:sz w:val="30"/>
          <w:szCs w:val="30"/>
          <w:cs/>
        </w:rPr>
        <w:t>ปัจจุบัน</w:t>
      </w:r>
      <w:r w:rsidR="00E9704B" w:rsidRPr="00E9704B">
        <w:rPr>
          <w:rFonts w:asciiTheme="majorBidi" w:hAnsiTheme="majorBidi"/>
          <w:sz w:val="30"/>
          <w:szCs w:val="30"/>
          <w:cs/>
        </w:rPr>
        <w:t>คดีความอยู่ในกระบวนการศาลฎีกา</w:t>
      </w:r>
      <w:r w:rsidR="00853E4A" w:rsidRPr="00E9704B">
        <w:rPr>
          <w:rFonts w:asciiTheme="majorBidi" w:hAnsiTheme="majorBidi"/>
          <w:sz w:val="30"/>
          <w:szCs w:val="30"/>
          <w:cs/>
        </w:rPr>
        <w:t xml:space="preserve"> </w:t>
      </w:r>
      <w:r w:rsidRPr="00E9704B">
        <w:rPr>
          <w:rFonts w:asciiTheme="majorBidi" w:hAnsiTheme="majorBidi"/>
          <w:sz w:val="30"/>
          <w:szCs w:val="30"/>
          <w:cs/>
        </w:rPr>
        <w:t>ทั้งนี้</w:t>
      </w:r>
      <w:r w:rsidR="00040637" w:rsidRPr="00614A3B">
        <w:rPr>
          <w:rFonts w:asciiTheme="majorBidi" w:hAnsiTheme="majorBidi"/>
          <w:sz w:val="30"/>
          <w:szCs w:val="30"/>
        </w:rPr>
        <w:t xml:space="preserve"> </w:t>
      </w:r>
      <w:r w:rsidRPr="00614A3B">
        <w:rPr>
          <w:rFonts w:asciiTheme="majorBidi" w:hAnsiTheme="majorBidi"/>
          <w:sz w:val="30"/>
          <w:szCs w:val="30"/>
          <w:cs/>
        </w:rPr>
        <w:t>ฝ่ายบริหารของบริษัท เชื่อว่าจะไม่ได้รับผลเสียหายที่มีสาระสำคัญเกี่ยวกับคดีฟ้องร้องดังกล่าวข้างต้น จึงไม่บันทึกสำรองสำหรับหนี้สินที่อาจเกิดขึ้นสำหรับคดีความนี้</w:t>
      </w:r>
    </w:p>
    <w:bookmarkEnd w:id="4"/>
    <w:p w14:paraId="7AF466BE" w14:textId="77777777" w:rsidR="0041552A" w:rsidRPr="004F172E" w:rsidRDefault="0041552A" w:rsidP="00FA457E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</w:p>
    <w:p w14:paraId="4CC6C5C8" w14:textId="77777777" w:rsidR="00E35DB9" w:rsidRPr="004F172E" w:rsidRDefault="00E35DB9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4F172E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เหตุการณ์ภายหลังรอบระยะเวลารายงาน</w:t>
      </w:r>
    </w:p>
    <w:p w14:paraId="5565AC85" w14:textId="38985B89" w:rsidR="00D266BE" w:rsidRPr="004F172E" w:rsidRDefault="00D266BE" w:rsidP="0061076B">
      <w:pPr>
        <w:spacing w:line="240" w:lineRule="auto"/>
        <w:ind w:right="-43"/>
        <w:jc w:val="thaiDistribute"/>
        <w:rPr>
          <w:rFonts w:asciiTheme="majorBidi" w:hAnsiTheme="majorBidi"/>
          <w:sz w:val="30"/>
          <w:szCs w:val="30"/>
        </w:rPr>
      </w:pPr>
    </w:p>
    <w:p w14:paraId="35085D45" w14:textId="3832A2DC" w:rsidR="009A7C6B" w:rsidRPr="00A84A51" w:rsidRDefault="00A84A51" w:rsidP="00A84A51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  <w:r w:rsidRPr="00A84A51">
        <w:rPr>
          <w:rFonts w:asciiTheme="majorBidi" w:hAnsiTheme="majorBidi"/>
          <w:sz w:val="30"/>
          <w:szCs w:val="30"/>
          <w:cs/>
        </w:rPr>
        <w:t>ในการประชุมคณะกรรมการของบริษัท เมื่อวันที่</w:t>
      </w:r>
      <w:r w:rsidRPr="00A84A51">
        <w:rPr>
          <w:rFonts w:asciiTheme="majorBidi" w:hAnsiTheme="majorBidi"/>
          <w:sz w:val="30"/>
          <w:szCs w:val="30"/>
        </w:rPr>
        <w:t xml:space="preserve"> 11 </w:t>
      </w:r>
      <w:r w:rsidRPr="00A84A51">
        <w:rPr>
          <w:rFonts w:asciiTheme="majorBidi" w:hAnsiTheme="majorBidi"/>
          <w:sz w:val="30"/>
          <w:szCs w:val="30"/>
          <w:cs/>
        </w:rPr>
        <w:t>สิงหาคม</w:t>
      </w:r>
      <w:r w:rsidRPr="00A84A51">
        <w:rPr>
          <w:rFonts w:asciiTheme="majorBidi" w:hAnsiTheme="majorBidi"/>
          <w:sz w:val="30"/>
          <w:szCs w:val="30"/>
        </w:rPr>
        <w:t xml:space="preserve"> 2564 </w:t>
      </w:r>
      <w:r w:rsidRPr="00A84A51">
        <w:rPr>
          <w:rFonts w:asciiTheme="majorBidi" w:hAnsiTheme="majorBidi"/>
          <w:sz w:val="30"/>
          <w:szCs w:val="30"/>
          <w:cs/>
        </w:rPr>
        <w:t>ได้มีมติอนุมัติการจัดสรรกำไรจาก</w:t>
      </w:r>
      <w:r>
        <w:rPr>
          <w:rFonts w:asciiTheme="majorBidi" w:hAnsiTheme="majorBidi"/>
          <w:sz w:val="30"/>
          <w:szCs w:val="30"/>
        </w:rPr>
        <w:br/>
      </w:r>
      <w:r w:rsidRPr="00A84A51">
        <w:rPr>
          <w:rFonts w:asciiTheme="majorBidi" w:hAnsiTheme="majorBidi"/>
          <w:sz w:val="30"/>
          <w:szCs w:val="30"/>
          <w:cs/>
        </w:rPr>
        <w:t>ผลการดำเนินงานงวดครึ่งปีแรกของปี</w:t>
      </w:r>
      <w:r>
        <w:rPr>
          <w:rFonts w:asciiTheme="majorBidi" w:hAnsiTheme="majorBidi"/>
          <w:sz w:val="30"/>
          <w:szCs w:val="30"/>
        </w:rPr>
        <w:t xml:space="preserve"> 2564 </w:t>
      </w:r>
      <w:r w:rsidRPr="00A84A51">
        <w:rPr>
          <w:rFonts w:asciiTheme="majorBidi" w:hAnsiTheme="majorBidi"/>
          <w:sz w:val="30"/>
          <w:szCs w:val="30"/>
          <w:cs/>
        </w:rPr>
        <w:t>เป็นเงินปันผลระหว่างกาล ในอัตราหุ้นละ</w:t>
      </w:r>
      <w:r>
        <w:rPr>
          <w:rFonts w:asciiTheme="majorBidi" w:hAnsiTheme="majorBidi"/>
          <w:sz w:val="30"/>
          <w:szCs w:val="30"/>
        </w:rPr>
        <w:t xml:space="preserve"> 0.</w:t>
      </w:r>
      <w:r w:rsidR="009C75F4">
        <w:rPr>
          <w:rFonts w:asciiTheme="majorBidi" w:hAnsiTheme="majorBidi"/>
          <w:sz w:val="30"/>
          <w:szCs w:val="30"/>
        </w:rPr>
        <w:t>45</w:t>
      </w:r>
      <w:r>
        <w:rPr>
          <w:rFonts w:asciiTheme="majorBidi" w:hAnsiTheme="majorBidi"/>
          <w:sz w:val="30"/>
          <w:szCs w:val="30"/>
        </w:rPr>
        <w:t xml:space="preserve"> </w:t>
      </w:r>
      <w:r w:rsidRPr="00A84A51">
        <w:rPr>
          <w:rFonts w:asciiTheme="majorBidi" w:hAnsiTheme="majorBidi"/>
          <w:sz w:val="30"/>
          <w:szCs w:val="30"/>
          <w:cs/>
        </w:rPr>
        <w:t xml:space="preserve">บาท คิดเป็นจำนวนประมาณ </w:t>
      </w:r>
      <w:r>
        <w:rPr>
          <w:rFonts w:asciiTheme="majorBidi" w:hAnsiTheme="majorBidi"/>
          <w:sz w:val="30"/>
          <w:szCs w:val="30"/>
          <w:lang w:val="en-US"/>
        </w:rPr>
        <w:t>1</w:t>
      </w:r>
      <w:r w:rsidRPr="00A84A51">
        <w:rPr>
          <w:rFonts w:asciiTheme="majorBidi" w:hAnsiTheme="majorBidi"/>
          <w:sz w:val="30"/>
          <w:szCs w:val="30"/>
        </w:rPr>
        <w:t>,</w:t>
      </w:r>
      <w:r w:rsidR="009C75F4">
        <w:rPr>
          <w:rFonts w:asciiTheme="majorBidi" w:hAnsiTheme="majorBidi"/>
          <w:sz w:val="30"/>
          <w:szCs w:val="30"/>
        </w:rPr>
        <w:t>351.69</w:t>
      </w:r>
      <w:r>
        <w:rPr>
          <w:rFonts w:asciiTheme="majorBidi" w:hAnsiTheme="majorBidi"/>
          <w:sz w:val="30"/>
          <w:szCs w:val="30"/>
        </w:rPr>
        <w:t xml:space="preserve"> </w:t>
      </w:r>
      <w:r w:rsidRPr="00A84A51">
        <w:rPr>
          <w:rFonts w:asciiTheme="majorBidi" w:hAnsiTheme="majorBidi"/>
          <w:sz w:val="30"/>
          <w:szCs w:val="30"/>
          <w:cs/>
        </w:rPr>
        <w:t>ล้านบาท โดยจะจ่ายให้แก่ผู้ถือหุ้นในวันที่</w:t>
      </w:r>
      <w:r>
        <w:rPr>
          <w:rFonts w:asciiTheme="majorBidi" w:hAnsiTheme="majorBidi"/>
          <w:sz w:val="30"/>
          <w:szCs w:val="30"/>
        </w:rPr>
        <w:t xml:space="preserve"> 10 </w:t>
      </w:r>
      <w:r w:rsidRPr="00A84A51">
        <w:rPr>
          <w:rFonts w:asciiTheme="majorBidi" w:hAnsiTheme="majorBidi"/>
          <w:sz w:val="30"/>
          <w:szCs w:val="30"/>
          <w:cs/>
        </w:rPr>
        <w:t>กันยายน</w:t>
      </w:r>
      <w:r>
        <w:rPr>
          <w:rFonts w:asciiTheme="majorBidi" w:hAnsiTheme="majorBidi"/>
          <w:sz w:val="30"/>
          <w:szCs w:val="30"/>
        </w:rPr>
        <w:t xml:space="preserve"> 2564</w:t>
      </w:r>
    </w:p>
    <w:p w14:paraId="0E3226D4" w14:textId="77777777" w:rsidR="009A7C6B" w:rsidRPr="00775211" w:rsidRDefault="009A7C6B" w:rsidP="00D113E4">
      <w:pPr>
        <w:spacing w:line="240" w:lineRule="auto"/>
        <w:ind w:left="567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2908606" w14:textId="77777777" w:rsidR="00B761FE" w:rsidRPr="0086470F" w:rsidRDefault="00B761FE" w:rsidP="00D113E4">
      <w:pPr>
        <w:spacing w:line="240" w:lineRule="auto"/>
        <w:ind w:left="567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sectPr w:rsidR="00B761FE" w:rsidRPr="0086470F" w:rsidSect="00423834">
      <w:pgSz w:w="11909" w:h="16834" w:code="9"/>
      <w:pgMar w:top="691" w:right="1152" w:bottom="576" w:left="1210" w:header="720" w:footer="720" w:gutter="0"/>
      <w:paperSrc w:first="7" w:other="7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545AAC" w14:textId="77777777" w:rsidR="00AC37B1" w:rsidRDefault="00AC37B1">
      <w:r>
        <w:separator/>
      </w:r>
    </w:p>
  </w:endnote>
  <w:endnote w:type="continuationSeparator" w:id="0">
    <w:p w14:paraId="67EF44E5" w14:textId="77777777" w:rsidR="00AC37B1" w:rsidRDefault="00AC37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FBD156" w14:textId="77777777" w:rsidR="00E9704B" w:rsidRPr="00545E28" w:rsidRDefault="00E9704B">
    <w:pPr>
      <w:pStyle w:val="Footer"/>
      <w:jc w:val="center"/>
      <w:rPr>
        <w:rFonts w:asciiTheme="majorBidi" w:hAnsiTheme="majorBidi" w:cstheme="majorBidi"/>
        <w:caps/>
        <w:noProof/>
        <w:sz w:val="30"/>
        <w:szCs w:val="30"/>
        <w:lang w:val="en-US"/>
      </w:rPr>
    </w:pPr>
    <w:r w:rsidRPr="00CC0AE9">
      <w:rPr>
        <w:rFonts w:asciiTheme="majorBidi" w:hAnsiTheme="majorBidi" w:cstheme="majorBidi"/>
        <w:caps/>
        <w:sz w:val="30"/>
        <w:szCs w:val="30"/>
      </w:rPr>
      <w:fldChar w:fldCharType="begin"/>
    </w:r>
    <w:r w:rsidRPr="00CC0AE9">
      <w:rPr>
        <w:rFonts w:asciiTheme="majorBidi" w:hAnsiTheme="majorBidi" w:cstheme="majorBidi"/>
        <w:caps/>
        <w:sz w:val="30"/>
        <w:szCs w:val="30"/>
      </w:rPr>
      <w:instrText xml:space="preserve"> PAGE   \* MERGEFORMAT </w:instrText>
    </w:r>
    <w:r w:rsidRPr="00CC0AE9">
      <w:rPr>
        <w:rFonts w:asciiTheme="majorBidi" w:hAnsiTheme="majorBidi" w:cstheme="majorBidi"/>
        <w:caps/>
        <w:sz w:val="30"/>
        <w:szCs w:val="30"/>
      </w:rPr>
      <w:fldChar w:fldCharType="separate"/>
    </w:r>
    <w:r>
      <w:rPr>
        <w:rFonts w:asciiTheme="majorBidi" w:hAnsiTheme="majorBidi" w:cstheme="majorBidi"/>
        <w:caps/>
        <w:noProof/>
        <w:sz w:val="30"/>
        <w:szCs w:val="30"/>
      </w:rPr>
      <w:t>31</w:t>
    </w:r>
    <w:r w:rsidRPr="00CC0AE9">
      <w:rPr>
        <w:rFonts w:asciiTheme="majorBidi" w:hAnsiTheme="majorBidi" w:cstheme="majorBidi"/>
        <w:caps/>
        <w:noProof/>
        <w:sz w:val="30"/>
        <w:szCs w:val="30"/>
      </w:rPr>
      <w:fldChar w:fldCharType="end"/>
    </w:r>
  </w:p>
  <w:p w14:paraId="299AD4F1" w14:textId="77777777" w:rsidR="00E9704B" w:rsidRDefault="00E9704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C09EAA" w14:textId="77777777" w:rsidR="00E9704B" w:rsidRPr="00FB5D89" w:rsidRDefault="00E9704B" w:rsidP="00787E85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0"/>
        <w:szCs w:val="30"/>
      </w:rPr>
    </w:pPr>
    <w:r w:rsidRPr="00FB5D89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FB5D8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91</w: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7693A883" w14:textId="09159DE5" w:rsidR="00E9704B" w:rsidRPr="00960645" w:rsidRDefault="00E9704B" w:rsidP="00787E85">
    <w:pPr>
      <w:ind w:right="360"/>
      <w:rPr>
        <w:rFonts w:ascii="Angsana New" w:hAnsi="Angsana New"/>
        <w:i/>
        <w:iCs/>
        <w:color w:val="0000FF"/>
        <w:sz w:val="30"/>
        <w:szCs w:val="30"/>
        <w:lang w:val="fr-FR"/>
      </w:rPr>
    </w:pPr>
    <w:r>
      <w:rPr>
        <w:rFonts w:ascii="Angsana New" w:hAnsi="Angsana New"/>
        <w:i/>
        <w:iCs/>
        <w:noProof/>
        <w:sz w:val="30"/>
        <w:szCs w:val="30"/>
        <w:lang w:val="fr-FR"/>
      </w:rPr>
      <w:fldChar w:fldCharType="begin"/>
    </w:r>
    <w:r>
      <w:rPr>
        <w:rFonts w:ascii="Angsana New" w:hAnsi="Angsana New"/>
        <w:i/>
        <w:iCs/>
        <w:noProof/>
        <w:sz w:val="30"/>
        <w:szCs w:val="30"/>
        <w:lang w:val="fr-FR"/>
      </w:rPr>
      <w:instrText xml:space="preserve"> FILENAME   \* MERGEFORMAT </w:instrText>
    </w:r>
    <w:r>
      <w:rPr>
        <w:rFonts w:ascii="Angsana New" w:hAnsi="Angsana New"/>
        <w:i/>
        <w:iCs/>
        <w:noProof/>
        <w:sz w:val="30"/>
        <w:szCs w:val="30"/>
        <w:lang w:val="fr-FR"/>
      </w:rPr>
      <w:fldChar w:fldCharType="separate"/>
    </w:r>
    <w:r w:rsidR="00D62957">
      <w:rPr>
        <w:rFonts w:ascii="Angsana New" w:hAnsi="Angsana New"/>
        <w:i/>
        <w:iCs/>
        <w:noProof/>
        <w:sz w:val="30"/>
        <w:szCs w:val="30"/>
        <w:lang w:val="fr-FR"/>
      </w:rPr>
      <w:t>OSP Q2 2021 - FS TH_06.08.21</w:t>
    </w:r>
    <w:r>
      <w:rPr>
        <w:noProof/>
      </w:rPr>
      <w:fldChar w:fldCharType="end"/>
    </w:r>
  </w:p>
  <w:p w14:paraId="19B491BE" w14:textId="77777777" w:rsidR="00E9704B" w:rsidRPr="004E4BE4" w:rsidRDefault="00E9704B" w:rsidP="00787E85">
    <w:pPr>
      <w:tabs>
        <w:tab w:val="left" w:pos="9000"/>
      </w:tabs>
      <w:rPr>
        <w:rFonts w:cs="Cordia New"/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Theme="majorBidi" w:hAnsiTheme="majorBidi" w:cstheme="majorBidi"/>
      </w:rPr>
      <w:id w:val="1529224199"/>
      <w:docPartObj>
        <w:docPartGallery w:val="Page Numbers (Bottom of Page)"/>
        <w:docPartUnique/>
      </w:docPartObj>
    </w:sdtPr>
    <w:sdtEndPr>
      <w:rPr>
        <w:caps/>
        <w:noProof/>
        <w:sz w:val="30"/>
        <w:szCs w:val="30"/>
      </w:rPr>
    </w:sdtEndPr>
    <w:sdtContent>
      <w:p w14:paraId="4538B519" w14:textId="77777777" w:rsidR="00E9704B" w:rsidRPr="00B248A7" w:rsidRDefault="00E9704B">
        <w:pPr>
          <w:pStyle w:val="Footer"/>
          <w:jc w:val="center"/>
          <w:rPr>
            <w:rFonts w:asciiTheme="majorBidi" w:hAnsiTheme="majorBidi" w:cstheme="majorBidi"/>
            <w:caps/>
            <w:noProof/>
            <w:sz w:val="30"/>
            <w:szCs w:val="30"/>
            <w:cs/>
          </w:rPr>
        </w:pPr>
        <w:r w:rsidRPr="00B248A7">
          <w:rPr>
            <w:rFonts w:asciiTheme="majorBidi" w:hAnsiTheme="majorBidi" w:cstheme="majorBidi"/>
            <w:caps/>
            <w:noProof/>
            <w:sz w:val="30"/>
            <w:szCs w:val="30"/>
          </w:rPr>
          <w:fldChar w:fldCharType="begin"/>
        </w:r>
        <w:r w:rsidRPr="00B248A7">
          <w:rPr>
            <w:rFonts w:asciiTheme="majorBidi" w:hAnsiTheme="majorBidi" w:cstheme="majorBidi"/>
            <w:caps/>
            <w:noProof/>
            <w:sz w:val="30"/>
            <w:szCs w:val="30"/>
            <w:cs/>
          </w:rPr>
          <w:instrText xml:space="preserve"> PAGE   \* MERGEFORMAT </w:instrText>
        </w:r>
        <w:r w:rsidRPr="00B248A7">
          <w:rPr>
            <w:rFonts w:asciiTheme="majorBidi" w:hAnsiTheme="majorBidi" w:cstheme="majorBidi"/>
            <w:caps/>
            <w:noProof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caps/>
            <w:noProof/>
            <w:sz w:val="30"/>
            <w:szCs w:val="30"/>
            <w:cs/>
          </w:rPr>
          <w:t>34</w:t>
        </w:r>
        <w:r w:rsidRPr="00B248A7">
          <w:rPr>
            <w:rFonts w:asciiTheme="majorBidi" w:hAnsiTheme="majorBidi" w:cstheme="majorBidi"/>
            <w:caps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C723BC" w14:textId="77777777" w:rsidR="00E9704B" w:rsidRPr="00173BD7" w:rsidRDefault="00E9704B" w:rsidP="00E6705C">
    <w:pPr>
      <w:pStyle w:val="Footer"/>
      <w:framePr w:wrap="around" w:vAnchor="text" w:hAnchor="margin" w:xAlign="center" w:y="1"/>
      <w:tabs>
        <w:tab w:val="clear" w:pos="8505"/>
      </w:tabs>
      <w:rPr>
        <w:rStyle w:val="PageNumber"/>
        <w:rFonts w:ascii="Angsana New" w:hAnsi="Angsana New" w:cs="Angsana New"/>
        <w:sz w:val="30"/>
        <w:szCs w:val="30"/>
      </w:rPr>
    </w:pPr>
    <w:r w:rsidRPr="00173BD7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173BD7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173BD7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44</w:t>
    </w:r>
    <w:r w:rsidRPr="00173BD7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16B2E141" w14:textId="77777777" w:rsidR="00E9704B" w:rsidRPr="00175C2C" w:rsidRDefault="00E9704B" w:rsidP="008E2434">
    <w:pPr>
      <w:pStyle w:val="Footer"/>
      <w:tabs>
        <w:tab w:val="clear" w:pos="8505"/>
      </w:tabs>
      <w:ind w:right="360"/>
      <w:rPr>
        <w:rFonts w:ascii="Angsana New" w:hAnsi="Angsana New" w:cs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AD39BA" w14:textId="77777777" w:rsidR="00AC37B1" w:rsidRDefault="00AC37B1">
      <w:r>
        <w:separator/>
      </w:r>
    </w:p>
  </w:footnote>
  <w:footnote w:type="continuationSeparator" w:id="0">
    <w:p w14:paraId="362C5008" w14:textId="77777777" w:rsidR="00AC37B1" w:rsidRDefault="00AC37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4652FD" w14:textId="77777777" w:rsidR="00E9704B" w:rsidRDefault="00E9704B" w:rsidP="00DF3C09">
    <w:pPr>
      <w:ind w:firstLine="14"/>
      <w:rPr>
        <w:rFonts w:ascii="Angsana New" w:hAnsi="Angsana New"/>
        <w:b/>
        <w:bCs/>
        <w:sz w:val="32"/>
        <w:szCs w:val="32"/>
      </w:rPr>
    </w:pPr>
    <w:r w:rsidRPr="00F360F3">
      <w:rPr>
        <w:rFonts w:ascii="Angsana New" w:hAnsi="Angsana New"/>
        <w:b/>
        <w:bCs/>
        <w:sz w:val="32"/>
        <w:szCs w:val="32"/>
        <w:cs/>
      </w:rPr>
      <w:t>บริษัท โอสถสภา จำกัด</w:t>
    </w:r>
    <w:r w:rsidRPr="00F360F3"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44EA6E48" w14:textId="77777777" w:rsidR="00E9704B" w:rsidRDefault="00E9704B" w:rsidP="00DF3C09">
    <w:pPr>
      <w:spacing w:line="240" w:lineRule="atLeast"/>
      <w:ind w:right="36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09586BC" w14:textId="14F4F254" w:rsidR="00E9704B" w:rsidRPr="002E7AE7" w:rsidRDefault="00E9704B" w:rsidP="00DF3C09">
    <w:pPr>
      <w:spacing w:line="240" w:lineRule="atLeast"/>
      <w:ind w:right="360"/>
      <w:rPr>
        <w:rFonts w:ascii="Angsana New" w:hAnsi="Angsana New"/>
        <w:b/>
        <w:bCs/>
        <w:sz w:val="32"/>
        <w:szCs w:val="32"/>
        <w:cs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>
      <w:rPr>
        <w:rFonts w:ascii="Angsana New" w:hAnsi="Angsana New"/>
        <w:b/>
        <w:bCs/>
        <w:sz w:val="32"/>
        <w:szCs w:val="32"/>
        <w:lang w:val="en-US"/>
      </w:rPr>
      <w:t xml:space="preserve">2564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(ไม่ได้ตรวจสอบ)</w:t>
    </w:r>
  </w:p>
  <w:p w14:paraId="335EDE8C" w14:textId="77777777" w:rsidR="00E9704B" w:rsidRPr="008266EC" w:rsidRDefault="00E9704B" w:rsidP="00DF3C09">
    <w:pPr>
      <w:rPr>
        <w:rFonts w:asciiTheme="majorBidi" w:hAnsiTheme="majorBidi" w:cstheme="majorBidi"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D811B1" w14:textId="77777777" w:rsidR="00E9704B" w:rsidRDefault="00E9704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D5241C" w14:textId="77777777" w:rsidR="00E9704B" w:rsidRPr="003C763B" w:rsidRDefault="00E9704B" w:rsidP="00787E85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[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>กขค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]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 (มหาชน) 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[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>และบริษัทย่อย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]</w:t>
    </w:r>
  </w:p>
  <w:p w14:paraId="30D72C4D" w14:textId="77777777" w:rsidR="00E9704B" w:rsidRPr="003C763B" w:rsidRDefault="00E9704B" w:rsidP="00787E85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49CB4F8D" w14:textId="77777777" w:rsidR="00E9704B" w:rsidRDefault="00E9704B" w:rsidP="00787E85">
    <w:pPr>
      <w:pStyle w:val="Header"/>
      <w:rPr>
        <w:rFonts w:ascii="Angsana New" w:hAnsi="Angsana New" w:cs="Angsana New"/>
        <w:b/>
        <w:bCs/>
        <w:sz w:val="32"/>
        <w:szCs w:val="32"/>
      </w:rPr>
    </w:pPr>
  </w:p>
  <w:p w14:paraId="17B7BC4D" w14:textId="77777777" w:rsidR="00E9704B" w:rsidRDefault="00E970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23306EAC"/>
    <w:lvl w:ilvl="0">
      <w:start w:val="1"/>
      <w:numFmt w:val="bullet"/>
      <w:pStyle w:val="ListBullet3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8D2C7352"/>
    <w:lvl w:ilvl="0">
      <w:start w:val="1"/>
      <w:numFmt w:val="bullet"/>
      <w:pStyle w:val="ListBullethalfspaceafte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764ACF"/>
    <w:multiLevelType w:val="hybridMultilevel"/>
    <w:tmpl w:val="5680EEA4"/>
    <w:lvl w:ilvl="0" w:tplc="0292D2A4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5DC0631"/>
    <w:multiLevelType w:val="hybridMultilevel"/>
    <w:tmpl w:val="F7ECA678"/>
    <w:lvl w:ilvl="0" w:tplc="E6D2A068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5" w15:restartNumberingAfterBreak="0">
    <w:nsid w:val="185C3160"/>
    <w:multiLevelType w:val="multilevel"/>
    <w:tmpl w:val="1FC4F4AE"/>
    <w:lvl w:ilvl="0">
      <w:start w:val="3"/>
      <w:numFmt w:val="decimal"/>
      <w:pStyle w:val="ListNumber5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0FF16BF"/>
    <w:multiLevelType w:val="hybridMultilevel"/>
    <w:tmpl w:val="905A30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9" w15:restartNumberingAfterBreak="0">
    <w:nsid w:val="2B3E1AEF"/>
    <w:multiLevelType w:val="hybridMultilevel"/>
    <w:tmpl w:val="E01417A8"/>
    <w:lvl w:ilvl="0" w:tplc="E3DAE508">
      <w:start w:val="31"/>
      <w:numFmt w:val="bullet"/>
      <w:lvlText w:val="-"/>
      <w:lvlJc w:val="left"/>
      <w:pPr>
        <w:ind w:left="360" w:hanging="360"/>
      </w:pPr>
      <w:rPr>
        <w:rFonts w:ascii="Cordia New" w:eastAsia="Times New Roman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FF344B5"/>
    <w:multiLevelType w:val="hybridMultilevel"/>
    <w:tmpl w:val="086A0998"/>
    <w:lvl w:ilvl="0" w:tplc="46F6D532">
      <w:start w:val="1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 w15:restartNumberingAfterBreak="0">
    <w:nsid w:val="33EB044A"/>
    <w:multiLevelType w:val="hybridMultilevel"/>
    <w:tmpl w:val="30E633AE"/>
    <w:lvl w:ilvl="0" w:tplc="65586344">
      <w:start w:val="1"/>
      <w:numFmt w:val="decimal"/>
      <w:pStyle w:val="ListNumber3"/>
      <w:lvlText w:val="%1"/>
      <w:lvlJc w:val="center"/>
      <w:pPr>
        <w:ind w:left="99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1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4" w15:restartNumberingAfterBreak="0">
    <w:nsid w:val="3F8513D2"/>
    <w:multiLevelType w:val="hybridMultilevel"/>
    <w:tmpl w:val="267264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3605CF"/>
    <w:multiLevelType w:val="multilevel"/>
    <w:tmpl w:val="BC5A5F54"/>
    <w:lvl w:ilvl="0">
      <w:start w:val="1"/>
      <w:numFmt w:val="decimal"/>
      <w:pStyle w:val="ListNumber4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4A09770E"/>
    <w:multiLevelType w:val="multilevel"/>
    <w:tmpl w:val="551A308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18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2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2" w15:restartNumberingAfterBreak="0">
    <w:nsid w:val="76C65C30"/>
    <w:multiLevelType w:val="hybridMultilevel"/>
    <w:tmpl w:val="20304DDE"/>
    <w:lvl w:ilvl="0" w:tplc="BB28A7B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0F69E1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D50648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2D44F8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1346768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839EB4D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E443CC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AB0543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EDC080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abstractNum w:abstractNumId="24" w15:restartNumberingAfterBreak="0">
    <w:nsid w:val="7A154C4F"/>
    <w:multiLevelType w:val="hybridMultilevel"/>
    <w:tmpl w:val="AC8AA230"/>
    <w:lvl w:ilvl="0" w:tplc="1234C5FA">
      <w:start w:val="1"/>
      <w:numFmt w:val="thaiLetters"/>
      <w:pStyle w:val="ListNumber2"/>
      <w:lvlText w:val="(%1)"/>
      <w:lvlJc w:val="left"/>
      <w:pPr>
        <w:tabs>
          <w:tab w:val="num" w:pos="900"/>
        </w:tabs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17"/>
  </w:num>
  <w:num w:numId="5">
    <w:abstractNumId w:val="24"/>
  </w:num>
  <w:num w:numId="6">
    <w:abstractNumId w:val="12"/>
  </w:num>
  <w:num w:numId="7">
    <w:abstractNumId w:val="5"/>
  </w:num>
  <w:num w:numId="8">
    <w:abstractNumId w:val="8"/>
  </w:num>
  <w:num w:numId="9">
    <w:abstractNumId w:val="15"/>
  </w:num>
  <w:num w:numId="10">
    <w:abstractNumId w:val="20"/>
  </w:num>
  <w:num w:numId="11">
    <w:abstractNumId w:val="11"/>
  </w:num>
  <w:num w:numId="12">
    <w:abstractNumId w:val="13"/>
  </w:num>
  <w:num w:numId="13">
    <w:abstractNumId w:val="21"/>
  </w:num>
  <w:num w:numId="14">
    <w:abstractNumId w:val="22"/>
  </w:num>
  <w:num w:numId="15">
    <w:abstractNumId w:val="3"/>
  </w:num>
  <w:num w:numId="16">
    <w:abstractNumId w:val="16"/>
  </w:num>
  <w:num w:numId="17">
    <w:abstractNumId w:val="18"/>
  </w:num>
  <w:num w:numId="18">
    <w:abstractNumId w:val="10"/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</w:num>
  <w:num w:numId="22">
    <w:abstractNumId w:val="7"/>
  </w:num>
  <w:num w:numId="23">
    <w:abstractNumId w:val="9"/>
  </w:num>
  <w:num w:numId="24">
    <w:abstractNumId w:val="14"/>
  </w:num>
  <w:num w:numId="25">
    <w:abstractNumId w:val="6"/>
  </w:num>
  <w:num w:numId="26">
    <w:abstractNumId w:val="2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isplayBackgroundShape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97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橄凧ﮠແԄ찔劺"/>
  </w:docVars>
  <w:rsids>
    <w:rsidRoot w:val="006C5DCE"/>
    <w:rsid w:val="00000313"/>
    <w:rsid w:val="000006FC"/>
    <w:rsid w:val="00001C50"/>
    <w:rsid w:val="000020DA"/>
    <w:rsid w:val="000023A1"/>
    <w:rsid w:val="00002BD2"/>
    <w:rsid w:val="00002C48"/>
    <w:rsid w:val="00002E73"/>
    <w:rsid w:val="00003219"/>
    <w:rsid w:val="000037FF"/>
    <w:rsid w:val="00003BC8"/>
    <w:rsid w:val="00004B9C"/>
    <w:rsid w:val="0000550B"/>
    <w:rsid w:val="00006146"/>
    <w:rsid w:val="00006514"/>
    <w:rsid w:val="0000660C"/>
    <w:rsid w:val="000069B4"/>
    <w:rsid w:val="00006A83"/>
    <w:rsid w:val="00006EF1"/>
    <w:rsid w:val="000075E8"/>
    <w:rsid w:val="0000765B"/>
    <w:rsid w:val="000079CB"/>
    <w:rsid w:val="00007EA1"/>
    <w:rsid w:val="000105BE"/>
    <w:rsid w:val="00010ACF"/>
    <w:rsid w:val="0001153D"/>
    <w:rsid w:val="00011788"/>
    <w:rsid w:val="00012928"/>
    <w:rsid w:val="00012ED5"/>
    <w:rsid w:val="00013080"/>
    <w:rsid w:val="000135DF"/>
    <w:rsid w:val="00013655"/>
    <w:rsid w:val="00013885"/>
    <w:rsid w:val="00013DC2"/>
    <w:rsid w:val="000142B2"/>
    <w:rsid w:val="00014DE2"/>
    <w:rsid w:val="0001549D"/>
    <w:rsid w:val="00015637"/>
    <w:rsid w:val="00015D0D"/>
    <w:rsid w:val="00015F55"/>
    <w:rsid w:val="0001641C"/>
    <w:rsid w:val="00016A2C"/>
    <w:rsid w:val="00016A5F"/>
    <w:rsid w:val="00016BBB"/>
    <w:rsid w:val="00017470"/>
    <w:rsid w:val="00017888"/>
    <w:rsid w:val="00017979"/>
    <w:rsid w:val="00017ED0"/>
    <w:rsid w:val="00020051"/>
    <w:rsid w:val="00020342"/>
    <w:rsid w:val="000206B6"/>
    <w:rsid w:val="000206E6"/>
    <w:rsid w:val="00020EE0"/>
    <w:rsid w:val="00020FEE"/>
    <w:rsid w:val="00021877"/>
    <w:rsid w:val="000218A5"/>
    <w:rsid w:val="00021C38"/>
    <w:rsid w:val="00021E5B"/>
    <w:rsid w:val="000220BC"/>
    <w:rsid w:val="000232DC"/>
    <w:rsid w:val="00023A36"/>
    <w:rsid w:val="00023C34"/>
    <w:rsid w:val="000248AC"/>
    <w:rsid w:val="00024DB0"/>
    <w:rsid w:val="000258A9"/>
    <w:rsid w:val="00026202"/>
    <w:rsid w:val="00026210"/>
    <w:rsid w:val="00026272"/>
    <w:rsid w:val="0002664A"/>
    <w:rsid w:val="0002681F"/>
    <w:rsid w:val="00026D9A"/>
    <w:rsid w:val="00026FF1"/>
    <w:rsid w:val="0002751B"/>
    <w:rsid w:val="000277D7"/>
    <w:rsid w:val="000277D8"/>
    <w:rsid w:val="00027A5B"/>
    <w:rsid w:val="0003030F"/>
    <w:rsid w:val="00030AE9"/>
    <w:rsid w:val="00030FC6"/>
    <w:rsid w:val="000322E7"/>
    <w:rsid w:val="0003248E"/>
    <w:rsid w:val="00032905"/>
    <w:rsid w:val="00032FC5"/>
    <w:rsid w:val="00033089"/>
    <w:rsid w:val="000334EE"/>
    <w:rsid w:val="00034620"/>
    <w:rsid w:val="00034C0A"/>
    <w:rsid w:val="00034E4F"/>
    <w:rsid w:val="000352F7"/>
    <w:rsid w:val="0003543A"/>
    <w:rsid w:val="000354AE"/>
    <w:rsid w:val="00035EC2"/>
    <w:rsid w:val="0003618C"/>
    <w:rsid w:val="000364E3"/>
    <w:rsid w:val="000368D2"/>
    <w:rsid w:val="00036B0B"/>
    <w:rsid w:val="00036C37"/>
    <w:rsid w:val="00036E56"/>
    <w:rsid w:val="000377A3"/>
    <w:rsid w:val="00037956"/>
    <w:rsid w:val="00037BD9"/>
    <w:rsid w:val="00037E58"/>
    <w:rsid w:val="00037F61"/>
    <w:rsid w:val="00037FD0"/>
    <w:rsid w:val="0004008B"/>
    <w:rsid w:val="00040169"/>
    <w:rsid w:val="00040637"/>
    <w:rsid w:val="00040A61"/>
    <w:rsid w:val="0004103F"/>
    <w:rsid w:val="000413B4"/>
    <w:rsid w:val="0004157D"/>
    <w:rsid w:val="00041A85"/>
    <w:rsid w:val="00041F50"/>
    <w:rsid w:val="000424A3"/>
    <w:rsid w:val="00042C1F"/>
    <w:rsid w:val="00042C9C"/>
    <w:rsid w:val="00042F65"/>
    <w:rsid w:val="00043011"/>
    <w:rsid w:val="0004306F"/>
    <w:rsid w:val="00043295"/>
    <w:rsid w:val="00043B58"/>
    <w:rsid w:val="00043DF8"/>
    <w:rsid w:val="00044619"/>
    <w:rsid w:val="00044809"/>
    <w:rsid w:val="000448CC"/>
    <w:rsid w:val="00044C72"/>
    <w:rsid w:val="000450F4"/>
    <w:rsid w:val="000451D7"/>
    <w:rsid w:val="0004525D"/>
    <w:rsid w:val="00046139"/>
    <w:rsid w:val="000464CB"/>
    <w:rsid w:val="00046810"/>
    <w:rsid w:val="0004699B"/>
    <w:rsid w:val="000470C8"/>
    <w:rsid w:val="00047338"/>
    <w:rsid w:val="000474F7"/>
    <w:rsid w:val="00047913"/>
    <w:rsid w:val="000479EE"/>
    <w:rsid w:val="000504F2"/>
    <w:rsid w:val="0005074E"/>
    <w:rsid w:val="00050971"/>
    <w:rsid w:val="00050DEF"/>
    <w:rsid w:val="000513F6"/>
    <w:rsid w:val="00051894"/>
    <w:rsid w:val="00051895"/>
    <w:rsid w:val="00051DA9"/>
    <w:rsid w:val="00051E7F"/>
    <w:rsid w:val="00052B75"/>
    <w:rsid w:val="00052C5E"/>
    <w:rsid w:val="00052E1F"/>
    <w:rsid w:val="00053285"/>
    <w:rsid w:val="0005332F"/>
    <w:rsid w:val="0005352E"/>
    <w:rsid w:val="00053D00"/>
    <w:rsid w:val="00053F56"/>
    <w:rsid w:val="00054728"/>
    <w:rsid w:val="000549AA"/>
    <w:rsid w:val="00055163"/>
    <w:rsid w:val="000552A3"/>
    <w:rsid w:val="00055AC2"/>
    <w:rsid w:val="00055FDE"/>
    <w:rsid w:val="000562AD"/>
    <w:rsid w:val="0005690A"/>
    <w:rsid w:val="000572FD"/>
    <w:rsid w:val="00060038"/>
    <w:rsid w:val="000603FD"/>
    <w:rsid w:val="000618AB"/>
    <w:rsid w:val="000626D0"/>
    <w:rsid w:val="00063625"/>
    <w:rsid w:val="00063951"/>
    <w:rsid w:val="00063BF8"/>
    <w:rsid w:val="00064138"/>
    <w:rsid w:val="0006419B"/>
    <w:rsid w:val="00064564"/>
    <w:rsid w:val="00064F82"/>
    <w:rsid w:val="00065494"/>
    <w:rsid w:val="0006601B"/>
    <w:rsid w:val="000664BF"/>
    <w:rsid w:val="00066560"/>
    <w:rsid w:val="00066B2A"/>
    <w:rsid w:val="0006784C"/>
    <w:rsid w:val="00067EBE"/>
    <w:rsid w:val="000709C0"/>
    <w:rsid w:val="00070CB7"/>
    <w:rsid w:val="00070DC1"/>
    <w:rsid w:val="00070F62"/>
    <w:rsid w:val="00070FF6"/>
    <w:rsid w:val="000710FF"/>
    <w:rsid w:val="000711FB"/>
    <w:rsid w:val="00071225"/>
    <w:rsid w:val="00071228"/>
    <w:rsid w:val="0007126F"/>
    <w:rsid w:val="00071569"/>
    <w:rsid w:val="00071B87"/>
    <w:rsid w:val="0007282D"/>
    <w:rsid w:val="00072AA3"/>
    <w:rsid w:val="000731C7"/>
    <w:rsid w:val="00073761"/>
    <w:rsid w:val="00073F88"/>
    <w:rsid w:val="000741F8"/>
    <w:rsid w:val="00074323"/>
    <w:rsid w:val="000743F4"/>
    <w:rsid w:val="0007440B"/>
    <w:rsid w:val="00074833"/>
    <w:rsid w:val="00074A4B"/>
    <w:rsid w:val="0007511E"/>
    <w:rsid w:val="000751AB"/>
    <w:rsid w:val="00075828"/>
    <w:rsid w:val="00076141"/>
    <w:rsid w:val="000762CB"/>
    <w:rsid w:val="00076449"/>
    <w:rsid w:val="000771CF"/>
    <w:rsid w:val="00077472"/>
    <w:rsid w:val="0007760F"/>
    <w:rsid w:val="00077ABF"/>
    <w:rsid w:val="00077CE8"/>
    <w:rsid w:val="00077D95"/>
    <w:rsid w:val="000800A6"/>
    <w:rsid w:val="00080896"/>
    <w:rsid w:val="00080C1C"/>
    <w:rsid w:val="0008131B"/>
    <w:rsid w:val="00081813"/>
    <w:rsid w:val="00081ADB"/>
    <w:rsid w:val="00081E91"/>
    <w:rsid w:val="000820A0"/>
    <w:rsid w:val="00083301"/>
    <w:rsid w:val="000833D7"/>
    <w:rsid w:val="000834D2"/>
    <w:rsid w:val="00083875"/>
    <w:rsid w:val="00083A22"/>
    <w:rsid w:val="00083DFC"/>
    <w:rsid w:val="00084339"/>
    <w:rsid w:val="00084690"/>
    <w:rsid w:val="00084FB4"/>
    <w:rsid w:val="000851CA"/>
    <w:rsid w:val="0008521D"/>
    <w:rsid w:val="0008537B"/>
    <w:rsid w:val="000853FC"/>
    <w:rsid w:val="000856E6"/>
    <w:rsid w:val="00085E1F"/>
    <w:rsid w:val="0008717A"/>
    <w:rsid w:val="00087365"/>
    <w:rsid w:val="00087AAD"/>
    <w:rsid w:val="00087C7E"/>
    <w:rsid w:val="000902AE"/>
    <w:rsid w:val="00090AAF"/>
    <w:rsid w:val="00090C14"/>
    <w:rsid w:val="00090FEF"/>
    <w:rsid w:val="0009124D"/>
    <w:rsid w:val="00091545"/>
    <w:rsid w:val="00091561"/>
    <w:rsid w:val="000917A2"/>
    <w:rsid w:val="000917D3"/>
    <w:rsid w:val="000917D9"/>
    <w:rsid w:val="00091AAF"/>
    <w:rsid w:val="00091FE2"/>
    <w:rsid w:val="0009268C"/>
    <w:rsid w:val="000929BF"/>
    <w:rsid w:val="00092D63"/>
    <w:rsid w:val="00093269"/>
    <w:rsid w:val="000934B3"/>
    <w:rsid w:val="0009369D"/>
    <w:rsid w:val="00093C61"/>
    <w:rsid w:val="00093F67"/>
    <w:rsid w:val="0009417A"/>
    <w:rsid w:val="0009420B"/>
    <w:rsid w:val="000945D3"/>
    <w:rsid w:val="00095AFE"/>
    <w:rsid w:val="00095DC5"/>
    <w:rsid w:val="00097044"/>
    <w:rsid w:val="00097A97"/>
    <w:rsid w:val="000A04D4"/>
    <w:rsid w:val="000A0878"/>
    <w:rsid w:val="000A0896"/>
    <w:rsid w:val="000A0A9F"/>
    <w:rsid w:val="000A0AD0"/>
    <w:rsid w:val="000A19A7"/>
    <w:rsid w:val="000A1D3C"/>
    <w:rsid w:val="000A1E2D"/>
    <w:rsid w:val="000A2871"/>
    <w:rsid w:val="000A2CC0"/>
    <w:rsid w:val="000A2EDA"/>
    <w:rsid w:val="000A3897"/>
    <w:rsid w:val="000A420C"/>
    <w:rsid w:val="000A4494"/>
    <w:rsid w:val="000A44EF"/>
    <w:rsid w:val="000A4DDF"/>
    <w:rsid w:val="000A4F68"/>
    <w:rsid w:val="000A5372"/>
    <w:rsid w:val="000A5D3B"/>
    <w:rsid w:val="000A5F9C"/>
    <w:rsid w:val="000A676A"/>
    <w:rsid w:val="000A6AA2"/>
    <w:rsid w:val="000A72A6"/>
    <w:rsid w:val="000A79A5"/>
    <w:rsid w:val="000A7BE8"/>
    <w:rsid w:val="000A7C96"/>
    <w:rsid w:val="000A7D08"/>
    <w:rsid w:val="000B0DA9"/>
    <w:rsid w:val="000B1F60"/>
    <w:rsid w:val="000B2254"/>
    <w:rsid w:val="000B2E84"/>
    <w:rsid w:val="000B3F0A"/>
    <w:rsid w:val="000B417A"/>
    <w:rsid w:val="000B448E"/>
    <w:rsid w:val="000B459C"/>
    <w:rsid w:val="000B4607"/>
    <w:rsid w:val="000B462A"/>
    <w:rsid w:val="000B4BB4"/>
    <w:rsid w:val="000B4D65"/>
    <w:rsid w:val="000B4D7F"/>
    <w:rsid w:val="000B581E"/>
    <w:rsid w:val="000B5A63"/>
    <w:rsid w:val="000B5A9B"/>
    <w:rsid w:val="000B5B40"/>
    <w:rsid w:val="000B5CF7"/>
    <w:rsid w:val="000B5F92"/>
    <w:rsid w:val="000B6747"/>
    <w:rsid w:val="000B6A8D"/>
    <w:rsid w:val="000B6E3F"/>
    <w:rsid w:val="000B7027"/>
    <w:rsid w:val="000B7105"/>
    <w:rsid w:val="000B79E8"/>
    <w:rsid w:val="000C0CAE"/>
    <w:rsid w:val="000C1987"/>
    <w:rsid w:val="000C198A"/>
    <w:rsid w:val="000C1EE2"/>
    <w:rsid w:val="000C2059"/>
    <w:rsid w:val="000C28A5"/>
    <w:rsid w:val="000C2DF2"/>
    <w:rsid w:val="000C32E0"/>
    <w:rsid w:val="000C3A91"/>
    <w:rsid w:val="000C3C78"/>
    <w:rsid w:val="000C3FCC"/>
    <w:rsid w:val="000C4376"/>
    <w:rsid w:val="000C4934"/>
    <w:rsid w:val="000C4AC8"/>
    <w:rsid w:val="000C4C4F"/>
    <w:rsid w:val="000C51CF"/>
    <w:rsid w:val="000C54D3"/>
    <w:rsid w:val="000C570E"/>
    <w:rsid w:val="000C5987"/>
    <w:rsid w:val="000C61F0"/>
    <w:rsid w:val="000C62BA"/>
    <w:rsid w:val="000C6D03"/>
    <w:rsid w:val="000C7943"/>
    <w:rsid w:val="000C7AE8"/>
    <w:rsid w:val="000D045F"/>
    <w:rsid w:val="000D0A86"/>
    <w:rsid w:val="000D0E99"/>
    <w:rsid w:val="000D1DEA"/>
    <w:rsid w:val="000D1E32"/>
    <w:rsid w:val="000D2023"/>
    <w:rsid w:val="000D25F2"/>
    <w:rsid w:val="000D28C8"/>
    <w:rsid w:val="000D2AB0"/>
    <w:rsid w:val="000D3C09"/>
    <w:rsid w:val="000D3F72"/>
    <w:rsid w:val="000D44B3"/>
    <w:rsid w:val="000D4E83"/>
    <w:rsid w:val="000D4EB3"/>
    <w:rsid w:val="000D51A9"/>
    <w:rsid w:val="000D5366"/>
    <w:rsid w:val="000D5DB8"/>
    <w:rsid w:val="000D6790"/>
    <w:rsid w:val="000D67D6"/>
    <w:rsid w:val="000D69E8"/>
    <w:rsid w:val="000D6DC5"/>
    <w:rsid w:val="000D7151"/>
    <w:rsid w:val="000D7770"/>
    <w:rsid w:val="000D77E2"/>
    <w:rsid w:val="000D7AC8"/>
    <w:rsid w:val="000D7D07"/>
    <w:rsid w:val="000D7E18"/>
    <w:rsid w:val="000D7F29"/>
    <w:rsid w:val="000E019D"/>
    <w:rsid w:val="000E0305"/>
    <w:rsid w:val="000E0A77"/>
    <w:rsid w:val="000E1D0C"/>
    <w:rsid w:val="000E1D8F"/>
    <w:rsid w:val="000E1E53"/>
    <w:rsid w:val="000E20DA"/>
    <w:rsid w:val="000E22FC"/>
    <w:rsid w:val="000E2329"/>
    <w:rsid w:val="000E3B9F"/>
    <w:rsid w:val="000E40E5"/>
    <w:rsid w:val="000E4C45"/>
    <w:rsid w:val="000E5280"/>
    <w:rsid w:val="000E52CF"/>
    <w:rsid w:val="000E5468"/>
    <w:rsid w:val="000E5F74"/>
    <w:rsid w:val="000E6046"/>
    <w:rsid w:val="000E641C"/>
    <w:rsid w:val="000E6537"/>
    <w:rsid w:val="000E7004"/>
    <w:rsid w:val="000E7184"/>
    <w:rsid w:val="000E7C3D"/>
    <w:rsid w:val="000F08DE"/>
    <w:rsid w:val="000F0BD3"/>
    <w:rsid w:val="000F0FB6"/>
    <w:rsid w:val="000F12E6"/>
    <w:rsid w:val="000F13D3"/>
    <w:rsid w:val="000F16BF"/>
    <w:rsid w:val="000F17E2"/>
    <w:rsid w:val="000F1A36"/>
    <w:rsid w:val="000F1D86"/>
    <w:rsid w:val="000F1FAD"/>
    <w:rsid w:val="000F287F"/>
    <w:rsid w:val="000F3318"/>
    <w:rsid w:val="000F332A"/>
    <w:rsid w:val="000F3721"/>
    <w:rsid w:val="000F3772"/>
    <w:rsid w:val="000F394E"/>
    <w:rsid w:val="000F39B4"/>
    <w:rsid w:val="000F3EC3"/>
    <w:rsid w:val="000F453F"/>
    <w:rsid w:val="000F47E4"/>
    <w:rsid w:val="000F49BE"/>
    <w:rsid w:val="000F49C0"/>
    <w:rsid w:val="000F4C3D"/>
    <w:rsid w:val="000F613D"/>
    <w:rsid w:val="000F6788"/>
    <w:rsid w:val="000F7624"/>
    <w:rsid w:val="000F7B70"/>
    <w:rsid w:val="000F7E95"/>
    <w:rsid w:val="00100030"/>
    <w:rsid w:val="001000FB"/>
    <w:rsid w:val="0010041D"/>
    <w:rsid w:val="00100D04"/>
    <w:rsid w:val="00101474"/>
    <w:rsid w:val="0010193F"/>
    <w:rsid w:val="00101A01"/>
    <w:rsid w:val="001020E5"/>
    <w:rsid w:val="00103ABB"/>
    <w:rsid w:val="00103F88"/>
    <w:rsid w:val="001046DD"/>
    <w:rsid w:val="001050AE"/>
    <w:rsid w:val="001052B0"/>
    <w:rsid w:val="0010541D"/>
    <w:rsid w:val="00105641"/>
    <w:rsid w:val="00105949"/>
    <w:rsid w:val="00105958"/>
    <w:rsid w:val="00105B1C"/>
    <w:rsid w:val="0010619D"/>
    <w:rsid w:val="001063B9"/>
    <w:rsid w:val="001069CB"/>
    <w:rsid w:val="00106EDC"/>
    <w:rsid w:val="00107024"/>
    <w:rsid w:val="00107685"/>
    <w:rsid w:val="0010770C"/>
    <w:rsid w:val="00107B24"/>
    <w:rsid w:val="00107C7E"/>
    <w:rsid w:val="00107CF1"/>
    <w:rsid w:val="00110337"/>
    <w:rsid w:val="00110A19"/>
    <w:rsid w:val="00110E96"/>
    <w:rsid w:val="001116DC"/>
    <w:rsid w:val="00111AB5"/>
    <w:rsid w:val="00111F31"/>
    <w:rsid w:val="001124A5"/>
    <w:rsid w:val="00112E5F"/>
    <w:rsid w:val="001132DA"/>
    <w:rsid w:val="00113330"/>
    <w:rsid w:val="001135CD"/>
    <w:rsid w:val="001139F8"/>
    <w:rsid w:val="00113F9D"/>
    <w:rsid w:val="001145D4"/>
    <w:rsid w:val="00114CC5"/>
    <w:rsid w:val="00115CD4"/>
    <w:rsid w:val="00116472"/>
    <w:rsid w:val="00116522"/>
    <w:rsid w:val="00116C11"/>
    <w:rsid w:val="00117021"/>
    <w:rsid w:val="0011755B"/>
    <w:rsid w:val="00117627"/>
    <w:rsid w:val="00117EC8"/>
    <w:rsid w:val="001200A1"/>
    <w:rsid w:val="001207AD"/>
    <w:rsid w:val="001208AA"/>
    <w:rsid w:val="0012096D"/>
    <w:rsid w:val="00120E1C"/>
    <w:rsid w:val="00121042"/>
    <w:rsid w:val="001211E1"/>
    <w:rsid w:val="0012135E"/>
    <w:rsid w:val="00121460"/>
    <w:rsid w:val="00121CE0"/>
    <w:rsid w:val="0012216E"/>
    <w:rsid w:val="00122478"/>
    <w:rsid w:val="00123CEF"/>
    <w:rsid w:val="00123ECE"/>
    <w:rsid w:val="00124CF0"/>
    <w:rsid w:val="001251E6"/>
    <w:rsid w:val="00125598"/>
    <w:rsid w:val="00125A2D"/>
    <w:rsid w:val="00125D44"/>
    <w:rsid w:val="00125E57"/>
    <w:rsid w:val="0012624C"/>
    <w:rsid w:val="001262DF"/>
    <w:rsid w:val="00126735"/>
    <w:rsid w:val="001268D0"/>
    <w:rsid w:val="00126B04"/>
    <w:rsid w:val="00126C4C"/>
    <w:rsid w:val="001271BA"/>
    <w:rsid w:val="00127C3B"/>
    <w:rsid w:val="001300DD"/>
    <w:rsid w:val="00130844"/>
    <w:rsid w:val="00131540"/>
    <w:rsid w:val="00131E71"/>
    <w:rsid w:val="001322DF"/>
    <w:rsid w:val="001325CD"/>
    <w:rsid w:val="00133658"/>
    <w:rsid w:val="00133893"/>
    <w:rsid w:val="001338CF"/>
    <w:rsid w:val="001347C8"/>
    <w:rsid w:val="00134DBA"/>
    <w:rsid w:val="00135097"/>
    <w:rsid w:val="001355F5"/>
    <w:rsid w:val="00135836"/>
    <w:rsid w:val="001358B9"/>
    <w:rsid w:val="00135A68"/>
    <w:rsid w:val="00135FDC"/>
    <w:rsid w:val="0013604D"/>
    <w:rsid w:val="0013608A"/>
    <w:rsid w:val="001360DD"/>
    <w:rsid w:val="00136284"/>
    <w:rsid w:val="00136491"/>
    <w:rsid w:val="00136AEA"/>
    <w:rsid w:val="00136CC4"/>
    <w:rsid w:val="00137135"/>
    <w:rsid w:val="001372EF"/>
    <w:rsid w:val="00137456"/>
    <w:rsid w:val="00137B29"/>
    <w:rsid w:val="00137BD2"/>
    <w:rsid w:val="0014011B"/>
    <w:rsid w:val="001405C2"/>
    <w:rsid w:val="00140E35"/>
    <w:rsid w:val="00141AC9"/>
    <w:rsid w:val="00141D39"/>
    <w:rsid w:val="00141DDA"/>
    <w:rsid w:val="00141F2E"/>
    <w:rsid w:val="001426A9"/>
    <w:rsid w:val="00142AD3"/>
    <w:rsid w:val="00142B86"/>
    <w:rsid w:val="00142C8F"/>
    <w:rsid w:val="00143AC3"/>
    <w:rsid w:val="00144822"/>
    <w:rsid w:val="001449DD"/>
    <w:rsid w:val="00144AAB"/>
    <w:rsid w:val="00144D7A"/>
    <w:rsid w:val="00144F8F"/>
    <w:rsid w:val="001456E5"/>
    <w:rsid w:val="00145D83"/>
    <w:rsid w:val="00145E28"/>
    <w:rsid w:val="00145F02"/>
    <w:rsid w:val="001461DC"/>
    <w:rsid w:val="001462D9"/>
    <w:rsid w:val="001464AC"/>
    <w:rsid w:val="00146754"/>
    <w:rsid w:val="0014699E"/>
    <w:rsid w:val="001471EE"/>
    <w:rsid w:val="0014724D"/>
    <w:rsid w:val="00147526"/>
    <w:rsid w:val="00147738"/>
    <w:rsid w:val="001477B3"/>
    <w:rsid w:val="00147C76"/>
    <w:rsid w:val="00147CFC"/>
    <w:rsid w:val="0015078F"/>
    <w:rsid w:val="00150B1F"/>
    <w:rsid w:val="00150BCD"/>
    <w:rsid w:val="00151427"/>
    <w:rsid w:val="0015169E"/>
    <w:rsid w:val="001516D7"/>
    <w:rsid w:val="001517CD"/>
    <w:rsid w:val="001517F7"/>
    <w:rsid w:val="00151F67"/>
    <w:rsid w:val="00152107"/>
    <w:rsid w:val="001524B5"/>
    <w:rsid w:val="00152A7F"/>
    <w:rsid w:val="00152A88"/>
    <w:rsid w:val="001534F9"/>
    <w:rsid w:val="00154136"/>
    <w:rsid w:val="00154446"/>
    <w:rsid w:val="0015625E"/>
    <w:rsid w:val="0015640F"/>
    <w:rsid w:val="001566D2"/>
    <w:rsid w:val="001566E9"/>
    <w:rsid w:val="001570A7"/>
    <w:rsid w:val="001605DA"/>
    <w:rsid w:val="001606CB"/>
    <w:rsid w:val="00161EE8"/>
    <w:rsid w:val="001620DE"/>
    <w:rsid w:val="00162555"/>
    <w:rsid w:val="00162C18"/>
    <w:rsid w:val="00163145"/>
    <w:rsid w:val="0016318A"/>
    <w:rsid w:val="0016339E"/>
    <w:rsid w:val="0016346E"/>
    <w:rsid w:val="00163DF1"/>
    <w:rsid w:val="00164EAA"/>
    <w:rsid w:val="00165082"/>
    <w:rsid w:val="00165198"/>
    <w:rsid w:val="0016520E"/>
    <w:rsid w:val="00165249"/>
    <w:rsid w:val="00165B65"/>
    <w:rsid w:val="00165BE4"/>
    <w:rsid w:val="00165ED8"/>
    <w:rsid w:val="0016629B"/>
    <w:rsid w:val="00166774"/>
    <w:rsid w:val="00166CE6"/>
    <w:rsid w:val="001674E3"/>
    <w:rsid w:val="00167541"/>
    <w:rsid w:val="00167A56"/>
    <w:rsid w:val="00170019"/>
    <w:rsid w:val="00170BB6"/>
    <w:rsid w:val="00170C38"/>
    <w:rsid w:val="001711D0"/>
    <w:rsid w:val="00171557"/>
    <w:rsid w:val="0017168A"/>
    <w:rsid w:val="001717B4"/>
    <w:rsid w:val="001719D8"/>
    <w:rsid w:val="00171C5E"/>
    <w:rsid w:val="00171E57"/>
    <w:rsid w:val="00172515"/>
    <w:rsid w:val="00172742"/>
    <w:rsid w:val="001727EB"/>
    <w:rsid w:val="00172918"/>
    <w:rsid w:val="00172A2F"/>
    <w:rsid w:val="00172DF3"/>
    <w:rsid w:val="00172E5F"/>
    <w:rsid w:val="00172EBB"/>
    <w:rsid w:val="00173350"/>
    <w:rsid w:val="00173BD7"/>
    <w:rsid w:val="00173D7F"/>
    <w:rsid w:val="00174028"/>
    <w:rsid w:val="00174B5F"/>
    <w:rsid w:val="00175372"/>
    <w:rsid w:val="001753BB"/>
    <w:rsid w:val="00175C2C"/>
    <w:rsid w:val="0017693B"/>
    <w:rsid w:val="00176DFC"/>
    <w:rsid w:val="0017737D"/>
    <w:rsid w:val="00177DDD"/>
    <w:rsid w:val="00177E2D"/>
    <w:rsid w:val="00180202"/>
    <w:rsid w:val="00180230"/>
    <w:rsid w:val="0018090F"/>
    <w:rsid w:val="0018101E"/>
    <w:rsid w:val="001811FC"/>
    <w:rsid w:val="00181205"/>
    <w:rsid w:val="001815DA"/>
    <w:rsid w:val="0018168A"/>
    <w:rsid w:val="001820B8"/>
    <w:rsid w:val="0018211E"/>
    <w:rsid w:val="00182AED"/>
    <w:rsid w:val="00182FA6"/>
    <w:rsid w:val="00183CFB"/>
    <w:rsid w:val="00183EB1"/>
    <w:rsid w:val="00184349"/>
    <w:rsid w:val="0018449C"/>
    <w:rsid w:val="001844D0"/>
    <w:rsid w:val="00184662"/>
    <w:rsid w:val="00184B13"/>
    <w:rsid w:val="00185283"/>
    <w:rsid w:val="00185BD3"/>
    <w:rsid w:val="001860E7"/>
    <w:rsid w:val="0018624F"/>
    <w:rsid w:val="001865D4"/>
    <w:rsid w:val="001867C3"/>
    <w:rsid w:val="00186845"/>
    <w:rsid w:val="00186BAD"/>
    <w:rsid w:val="00186DC2"/>
    <w:rsid w:val="00187113"/>
    <w:rsid w:val="001876E4"/>
    <w:rsid w:val="00187809"/>
    <w:rsid w:val="00187ED7"/>
    <w:rsid w:val="001900B7"/>
    <w:rsid w:val="00190145"/>
    <w:rsid w:val="001901C8"/>
    <w:rsid w:val="00190A07"/>
    <w:rsid w:val="001910D2"/>
    <w:rsid w:val="0019152D"/>
    <w:rsid w:val="00191602"/>
    <w:rsid w:val="00191929"/>
    <w:rsid w:val="00192CA6"/>
    <w:rsid w:val="00192EB0"/>
    <w:rsid w:val="001934F2"/>
    <w:rsid w:val="00193B3F"/>
    <w:rsid w:val="00193F89"/>
    <w:rsid w:val="00194358"/>
    <w:rsid w:val="00194443"/>
    <w:rsid w:val="00194DEE"/>
    <w:rsid w:val="00194EAF"/>
    <w:rsid w:val="00194FF4"/>
    <w:rsid w:val="0019536C"/>
    <w:rsid w:val="001958DD"/>
    <w:rsid w:val="001960EA"/>
    <w:rsid w:val="00196978"/>
    <w:rsid w:val="00196AB8"/>
    <w:rsid w:val="00197807"/>
    <w:rsid w:val="00197877"/>
    <w:rsid w:val="00197A87"/>
    <w:rsid w:val="00197E9F"/>
    <w:rsid w:val="001A00DC"/>
    <w:rsid w:val="001A0176"/>
    <w:rsid w:val="001A02EB"/>
    <w:rsid w:val="001A0541"/>
    <w:rsid w:val="001A0D9F"/>
    <w:rsid w:val="001A0F27"/>
    <w:rsid w:val="001A1795"/>
    <w:rsid w:val="001A18C7"/>
    <w:rsid w:val="001A1DA9"/>
    <w:rsid w:val="001A26AB"/>
    <w:rsid w:val="001A2817"/>
    <w:rsid w:val="001A2D26"/>
    <w:rsid w:val="001A3DC1"/>
    <w:rsid w:val="001A3F22"/>
    <w:rsid w:val="001A4517"/>
    <w:rsid w:val="001A4A21"/>
    <w:rsid w:val="001A4F18"/>
    <w:rsid w:val="001A5118"/>
    <w:rsid w:val="001A53D6"/>
    <w:rsid w:val="001A54F3"/>
    <w:rsid w:val="001A5563"/>
    <w:rsid w:val="001A56FA"/>
    <w:rsid w:val="001A5BA2"/>
    <w:rsid w:val="001A6734"/>
    <w:rsid w:val="001A6E0A"/>
    <w:rsid w:val="001A7027"/>
    <w:rsid w:val="001A7033"/>
    <w:rsid w:val="001A727A"/>
    <w:rsid w:val="001A794B"/>
    <w:rsid w:val="001B00CC"/>
    <w:rsid w:val="001B02B6"/>
    <w:rsid w:val="001B065A"/>
    <w:rsid w:val="001B0F66"/>
    <w:rsid w:val="001B0FA7"/>
    <w:rsid w:val="001B17D9"/>
    <w:rsid w:val="001B1D6E"/>
    <w:rsid w:val="001B1E57"/>
    <w:rsid w:val="001B230E"/>
    <w:rsid w:val="001B246B"/>
    <w:rsid w:val="001B2611"/>
    <w:rsid w:val="001B27EC"/>
    <w:rsid w:val="001B32B4"/>
    <w:rsid w:val="001B330C"/>
    <w:rsid w:val="001B3763"/>
    <w:rsid w:val="001B3A78"/>
    <w:rsid w:val="001B3FF7"/>
    <w:rsid w:val="001B41A6"/>
    <w:rsid w:val="001B4A79"/>
    <w:rsid w:val="001B4F1D"/>
    <w:rsid w:val="001B5243"/>
    <w:rsid w:val="001B5699"/>
    <w:rsid w:val="001B6D7B"/>
    <w:rsid w:val="001B725C"/>
    <w:rsid w:val="001B7ACD"/>
    <w:rsid w:val="001C0EBD"/>
    <w:rsid w:val="001C0EC5"/>
    <w:rsid w:val="001C16E1"/>
    <w:rsid w:val="001C1CF9"/>
    <w:rsid w:val="001C210B"/>
    <w:rsid w:val="001C2344"/>
    <w:rsid w:val="001C2529"/>
    <w:rsid w:val="001C29B3"/>
    <w:rsid w:val="001C3262"/>
    <w:rsid w:val="001C32AC"/>
    <w:rsid w:val="001C3882"/>
    <w:rsid w:val="001C39AA"/>
    <w:rsid w:val="001C3D1B"/>
    <w:rsid w:val="001C3FCA"/>
    <w:rsid w:val="001C4046"/>
    <w:rsid w:val="001C41AA"/>
    <w:rsid w:val="001C43A1"/>
    <w:rsid w:val="001C4576"/>
    <w:rsid w:val="001C4A28"/>
    <w:rsid w:val="001C5199"/>
    <w:rsid w:val="001C5657"/>
    <w:rsid w:val="001C56CA"/>
    <w:rsid w:val="001C66E6"/>
    <w:rsid w:val="001C68B8"/>
    <w:rsid w:val="001C6C81"/>
    <w:rsid w:val="001C6E49"/>
    <w:rsid w:val="001C6FE6"/>
    <w:rsid w:val="001C7294"/>
    <w:rsid w:val="001C786D"/>
    <w:rsid w:val="001C7BE1"/>
    <w:rsid w:val="001C7C26"/>
    <w:rsid w:val="001C7D2B"/>
    <w:rsid w:val="001C7E6C"/>
    <w:rsid w:val="001D0753"/>
    <w:rsid w:val="001D0826"/>
    <w:rsid w:val="001D120D"/>
    <w:rsid w:val="001D1866"/>
    <w:rsid w:val="001D201A"/>
    <w:rsid w:val="001D233B"/>
    <w:rsid w:val="001D2713"/>
    <w:rsid w:val="001D2EBF"/>
    <w:rsid w:val="001D2EC2"/>
    <w:rsid w:val="001D3F37"/>
    <w:rsid w:val="001D4998"/>
    <w:rsid w:val="001D4BC5"/>
    <w:rsid w:val="001D5769"/>
    <w:rsid w:val="001D57A5"/>
    <w:rsid w:val="001D5F26"/>
    <w:rsid w:val="001D613E"/>
    <w:rsid w:val="001D6305"/>
    <w:rsid w:val="001D68C1"/>
    <w:rsid w:val="001D6FE9"/>
    <w:rsid w:val="001D7886"/>
    <w:rsid w:val="001D7FC3"/>
    <w:rsid w:val="001E02AB"/>
    <w:rsid w:val="001E04F2"/>
    <w:rsid w:val="001E0A32"/>
    <w:rsid w:val="001E0BB1"/>
    <w:rsid w:val="001E0C5C"/>
    <w:rsid w:val="001E1112"/>
    <w:rsid w:val="001E1271"/>
    <w:rsid w:val="001E13A5"/>
    <w:rsid w:val="001E152B"/>
    <w:rsid w:val="001E1B92"/>
    <w:rsid w:val="001E2949"/>
    <w:rsid w:val="001E2FC9"/>
    <w:rsid w:val="001E3430"/>
    <w:rsid w:val="001E467B"/>
    <w:rsid w:val="001E4833"/>
    <w:rsid w:val="001E493B"/>
    <w:rsid w:val="001E4BFB"/>
    <w:rsid w:val="001E4C79"/>
    <w:rsid w:val="001E589A"/>
    <w:rsid w:val="001E5B1E"/>
    <w:rsid w:val="001E5D3F"/>
    <w:rsid w:val="001E66F1"/>
    <w:rsid w:val="001E72AE"/>
    <w:rsid w:val="001F0691"/>
    <w:rsid w:val="001F0B7B"/>
    <w:rsid w:val="001F0CFC"/>
    <w:rsid w:val="001F0EF7"/>
    <w:rsid w:val="001F1783"/>
    <w:rsid w:val="001F19A5"/>
    <w:rsid w:val="001F1C02"/>
    <w:rsid w:val="001F1DEA"/>
    <w:rsid w:val="001F1F55"/>
    <w:rsid w:val="001F2170"/>
    <w:rsid w:val="001F24CF"/>
    <w:rsid w:val="001F3786"/>
    <w:rsid w:val="001F3E18"/>
    <w:rsid w:val="001F3F16"/>
    <w:rsid w:val="001F4307"/>
    <w:rsid w:val="001F46A2"/>
    <w:rsid w:val="001F49E0"/>
    <w:rsid w:val="001F4D8E"/>
    <w:rsid w:val="001F4EA3"/>
    <w:rsid w:val="001F4F43"/>
    <w:rsid w:val="001F5069"/>
    <w:rsid w:val="001F58A6"/>
    <w:rsid w:val="001F5C13"/>
    <w:rsid w:val="001F670F"/>
    <w:rsid w:val="001F6835"/>
    <w:rsid w:val="001F6D31"/>
    <w:rsid w:val="001F6F26"/>
    <w:rsid w:val="001F703E"/>
    <w:rsid w:val="001F7112"/>
    <w:rsid w:val="001F71FE"/>
    <w:rsid w:val="001F74EC"/>
    <w:rsid w:val="001F7C20"/>
    <w:rsid w:val="001F7ECF"/>
    <w:rsid w:val="002000F0"/>
    <w:rsid w:val="002006E7"/>
    <w:rsid w:val="00200FE1"/>
    <w:rsid w:val="0020114C"/>
    <w:rsid w:val="0020142C"/>
    <w:rsid w:val="0020149B"/>
    <w:rsid w:val="0020167A"/>
    <w:rsid w:val="0020189B"/>
    <w:rsid w:val="00201E7A"/>
    <w:rsid w:val="00201F6F"/>
    <w:rsid w:val="0020208D"/>
    <w:rsid w:val="002050CF"/>
    <w:rsid w:val="00205270"/>
    <w:rsid w:val="002052B1"/>
    <w:rsid w:val="0020547E"/>
    <w:rsid w:val="002056D6"/>
    <w:rsid w:val="0020596C"/>
    <w:rsid w:val="00205B47"/>
    <w:rsid w:val="00205DD0"/>
    <w:rsid w:val="00205F33"/>
    <w:rsid w:val="00205F94"/>
    <w:rsid w:val="0020624D"/>
    <w:rsid w:val="00206B2A"/>
    <w:rsid w:val="00206C26"/>
    <w:rsid w:val="0020724D"/>
    <w:rsid w:val="0020764E"/>
    <w:rsid w:val="0021005B"/>
    <w:rsid w:val="00210088"/>
    <w:rsid w:val="0021074D"/>
    <w:rsid w:val="002109BF"/>
    <w:rsid w:val="00210E72"/>
    <w:rsid w:val="00211A4E"/>
    <w:rsid w:val="00211E1E"/>
    <w:rsid w:val="00211EB9"/>
    <w:rsid w:val="002127D8"/>
    <w:rsid w:val="002127E7"/>
    <w:rsid w:val="00212863"/>
    <w:rsid w:val="002129B0"/>
    <w:rsid w:val="002129E2"/>
    <w:rsid w:val="002129E9"/>
    <w:rsid w:val="00212AFF"/>
    <w:rsid w:val="00212CA3"/>
    <w:rsid w:val="002134D7"/>
    <w:rsid w:val="002135F7"/>
    <w:rsid w:val="00214282"/>
    <w:rsid w:val="002149A5"/>
    <w:rsid w:val="00214DA2"/>
    <w:rsid w:val="00215312"/>
    <w:rsid w:val="002156F9"/>
    <w:rsid w:val="002158A1"/>
    <w:rsid w:val="00215BED"/>
    <w:rsid w:val="0021634C"/>
    <w:rsid w:val="00216854"/>
    <w:rsid w:val="00216AD0"/>
    <w:rsid w:val="00216C24"/>
    <w:rsid w:val="0021782B"/>
    <w:rsid w:val="00217945"/>
    <w:rsid w:val="00217CC2"/>
    <w:rsid w:val="00220AC8"/>
    <w:rsid w:val="00220EEC"/>
    <w:rsid w:val="00221454"/>
    <w:rsid w:val="00221BC1"/>
    <w:rsid w:val="002220F3"/>
    <w:rsid w:val="00222AE2"/>
    <w:rsid w:val="00222DE5"/>
    <w:rsid w:val="002231ED"/>
    <w:rsid w:val="002233A4"/>
    <w:rsid w:val="0022354B"/>
    <w:rsid w:val="00224485"/>
    <w:rsid w:val="0022484B"/>
    <w:rsid w:val="00224C9A"/>
    <w:rsid w:val="00224ED8"/>
    <w:rsid w:val="0022533E"/>
    <w:rsid w:val="002256E1"/>
    <w:rsid w:val="002259C8"/>
    <w:rsid w:val="00225B71"/>
    <w:rsid w:val="00225BC8"/>
    <w:rsid w:val="00226445"/>
    <w:rsid w:val="00226B73"/>
    <w:rsid w:val="00226BCB"/>
    <w:rsid w:val="00226C5C"/>
    <w:rsid w:val="00226F90"/>
    <w:rsid w:val="0022718A"/>
    <w:rsid w:val="00227E9D"/>
    <w:rsid w:val="002305B9"/>
    <w:rsid w:val="0023070A"/>
    <w:rsid w:val="0023152A"/>
    <w:rsid w:val="00231AD9"/>
    <w:rsid w:val="00231D91"/>
    <w:rsid w:val="00232118"/>
    <w:rsid w:val="00232755"/>
    <w:rsid w:val="002336C7"/>
    <w:rsid w:val="0023371C"/>
    <w:rsid w:val="00233D94"/>
    <w:rsid w:val="00233F40"/>
    <w:rsid w:val="0023413C"/>
    <w:rsid w:val="0023501E"/>
    <w:rsid w:val="002353C5"/>
    <w:rsid w:val="00236542"/>
    <w:rsid w:val="00236B72"/>
    <w:rsid w:val="0023735A"/>
    <w:rsid w:val="00237937"/>
    <w:rsid w:val="00240335"/>
    <w:rsid w:val="00240B71"/>
    <w:rsid w:val="0024112A"/>
    <w:rsid w:val="00241134"/>
    <w:rsid w:val="00241256"/>
    <w:rsid w:val="00241877"/>
    <w:rsid w:val="00241D3D"/>
    <w:rsid w:val="00242264"/>
    <w:rsid w:val="0024238B"/>
    <w:rsid w:val="00242733"/>
    <w:rsid w:val="0024352F"/>
    <w:rsid w:val="00243678"/>
    <w:rsid w:val="002449A0"/>
    <w:rsid w:val="002449AA"/>
    <w:rsid w:val="00244B3A"/>
    <w:rsid w:val="00244B52"/>
    <w:rsid w:val="00244CC5"/>
    <w:rsid w:val="002453E4"/>
    <w:rsid w:val="00245719"/>
    <w:rsid w:val="002457B2"/>
    <w:rsid w:val="00245CF8"/>
    <w:rsid w:val="002460BE"/>
    <w:rsid w:val="00246491"/>
    <w:rsid w:val="00246554"/>
    <w:rsid w:val="00246DAD"/>
    <w:rsid w:val="00247028"/>
    <w:rsid w:val="002472A4"/>
    <w:rsid w:val="00247AF4"/>
    <w:rsid w:val="00247EE8"/>
    <w:rsid w:val="00247F50"/>
    <w:rsid w:val="0025071B"/>
    <w:rsid w:val="00250B28"/>
    <w:rsid w:val="00250C1C"/>
    <w:rsid w:val="00250D45"/>
    <w:rsid w:val="00250E42"/>
    <w:rsid w:val="00251765"/>
    <w:rsid w:val="00251830"/>
    <w:rsid w:val="00251EC4"/>
    <w:rsid w:val="00252145"/>
    <w:rsid w:val="00252239"/>
    <w:rsid w:val="002526C9"/>
    <w:rsid w:val="00252809"/>
    <w:rsid w:val="0025294A"/>
    <w:rsid w:val="00252EB3"/>
    <w:rsid w:val="002531F5"/>
    <w:rsid w:val="0025346A"/>
    <w:rsid w:val="0025354B"/>
    <w:rsid w:val="0025393E"/>
    <w:rsid w:val="00253B64"/>
    <w:rsid w:val="00253F79"/>
    <w:rsid w:val="00253FA7"/>
    <w:rsid w:val="002548D8"/>
    <w:rsid w:val="00254CE1"/>
    <w:rsid w:val="00254D87"/>
    <w:rsid w:val="00254E89"/>
    <w:rsid w:val="00254F88"/>
    <w:rsid w:val="00255501"/>
    <w:rsid w:val="00255703"/>
    <w:rsid w:val="00255FCB"/>
    <w:rsid w:val="00256497"/>
    <w:rsid w:val="0025676E"/>
    <w:rsid w:val="00256FE4"/>
    <w:rsid w:val="0025777A"/>
    <w:rsid w:val="00257781"/>
    <w:rsid w:val="00257A5B"/>
    <w:rsid w:val="00257BFF"/>
    <w:rsid w:val="00257E0A"/>
    <w:rsid w:val="002601D5"/>
    <w:rsid w:val="0026035D"/>
    <w:rsid w:val="00260C9E"/>
    <w:rsid w:val="00260D96"/>
    <w:rsid w:val="00260E20"/>
    <w:rsid w:val="00260F38"/>
    <w:rsid w:val="00260F74"/>
    <w:rsid w:val="002614DF"/>
    <w:rsid w:val="00261969"/>
    <w:rsid w:val="00261F78"/>
    <w:rsid w:val="002626BF"/>
    <w:rsid w:val="00262EFD"/>
    <w:rsid w:val="00263FFD"/>
    <w:rsid w:val="0026439C"/>
    <w:rsid w:val="00264553"/>
    <w:rsid w:val="002647BC"/>
    <w:rsid w:val="00264956"/>
    <w:rsid w:val="00264E0F"/>
    <w:rsid w:val="002655BA"/>
    <w:rsid w:val="0026583F"/>
    <w:rsid w:val="00265DE5"/>
    <w:rsid w:val="002668D7"/>
    <w:rsid w:val="00266E69"/>
    <w:rsid w:val="0026715E"/>
    <w:rsid w:val="0026725F"/>
    <w:rsid w:val="002673F0"/>
    <w:rsid w:val="0026770A"/>
    <w:rsid w:val="00267D8C"/>
    <w:rsid w:val="00267E8E"/>
    <w:rsid w:val="00270366"/>
    <w:rsid w:val="0027105C"/>
    <w:rsid w:val="00271063"/>
    <w:rsid w:val="002712DD"/>
    <w:rsid w:val="00271626"/>
    <w:rsid w:val="00271753"/>
    <w:rsid w:val="00271C39"/>
    <w:rsid w:val="0027232F"/>
    <w:rsid w:val="002726EC"/>
    <w:rsid w:val="002728A6"/>
    <w:rsid w:val="00272AC4"/>
    <w:rsid w:val="00272DDE"/>
    <w:rsid w:val="00272F1A"/>
    <w:rsid w:val="00273540"/>
    <w:rsid w:val="00273A10"/>
    <w:rsid w:val="00273C41"/>
    <w:rsid w:val="00273E7C"/>
    <w:rsid w:val="00273EAF"/>
    <w:rsid w:val="00273ED6"/>
    <w:rsid w:val="002741D7"/>
    <w:rsid w:val="00274619"/>
    <w:rsid w:val="00274926"/>
    <w:rsid w:val="0027499A"/>
    <w:rsid w:val="002751DD"/>
    <w:rsid w:val="00275234"/>
    <w:rsid w:val="0027571A"/>
    <w:rsid w:val="00275890"/>
    <w:rsid w:val="00275BE0"/>
    <w:rsid w:val="0027616F"/>
    <w:rsid w:val="00276228"/>
    <w:rsid w:val="002762F3"/>
    <w:rsid w:val="00276388"/>
    <w:rsid w:val="00276CE3"/>
    <w:rsid w:val="00276EB5"/>
    <w:rsid w:val="0028008F"/>
    <w:rsid w:val="002803FD"/>
    <w:rsid w:val="0028066B"/>
    <w:rsid w:val="0028070B"/>
    <w:rsid w:val="00280793"/>
    <w:rsid w:val="0028199B"/>
    <w:rsid w:val="00282310"/>
    <w:rsid w:val="00282A73"/>
    <w:rsid w:val="002834C9"/>
    <w:rsid w:val="002834F2"/>
    <w:rsid w:val="0028389E"/>
    <w:rsid w:val="00283CF0"/>
    <w:rsid w:val="002840AE"/>
    <w:rsid w:val="0028416E"/>
    <w:rsid w:val="002847DE"/>
    <w:rsid w:val="002849E2"/>
    <w:rsid w:val="00284B37"/>
    <w:rsid w:val="002853B5"/>
    <w:rsid w:val="0028597E"/>
    <w:rsid w:val="00285D63"/>
    <w:rsid w:val="00285E0A"/>
    <w:rsid w:val="00285EFC"/>
    <w:rsid w:val="002865FF"/>
    <w:rsid w:val="0028783F"/>
    <w:rsid w:val="00287924"/>
    <w:rsid w:val="002902FA"/>
    <w:rsid w:val="00290620"/>
    <w:rsid w:val="00290710"/>
    <w:rsid w:val="0029095A"/>
    <w:rsid w:val="00290CDC"/>
    <w:rsid w:val="00290EFD"/>
    <w:rsid w:val="0029113F"/>
    <w:rsid w:val="00291500"/>
    <w:rsid w:val="00291981"/>
    <w:rsid w:val="00291C04"/>
    <w:rsid w:val="00291E39"/>
    <w:rsid w:val="00291F9B"/>
    <w:rsid w:val="00292966"/>
    <w:rsid w:val="002930DE"/>
    <w:rsid w:val="00293AFE"/>
    <w:rsid w:val="002943C1"/>
    <w:rsid w:val="00294645"/>
    <w:rsid w:val="002948E8"/>
    <w:rsid w:val="00294F21"/>
    <w:rsid w:val="0029549E"/>
    <w:rsid w:val="002966EA"/>
    <w:rsid w:val="002968C7"/>
    <w:rsid w:val="00296D73"/>
    <w:rsid w:val="00296E86"/>
    <w:rsid w:val="00297389"/>
    <w:rsid w:val="00297810"/>
    <w:rsid w:val="00297920"/>
    <w:rsid w:val="002979D7"/>
    <w:rsid w:val="002979DA"/>
    <w:rsid w:val="00297B29"/>
    <w:rsid w:val="00297CA3"/>
    <w:rsid w:val="00297EC4"/>
    <w:rsid w:val="002A0579"/>
    <w:rsid w:val="002A11F4"/>
    <w:rsid w:val="002A17EF"/>
    <w:rsid w:val="002A1E59"/>
    <w:rsid w:val="002A2144"/>
    <w:rsid w:val="002A2403"/>
    <w:rsid w:val="002A2B4C"/>
    <w:rsid w:val="002A30B3"/>
    <w:rsid w:val="002A343D"/>
    <w:rsid w:val="002A3F13"/>
    <w:rsid w:val="002A40F5"/>
    <w:rsid w:val="002A451D"/>
    <w:rsid w:val="002A455A"/>
    <w:rsid w:val="002A4952"/>
    <w:rsid w:val="002A553C"/>
    <w:rsid w:val="002A581A"/>
    <w:rsid w:val="002A601E"/>
    <w:rsid w:val="002A63B5"/>
    <w:rsid w:val="002A65B3"/>
    <w:rsid w:val="002A694A"/>
    <w:rsid w:val="002A740C"/>
    <w:rsid w:val="002A74DD"/>
    <w:rsid w:val="002A7A36"/>
    <w:rsid w:val="002B0384"/>
    <w:rsid w:val="002B0D1F"/>
    <w:rsid w:val="002B10C8"/>
    <w:rsid w:val="002B1224"/>
    <w:rsid w:val="002B1336"/>
    <w:rsid w:val="002B17D6"/>
    <w:rsid w:val="002B1E9E"/>
    <w:rsid w:val="002B25D3"/>
    <w:rsid w:val="002B2788"/>
    <w:rsid w:val="002B2E3A"/>
    <w:rsid w:val="002B32DD"/>
    <w:rsid w:val="002B3564"/>
    <w:rsid w:val="002B36C4"/>
    <w:rsid w:val="002B36F1"/>
    <w:rsid w:val="002B3B15"/>
    <w:rsid w:val="002B3CB8"/>
    <w:rsid w:val="002B3F4D"/>
    <w:rsid w:val="002B4A22"/>
    <w:rsid w:val="002B52B8"/>
    <w:rsid w:val="002B56A1"/>
    <w:rsid w:val="002B5717"/>
    <w:rsid w:val="002B5C76"/>
    <w:rsid w:val="002B5EB2"/>
    <w:rsid w:val="002B5F8A"/>
    <w:rsid w:val="002B5FB0"/>
    <w:rsid w:val="002B60D3"/>
    <w:rsid w:val="002B6741"/>
    <w:rsid w:val="002B69B0"/>
    <w:rsid w:val="002B6C0B"/>
    <w:rsid w:val="002B72FC"/>
    <w:rsid w:val="002B7307"/>
    <w:rsid w:val="002B74F9"/>
    <w:rsid w:val="002B753A"/>
    <w:rsid w:val="002B76C9"/>
    <w:rsid w:val="002B77D7"/>
    <w:rsid w:val="002B79D1"/>
    <w:rsid w:val="002C04F0"/>
    <w:rsid w:val="002C0D06"/>
    <w:rsid w:val="002C0DC6"/>
    <w:rsid w:val="002C0EC1"/>
    <w:rsid w:val="002C0F04"/>
    <w:rsid w:val="002C10D3"/>
    <w:rsid w:val="002C124E"/>
    <w:rsid w:val="002C1CDE"/>
    <w:rsid w:val="002C1EB4"/>
    <w:rsid w:val="002C2337"/>
    <w:rsid w:val="002C2D97"/>
    <w:rsid w:val="002C32A6"/>
    <w:rsid w:val="002C33C2"/>
    <w:rsid w:val="002C37D6"/>
    <w:rsid w:val="002C3854"/>
    <w:rsid w:val="002C3B94"/>
    <w:rsid w:val="002C435C"/>
    <w:rsid w:val="002C439C"/>
    <w:rsid w:val="002C4E38"/>
    <w:rsid w:val="002C50FF"/>
    <w:rsid w:val="002C56FF"/>
    <w:rsid w:val="002C5992"/>
    <w:rsid w:val="002C5B52"/>
    <w:rsid w:val="002C5BA6"/>
    <w:rsid w:val="002C688A"/>
    <w:rsid w:val="002C6BB4"/>
    <w:rsid w:val="002C7164"/>
    <w:rsid w:val="002C7811"/>
    <w:rsid w:val="002D0428"/>
    <w:rsid w:val="002D073D"/>
    <w:rsid w:val="002D078E"/>
    <w:rsid w:val="002D0D99"/>
    <w:rsid w:val="002D0E23"/>
    <w:rsid w:val="002D149A"/>
    <w:rsid w:val="002D16CC"/>
    <w:rsid w:val="002D1934"/>
    <w:rsid w:val="002D1A52"/>
    <w:rsid w:val="002D1AE6"/>
    <w:rsid w:val="002D20C4"/>
    <w:rsid w:val="002D23C7"/>
    <w:rsid w:val="002D2533"/>
    <w:rsid w:val="002D264C"/>
    <w:rsid w:val="002D3DA1"/>
    <w:rsid w:val="002D43B2"/>
    <w:rsid w:val="002D4498"/>
    <w:rsid w:val="002D4911"/>
    <w:rsid w:val="002D4BFE"/>
    <w:rsid w:val="002D4C3E"/>
    <w:rsid w:val="002D5361"/>
    <w:rsid w:val="002D56DB"/>
    <w:rsid w:val="002D5BEF"/>
    <w:rsid w:val="002D5CDB"/>
    <w:rsid w:val="002D5E6A"/>
    <w:rsid w:val="002D5F94"/>
    <w:rsid w:val="002D6096"/>
    <w:rsid w:val="002D6FE3"/>
    <w:rsid w:val="002D732C"/>
    <w:rsid w:val="002D7A33"/>
    <w:rsid w:val="002D7AE6"/>
    <w:rsid w:val="002E01D6"/>
    <w:rsid w:val="002E0AE3"/>
    <w:rsid w:val="002E0B8D"/>
    <w:rsid w:val="002E10AF"/>
    <w:rsid w:val="002E178E"/>
    <w:rsid w:val="002E1B46"/>
    <w:rsid w:val="002E2783"/>
    <w:rsid w:val="002E2B51"/>
    <w:rsid w:val="002E2E99"/>
    <w:rsid w:val="002E35D3"/>
    <w:rsid w:val="002E40A0"/>
    <w:rsid w:val="002E440C"/>
    <w:rsid w:val="002E4DAA"/>
    <w:rsid w:val="002E4F85"/>
    <w:rsid w:val="002E52CA"/>
    <w:rsid w:val="002E56F1"/>
    <w:rsid w:val="002E571C"/>
    <w:rsid w:val="002E58A8"/>
    <w:rsid w:val="002E59FB"/>
    <w:rsid w:val="002E63CD"/>
    <w:rsid w:val="002E64CE"/>
    <w:rsid w:val="002E652E"/>
    <w:rsid w:val="002E6ACD"/>
    <w:rsid w:val="002E725A"/>
    <w:rsid w:val="002E7569"/>
    <w:rsid w:val="002E75A0"/>
    <w:rsid w:val="002E762A"/>
    <w:rsid w:val="002E7AE7"/>
    <w:rsid w:val="002E7BC0"/>
    <w:rsid w:val="002F02AF"/>
    <w:rsid w:val="002F02F2"/>
    <w:rsid w:val="002F0CB9"/>
    <w:rsid w:val="002F0E4B"/>
    <w:rsid w:val="002F1138"/>
    <w:rsid w:val="002F11F8"/>
    <w:rsid w:val="002F16A2"/>
    <w:rsid w:val="002F1BAC"/>
    <w:rsid w:val="002F2181"/>
    <w:rsid w:val="002F2271"/>
    <w:rsid w:val="002F24D3"/>
    <w:rsid w:val="002F2B73"/>
    <w:rsid w:val="002F3796"/>
    <w:rsid w:val="002F38C3"/>
    <w:rsid w:val="002F3996"/>
    <w:rsid w:val="002F4190"/>
    <w:rsid w:val="002F49C5"/>
    <w:rsid w:val="002F4FCF"/>
    <w:rsid w:val="002F5758"/>
    <w:rsid w:val="002F5803"/>
    <w:rsid w:val="002F6095"/>
    <w:rsid w:val="002F6E3E"/>
    <w:rsid w:val="002F6FFC"/>
    <w:rsid w:val="002F759D"/>
    <w:rsid w:val="002F7C0A"/>
    <w:rsid w:val="002F7DDC"/>
    <w:rsid w:val="002F7E5A"/>
    <w:rsid w:val="002F7EE3"/>
    <w:rsid w:val="003003FA"/>
    <w:rsid w:val="003004BE"/>
    <w:rsid w:val="00300A09"/>
    <w:rsid w:val="00300CD8"/>
    <w:rsid w:val="00301579"/>
    <w:rsid w:val="00301634"/>
    <w:rsid w:val="00301C59"/>
    <w:rsid w:val="00302389"/>
    <w:rsid w:val="00303BE7"/>
    <w:rsid w:val="00303DC2"/>
    <w:rsid w:val="00303F62"/>
    <w:rsid w:val="00304049"/>
    <w:rsid w:val="0030442C"/>
    <w:rsid w:val="00304452"/>
    <w:rsid w:val="003044EE"/>
    <w:rsid w:val="00304EFD"/>
    <w:rsid w:val="00305447"/>
    <w:rsid w:val="00305728"/>
    <w:rsid w:val="0030589F"/>
    <w:rsid w:val="00305A0E"/>
    <w:rsid w:val="003063C2"/>
    <w:rsid w:val="00306498"/>
    <w:rsid w:val="003065C3"/>
    <w:rsid w:val="003066FE"/>
    <w:rsid w:val="00306B5A"/>
    <w:rsid w:val="00307A52"/>
    <w:rsid w:val="003107C7"/>
    <w:rsid w:val="0031097F"/>
    <w:rsid w:val="00312076"/>
    <w:rsid w:val="00313566"/>
    <w:rsid w:val="0031394D"/>
    <w:rsid w:val="00313D5D"/>
    <w:rsid w:val="00314348"/>
    <w:rsid w:val="003144D8"/>
    <w:rsid w:val="0031469B"/>
    <w:rsid w:val="00315044"/>
    <w:rsid w:val="0031557C"/>
    <w:rsid w:val="00315A90"/>
    <w:rsid w:val="00315EDD"/>
    <w:rsid w:val="0031688C"/>
    <w:rsid w:val="00316C49"/>
    <w:rsid w:val="00316C56"/>
    <w:rsid w:val="00317B4D"/>
    <w:rsid w:val="00317E0F"/>
    <w:rsid w:val="00320265"/>
    <w:rsid w:val="003202F3"/>
    <w:rsid w:val="00320A81"/>
    <w:rsid w:val="00320CE1"/>
    <w:rsid w:val="0032110B"/>
    <w:rsid w:val="00321467"/>
    <w:rsid w:val="003214B6"/>
    <w:rsid w:val="003215B1"/>
    <w:rsid w:val="003218B6"/>
    <w:rsid w:val="00321A8A"/>
    <w:rsid w:val="00321C3E"/>
    <w:rsid w:val="00321D96"/>
    <w:rsid w:val="00321F51"/>
    <w:rsid w:val="003223FF"/>
    <w:rsid w:val="00322711"/>
    <w:rsid w:val="00322980"/>
    <w:rsid w:val="0032299C"/>
    <w:rsid w:val="0032352C"/>
    <w:rsid w:val="003235D2"/>
    <w:rsid w:val="0032386F"/>
    <w:rsid w:val="00323873"/>
    <w:rsid w:val="0032401A"/>
    <w:rsid w:val="00324324"/>
    <w:rsid w:val="0032466E"/>
    <w:rsid w:val="00324B8E"/>
    <w:rsid w:val="00324EBE"/>
    <w:rsid w:val="00324FEE"/>
    <w:rsid w:val="00325DA1"/>
    <w:rsid w:val="003260FB"/>
    <w:rsid w:val="0032630E"/>
    <w:rsid w:val="00326610"/>
    <w:rsid w:val="0032697B"/>
    <w:rsid w:val="00326BFA"/>
    <w:rsid w:val="00326EAD"/>
    <w:rsid w:val="00327020"/>
    <w:rsid w:val="00327324"/>
    <w:rsid w:val="00327816"/>
    <w:rsid w:val="00327C50"/>
    <w:rsid w:val="003307AF"/>
    <w:rsid w:val="00330A0B"/>
    <w:rsid w:val="00330B90"/>
    <w:rsid w:val="00330F8A"/>
    <w:rsid w:val="003313DB"/>
    <w:rsid w:val="00331436"/>
    <w:rsid w:val="003314C4"/>
    <w:rsid w:val="00331BBA"/>
    <w:rsid w:val="00331C9E"/>
    <w:rsid w:val="0033231E"/>
    <w:rsid w:val="00332412"/>
    <w:rsid w:val="00332483"/>
    <w:rsid w:val="003325E6"/>
    <w:rsid w:val="0033268F"/>
    <w:rsid w:val="003334E8"/>
    <w:rsid w:val="00333E4A"/>
    <w:rsid w:val="0033460E"/>
    <w:rsid w:val="00334A97"/>
    <w:rsid w:val="00334F23"/>
    <w:rsid w:val="003351AC"/>
    <w:rsid w:val="003352B3"/>
    <w:rsid w:val="003353D8"/>
    <w:rsid w:val="003357A0"/>
    <w:rsid w:val="00335958"/>
    <w:rsid w:val="003367C6"/>
    <w:rsid w:val="0033718C"/>
    <w:rsid w:val="00337CCC"/>
    <w:rsid w:val="00337D86"/>
    <w:rsid w:val="00337F85"/>
    <w:rsid w:val="00340350"/>
    <w:rsid w:val="003408D6"/>
    <w:rsid w:val="0034094A"/>
    <w:rsid w:val="00340BA9"/>
    <w:rsid w:val="0034114E"/>
    <w:rsid w:val="003413E6"/>
    <w:rsid w:val="00341B20"/>
    <w:rsid w:val="00341EAF"/>
    <w:rsid w:val="003422EF"/>
    <w:rsid w:val="003425C0"/>
    <w:rsid w:val="003425D2"/>
    <w:rsid w:val="00342F78"/>
    <w:rsid w:val="00343433"/>
    <w:rsid w:val="003434C3"/>
    <w:rsid w:val="0034385A"/>
    <w:rsid w:val="00343FE7"/>
    <w:rsid w:val="0034454B"/>
    <w:rsid w:val="003445DF"/>
    <w:rsid w:val="00344726"/>
    <w:rsid w:val="003453BF"/>
    <w:rsid w:val="00345704"/>
    <w:rsid w:val="00345D7A"/>
    <w:rsid w:val="00346354"/>
    <w:rsid w:val="003464D5"/>
    <w:rsid w:val="00346B0E"/>
    <w:rsid w:val="00346BB0"/>
    <w:rsid w:val="00347131"/>
    <w:rsid w:val="003479F2"/>
    <w:rsid w:val="00347B95"/>
    <w:rsid w:val="00350246"/>
    <w:rsid w:val="0035066C"/>
    <w:rsid w:val="00350856"/>
    <w:rsid w:val="00350B14"/>
    <w:rsid w:val="00350F63"/>
    <w:rsid w:val="00351188"/>
    <w:rsid w:val="00351410"/>
    <w:rsid w:val="00351977"/>
    <w:rsid w:val="00351A51"/>
    <w:rsid w:val="00351D78"/>
    <w:rsid w:val="00352134"/>
    <w:rsid w:val="003524E9"/>
    <w:rsid w:val="00352A8D"/>
    <w:rsid w:val="003530C8"/>
    <w:rsid w:val="00353281"/>
    <w:rsid w:val="00353780"/>
    <w:rsid w:val="00355BC0"/>
    <w:rsid w:val="00356107"/>
    <w:rsid w:val="00356910"/>
    <w:rsid w:val="00356966"/>
    <w:rsid w:val="00356CEB"/>
    <w:rsid w:val="00356E9C"/>
    <w:rsid w:val="0035706A"/>
    <w:rsid w:val="00357A23"/>
    <w:rsid w:val="00357BBA"/>
    <w:rsid w:val="003601FD"/>
    <w:rsid w:val="003602F2"/>
    <w:rsid w:val="00360924"/>
    <w:rsid w:val="003609D1"/>
    <w:rsid w:val="00360B56"/>
    <w:rsid w:val="00360F64"/>
    <w:rsid w:val="00361A91"/>
    <w:rsid w:val="003624AE"/>
    <w:rsid w:val="00363483"/>
    <w:rsid w:val="0036351E"/>
    <w:rsid w:val="00364A69"/>
    <w:rsid w:val="00364AF4"/>
    <w:rsid w:val="00364EA0"/>
    <w:rsid w:val="00364FC7"/>
    <w:rsid w:val="00365073"/>
    <w:rsid w:val="003666B2"/>
    <w:rsid w:val="00366708"/>
    <w:rsid w:val="00366772"/>
    <w:rsid w:val="00366EF0"/>
    <w:rsid w:val="00367154"/>
    <w:rsid w:val="003671BE"/>
    <w:rsid w:val="00367959"/>
    <w:rsid w:val="00367A16"/>
    <w:rsid w:val="00367F3A"/>
    <w:rsid w:val="003701AE"/>
    <w:rsid w:val="003702D8"/>
    <w:rsid w:val="00370742"/>
    <w:rsid w:val="00370D58"/>
    <w:rsid w:val="00370F3C"/>
    <w:rsid w:val="0037114F"/>
    <w:rsid w:val="003718C9"/>
    <w:rsid w:val="00371A81"/>
    <w:rsid w:val="00371BC3"/>
    <w:rsid w:val="00371F90"/>
    <w:rsid w:val="00371FB0"/>
    <w:rsid w:val="00372095"/>
    <w:rsid w:val="00372A6C"/>
    <w:rsid w:val="00372BF5"/>
    <w:rsid w:val="00373289"/>
    <w:rsid w:val="003732F3"/>
    <w:rsid w:val="00373B9E"/>
    <w:rsid w:val="003743E1"/>
    <w:rsid w:val="003747C7"/>
    <w:rsid w:val="00374E07"/>
    <w:rsid w:val="00374F60"/>
    <w:rsid w:val="00374FA9"/>
    <w:rsid w:val="00375BBC"/>
    <w:rsid w:val="00375E12"/>
    <w:rsid w:val="003763A7"/>
    <w:rsid w:val="003767D8"/>
    <w:rsid w:val="00376804"/>
    <w:rsid w:val="00376829"/>
    <w:rsid w:val="003769BF"/>
    <w:rsid w:val="00377244"/>
    <w:rsid w:val="00377CDC"/>
    <w:rsid w:val="003800E6"/>
    <w:rsid w:val="0038042A"/>
    <w:rsid w:val="003807AC"/>
    <w:rsid w:val="0038086B"/>
    <w:rsid w:val="00380905"/>
    <w:rsid w:val="00381054"/>
    <w:rsid w:val="00382147"/>
    <w:rsid w:val="00382B7D"/>
    <w:rsid w:val="00383194"/>
    <w:rsid w:val="003837C3"/>
    <w:rsid w:val="00383BCF"/>
    <w:rsid w:val="00383F9C"/>
    <w:rsid w:val="003846F4"/>
    <w:rsid w:val="003855A9"/>
    <w:rsid w:val="0038586D"/>
    <w:rsid w:val="003858D8"/>
    <w:rsid w:val="0038593D"/>
    <w:rsid w:val="00385DCC"/>
    <w:rsid w:val="00386AAC"/>
    <w:rsid w:val="00387604"/>
    <w:rsid w:val="003877D4"/>
    <w:rsid w:val="0039058A"/>
    <w:rsid w:val="00390803"/>
    <w:rsid w:val="003908F4"/>
    <w:rsid w:val="00390A04"/>
    <w:rsid w:val="00390E95"/>
    <w:rsid w:val="00390E9E"/>
    <w:rsid w:val="003911CD"/>
    <w:rsid w:val="003915CE"/>
    <w:rsid w:val="00391CA4"/>
    <w:rsid w:val="00391CC7"/>
    <w:rsid w:val="00391E62"/>
    <w:rsid w:val="00392532"/>
    <w:rsid w:val="003925A4"/>
    <w:rsid w:val="00392937"/>
    <w:rsid w:val="00392D5C"/>
    <w:rsid w:val="00392F41"/>
    <w:rsid w:val="00392F58"/>
    <w:rsid w:val="0039306C"/>
    <w:rsid w:val="00393572"/>
    <w:rsid w:val="003941EB"/>
    <w:rsid w:val="0039433F"/>
    <w:rsid w:val="00394AF1"/>
    <w:rsid w:val="00394EBC"/>
    <w:rsid w:val="00395021"/>
    <w:rsid w:val="0039564C"/>
    <w:rsid w:val="003962AC"/>
    <w:rsid w:val="0039642A"/>
    <w:rsid w:val="003965AF"/>
    <w:rsid w:val="00396654"/>
    <w:rsid w:val="00396876"/>
    <w:rsid w:val="00396FC8"/>
    <w:rsid w:val="0039708A"/>
    <w:rsid w:val="00397856"/>
    <w:rsid w:val="003979B5"/>
    <w:rsid w:val="00397D31"/>
    <w:rsid w:val="003A0683"/>
    <w:rsid w:val="003A0983"/>
    <w:rsid w:val="003A0A2E"/>
    <w:rsid w:val="003A0B0A"/>
    <w:rsid w:val="003A18F0"/>
    <w:rsid w:val="003A1986"/>
    <w:rsid w:val="003A1DA5"/>
    <w:rsid w:val="003A230C"/>
    <w:rsid w:val="003A2466"/>
    <w:rsid w:val="003A2BF5"/>
    <w:rsid w:val="003A311A"/>
    <w:rsid w:val="003A322E"/>
    <w:rsid w:val="003A3334"/>
    <w:rsid w:val="003A3604"/>
    <w:rsid w:val="003A3D7B"/>
    <w:rsid w:val="003A3F86"/>
    <w:rsid w:val="003A40C6"/>
    <w:rsid w:val="003A4ACE"/>
    <w:rsid w:val="003A4D26"/>
    <w:rsid w:val="003A612C"/>
    <w:rsid w:val="003A61F4"/>
    <w:rsid w:val="003A64AB"/>
    <w:rsid w:val="003A6871"/>
    <w:rsid w:val="003A6D7A"/>
    <w:rsid w:val="003A7698"/>
    <w:rsid w:val="003A7AD8"/>
    <w:rsid w:val="003A7F92"/>
    <w:rsid w:val="003B00B8"/>
    <w:rsid w:val="003B03B6"/>
    <w:rsid w:val="003B0F2D"/>
    <w:rsid w:val="003B1A0C"/>
    <w:rsid w:val="003B1AC4"/>
    <w:rsid w:val="003B1ED6"/>
    <w:rsid w:val="003B2BA8"/>
    <w:rsid w:val="003B335E"/>
    <w:rsid w:val="003B351B"/>
    <w:rsid w:val="003B3903"/>
    <w:rsid w:val="003B3A7E"/>
    <w:rsid w:val="003B41FD"/>
    <w:rsid w:val="003B4665"/>
    <w:rsid w:val="003B55D7"/>
    <w:rsid w:val="003B575C"/>
    <w:rsid w:val="003B576C"/>
    <w:rsid w:val="003B5B6B"/>
    <w:rsid w:val="003B5CA9"/>
    <w:rsid w:val="003B611D"/>
    <w:rsid w:val="003B6635"/>
    <w:rsid w:val="003B677A"/>
    <w:rsid w:val="003B67F7"/>
    <w:rsid w:val="003B69C5"/>
    <w:rsid w:val="003B6CE9"/>
    <w:rsid w:val="003B6E6F"/>
    <w:rsid w:val="003B7366"/>
    <w:rsid w:val="003B7585"/>
    <w:rsid w:val="003C02DE"/>
    <w:rsid w:val="003C0D15"/>
    <w:rsid w:val="003C1195"/>
    <w:rsid w:val="003C1444"/>
    <w:rsid w:val="003C1C0D"/>
    <w:rsid w:val="003C1FEB"/>
    <w:rsid w:val="003C21D2"/>
    <w:rsid w:val="003C24F2"/>
    <w:rsid w:val="003C2F0B"/>
    <w:rsid w:val="003C3438"/>
    <w:rsid w:val="003C34B6"/>
    <w:rsid w:val="003C3F56"/>
    <w:rsid w:val="003C4184"/>
    <w:rsid w:val="003C461C"/>
    <w:rsid w:val="003C468A"/>
    <w:rsid w:val="003C4947"/>
    <w:rsid w:val="003C5168"/>
    <w:rsid w:val="003C548E"/>
    <w:rsid w:val="003C56A0"/>
    <w:rsid w:val="003C6008"/>
    <w:rsid w:val="003C679A"/>
    <w:rsid w:val="003C6829"/>
    <w:rsid w:val="003C6C37"/>
    <w:rsid w:val="003C6DA2"/>
    <w:rsid w:val="003C6FF8"/>
    <w:rsid w:val="003C707F"/>
    <w:rsid w:val="003C70DB"/>
    <w:rsid w:val="003C78A1"/>
    <w:rsid w:val="003C7AAC"/>
    <w:rsid w:val="003C7BC1"/>
    <w:rsid w:val="003D0820"/>
    <w:rsid w:val="003D0A08"/>
    <w:rsid w:val="003D0A9D"/>
    <w:rsid w:val="003D122E"/>
    <w:rsid w:val="003D1557"/>
    <w:rsid w:val="003D156C"/>
    <w:rsid w:val="003D15B4"/>
    <w:rsid w:val="003D17F8"/>
    <w:rsid w:val="003D1F60"/>
    <w:rsid w:val="003D291E"/>
    <w:rsid w:val="003D2A7F"/>
    <w:rsid w:val="003D2B50"/>
    <w:rsid w:val="003D33B7"/>
    <w:rsid w:val="003D3FE5"/>
    <w:rsid w:val="003D495A"/>
    <w:rsid w:val="003D5022"/>
    <w:rsid w:val="003D5299"/>
    <w:rsid w:val="003D52EB"/>
    <w:rsid w:val="003D568A"/>
    <w:rsid w:val="003D5845"/>
    <w:rsid w:val="003D5AF5"/>
    <w:rsid w:val="003D5C81"/>
    <w:rsid w:val="003D5CA5"/>
    <w:rsid w:val="003D63E2"/>
    <w:rsid w:val="003D6442"/>
    <w:rsid w:val="003D6680"/>
    <w:rsid w:val="003D6BB2"/>
    <w:rsid w:val="003D7020"/>
    <w:rsid w:val="003D71B1"/>
    <w:rsid w:val="003D7827"/>
    <w:rsid w:val="003D7DD3"/>
    <w:rsid w:val="003D7E72"/>
    <w:rsid w:val="003E0152"/>
    <w:rsid w:val="003E03E4"/>
    <w:rsid w:val="003E0E13"/>
    <w:rsid w:val="003E17D3"/>
    <w:rsid w:val="003E19D5"/>
    <w:rsid w:val="003E1F9A"/>
    <w:rsid w:val="003E23DF"/>
    <w:rsid w:val="003E2D51"/>
    <w:rsid w:val="003E2DE1"/>
    <w:rsid w:val="003E3752"/>
    <w:rsid w:val="003E3AA4"/>
    <w:rsid w:val="003E4602"/>
    <w:rsid w:val="003E4DFC"/>
    <w:rsid w:val="003E509D"/>
    <w:rsid w:val="003E6604"/>
    <w:rsid w:val="003E66A1"/>
    <w:rsid w:val="003E712B"/>
    <w:rsid w:val="003E737E"/>
    <w:rsid w:val="003E7638"/>
    <w:rsid w:val="003E7AEB"/>
    <w:rsid w:val="003E7C17"/>
    <w:rsid w:val="003F03E7"/>
    <w:rsid w:val="003F09FC"/>
    <w:rsid w:val="003F0A26"/>
    <w:rsid w:val="003F0C98"/>
    <w:rsid w:val="003F1C1E"/>
    <w:rsid w:val="003F1DBE"/>
    <w:rsid w:val="003F1F24"/>
    <w:rsid w:val="003F25A1"/>
    <w:rsid w:val="003F3438"/>
    <w:rsid w:val="003F401A"/>
    <w:rsid w:val="003F4590"/>
    <w:rsid w:val="003F45CA"/>
    <w:rsid w:val="003F45E0"/>
    <w:rsid w:val="003F4630"/>
    <w:rsid w:val="003F464A"/>
    <w:rsid w:val="003F4797"/>
    <w:rsid w:val="003F4872"/>
    <w:rsid w:val="003F4F28"/>
    <w:rsid w:val="003F4FEC"/>
    <w:rsid w:val="003F51FC"/>
    <w:rsid w:val="003F5293"/>
    <w:rsid w:val="003F52BF"/>
    <w:rsid w:val="003F53CE"/>
    <w:rsid w:val="003F593C"/>
    <w:rsid w:val="003F59A6"/>
    <w:rsid w:val="003F5A7B"/>
    <w:rsid w:val="003F5E99"/>
    <w:rsid w:val="003F643A"/>
    <w:rsid w:val="003F64A9"/>
    <w:rsid w:val="003F64B8"/>
    <w:rsid w:val="003F6B63"/>
    <w:rsid w:val="003F7842"/>
    <w:rsid w:val="003F79D4"/>
    <w:rsid w:val="00400099"/>
    <w:rsid w:val="0040043A"/>
    <w:rsid w:val="00400C07"/>
    <w:rsid w:val="00400C8A"/>
    <w:rsid w:val="00401486"/>
    <w:rsid w:val="00401544"/>
    <w:rsid w:val="004020EA"/>
    <w:rsid w:val="00402287"/>
    <w:rsid w:val="0040257F"/>
    <w:rsid w:val="00402C5C"/>
    <w:rsid w:val="00404093"/>
    <w:rsid w:val="00404188"/>
    <w:rsid w:val="004042D7"/>
    <w:rsid w:val="0040607F"/>
    <w:rsid w:val="004063B9"/>
    <w:rsid w:val="004066F1"/>
    <w:rsid w:val="00406D8E"/>
    <w:rsid w:val="00406EE5"/>
    <w:rsid w:val="00406F78"/>
    <w:rsid w:val="004100C7"/>
    <w:rsid w:val="0041011E"/>
    <w:rsid w:val="00410A95"/>
    <w:rsid w:val="00410B92"/>
    <w:rsid w:val="00410D13"/>
    <w:rsid w:val="00410D15"/>
    <w:rsid w:val="004111ED"/>
    <w:rsid w:val="00411244"/>
    <w:rsid w:val="004125B2"/>
    <w:rsid w:val="004125B6"/>
    <w:rsid w:val="004125D8"/>
    <w:rsid w:val="0041267B"/>
    <w:rsid w:val="00413833"/>
    <w:rsid w:val="00414BE3"/>
    <w:rsid w:val="00414E32"/>
    <w:rsid w:val="00414EA8"/>
    <w:rsid w:val="00415465"/>
    <w:rsid w:val="0041552A"/>
    <w:rsid w:val="004156B7"/>
    <w:rsid w:val="00415E61"/>
    <w:rsid w:val="004160C4"/>
    <w:rsid w:val="004163F1"/>
    <w:rsid w:val="00416928"/>
    <w:rsid w:val="00416A08"/>
    <w:rsid w:val="00416AF7"/>
    <w:rsid w:val="00416B9C"/>
    <w:rsid w:val="00416CDC"/>
    <w:rsid w:val="00416FB4"/>
    <w:rsid w:val="00416FDA"/>
    <w:rsid w:val="00417A99"/>
    <w:rsid w:val="00417C70"/>
    <w:rsid w:val="00417F3E"/>
    <w:rsid w:val="00420070"/>
    <w:rsid w:val="00420C0A"/>
    <w:rsid w:val="00421B39"/>
    <w:rsid w:val="00421C07"/>
    <w:rsid w:val="004234FE"/>
    <w:rsid w:val="00423834"/>
    <w:rsid w:val="004245FE"/>
    <w:rsid w:val="00424925"/>
    <w:rsid w:val="00425975"/>
    <w:rsid w:val="004259FB"/>
    <w:rsid w:val="00425B06"/>
    <w:rsid w:val="004260F7"/>
    <w:rsid w:val="004263E0"/>
    <w:rsid w:val="004274A0"/>
    <w:rsid w:val="004275A6"/>
    <w:rsid w:val="00427AD8"/>
    <w:rsid w:val="00427B96"/>
    <w:rsid w:val="00430082"/>
    <w:rsid w:val="00431191"/>
    <w:rsid w:val="004313F0"/>
    <w:rsid w:val="0043140B"/>
    <w:rsid w:val="00431BC4"/>
    <w:rsid w:val="00431D52"/>
    <w:rsid w:val="00431E68"/>
    <w:rsid w:val="004330A4"/>
    <w:rsid w:val="0043344A"/>
    <w:rsid w:val="004335A6"/>
    <w:rsid w:val="00433681"/>
    <w:rsid w:val="00433684"/>
    <w:rsid w:val="00433B74"/>
    <w:rsid w:val="00433FD8"/>
    <w:rsid w:val="00434297"/>
    <w:rsid w:val="0043435A"/>
    <w:rsid w:val="00434492"/>
    <w:rsid w:val="00434882"/>
    <w:rsid w:val="00434982"/>
    <w:rsid w:val="00434A6C"/>
    <w:rsid w:val="0043520D"/>
    <w:rsid w:val="00435211"/>
    <w:rsid w:val="00435427"/>
    <w:rsid w:val="00435CBD"/>
    <w:rsid w:val="00435CD3"/>
    <w:rsid w:val="00436673"/>
    <w:rsid w:val="00436BAC"/>
    <w:rsid w:val="00436BDB"/>
    <w:rsid w:val="004370A0"/>
    <w:rsid w:val="004373C7"/>
    <w:rsid w:val="004376CF"/>
    <w:rsid w:val="004409CD"/>
    <w:rsid w:val="00440D7F"/>
    <w:rsid w:val="00440DB5"/>
    <w:rsid w:val="0044141A"/>
    <w:rsid w:val="00441509"/>
    <w:rsid w:val="004416DD"/>
    <w:rsid w:val="004417B3"/>
    <w:rsid w:val="00441A9F"/>
    <w:rsid w:val="004421AF"/>
    <w:rsid w:val="004422AC"/>
    <w:rsid w:val="004422F2"/>
    <w:rsid w:val="004432F6"/>
    <w:rsid w:val="004436B7"/>
    <w:rsid w:val="00443A7A"/>
    <w:rsid w:val="00443AF6"/>
    <w:rsid w:val="00443FC8"/>
    <w:rsid w:val="004457AE"/>
    <w:rsid w:val="00446569"/>
    <w:rsid w:val="004469A0"/>
    <w:rsid w:val="00446B55"/>
    <w:rsid w:val="00447074"/>
    <w:rsid w:val="004471CB"/>
    <w:rsid w:val="00447C5B"/>
    <w:rsid w:val="004503D1"/>
    <w:rsid w:val="0045062B"/>
    <w:rsid w:val="00450A8B"/>
    <w:rsid w:val="00450B8C"/>
    <w:rsid w:val="00450EC8"/>
    <w:rsid w:val="004515AA"/>
    <w:rsid w:val="00451E77"/>
    <w:rsid w:val="00451F58"/>
    <w:rsid w:val="00452F48"/>
    <w:rsid w:val="0045310A"/>
    <w:rsid w:val="00453448"/>
    <w:rsid w:val="00453A52"/>
    <w:rsid w:val="00454084"/>
    <w:rsid w:val="00454C4A"/>
    <w:rsid w:val="004554DD"/>
    <w:rsid w:val="00455FE4"/>
    <w:rsid w:val="0045643D"/>
    <w:rsid w:val="004565AC"/>
    <w:rsid w:val="004572A1"/>
    <w:rsid w:val="00457685"/>
    <w:rsid w:val="004603A4"/>
    <w:rsid w:val="004603FD"/>
    <w:rsid w:val="00460645"/>
    <w:rsid w:val="004609A5"/>
    <w:rsid w:val="00460AE6"/>
    <w:rsid w:val="00460E6F"/>
    <w:rsid w:val="00461010"/>
    <w:rsid w:val="0046138C"/>
    <w:rsid w:val="00461F1D"/>
    <w:rsid w:val="004621C4"/>
    <w:rsid w:val="00462206"/>
    <w:rsid w:val="00462451"/>
    <w:rsid w:val="004625FC"/>
    <w:rsid w:val="0046268B"/>
    <w:rsid w:val="00462A56"/>
    <w:rsid w:val="00462C0B"/>
    <w:rsid w:val="00462E3B"/>
    <w:rsid w:val="004631A3"/>
    <w:rsid w:val="004633CD"/>
    <w:rsid w:val="00463A46"/>
    <w:rsid w:val="00463DF0"/>
    <w:rsid w:val="004640A7"/>
    <w:rsid w:val="004642B8"/>
    <w:rsid w:val="00464C37"/>
    <w:rsid w:val="004652A3"/>
    <w:rsid w:val="004655B0"/>
    <w:rsid w:val="004660A1"/>
    <w:rsid w:val="004664E7"/>
    <w:rsid w:val="00466C0D"/>
    <w:rsid w:val="00467100"/>
    <w:rsid w:val="00467644"/>
    <w:rsid w:val="0046781F"/>
    <w:rsid w:val="00467B02"/>
    <w:rsid w:val="00467DA4"/>
    <w:rsid w:val="00467FBA"/>
    <w:rsid w:val="004705C2"/>
    <w:rsid w:val="00470871"/>
    <w:rsid w:val="00470977"/>
    <w:rsid w:val="00470F5E"/>
    <w:rsid w:val="004715CB"/>
    <w:rsid w:val="00471989"/>
    <w:rsid w:val="00471C4A"/>
    <w:rsid w:val="00472220"/>
    <w:rsid w:val="004722D3"/>
    <w:rsid w:val="004729C5"/>
    <w:rsid w:val="00472B9E"/>
    <w:rsid w:val="00472D44"/>
    <w:rsid w:val="00472EE2"/>
    <w:rsid w:val="00473589"/>
    <w:rsid w:val="004744E7"/>
    <w:rsid w:val="00474583"/>
    <w:rsid w:val="00475C24"/>
    <w:rsid w:val="00475CA9"/>
    <w:rsid w:val="00476246"/>
    <w:rsid w:val="0047656E"/>
    <w:rsid w:val="00476C57"/>
    <w:rsid w:val="004771C0"/>
    <w:rsid w:val="00480546"/>
    <w:rsid w:val="00480584"/>
    <w:rsid w:val="004807C2"/>
    <w:rsid w:val="004807F2"/>
    <w:rsid w:val="00480D0F"/>
    <w:rsid w:val="00480E2C"/>
    <w:rsid w:val="00481274"/>
    <w:rsid w:val="004819D7"/>
    <w:rsid w:val="00481F5A"/>
    <w:rsid w:val="004822C1"/>
    <w:rsid w:val="00482B67"/>
    <w:rsid w:val="0048431C"/>
    <w:rsid w:val="00484840"/>
    <w:rsid w:val="004848F3"/>
    <w:rsid w:val="004857D2"/>
    <w:rsid w:val="00486343"/>
    <w:rsid w:val="0048661A"/>
    <w:rsid w:val="004867BB"/>
    <w:rsid w:val="00487037"/>
    <w:rsid w:val="004876D2"/>
    <w:rsid w:val="00490931"/>
    <w:rsid w:val="00490B97"/>
    <w:rsid w:val="00490C63"/>
    <w:rsid w:val="00490D7E"/>
    <w:rsid w:val="00491095"/>
    <w:rsid w:val="0049129C"/>
    <w:rsid w:val="00491545"/>
    <w:rsid w:val="00491E04"/>
    <w:rsid w:val="0049208A"/>
    <w:rsid w:val="004922FB"/>
    <w:rsid w:val="00492539"/>
    <w:rsid w:val="004928C1"/>
    <w:rsid w:val="00492CFC"/>
    <w:rsid w:val="00493210"/>
    <w:rsid w:val="004932F4"/>
    <w:rsid w:val="004935A1"/>
    <w:rsid w:val="004947E6"/>
    <w:rsid w:val="0049494A"/>
    <w:rsid w:val="00494B31"/>
    <w:rsid w:val="00494D2E"/>
    <w:rsid w:val="004959BD"/>
    <w:rsid w:val="0049651E"/>
    <w:rsid w:val="004969D6"/>
    <w:rsid w:val="00496BBD"/>
    <w:rsid w:val="00496DD7"/>
    <w:rsid w:val="00496DF0"/>
    <w:rsid w:val="00497217"/>
    <w:rsid w:val="004979F0"/>
    <w:rsid w:val="00497EC5"/>
    <w:rsid w:val="004A0345"/>
    <w:rsid w:val="004A0D1B"/>
    <w:rsid w:val="004A0FB8"/>
    <w:rsid w:val="004A143A"/>
    <w:rsid w:val="004A1472"/>
    <w:rsid w:val="004A1C87"/>
    <w:rsid w:val="004A1F03"/>
    <w:rsid w:val="004A2068"/>
    <w:rsid w:val="004A244E"/>
    <w:rsid w:val="004A26DD"/>
    <w:rsid w:val="004A3452"/>
    <w:rsid w:val="004A3474"/>
    <w:rsid w:val="004A35FF"/>
    <w:rsid w:val="004A374A"/>
    <w:rsid w:val="004A4296"/>
    <w:rsid w:val="004A45D1"/>
    <w:rsid w:val="004A46E3"/>
    <w:rsid w:val="004A5173"/>
    <w:rsid w:val="004A52A3"/>
    <w:rsid w:val="004A55CA"/>
    <w:rsid w:val="004A5772"/>
    <w:rsid w:val="004A6117"/>
    <w:rsid w:val="004A6AF0"/>
    <w:rsid w:val="004A6BFF"/>
    <w:rsid w:val="004A722E"/>
    <w:rsid w:val="004A7D1F"/>
    <w:rsid w:val="004B017F"/>
    <w:rsid w:val="004B09D2"/>
    <w:rsid w:val="004B0ABB"/>
    <w:rsid w:val="004B165D"/>
    <w:rsid w:val="004B1CCF"/>
    <w:rsid w:val="004B1F02"/>
    <w:rsid w:val="004B2D31"/>
    <w:rsid w:val="004B3000"/>
    <w:rsid w:val="004B3473"/>
    <w:rsid w:val="004B34BF"/>
    <w:rsid w:val="004B37F6"/>
    <w:rsid w:val="004B39F7"/>
    <w:rsid w:val="004B3A44"/>
    <w:rsid w:val="004B3B19"/>
    <w:rsid w:val="004B3BBC"/>
    <w:rsid w:val="004B421B"/>
    <w:rsid w:val="004B46FB"/>
    <w:rsid w:val="004B50A2"/>
    <w:rsid w:val="004B5A6B"/>
    <w:rsid w:val="004B5AB8"/>
    <w:rsid w:val="004B5ABF"/>
    <w:rsid w:val="004B5C3E"/>
    <w:rsid w:val="004B667D"/>
    <w:rsid w:val="004B6CC3"/>
    <w:rsid w:val="004B6D85"/>
    <w:rsid w:val="004B6DCF"/>
    <w:rsid w:val="004B76A2"/>
    <w:rsid w:val="004B7B56"/>
    <w:rsid w:val="004B7D29"/>
    <w:rsid w:val="004B7F77"/>
    <w:rsid w:val="004C008C"/>
    <w:rsid w:val="004C01B1"/>
    <w:rsid w:val="004C01F2"/>
    <w:rsid w:val="004C0529"/>
    <w:rsid w:val="004C0915"/>
    <w:rsid w:val="004C0CD3"/>
    <w:rsid w:val="004C0FBE"/>
    <w:rsid w:val="004C122C"/>
    <w:rsid w:val="004C17E4"/>
    <w:rsid w:val="004C20E7"/>
    <w:rsid w:val="004C2225"/>
    <w:rsid w:val="004C231D"/>
    <w:rsid w:val="004C24EB"/>
    <w:rsid w:val="004C2BBF"/>
    <w:rsid w:val="004C2F81"/>
    <w:rsid w:val="004C3172"/>
    <w:rsid w:val="004C31A1"/>
    <w:rsid w:val="004C3205"/>
    <w:rsid w:val="004C3386"/>
    <w:rsid w:val="004C33FD"/>
    <w:rsid w:val="004C3455"/>
    <w:rsid w:val="004C35A3"/>
    <w:rsid w:val="004C38D4"/>
    <w:rsid w:val="004C455E"/>
    <w:rsid w:val="004C533F"/>
    <w:rsid w:val="004C5860"/>
    <w:rsid w:val="004C6011"/>
    <w:rsid w:val="004C6233"/>
    <w:rsid w:val="004C63E8"/>
    <w:rsid w:val="004C6CCA"/>
    <w:rsid w:val="004C6E64"/>
    <w:rsid w:val="004C745F"/>
    <w:rsid w:val="004C7620"/>
    <w:rsid w:val="004C7A40"/>
    <w:rsid w:val="004D02E7"/>
    <w:rsid w:val="004D04F4"/>
    <w:rsid w:val="004D0790"/>
    <w:rsid w:val="004D09F2"/>
    <w:rsid w:val="004D10A2"/>
    <w:rsid w:val="004D1A13"/>
    <w:rsid w:val="004D1BDD"/>
    <w:rsid w:val="004D24B9"/>
    <w:rsid w:val="004D2837"/>
    <w:rsid w:val="004D2846"/>
    <w:rsid w:val="004D2BE3"/>
    <w:rsid w:val="004D2E72"/>
    <w:rsid w:val="004D34FC"/>
    <w:rsid w:val="004D36DD"/>
    <w:rsid w:val="004D385D"/>
    <w:rsid w:val="004D3DBF"/>
    <w:rsid w:val="004D3E97"/>
    <w:rsid w:val="004D5603"/>
    <w:rsid w:val="004D5910"/>
    <w:rsid w:val="004D5BBC"/>
    <w:rsid w:val="004D60B2"/>
    <w:rsid w:val="004D6A73"/>
    <w:rsid w:val="004D6C98"/>
    <w:rsid w:val="004D6E31"/>
    <w:rsid w:val="004D7303"/>
    <w:rsid w:val="004D73F8"/>
    <w:rsid w:val="004D7820"/>
    <w:rsid w:val="004D7BAE"/>
    <w:rsid w:val="004D7DBC"/>
    <w:rsid w:val="004E064F"/>
    <w:rsid w:val="004E08A2"/>
    <w:rsid w:val="004E12C6"/>
    <w:rsid w:val="004E1D5B"/>
    <w:rsid w:val="004E1E78"/>
    <w:rsid w:val="004E246B"/>
    <w:rsid w:val="004E25C2"/>
    <w:rsid w:val="004E2622"/>
    <w:rsid w:val="004E27E1"/>
    <w:rsid w:val="004E2C94"/>
    <w:rsid w:val="004E304E"/>
    <w:rsid w:val="004E35AA"/>
    <w:rsid w:val="004E3660"/>
    <w:rsid w:val="004E3C34"/>
    <w:rsid w:val="004E3F71"/>
    <w:rsid w:val="004E4381"/>
    <w:rsid w:val="004E49C5"/>
    <w:rsid w:val="004E4B4B"/>
    <w:rsid w:val="004E4ED8"/>
    <w:rsid w:val="004E5116"/>
    <w:rsid w:val="004E5227"/>
    <w:rsid w:val="004E55E4"/>
    <w:rsid w:val="004E5FF7"/>
    <w:rsid w:val="004E6BDE"/>
    <w:rsid w:val="004F02C5"/>
    <w:rsid w:val="004F052F"/>
    <w:rsid w:val="004F07A2"/>
    <w:rsid w:val="004F0E17"/>
    <w:rsid w:val="004F0EF3"/>
    <w:rsid w:val="004F1016"/>
    <w:rsid w:val="004F1207"/>
    <w:rsid w:val="004F172E"/>
    <w:rsid w:val="004F1F54"/>
    <w:rsid w:val="004F20C5"/>
    <w:rsid w:val="004F2AB6"/>
    <w:rsid w:val="004F32EC"/>
    <w:rsid w:val="004F359A"/>
    <w:rsid w:val="004F3A88"/>
    <w:rsid w:val="004F3B70"/>
    <w:rsid w:val="004F3C0D"/>
    <w:rsid w:val="004F403D"/>
    <w:rsid w:val="004F4BBE"/>
    <w:rsid w:val="004F5687"/>
    <w:rsid w:val="004F5D22"/>
    <w:rsid w:val="004F663F"/>
    <w:rsid w:val="004F6805"/>
    <w:rsid w:val="004F6EF0"/>
    <w:rsid w:val="004F7110"/>
    <w:rsid w:val="004F7265"/>
    <w:rsid w:val="004F7EA3"/>
    <w:rsid w:val="00500109"/>
    <w:rsid w:val="0050023C"/>
    <w:rsid w:val="00501293"/>
    <w:rsid w:val="005013E6"/>
    <w:rsid w:val="00501ED6"/>
    <w:rsid w:val="005027E4"/>
    <w:rsid w:val="00502BCF"/>
    <w:rsid w:val="00502BDC"/>
    <w:rsid w:val="00502D85"/>
    <w:rsid w:val="005032CB"/>
    <w:rsid w:val="0050345C"/>
    <w:rsid w:val="005034E1"/>
    <w:rsid w:val="00503854"/>
    <w:rsid w:val="00503E40"/>
    <w:rsid w:val="00503EDC"/>
    <w:rsid w:val="005042AB"/>
    <w:rsid w:val="0050446A"/>
    <w:rsid w:val="0050475D"/>
    <w:rsid w:val="00504920"/>
    <w:rsid w:val="0050638C"/>
    <w:rsid w:val="005069EF"/>
    <w:rsid w:val="005074BD"/>
    <w:rsid w:val="005074C9"/>
    <w:rsid w:val="005077CD"/>
    <w:rsid w:val="005078C2"/>
    <w:rsid w:val="0050790E"/>
    <w:rsid w:val="0050799D"/>
    <w:rsid w:val="00507C44"/>
    <w:rsid w:val="0051076F"/>
    <w:rsid w:val="00510B18"/>
    <w:rsid w:val="00510D34"/>
    <w:rsid w:val="00511453"/>
    <w:rsid w:val="00511793"/>
    <w:rsid w:val="00511A00"/>
    <w:rsid w:val="00511F12"/>
    <w:rsid w:val="00511FFE"/>
    <w:rsid w:val="005123D6"/>
    <w:rsid w:val="00512D3E"/>
    <w:rsid w:val="00513433"/>
    <w:rsid w:val="00514530"/>
    <w:rsid w:val="00515001"/>
    <w:rsid w:val="005151EE"/>
    <w:rsid w:val="00515459"/>
    <w:rsid w:val="00515477"/>
    <w:rsid w:val="00515521"/>
    <w:rsid w:val="00516279"/>
    <w:rsid w:val="00516307"/>
    <w:rsid w:val="0051678E"/>
    <w:rsid w:val="00516A75"/>
    <w:rsid w:val="00516C71"/>
    <w:rsid w:val="00517FA2"/>
    <w:rsid w:val="005200B4"/>
    <w:rsid w:val="005205F7"/>
    <w:rsid w:val="0052090D"/>
    <w:rsid w:val="00520965"/>
    <w:rsid w:val="005211C3"/>
    <w:rsid w:val="005218DA"/>
    <w:rsid w:val="00521943"/>
    <w:rsid w:val="00521C79"/>
    <w:rsid w:val="005233CE"/>
    <w:rsid w:val="00523632"/>
    <w:rsid w:val="00523849"/>
    <w:rsid w:val="00523F40"/>
    <w:rsid w:val="005244D0"/>
    <w:rsid w:val="0052454E"/>
    <w:rsid w:val="00524731"/>
    <w:rsid w:val="00525117"/>
    <w:rsid w:val="00525432"/>
    <w:rsid w:val="0052571A"/>
    <w:rsid w:val="005257B3"/>
    <w:rsid w:val="0052687D"/>
    <w:rsid w:val="00526AB5"/>
    <w:rsid w:val="00526BFE"/>
    <w:rsid w:val="005270EC"/>
    <w:rsid w:val="00527256"/>
    <w:rsid w:val="0052749A"/>
    <w:rsid w:val="0052767F"/>
    <w:rsid w:val="00527EFC"/>
    <w:rsid w:val="0053010F"/>
    <w:rsid w:val="00530286"/>
    <w:rsid w:val="00530B61"/>
    <w:rsid w:val="00530BD9"/>
    <w:rsid w:val="005312AC"/>
    <w:rsid w:val="005313B8"/>
    <w:rsid w:val="005314F2"/>
    <w:rsid w:val="005316F4"/>
    <w:rsid w:val="005319E5"/>
    <w:rsid w:val="00531CD6"/>
    <w:rsid w:val="00531D34"/>
    <w:rsid w:val="00532007"/>
    <w:rsid w:val="00532691"/>
    <w:rsid w:val="005327E8"/>
    <w:rsid w:val="00532967"/>
    <w:rsid w:val="00532B88"/>
    <w:rsid w:val="00532B93"/>
    <w:rsid w:val="00532CB3"/>
    <w:rsid w:val="005331C3"/>
    <w:rsid w:val="0053334F"/>
    <w:rsid w:val="0053377A"/>
    <w:rsid w:val="00533A82"/>
    <w:rsid w:val="00534129"/>
    <w:rsid w:val="005341B1"/>
    <w:rsid w:val="005349F8"/>
    <w:rsid w:val="00534D8E"/>
    <w:rsid w:val="00534F69"/>
    <w:rsid w:val="00535063"/>
    <w:rsid w:val="005354EF"/>
    <w:rsid w:val="005355C3"/>
    <w:rsid w:val="00535F35"/>
    <w:rsid w:val="00536C3D"/>
    <w:rsid w:val="00536CAD"/>
    <w:rsid w:val="00536CB5"/>
    <w:rsid w:val="00537474"/>
    <w:rsid w:val="00537585"/>
    <w:rsid w:val="005375A7"/>
    <w:rsid w:val="0053773A"/>
    <w:rsid w:val="00537D43"/>
    <w:rsid w:val="00537F29"/>
    <w:rsid w:val="0054005A"/>
    <w:rsid w:val="0054021C"/>
    <w:rsid w:val="00540292"/>
    <w:rsid w:val="00540333"/>
    <w:rsid w:val="00540D12"/>
    <w:rsid w:val="00540E56"/>
    <w:rsid w:val="0054109E"/>
    <w:rsid w:val="00541609"/>
    <w:rsid w:val="00541675"/>
    <w:rsid w:val="00541C43"/>
    <w:rsid w:val="00541CC4"/>
    <w:rsid w:val="005422F3"/>
    <w:rsid w:val="0054266B"/>
    <w:rsid w:val="00542B35"/>
    <w:rsid w:val="005434CD"/>
    <w:rsid w:val="005435F9"/>
    <w:rsid w:val="0054367F"/>
    <w:rsid w:val="00543EFE"/>
    <w:rsid w:val="0054439E"/>
    <w:rsid w:val="0054485C"/>
    <w:rsid w:val="005448AB"/>
    <w:rsid w:val="005449DE"/>
    <w:rsid w:val="00544A0F"/>
    <w:rsid w:val="00544EA8"/>
    <w:rsid w:val="00545118"/>
    <w:rsid w:val="00545560"/>
    <w:rsid w:val="00545AEE"/>
    <w:rsid w:val="00545B1E"/>
    <w:rsid w:val="00545B7B"/>
    <w:rsid w:val="00545E28"/>
    <w:rsid w:val="00545ECD"/>
    <w:rsid w:val="0054633D"/>
    <w:rsid w:val="00546B12"/>
    <w:rsid w:val="00546F39"/>
    <w:rsid w:val="00547A83"/>
    <w:rsid w:val="00547A8B"/>
    <w:rsid w:val="005501A5"/>
    <w:rsid w:val="005505DE"/>
    <w:rsid w:val="00550673"/>
    <w:rsid w:val="0055068A"/>
    <w:rsid w:val="00550A98"/>
    <w:rsid w:val="00550B06"/>
    <w:rsid w:val="00550BC8"/>
    <w:rsid w:val="00550D82"/>
    <w:rsid w:val="005517B3"/>
    <w:rsid w:val="0055261A"/>
    <w:rsid w:val="00552DF1"/>
    <w:rsid w:val="00553337"/>
    <w:rsid w:val="005538CD"/>
    <w:rsid w:val="005538F7"/>
    <w:rsid w:val="00554098"/>
    <w:rsid w:val="005546DF"/>
    <w:rsid w:val="00554A26"/>
    <w:rsid w:val="0055549D"/>
    <w:rsid w:val="005559F9"/>
    <w:rsid w:val="005567B7"/>
    <w:rsid w:val="00556ACB"/>
    <w:rsid w:val="00556CC0"/>
    <w:rsid w:val="005573C0"/>
    <w:rsid w:val="0055757E"/>
    <w:rsid w:val="00557A92"/>
    <w:rsid w:val="00557CCC"/>
    <w:rsid w:val="00557D33"/>
    <w:rsid w:val="00557E04"/>
    <w:rsid w:val="005600A6"/>
    <w:rsid w:val="0056021B"/>
    <w:rsid w:val="00560F24"/>
    <w:rsid w:val="0056191F"/>
    <w:rsid w:val="00561D5A"/>
    <w:rsid w:val="005627A9"/>
    <w:rsid w:val="005627B9"/>
    <w:rsid w:val="0056286D"/>
    <w:rsid w:val="00562CC4"/>
    <w:rsid w:val="005636EF"/>
    <w:rsid w:val="00563B58"/>
    <w:rsid w:val="00563CCA"/>
    <w:rsid w:val="00563E4D"/>
    <w:rsid w:val="005648BB"/>
    <w:rsid w:val="00565B9E"/>
    <w:rsid w:val="00565F84"/>
    <w:rsid w:val="00566283"/>
    <w:rsid w:val="00566CA1"/>
    <w:rsid w:val="00567493"/>
    <w:rsid w:val="00567588"/>
    <w:rsid w:val="005679CC"/>
    <w:rsid w:val="005679E2"/>
    <w:rsid w:val="00567BAF"/>
    <w:rsid w:val="00567E80"/>
    <w:rsid w:val="00570165"/>
    <w:rsid w:val="00570BDA"/>
    <w:rsid w:val="00570DB5"/>
    <w:rsid w:val="00570E56"/>
    <w:rsid w:val="00570F30"/>
    <w:rsid w:val="00571135"/>
    <w:rsid w:val="005722B1"/>
    <w:rsid w:val="005725A6"/>
    <w:rsid w:val="005727ED"/>
    <w:rsid w:val="00572AE2"/>
    <w:rsid w:val="0057327B"/>
    <w:rsid w:val="0057384D"/>
    <w:rsid w:val="00573D0C"/>
    <w:rsid w:val="00574521"/>
    <w:rsid w:val="00574794"/>
    <w:rsid w:val="00574A71"/>
    <w:rsid w:val="00574B4D"/>
    <w:rsid w:val="005757B3"/>
    <w:rsid w:val="0057582F"/>
    <w:rsid w:val="00576170"/>
    <w:rsid w:val="005764DE"/>
    <w:rsid w:val="00576ABD"/>
    <w:rsid w:val="00576BC3"/>
    <w:rsid w:val="00576EA0"/>
    <w:rsid w:val="0057739D"/>
    <w:rsid w:val="00577A86"/>
    <w:rsid w:val="00577B34"/>
    <w:rsid w:val="00577F9B"/>
    <w:rsid w:val="00580287"/>
    <w:rsid w:val="0058041F"/>
    <w:rsid w:val="005806E8"/>
    <w:rsid w:val="00580FD4"/>
    <w:rsid w:val="00581A78"/>
    <w:rsid w:val="00581F11"/>
    <w:rsid w:val="00582226"/>
    <w:rsid w:val="0058313B"/>
    <w:rsid w:val="0058316A"/>
    <w:rsid w:val="00585022"/>
    <w:rsid w:val="00585390"/>
    <w:rsid w:val="00585699"/>
    <w:rsid w:val="005856D0"/>
    <w:rsid w:val="00585862"/>
    <w:rsid w:val="0058599F"/>
    <w:rsid w:val="00585F92"/>
    <w:rsid w:val="0058689F"/>
    <w:rsid w:val="00587092"/>
    <w:rsid w:val="005877B1"/>
    <w:rsid w:val="00587DF6"/>
    <w:rsid w:val="0059003D"/>
    <w:rsid w:val="0059050F"/>
    <w:rsid w:val="00590784"/>
    <w:rsid w:val="0059121B"/>
    <w:rsid w:val="005916BB"/>
    <w:rsid w:val="00591C12"/>
    <w:rsid w:val="005922FE"/>
    <w:rsid w:val="005923AB"/>
    <w:rsid w:val="00592A08"/>
    <w:rsid w:val="00593633"/>
    <w:rsid w:val="005937C5"/>
    <w:rsid w:val="0059393E"/>
    <w:rsid w:val="00593DF6"/>
    <w:rsid w:val="00593F0B"/>
    <w:rsid w:val="0059454B"/>
    <w:rsid w:val="005946C5"/>
    <w:rsid w:val="00594AF3"/>
    <w:rsid w:val="00594B3A"/>
    <w:rsid w:val="00594BE9"/>
    <w:rsid w:val="00594C82"/>
    <w:rsid w:val="00595321"/>
    <w:rsid w:val="00595413"/>
    <w:rsid w:val="00595851"/>
    <w:rsid w:val="00595916"/>
    <w:rsid w:val="00595982"/>
    <w:rsid w:val="0059601A"/>
    <w:rsid w:val="005964D7"/>
    <w:rsid w:val="005968BB"/>
    <w:rsid w:val="00596DD1"/>
    <w:rsid w:val="00597CF2"/>
    <w:rsid w:val="005A077F"/>
    <w:rsid w:val="005A0880"/>
    <w:rsid w:val="005A0924"/>
    <w:rsid w:val="005A15BC"/>
    <w:rsid w:val="005A1A06"/>
    <w:rsid w:val="005A1C4D"/>
    <w:rsid w:val="005A2701"/>
    <w:rsid w:val="005A2C7C"/>
    <w:rsid w:val="005A2DF0"/>
    <w:rsid w:val="005A2E7F"/>
    <w:rsid w:val="005A353E"/>
    <w:rsid w:val="005A37F4"/>
    <w:rsid w:val="005A38F2"/>
    <w:rsid w:val="005A39BB"/>
    <w:rsid w:val="005A3D89"/>
    <w:rsid w:val="005A40E3"/>
    <w:rsid w:val="005A484B"/>
    <w:rsid w:val="005A493B"/>
    <w:rsid w:val="005A4BA5"/>
    <w:rsid w:val="005A4D41"/>
    <w:rsid w:val="005A501C"/>
    <w:rsid w:val="005A5157"/>
    <w:rsid w:val="005A5873"/>
    <w:rsid w:val="005A5C05"/>
    <w:rsid w:val="005A7068"/>
    <w:rsid w:val="005A71D4"/>
    <w:rsid w:val="005A7572"/>
    <w:rsid w:val="005A7DCD"/>
    <w:rsid w:val="005B018C"/>
    <w:rsid w:val="005B0732"/>
    <w:rsid w:val="005B1131"/>
    <w:rsid w:val="005B1470"/>
    <w:rsid w:val="005B154D"/>
    <w:rsid w:val="005B1F2D"/>
    <w:rsid w:val="005B20DC"/>
    <w:rsid w:val="005B2649"/>
    <w:rsid w:val="005B303C"/>
    <w:rsid w:val="005B304F"/>
    <w:rsid w:val="005B30C8"/>
    <w:rsid w:val="005B3544"/>
    <w:rsid w:val="005B373C"/>
    <w:rsid w:val="005B3E25"/>
    <w:rsid w:val="005B3ECA"/>
    <w:rsid w:val="005B41AC"/>
    <w:rsid w:val="005B4A7D"/>
    <w:rsid w:val="005B4B92"/>
    <w:rsid w:val="005B4ED7"/>
    <w:rsid w:val="005B547E"/>
    <w:rsid w:val="005B55A5"/>
    <w:rsid w:val="005B55E7"/>
    <w:rsid w:val="005B5787"/>
    <w:rsid w:val="005B5A24"/>
    <w:rsid w:val="005B5B76"/>
    <w:rsid w:val="005B5DE5"/>
    <w:rsid w:val="005B60E3"/>
    <w:rsid w:val="005B61E7"/>
    <w:rsid w:val="005B6558"/>
    <w:rsid w:val="005B69C0"/>
    <w:rsid w:val="005B6E92"/>
    <w:rsid w:val="005B6F21"/>
    <w:rsid w:val="005B7D51"/>
    <w:rsid w:val="005B7DD8"/>
    <w:rsid w:val="005C01F9"/>
    <w:rsid w:val="005C0798"/>
    <w:rsid w:val="005C18C2"/>
    <w:rsid w:val="005C1BF2"/>
    <w:rsid w:val="005C1E11"/>
    <w:rsid w:val="005C23FD"/>
    <w:rsid w:val="005C3273"/>
    <w:rsid w:val="005C36BB"/>
    <w:rsid w:val="005C398C"/>
    <w:rsid w:val="005C4C2F"/>
    <w:rsid w:val="005C4F64"/>
    <w:rsid w:val="005C5196"/>
    <w:rsid w:val="005C568F"/>
    <w:rsid w:val="005C571B"/>
    <w:rsid w:val="005C6103"/>
    <w:rsid w:val="005C6425"/>
    <w:rsid w:val="005C6C3C"/>
    <w:rsid w:val="005C7476"/>
    <w:rsid w:val="005C7569"/>
    <w:rsid w:val="005C7E28"/>
    <w:rsid w:val="005C7F2B"/>
    <w:rsid w:val="005D03BA"/>
    <w:rsid w:val="005D03D3"/>
    <w:rsid w:val="005D05DB"/>
    <w:rsid w:val="005D08DE"/>
    <w:rsid w:val="005D0B34"/>
    <w:rsid w:val="005D0CB2"/>
    <w:rsid w:val="005D10F5"/>
    <w:rsid w:val="005D1333"/>
    <w:rsid w:val="005D1973"/>
    <w:rsid w:val="005D1BF7"/>
    <w:rsid w:val="005D21C4"/>
    <w:rsid w:val="005D250D"/>
    <w:rsid w:val="005D3510"/>
    <w:rsid w:val="005D37A3"/>
    <w:rsid w:val="005D3C3D"/>
    <w:rsid w:val="005D403E"/>
    <w:rsid w:val="005D4234"/>
    <w:rsid w:val="005D47AB"/>
    <w:rsid w:val="005D4852"/>
    <w:rsid w:val="005D48FD"/>
    <w:rsid w:val="005D5054"/>
    <w:rsid w:val="005D5414"/>
    <w:rsid w:val="005D6019"/>
    <w:rsid w:val="005D6633"/>
    <w:rsid w:val="005D66C0"/>
    <w:rsid w:val="005D6B66"/>
    <w:rsid w:val="005D6E52"/>
    <w:rsid w:val="005D717E"/>
    <w:rsid w:val="005D7464"/>
    <w:rsid w:val="005D7529"/>
    <w:rsid w:val="005D7721"/>
    <w:rsid w:val="005D79F8"/>
    <w:rsid w:val="005D7FE7"/>
    <w:rsid w:val="005E0314"/>
    <w:rsid w:val="005E0499"/>
    <w:rsid w:val="005E0799"/>
    <w:rsid w:val="005E084B"/>
    <w:rsid w:val="005E1187"/>
    <w:rsid w:val="005E1914"/>
    <w:rsid w:val="005E1D2F"/>
    <w:rsid w:val="005E1D7C"/>
    <w:rsid w:val="005E241F"/>
    <w:rsid w:val="005E2775"/>
    <w:rsid w:val="005E309D"/>
    <w:rsid w:val="005E37A2"/>
    <w:rsid w:val="005E38CC"/>
    <w:rsid w:val="005E3CCF"/>
    <w:rsid w:val="005E3E62"/>
    <w:rsid w:val="005E43A5"/>
    <w:rsid w:val="005E4D0A"/>
    <w:rsid w:val="005E4E1F"/>
    <w:rsid w:val="005E52D9"/>
    <w:rsid w:val="005E53FD"/>
    <w:rsid w:val="005E576F"/>
    <w:rsid w:val="005E588A"/>
    <w:rsid w:val="005E59E7"/>
    <w:rsid w:val="005E5AC9"/>
    <w:rsid w:val="005E5B11"/>
    <w:rsid w:val="005E5C03"/>
    <w:rsid w:val="005E5F6F"/>
    <w:rsid w:val="005E62C6"/>
    <w:rsid w:val="005E62F5"/>
    <w:rsid w:val="005E63C2"/>
    <w:rsid w:val="005E63F2"/>
    <w:rsid w:val="005E67E1"/>
    <w:rsid w:val="005E6BEF"/>
    <w:rsid w:val="005E6CE5"/>
    <w:rsid w:val="005E6E4E"/>
    <w:rsid w:val="005E730A"/>
    <w:rsid w:val="005E79FB"/>
    <w:rsid w:val="005E7EB9"/>
    <w:rsid w:val="005F0871"/>
    <w:rsid w:val="005F0F5F"/>
    <w:rsid w:val="005F0FF0"/>
    <w:rsid w:val="005F1054"/>
    <w:rsid w:val="005F1FA8"/>
    <w:rsid w:val="005F1FFD"/>
    <w:rsid w:val="005F2939"/>
    <w:rsid w:val="005F3ADB"/>
    <w:rsid w:val="005F3D5F"/>
    <w:rsid w:val="005F4EAA"/>
    <w:rsid w:val="005F5098"/>
    <w:rsid w:val="005F5443"/>
    <w:rsid w:val="005F592E"/>
    <w:rsid w:val="005F619F"/>
    <w:rsid w:val="005F61EB"/>
    <w:rsid w:val="005F6F09"/>
    <w:rsid w:val="005F7225"/>
    <w:rsid w:val="005F795C"/>
    <w:rsid w:val="005F7E2B"/>
    <w:rsid w:val="0060061C"/>
    <w:rsid w:val="00600711"/>
    <w:rsid w:val="0060091F"/>
    <w:rsid w:val="00600D6B"/>
    <w:rsid w:val="00600DE4"/>
    <w:rsid w:val="006014D1"/>
    <w:rsid w:val="0060158E"/>
    <w:rsid w:val="00601D7D"/>
    <w:rsid w:val="0060273B"/>
    <w:rsid w:val="00602A82"/>
    <w:rsid w:val="00603068"/>
    <w:rsid w:val="00603849"/>
    <w:rsid w:val="00603C5B"/>
    <w:rsid w:val="00603F2B"/>
    <w:rsid w:val="006050D3"/>
    <w:rsid w:val="00605325"/>
    <w:rsid w:val="006056A1"/>
    <w:rsid w:val="006059D8"/>
    <w:rsid w:val="00606133"/>
    <w:rsid w:val="00606264"/>
    <w:rsid w:val="00606C21"/>
    <w:rsid w:val="006074B6"/>
    <w:rsid w:val="006074F9"/>
    <w:rsid w:val="006105EC"/>
    <w:rsid w:val="0061076B"/>
    <w:rsid w:val="00610960"/>
    <w:rsid w:val="00610AA9"/>
    <w:rsid w:val="00610D1F"/>
    <w:rsid w:val="00611071"/>
    <w:rsid w:val="006118C3"/>
    <w:rsid w:val="00611A2B"/>
    <w:rsid w:val="006121BB"/>
    <w:rsid w:val="006122C0"/>
    <w:rsid w:val="006126D6"/>
    <w:rsid w:val="00612842"/>
    <w:rsid w:val="00612B77"/>
    <w:rsid w:val="00612D9D"/>
    <w:rsid w:val="006133E4"/>
    <w:rsid w:val="00613AF6"/>
    <w:rsid w:val="00613E20"/>
    <w:rsid w:val="0061437F"/>
    <w:rsid w:val="00614A3B"/>
    <w:rsid w:val="00614AEE"/>
    <w:rsid w:val="00614B95"/>
    <w:rsid w:val="0061538C"/>
    <w:rsid w:val="00615D56"/>
    <w:rsid w:val="0061629F"/>
    <w:rsid w:val="006164BA"/>
    <w:rsid w:val="00616ABC"/>
    <w:rsid w:val="00616AF0"/>
    <w:rsid w:val="00616EC6"/>
    <w:rsid w:val="00616FEB"/>
    <w:rsid w:val="00617711"/>
    <w:rsid w:val="00617A50"/>
    <w:rsid w:val="00620359"/>
    <w:rsid w:val="0062066B"/>
    <w:rsid w:val="006208BB"/>
    <w:rsid w:val="00620AA6"/>
    <w:rsid w:val="00620D35"/>
    <w:rsid w:val="00620E36"/>
    <w:rsid w:val="00621019"/>
    <w:rsid w:val="0062120D"/>
    <w:rsid w:val="006212EB"/>
    <w:rsid w:val="00621437"/>
    <w:rsid w:val="00621819"/>
    <w:rsid w:val="00621F73"/>
    <w:rsid w:val="0062241D"/>
    <w:rsid w:val="00622D20"/>
    <w:rsid w:val="0062312A"/>
    <w:rsid w:val="006233C0"/>
    <w:rsid w:val="00623933"/>
    <w:rsid w:val="00623AD0"/>
    <w:rsid w:val="00623B2B"/>
    <w:rsid w:val="00623C69"/>
    <w:rsid w:val="00623F98"/>
    <w:rsid w:val="0062485A"/>
    <w:rsid w:val="006248A0"/>
    <w:rsid w:val="00624D65"/>
    <w:rsid w:val="006250DC"/>
    <w:rsid w:val="00625572"/>
    <w:rsid w:val="00625F42"/>
    <w:rsid w:val="0062624C"/>
    <w:rsid w:val="0062659F"/>
    <w:rsid w:val="00626E01"/>
    <w:rsid w:val="006271B8"/>
    <w:rsid w:val="006276BB"/>
    <w:rsid w:val="00627D10"/>
    <w:rsid w:val="00630178"/>
    <w:rsid w:val="006303D2"/>
    <w:rsid w:val="0063057A"/>
    <w:rsid w:val="00630AF9"/>
    <w:rsid w:val="00630E73"/>
    <w:rsid w:val="00631A04"/>
    <w:rsid w:val="00631E19"/>
    <w:rsid w:val="00631F01"/>
    <w:rsid w:val="00631FCF"/>
    <w:rsid w:val="0063214C"/>
    <w:rsid w:val="00632298"/>
    <w:rsid w:val="0063281E"/>
    <w:rsid w:val="00632CA3"/>
    <w:rsid w:val="00632CC8"/>
    <w:rsid w:val="00632EAE"/>
    <w:rsid w:val="006336C2"/>
    <w:rsid w:val="00633C3A"/>
    <w:rsid w:val="00633DE1"/>
    <w:rsid w:val="00633E31"/>
    <w:rsid w:val="00634AA0"/>
    <w:rsid w:val="00634C3F"/>
    <w:rsid w:val="006352C3"/>
    <w:rsid w:val="006354ED"/>
    <w:rsid w:val="0063692B"/>
    <w:rsid w:val="00636A21"/>
    <w:rsid w:val="00636B0A"/>
    <w:rsid w:val="006374B2"/>
    <w:rsid w:val="00640236"/>
    <w:rsid w:val="00640943"/>
    <w:rsid w:val="006411C5"/>
    <w:rsid w:val="00641BA1"/>
    <w:rsid w:val="0064201A"/>
    <w:rsid w:val="0064229E"/>
    <w:rsid w:val="00642663"/>
    <w:rsid w:val="00642824"/>
    <w:rsid w:val="006428E8"/>
    <w:rsid w:val="006428F5"/>
    <w:rsid w:val="00642B15"/>
    <w:rsid w:val="006432AD"/>
    <w:rsid w:val="00643A4D"/>
    <w:rsid w:val="00643CE7"/>
    <w:rsid w:val="00643CED"/>
    <w:rsid w:val="006444B8"/>
    <w:rsid w:val="006445B1"/>
    <w:rsid w:val="00644693"/>
    <w:rsid w:val="00644AA4"/>
    <w:rsid w:val="00644FA3"/>
    <w:rsid w:val="00645107"/>
    <w:rsid w:val="006451FA"/>
    <w:rsid w:val="006457E6"/>
    <w:rsid w:val="00645F53"/>
    <w:rsid w:val="00646646"/>
    <w:rsid w:val="00646DC6"/>
    <w:rsid w:val="00647640"/>
    <w:rsid w:val="00647C2D"/>
    <w:rsid w:val="00647DC2"/>
    <w:rsid w:val="006501E4"/>
    <w:rsid w:val="00650BC9"/>
    <w:rsid w:val="0065150C"/>
    <w:rsid w:val="006518E1"/>
    <w:rsid w:val="006519F2"/>
    <w:rsid w:val="0065200D"/>
    <w:rsid w:val="0065272B"/>
    <w:rsid w:val="006529D3"/>
    <w:rsid w:val="00652D80"/>
    <w:rsid w:val="0065313A"/>
    <w:rsid w:val="00653146"/>
    <w:rsid w:val="00653379"/>
    <w:rsid w:val="006547DB"/>
    <w:rsid w:val="006549C0"/>
    <w:rsid w:val="006549CC"/>
    <w:rsid w:val="00654DF1"/>
    <w:rsid w:val="00654DF4"/>
    <w:rsid w:val="0065531D"/>
    <w:rsid w:val="00655AE4"/>
    <w:rsid w:val="00655B71"/>
    <w:rsid w:val="00655CA6"/>
    <w:rsid w:val="00655D9B"/>
    <w:rsid w:val="006561A0"/>
    <w:rsid w:val="00656219"/>
    <w:rsid w:val="00656234"/>
    <w:rsid w:val="00656430"/>
    <w:rsid w:val="00656856"/>
    <w:rsid w:val="006570C1"/>
    <w:rsid w:val="00657650"/>
    <w:rsid w:val="00657FDE"/>
    <w:rsid w:val="006602E0"/>
    <w:rsid w:val="00660361"/>
    <w:rsid w:val="0066082D"/>
    <w:rsid w:val="00660C5C"/>
    <w:rsid w:val="00660CC1"/>
    <w:rsid w:val="006611F1"/>
    <w:rsid w:val="006614FE"/>
    <w:rsid w:val="0066184A"/>
    <w:rsid w:val="00661BE1"/>
    <w:rsid w:val="00661E79"/>
    <w:rsid w:val="006624AE"/>
    <w:rsid w:val="0066290F"/>
    <w:rsid w:val="006634E9"/>
    <w:rsid w:val="006635A1"/>
    <w:rsid w:val="006636F9"/>
    <w:rsid w:val="006638CA"/>
    <w:rsid w:val="00663CD4"/>
    <w:rsid w:val="00664380"/>
    <w:rsid w:val="00664BFA"/>
    <w:rsid w:val="00664FB4"/>
    <w:rsid w:val="00665322"/>
    <w:rsid w:val="0066533D"/>
    <w:rsid w:val="006653D6"/>
    <w:rsid w:val="006656F8"/>
    <w:rsid w:val="00665C0C"/>
    <w:rsid w:val="00665FD1"/>
    <w:rsid w:val="0066601E"/>
    <w:rsid w:val="00666410"/>
    <w:rsid w:val="00666BBF"/>
    <w:rsid w:val="00666C0E"/>
    <w:rsid w:val="00666FBC"/>
    <w:rsid w:val="0066700C"/>
    <w:rsid w:val="0066786A"/>
    <w:rsid w:val="00667A41"/>
    <w:rsid w:val="0067094F"/>
    <w:rsid w:val="00670AD0"/>
    <w:rsid w:val="0067142A"/>
    <w:rsid w:val="006717E6"/>
    <w:rsid w:val="006726AD"/>
    <w:rsid w:val="00672A4A"/>
    <w:rsid w:val="00673112"/>
    <w:rsid w:val="00673260"/>
    <w:rsid w:val="00674801"/>
    <w:rsid w:val="00674C06"/>
    <w:rsid w:val="00674F38"/>
    <w:rsid w:val="00674FD6"/>
    <w:rsid w:val="006756C1"/>
    <w:rsid w:val="00675E54"/>
    <w:rsid w:val="006765B0"/>
    <w:rsid w:val="00676B8F"/>
    <w:rsid w:val="00676E1D"/>
    <w:rsid w:val="006772A5"/>
    <w:rsid w:val="00677879"/>
    <w:rsid w:val="00677D8F"/>
    <w:rsid w:val="00677DF2"/>
    <w:rsid w:val="00677EA3"/>
    <w:rsid w:val="006802A5"/>
    <w:rsid w:val="00680531"/>
    <w:rsid w:val="006805DB"/>
    <w:rsid w:val="00680691"/>
    <w:rsid w:val="00680AEE"/>
    <w:rsid w:val="00680C80"/>
    <w:rsid w:val="00680D19"/>
    <w:rsid w:val="0068109D"/>
    <w:rsid w:val="00681152"/>
    <w:rsid w:val="0068167C"/>
    <w:rsid w:val="0068192B"/>
    <w:rsid w:val="00681FDE"/>
    <w:rsid w:val="00682024"/>
    <w:rsid w:val="0068213E"/>
    <w:rsid w:val="0068299A"/>
    <w:rsid w:val="00682AF7"/>
    <w:rsid w:val="00682BBC"/>
    <w:rsid w:val="00682D39"/>
    <w:rsid w:val="006832C1"/>
    <w:rsid w:val="00683868"/>
    <w:rsid w:val="0068392F"/>
    <w:rsid w:val="00683D34"/>
    <w:rsid w:val="00683D74"/>
    <w:rsid w:val="006840A7"/>
    <w:rsid w:val="00684395"/>
    <w:rsid w:val="0068485F"/>
    <w:rsid w:val="00684913"/>
    <w:rsid w:val="006849EB"/>
    <w:rsid w:val="00685271"/>
    <w:rsid w:val="00685763"/>
    <w:rsid w:val="006857D6"/>
    <w:rsid w:val="00685CD4"/>
    <w:rsid w:val="00685F77"/>
    <w:rsid w:val="0068613F"/>
    <w:rsid w:val="0068636D"/>
    <w:rsid w:val="0068655F"/>
    <w:rsid w:val="00686F7D"/>
    <w:rsid w:val="0068708F"/>
    <w:rsid w:val="006873E8"/>
    <w:rsid w:val="006874F5"/>
    <w:rsid w:val="006877E6"/>
    <w:rsid w:val="00687FE2"/>
    <w:rsid w:val="00690159"/>
    <w:rsid w:val="006903F3"/>
    <w:rsid w:val="00690A10"/>
    <w:rsid w:val="00690FA5"/>
    <w:rsid w:val="0069113F"/>
    <w:rsid w:val="00691618"/>
    <w:rsid w:val="00691890"/>
    <w:rsid w:val="00691B9D"/>
    <w:rsid w:val="00691D43"/>
    <w:rsid w:val="006926FE"/>
    <w:rsid w:val="0069284D"/>
    <w:rsid w:val="00692C8F"/>
    <w:rsid w:val="00693595"/>
    <w:rsid w:val="006936A5"/>
    <w:rsid w:val="00693E09"/>
    <w:rsid w:val="00693E5B"/>
    <w:rsid w:val="0069420D"/>
    <w:rsid w:val="00694510"/>
    <w:rsid w:val="00694BEC"/>
    <w:rsid w:val="00694CF7"/>
    <w:rsid w:val="006956B9"/>
    <w:rsid w:val="00695808"/>
    <w:rsid w:val="006963FF"/>
    <w:rsid w:val="00696A3E"/>
    <w:rsid w:val="00696D19"/>
    <w:rsid w:val="006971A3"/>
    <w:rsid w:val="00697818"/>
    <w:rsid w:val="00697F53"/>
    <w:rsid w:val="006A0440"/>
    <w:rsid w:val="006A0FF8"/>
    <w:rsid w:val="006A16D4"/>
    <w:rsid w:val="006A1C6E"/>
    <w:rsid w:val="006A2179"/>
    <w:rsid w:val="006A2A64"/>
    <w:rsid w:val="006A2F5C"/>
    <w:rsid w:val="006A30F8"/>
    <w:rsid w:val="006A39A6"/>
    <w:rsid w:val="006A3A7B"/>
    <w:rsid w:val="006A40C9"/>
    <w:rsid w:val="006A4367"/>
    <w:rsid w:val="006A443D"/>
    <w:rsid w:val="006A45C1"/>
    <w:rsid w:val="006A45DA"/>
    <w:rsid w:val="006A492B"/>
    <w:rsid w:val="006A4A1B"/>
    <w:rsid w:val="006A5077"/>
    <w:rsid w:val="006A517A"/>
    <w:rsid w:val="006A5975"/>
    <w:rsid w:val="006A5AA6"/>
    <w:rsid w:val="006A5CAB"/>
    <w:rsid w:val="006A6224"/>
    <w:rsid w:val="006A6B7F"/>
    <w:rsid w:val="006A6C86"/>
    <w:rsid w:val="006A6EC6"/>
    <w:rsid w:val="006A7172"/>
    <w:rsid w:val="006A76AE"/>
    <w:rsid w:val="006B04E8"/>
    <w:rsid w:val="006B05C3"/>
    <w:rsid w:val="006B093B"/>
    <w:rsid w:val="006B1BE3"/>
    <w:rsid w:val="006B1D80"/>
    <w:rsid w:val="006B1E46"/>
    <w:rsid w:val="006B23A0"/>
    <w:rsid w:val="006B38DA"/>
    <w:rsid w:val="006B3ADB"/>
    <w:rsid w:val="006B3DBC"/>
    <w:rsid w:val="006B3EF8"/>
    <w:rsid w:val="006B4492"/>
    <w:rsid w:val="006B460E"/>
    <w:rsid w:val="006B4EA2"/>
    <w:rsid w:val="006B5194"/>
    <w:rsid w:val="006B5C94"/>
    <w:rsid w:val="006B600E"/>
    <w:rsid w:val="006B64D1"/>
    <w:rsid w:val="006B7241"/>
    <w:rsid w:val="006B79F1"/>
    <w:rsid w:val="006C04D5"/>
    <w:rsid w:val="006C089C"/>
    <w:rsid w:val="006C0FAB"/>
    <w:rsid w:val="006C1192"/>
    <w:rsid w:val="006C1625"/>
    <w:rsid w:val="006C1FFB"/>
    <w:rsid w:val="006C20D9"/>
    <w:rsid w:val="006C24FB"/>
    <w:rsid w:val="006C33F1"/>
    <w:rsid w:val="006C3C06"/>
    <w:rsid w:val="006C3E1F"/>
    <w:rsid w:val="006C4123"/>
    <w:rsid w:val="006C444B"/>
    <w:rsid w:val="006C4476"/>
    <w:rsid w:val="006C4644"/>
    <w:rsid w:val="006C48FD"/>
    <w:rsid w:val="006C4ACB"/>
    <w:rsid w:val="006C5662"/>
    <w:rsid w:val="006C58B3"/>
    <w:rsid w:val="006C5BA3"/>
    <w:rsid w:val="006C5CE1"/>
    <w:rsid w:val="006C5DCE"/>
    <w:rsid w:val="006C5F66"/>
    <w:rsid w:val="006C6835"/>
    <w:rsid w:val="006C6A94"/>
    <w:rsid w:val="006C720E"/>
    <w:rsid w:val="006C7AA4"/>
    <w:rsid w:val="006D0686"/>
    <w:rsid w:val="006D06C2"/>
    <w:rsid w:val="006D10C7"/>
    <w:rsid w:val="006D1745"/>
    <w:rsid w:val="006D1920"/>
    <w:rsid w:val="006D237E"/>
    <w:rsid w:val="006D2747"/>
    <w:rsid w:val="006D2DBC"/>
    <w:rsid w:val="006D3A5F"/>
    <w:rsid w:val="006D3E4E"/>
    <w:rsid w:val="006D43FC"/>
    <w:rsid w:val="006D4735"/>
    <w:rsid w:val="006D490F"/>
    <w:rsid w:val="006D4A2D"/>
    <w:rsid w:val="006D4DFB"/>
    <w:rsid w:val="006D4EAB"/>
    <w:rsid w:val="006D527F"/>
    <w:rsid w:val="006D5642"/>
    <w:rsid w:val="006D57B7"/>
    <w:rsid w:val="006D5B42"/>
    <w:rsid w:val="006D5C88"/>
    <w:rsid w:val="006D675B"/>
    <w:rsid w:val="006D6D30"/>
    <w:rsid w:val="006D7658"/>
    <w:rsid w:val="006D7738"/>
    <w:rsid w:val="006D7CD5"/>
    <w:rsid w:val="006D7F0B"/>
    <w:rsid w:val="006E0074"/>
    <w:rsid w:val="006E00CC"/>
    <w:rsid w:val="006E0A18"/>
    <w:rsid w:val="006E1148"/>
    <w:rsid w:val="006E2138"/>
    <w:rsid w:val="006E2A9A"/>
    <w:rsid w:val="006E3628"/>
    <w:rsid w:val="006E395E"/>
    <w:rsid w:val="006E3B88"/>
    <w:rsid w:val="006E4657"/>
    <w:rsid w:val="006E4866"/>
    <w:rsid w:val="006E4B38"/>
    <w:rsid w:val="006E50E1"/>
    <w:rsid w:val="006E5262"/>
    <w:rsid w:val="006E5662"/>
    <w:rsid w:val="006E5786"/>
    <w:rsid w:val="006E6D4A"/>
    <w:rsid w:val="006E7447"/>
    <w:rsid w:val="006E7855"/>
    <w:rsid w:val="006E7D25"/>
    <w:rsid w:val="006F0096"/>
    <w:rsid w:val="006F0143"/>
    <w:rsid w:val="006F072D"/>
    <w:rsid w:val="006F07B1"/>
    <w:rsid w:val="006F0A23"/>
    <w:rsid w:val="006F2052"/>
    <w:rsid w:val="006F2565"/>
    <w:rsid w:val="006F27B3"/>
    <w:rsid w:val="006F2B4B"/>
    <w:rsid w:val="006F2C43"/>
    <w:rsid w:val="006F3165"/>
    <w:rsid w:val="006F3628"/>
    <w:rsid w:val="006F3D94"/>
    <w:rsid w:val="006F3FB9"/>
    <w:rsid w:val="006F430D"/>
    <w:rsid w:val="006F45C9"/>
    <w:rsid w:val="006F490D"/>
    <w:rsid w:val="006F4B58"/>
    <w:rsid w:val="006F4D81"/>
    <w:rsid w:val="006F584F"/>
    <w:rsid w:val="006F59B6"/>
    <w:rsid w:val="006F5A47"/>
    <w:rsid w:val="006F5BC4"/>
    <w:rsid w:val="006F653A"/>
    <w:rsid w:val="006F65A6"/>
    <w:rsid w:val="006F6703"/>
    <w:rsid w:val="006F69DB"/>
    <w:rsid w:val="006F6E25"/>
    <w:rsid w:val="006F7727"/>
    <w:rsid w:val="006F7D20"/>
    <w:rsid w:val="006F7F17"/>
    <w:rsid w:val="007001B6"/>
    <w:rsid w:val="00700950"/>
    <w:rsid w:val="007009DF"/>
    <w:rsid w:val="007015F8"/>
    <w:rsid w:val="00701CE9"/>
    <w:rsid w:val="00701FD1"/>
    <w:rsid w:val="0070219C"/>
    <w:rsid w:val="00702444"/>
    <w:rsid w:val="007028AA"/>
    <w:rsid w:val="00702EA3"/>
    <w:rsid w:val="0070309E"/>
    <w:rsid w:val="0070325B"/>
    <w:rsid w:val="00703DFB"/>
    <w:rsid w:val="00703EB2"/>
    <w:rsid w:val="00704677"/>
    <w:rsid w:val="00704A23"/>
    <w:rsid w:val="007051E8"/>
    <w:rsid w:val="007052FB"/>
    <w:rsid w:val="00705323"/>
    <w:rsid w:val="0070593C"/>
    <w:rsid w:val="00705B62"/>
    <w:rsid w:val="00705BE2"/>
    <w:rsid w:val="00706312"/>
    <w:rsid w:val="00707360"/>
    <w:rsid w:val="007075E8"/>
    <w:rsid w:val="00707D64"/>
    <w:rsid w:val="0071018D"/>
    <w:rsid w:val="00710305"/>
    <w:rsid w:val="00710525"/>
    <w:rsid w:val="0071060C"/>
    <w:rsid w:val="007106B6"/>
    <w:rsid w:val="00710786"/>
    <w:rsid w:val="007107AE"/>
    <w:rsid w:val="007109AD"/>
    <w:rsid w:val="00710CDC"/>
    <w:rsid w:val="00710CEE"/>
    <w:rsid w:val="00711387"/>
    <w:rsid w:val="00711616"/>
    <w:rsid w:val="00711A7C"/>
    <w:rsid w:val="0071211A"/>
    <w:rsid w:val="0071213B"/>
    <w:rsid w:val="0071234B"/>
    <w:rsid w:val="00712509"/>
    <w:rsid w:val="007127B5"/>
    <w:rsid w:val="00712AA2"/>
    <w:rsid w:val="0071356E"/>
    <w:rsid w:val="00714C1F"/>
    <w:rsid w:val="00714CF7"/>
    <w:rsid w:val="007150A2"/>
    <w:rsid w:val="007151FA"/>
    <w:rsid w:val="007152DE"/>
    <w:rsid w:val="007154E1"/>
    <w:rsid w:val="00715587"/>
    <w:rsid w:val="007163A2"/>
    <w:rsid w:val="0071670B"/>
    <w:rsid w:val="00716E7D"/>
    <w:rsid w:val="00716F83"/>
    <w:rsid w:val="00717361"/>
    <w:rsid w:val="00717549"/>
    <w:rsid w:val="007205DF"/>
    <w:rsid w:val="00720B80"/>
    <w:rsid w:val="00720ED8"/>
    <w:rsid w:val="0072127D"/>
    <w:rsid w:val="00721517"/>
    <w:rsid w:val="00721FBD"/>
    <w:rsid w:val="00722303"/>
    <w:rsid w:val="00722579"/>
    <w:rsid w:val="007230DE"/>
    <w:rsid w:val="00723406"/>
    <w:rsid w:val="007234A5"/>
    <w:rsid w:val="00723A33"/>
    <w:rsid w:val="00723D52"/>
    <w:rsid w:val="00723E60"/>
    <w:rsid w:val="007244AB"/>
    <w:rsid w:val="007248D2"/>
    <w:rsid w:val="00724A11"/>
    <w:rsid w:val="007252D7"/>
    <w:rsid w:val="00725B69"/>
    <w:rsid w:val="00726C50"/>
    <w:rsid w:val="00726DCE"/>
    <w:rsid w:val="0072727E"/>
    <w:rsid w:val="007272D1"/>
    <w:rsid w:val="007278EC"/>
    <w:rsid w:val="00727DEA"/>
    <w:rsid w:val="0073043C"/>
    <w:rsid w:val="007304DD"/>
    <w:rsid w:val="0073134C"/>
    <w:rsid w:val="007313FC"/>
    <w:rsid w:val="0073144A"/>
    <w:rsid w:val="00731902"/>
    <w:rsid w:val="00731F93"/>
    <w:rsid w:val="0073265D"/>
    <w:rsid w:val="00733038"/>
    <w:rsid w:val="007332CC"/>
    <w:rsid w:val="00733329"/>
    <w:rsid w:val="00733BDC"/>
    <w:rsid w:val="0073493F"/>
    <w:rsid w:val="00735035"/>
    <w:rsid w:val="0073506F"/>
    <w:rsid w:val="00735468"/>
    <w:rsid w:val="00735A9F"/>
    <w:rsid w:val="007371C8"/>
    <w:rsid w:val="00737556"/>
    <w:rsid w:val="00737714"/>
    <w:rsid w:val="007379DE"/>
    <w:rsid w:val="00740296"/>
    <w:rsid w:val="0074078F"/>
    <w:rsid w:val="00740C38"/>
    <w:rsid w:val="00740CF7"/>
    <w:rsid w:val="00741555"/>
    <w:rsid w:val="00741603"/>
    <w:rsid w:val="00741F87"/>
    <w:rsid w:val="00742177"/>
    <w:rsid w:val="007423C5"/>
    <w:rsid w:val="00742525"/>
    <w:rsid w:val="0074256E"/>
    <w:rsid w:val="00742FF0"/>
    <w:rsid w:val="007430CB"/>
    <w:rsid w:val="00743210"/>
    <w:rsid w:val="00743C89"/>
    <w:rsid w:val="00743D5F"/>
    <w:rsid w:val="00744214"/>
    <w:rsid w:val="007443BD"/>
    <w:rsid w:val="007443E3"/>
    <w:rsid w:val="0074486B"/>
    <w:rsid w:val="007448FE"/>
    <w:rsid w:val="00744A38"/>
    <w:rsid w:val="00744B8D"/>
    <w:rsid w:val="00744C2B"/>
    <w:rsid w:val="00744E63"/>
    <w:rsid w:val="00744F25"/>
    <w:rsid w:val="007460D1"/>
    <w:rsid w:val="00746425"/>
    <w:rsid w:val="007466FC"/>
    <w:rsid w:val="007467D0"/>
    <w:rsid w:val="00747028"/>
    <w:rsid w:val="00747194"/>
    <w:rsid w:val="00747220"/>
    <w:rsid w:val="0074755A"/>
    <w:rsid w:val="007500F2"/>
    <w:rsid w:val="0075077D"/>
    <w:rsid w:val="00750A49"/>
    <w:rsid w:val="00750BCC"/>
    <w:rsid w:val="00750C28"/>
    <w:rsid w:val="00751131"/>
    <w:rsid w:val="0075142F"/>
    <w:rsid w:val="007514EC"/>
    <w:rsid w:val="00751853"/>
    <w:rsid w:val="00751B74"/>
    <w:rsid w:val="007521E5"/>
    <w:rsid w:val="00752286"/>
    <w:rsid w:val="0075229F"/>
    <w:rsid w:val="007522C4"/>
    <w:rsid w:val="007523BF"/>
    <w:rsid w:val="007525E1"/>
    <w:rsid w:val="00752E81"/>
    <w:rsid w:val="00753015"/>
    <w:rsid w:val="00753507"/>
    <w:rsid w:val="00753533"/>
    <w:rsid w:val="00753609"/>
    <w:rsid w:val="00753618"/>
    <w:rsid w:val="0075371A"/>
    <w:rsid w:val="00753AA2"/>
    <w:rsid w:val="00753DFC"/>
    <w:rsid w:val="0075434D"/>
    <w:rsid w:val="0075455A"/>
    <w:rsid w:val="0075495E"/>
    <w:rsid w:val="00754E8F"/>
    <w:rsid w:val="00754EC6"/>
    <w:rsid w:val="00755181"/>
    <w:rsid w:val="00755412"/>
    <w:rsid w:val="0075560C"/>
    <w:rsid w:val="00755C8B"/>
    <w:rsid w:val="00755DD1"/>
    <w:rsid w:val="007576C7"/>
    <w:rsid w:val="00757A84"/>
    <w:rsid w:val="00757B12"/>
    <w:rsid w:val="00757BF4"/>
    <w:rsid w:val="007601D5"/>
    <w:rsid w:val="007602E0"/>
    <w:rsid w:val="00760D10"/>
    <w:rsid w:val="007610F6"/>
    <w:rsid w:val="007617A2"/>
    <w:rsid w:val="007618C4"/>
    <w:rsid w:val="00761C6C"/>
    <w:rsid w:val="00761E14"/>
    <w:rsid w:val="00761E7E"/>
    <w:rsid w:val="00762B09"/>
    <w:rsid w:val="00762CAA"/>
    <w:rsid w:val="00763526"/>
    <w:rsid w:val="0076388E"/>
    <w:rsid w:val="00763DDD"/>
    <w:rsid w:val="007646D6"/>
    <w:rsid w:val="0076474E"/>
    <w:rsid w:val="007653F6"/>
    <w:rsid w:val="00765542"/>
    <w:rsid w:val="007656F1"/>
    <w:rsid w:val="0076571B"/>
    <w:rsid w:val="0076571E"/>
    <w:rsid w:val="00765A22"/>
    <w:rsid w:val="00765D84"/>
    <w:rsid w:val="00765DD5"/>
    <w:rsid w:val="00766B90"/>
    <w:rsid w:val="00767353"/>
    <w:rsid w:val="007676E6"/>
    <w:rsid w:val="00767974"/>
    <w:rsid w:val="00767F39"/>
    <w:rsid w:val="0077027F"/>
    <w:rsid w:val="007703C2"/>
    <w:rsid w:val="00770E5A"/>
    <w:rsid w:val="0077154F"/>
    <w:rsid w:val="00771D21"/>
    <w:rsid w:val="00772B05"/>
    <w:rsid w:val="00772C56"/>
    <w:rsid w:val="0077336A"/>
    <w:rsid w:val="007735AA"/>
    <w:rsid w:val="00773622"/>
    <w:rsid w:val="00773873"/>
    <w:rsid w:val="007739FF"/>
    <w:rsid w:val="00773BF0"/>
    <w:rsid w:val="00773D79"/>
    <w:rsid w:val="007743FB"/>
    <w:rsid w:val="007749A4"/>
    <w:rsid w:val="00774A59"/>
    <w:rsid w:val="0077503C"/>
    <w:rsid w:val="00775211"/>
    <w:rsid w:val="00775237"/>
    <w:rsid w:val="0077530B"/>
    <w:rsid w:val="00775440"/>
    <w:rsid w:val="0077554F"/>
    <w:rsid w:val="00775595"/>
    <w:rsid w:val="007756E2"/>
    <w:rsid w:val="0077580F"/>
    <w:rsid w:val="00775A64"/>
    <w:rsid w:val="007763F0"/>
    <w:rsid w:val="0077673D"/>
    <w:rsid w:val="00776B6D"/>
    <w:rsid w:val="00776D1E"/>
    <w:rsid w:val="00776D35"/>
    <w:rsid w:val="00777047"/>
    <w:rsid w:val="007776F1"/>
    <w:rsid w:val="00780175"/>
    <w:rsid w:val="00780B61"/>
    <w:rsid w:val="00780B95"/>
    <w:rsid w:val="0078166B"/>
    <w:rsid w:val="007816D3"/>
    <w:rsid w:val="00781719"/>
    <w:rsid w:val="00781EAB"/>
    <w:rsid w:val="00782165"/>
    <w:rsid w:val="00782174"/>
    <w:rsid w:val="007825E9"/>
    <w:rsid w:val="00782B2F"/>
    <w:rsid w:val="00782CAB"/>
    <w:rsid w:val="007833D9"/>
    <w:rsid w:val="0078347B"/>
    <w:rsid w:val="007835FE"/>
    <w:rsid w:val="007838B5"/>
    <w:rsid w:val="00783D59"/>
    <w:rsid w:val="00784240"/>
    <w:rsid w:val="00784714"/>
    <w:rsid w:val="00784DF4"/>
    <w:rsid w:val="00784E37"/>
    <w:rsid w:val="00785730"/>
    <w:rsid w:val="00785739"/>
    <w:rsid w:val="0078581D"/>
    <w:rsid w:val="007868ED"/>
    <w:rsid w:val="00786BED"/>
    <w:rsid w:val="00786D50"/>
    <w:rsid w:val="00786F37"/>
    <w:rsid w:val="00786FFC"/>
    <w:rsid w:val="00787C93"/>
    <w:rsid w:val="00787E85"/>
    <w:rsid w:val="007903DB"/>
    <w:rsid w:val="0079046C"/>
    <w:rsid w:val="0079051A"/>
    <w:rsid w:val="00790995"/>
    <w:rsid w:val="0079111E"/>
    <w:rsid w:val="00791718"/>
    <w:rsid w:val="0079172E"/>
    <w:rsid w:val="007918A5"/>
    <w:rsid w:val="00791B19"/>
    <w:rsid w:val="00791D9D"/>
    <w:rsid w:val="00792025"/>
    <w:rsid w:val="00792085"/>
    <w:rsid w:val="00792DE5"/>
    <w:rsid w:val="0079312E"/>
    <w:rsid w:val="0079312F"/>
    <w:rsid w:val="00793181"/>
    <w:rsid w:val="00793386"/>
    <w:rsid w:val="00793842"/>
    <w:rsid w:val="00793BA8"/>
    <w:rsid w:val="00793DE5"/>
    <w:rsid w:val="00793EA2"/>
    <w:rsid w:val="00794528"/>
    <w:rsid w:val="00794CDF"/>
    <w:rsid w:val="0079525E"/>
    <w:rsid w:val="0079546F"/>
    <w:rsid w:val="00795938"/>
    <w:rsid w:val="00795CF5"/>
    <w:rsid w:val="00795E84"/>
    <w:rsid w:val="00795E9B"/>
    <w:rsid w:val="007961AF"/>
    <w:rsid w:val="00796B86"/>
    <w:rsid w:val="00796F74"/>
    <w:rsid w:val="007971FB"/>
    <w:rsid w:val="007975C6"/>
    <w:rsid w:val="00797C66"/>
    <w:rsid w:val="007A03E8"/>
    <w:rsid w:val="007A0A7D"/>
    <w:rsid w:val="007A0B20"/>
    <w:rsid w:val="007A0D7F"/>
    <w:rsid w:val="007A0ED9"/>
    <w:rsid w:val="007A1C72"/>
    <w:rsid w:val="007A2567"/>
    <w:rsid w:val="007A271E"/>
    <w:rsid w:val="007A2815"/>
    <w:rsid w:val="007A2E3A"/>
    <w:rsid w:val="007A315C"/>
    <w:rsid w:val="007A3243"/>
    <w:rsid w:val="007A39A6"/>
    <w:rsid w:val="007A4784"/>
    <w:rsid w:val="007A4989"/>
    <w:rsid w:val="007A4BD2"/>
    <w:rsid w:val="007A4C8C"/>
    <w:rsid w:val="007A4DEC"/>
    <w:rsid w:val="007A509E"/>
    <w:rsid w:val="007A560F"/>
    <w:rsid w:val="007A56E8"/>
    <w:rsid w:val="007A5B18"/>
    <w:rsid w:val="007A69DD"/>
    <w:rsid w:val="007A6AEA"/>
    <w:rsid w:val="007A6DDF"/>
    <w:rsid w:val="007A6E2F"/>
    <w:rsid w:val="007A701E"/>
    <w:rsid w:val="007A706D"/>
    <w:rsid w:val="007A74A7"/>
    <w:rsid w:val="007A78F9"/>
    <w:rsid w:val="007A7980"/>
    <w:rsid w:val="007A7A7D"/>
    <w:rsid w:val="007A7BA3"/>
    <w:rsid w:val="007B0050"/>
    <w:rsid w:val="007B0083"/>
    <w:rsid w:val="007B00A1"/>
    <w:rsid w:val="007B00BA"/>
    <w:rsid w:val="007B0224"/>
    <w:rsid w:val="007B06D1"/>
    <w:rsid w:val="007B120B"/>
    <w:rsid w:val="007B1B07"/>
    <w:rsid w:val="007B225A"/>
    <w:rsid w:val="007B3090"/>
    <w:rsid w:val="007B33BA"/>
    <w:rsid w:val="007B356A"/>
    <w:rsid w:val="007B35F5"/>
    <w:rsid w:val="007B3626"/>
    <w:rsid w:val="007B3713"/>
    <w:rsid w:val="007B412C"/>
    <w:rsid w:val="007B42A0"/>
    <w:rsid w:val="007B4781"/>
    <w:rsid w:val="007B47F5"/>
    <w:rsid w:val="007B4BBC"/>
    <w:rsid w:val="007B4C2F"/>
    <w:rsid w:val="007B4D41"/>
    <w:rsid w:val="007B4F5A"/>
    <w:rsid w:val="007B531D"/>
    <w:rsid w:val="007B5B33"/>
    <w:rsid w:val="007B5DDD"/>
    <w:rsid w:val="007B5E27"/>
    <w:rsid w:val="007B65FD"/>
    <w:rsid w:val="007B7CE1"/>
    <w:rsid w:val="007C01B9"/>
    <w:rsid w:val="007C04BB"/>
    <w:rsid w:val="007C0FCC"/>
    <w:rsid w:val="007C1915"/>
    <w:rsid w:val="007C1E96"/>
    <w:rsid w:val="007C209F"/>
    <w:rsid w:val="007C23E9"/>
    <w:rsid w:val="007C2490"/>
    <w:rsid w:val="007C2C91"/>
    <w:rsid w:val="007C3344"/>
    <w:rsid w:val="007C3528"/>
    <w:rsid w:val="007C39E3"/>
    <w:rsid w:val="007C3A0B"/>
    <w:rsid w:val="007C48F3"/>
    <w:rsid w:val="007C4945"/>
    <w:rsid w:val="007C4D6A"/>
    <w:rsid w:val="007C5040"/>
    <w:rsid w:val="007C5163"/>
    <w:rsid w:val="007C53AF"/>
    <w:rsid w:val="007C5565"/>
    <w:rsid w:val="007C5B1A"/>
    <w:rsid w:val="007C609F"/>
    <w:rsid w:val="007C62E5"/>
    <w:rsid w:val="007C6499"/>
    <w:rsid w:val="007C6877"/>
    <w:rsid w:val="007C6CF7"/>
    <w:rsid w:val="007C6F15"/>
    <w:rsid w:val="007C7463"/>
    <w:rsid w:val="007C7E91"/>
    <w:rsid w:val="007C7FFE"/>
    <w:rsid w:val="007D017B"/>
    <w:rsid w:val="007D075B"/>
    <w:rsid w:val="007D075F"/>
    <w:rsid w:val="007D08CE"/>
    <w:rsid w:val="007D0B38"/>
    <w:rsid w:val="007D0BAC"/>
    <w:rsid w:val="007D157E"/>
    <w:rsid w:val="007D1A24"/>
    <w:rsid w:val="007D1BAC"/>
    <w:rsid w:val="007D2024"/>
    <w:rsid w:val="007D2CB6"/>
    <w:rsid w:val="007D2CB9"/>
    <w:rsid w:val="007D2E80"/>
    <w:rsid w:val="007D2E8A"/>
    <w:rsid w:val="007D376C"/>
    <w:rsid w:val="007D3FDC"/>
    <w:rsid w:val="007D435A"/>
    <w:rsid w:val="007D4732"/>
    <w:rsid w:val="007D49E3"/>
    <w:rsid w:val="007D4CBE"/>
    <w:rsid w:val="007D5CC5"/>
    <w:rsid w:val="007D5E61"/>
    <w:rsid w:val="007D6C10"/>
    <w:rsid w:val="007D6E7F"/>
    <w:rsid w:val="007D70A8"/>
    <w:rsid w:val="007D70C6"/>
    <w:rsid w:val="007D72D7"/>
    <w:rsid w:val="007D742A"/>
    <w:rsid w:val="007D760A"/>
    <w:rsid w:val="007D7B52"/>
    <w:rsid w:val="007D7FBA"/>
    <w:rsid w:val="007E0555"/>
    <w:rsid w:val="007E0BE9"/>
    <w:rsid w:val="007E0CAB"/>
    <w:rsid w:val="007E1167"/>
    <w:rsid w:val="007E1177"/>
    <w:rsid w:val="007E126D"/>
    <w:rsid w:val="007E16A9"/>
    <w:rsid w:val="007E1730"/>
    <w:rsid w:val="007E177D"/>
    <w:rsid w:val="007E185B"/>
    <w:rsid w:val="007E21F6"/>
    <w:rsid w:val="007E2224"/>
    <w:rsid w:val="007E2507"/>
    <w:rsid w:val="007E253F"/>
    <w:rsid w:val="007E304D"/>
    <w:rsid w:val="007E31B7"/>
    <w:rsid w:val="007E3725"/>
    <w:rsid w:val="007E3D3E"/>
    <w:rsid w:val="007E3DD7"/>
    <w:rsid w:val="007E404A"/>
    <w:rsid w:val="007E46D1"/>
    <w:rsid w:val="007E47D9"/>
    <w:rsid w:val="007E488D"/>
    <w:rsid w:val="007E4D79"/>
    <w:rsid w:val="007E58D8"/>
    <w:rsid w:val="007E63A7"/>
    <w:rsid w:val="007E6BE8"/>
    <w:rsid w:val="007E6C49"/>
    <w:rsid w:val="007E71D3"/>
    <w:rsid w:val="007E75BA"/>
    <w:rsid w:val="007E7638"/>
    <w:rsid w:val="007E7BC3"/>
    <w:rsid w:val="007F0147"/>
    <w:rsid w:val="007F065C"/>
    <w:rsid w:val="007F0876"/>
    <w:rsid w:val="007F10FB"/>
    <w:rsid w:val="007F1365"/>
    <w:rsid w:val="007F139A"/>
    <w:rsid w:val="007F15EE"/>
    <w:rsid w:val="007F192D"/>
    <w:rsid w:val="007F24C4"/>
    <w:rsid w:val="007F283D"/>
    <w:rsid w:val="007F29D9"/>
    <w:rsid w:val="007F2ABF"/>
    <w:rsid w:val="007F2BCF"/>
    <w:rsid w:val="007F3103"/>
    <w:rsid w:val="007F310C"/>
    <w:rsid w:val="007F3348"/>
    <w:rsid w:val="007F350D"/>
    <w:rsid w:val="007F3685"/>
    <w:rsid w:val="007F38BC"/>
    <w:rsid w:val="007F3B66"/>
    <w:rsid w:val="007F3DE5"/>
    <w:rsid w:val="007F42D7"/>
    <w:rsid w:val="007F4A3B"/>
    <w:rsid w:val="007F4B61"/>
    <w:rsid w:val="007F57AB"/>
    <w:rsid w:val="007F57F7"/>
    <w:rsid w:val="007F5ACD"/>
    <w:rsid w:val="007F5FB5"/>
    <w:rsid w:val="007F6045"/>
    <w:rsid w:val="007F60D8"/>
    <w:rsid w:val="007F6A9E"/>
    <w:rsid w:val="007F6CD9"/>
    <w:rsid w:val="007F774C"/>
    <w:rsid w:val="007F7D4B"/>
    <w:rsid w:val="008006ED"/>
    <w:rsid w:val="00800845"/>
    <w:rsid w:val="00800C34"/>
    <w:rsid w:val="00800E38"/>
    <w:rsid w:val="00801B17"/>
    <w:rsid w:val="00801EFE"/>
    <w:rsid w:val="00802585"/>
    <w:rsid w:val="00802709"/>
    <w:rsid w:val="00802CD6"/>
    <w:rsid w:val="00803D2F"/>
    <w:rsid w:val="00803EED"/>
    <w:rsid w:val="008043A9"/>
    <w:rsid w:val="008043DF"/>
    <w:rsid w:val="00804402"/>
    <w:rsid w:val="00804F46"/>
    <w:rsid w:val="008050D4"/>
    <w:rsid w:val="00805AA5"/>
    <w:rsid w:val="00805F44"/>
    <w:rsid w:val="00805FC6"/>
    <w:rsid w:val="008061C1"/>
    <w:rsid w:val="008065E3"/>
    <w:rsid w:val="0080670F"/>
    <w:rsid w:val="00806906"/>
    <w:rsid w:val="008075C3"/>
    <w:rsid w:val="008078E2"/>
    <w:rsid w:val="00810546"/>
    <w:rsid w:val="00810560"/>
    <w:rsid w:val="00810824"/>
    <w:rsid w:val="008109E4"/>
    <w:rsid w:val="00810A09"/>
    <w:rsid w:val="00811584"/>
    <w:rsid w:val="00811FC9"/>
    <w:rsid w:val="0081288C"/>
    <w:rsid w:val="00812E5A"/>
    <w:rsid w:val="0081335D"/>
    <w:rsid w:val="008137B4"/>
    <w:rsid w:val="00813DB6"/>
    <w:rsid w:val="008140F0"/>
    <w:rsid w:val="00814117"/>
    <w:rsid w:val="0081450C"/>
    <w:rsid w:val="008145E3"/>
    <w:rsid w:val="00814621"/>
    <w:rsid w:val="008146AB"/>
    <w:rsid w:val="00814945"/>
    <w:rsid w:val="0081588B"/>
    <w:rsid w:val="008158C6"/>
    <w:rsid w:val="00815A97"/>
    <w:rsid w:val="008163BE"/>
    <w:rsid w:val="00816439"/>
    <w:rsid w:val="00816A1B"/>
    <w:rsid w:val="00816EA7"/>
    <w:rsid w:val="00816F73"/>
    <w:rsid w:val="00817631"/>
    <w:rsid w:val="00817999"/>
    <w:rsid w:val="00817E69"/>
    <w:rsid w:val="008209E5"/>
    <w:rsid w:val="00820A65"/>
    <w:rsid w:val="00820D7B"/>
    <w:rsid w:val="00820E0E"/>
    <w:rsid w:val="0082188D"/>
    <w:rsid w:val="00821AB1"/>
    <w:rsid w:val="00822099"/>
    <w:rsid w:val="00822282"/>
    <w:rsid w:val="00822880"/>
    <w:rsid w:val="00822B46"/>
    <w:rsid w:val="00823533"/>
    <w:rsid w:val="00823573"/>
    <w:rsid w:val="008235BA"/>
    <w:rsid w:val="00823725"/>
    <w:rsid w:val="0082406F"/>
    <w:rsid w:val="00824745"/>
    <w:rsid w:val="00824ACE"/>
    <w:rsid w:val="00824C6A"/>
    <w:rsid w:val="00824CA1"/>
    <w:rsid w:val="00825A90"/>
    <w:rsid w:val="0082639A"/>
    <w:rsid w:val="008266EC"/>
    <w:rsid w:val="0082681D"/>
    <w:rsid w:val="00826EDB"/>
    <w:rsid w:val="00826EDC"/>
    <w:rsid w:val="0082723E"/>
    <w:rsid w:val="00827AD6"/>
    <w:rsid w:val="008300F3"/>
    <w:rsid w:val="00830482"/>
    <w:rsid w:val="00830AA3"/>
    <w:rsid w:val="00830EAE"/>
    <w:rsid w:val="00830FE8"/>
    <w:rsid w:val="008318CE"/>
    <w:rsid w:val="00831AC2"/>
    <w:rsid w:val="00831CB3"/>
    <w:rsid w:val="00831F25"/>
    <w:rsid w:val="00831F26"/>
    <w:rsid w:val="00831FDB"/>
    <w:rsid w:val="0083239B"/>
    <w:rsid w:val="00832488"/>
    <w:rsid w:val="008328E3"/>
    <w:rsid w:val="00832DE3"/>
    <w:rsid w:val="0083346C"/>
    <w:rsid w:val="008338BF"/>
    <w:rsid w:val="008340C6"/>
    <w:rsid w:val="008341C0"/>
    <w:rsid w:val="008341E9"/>
    <w:rsid w:val="008346AD"/>
    <w:rsid w:val="00834A37"/>
    <w:rsid w:val="00834B38"/>
    <w:rsid w:val="00836B4D"/>
    <w:rsid w:val="00836D3A"/>
    <w:rsid w:val="00837154"/>
    <w:rsid w:val="00837644"/>
    <w:rsid w:val="00840169"/>
    <w:rsid w:val="008401F4"/>
    <w:rsid w:val="008404FC"/>
    <w:rsid w:val="00840856"/>
    <w:rsid w:val="00840A83"/>
    <w:rsid w:val="008410CE"/>
    <w:rsid w:val="00841EE1"/>
    <w:rsid w:val="008421A9"/>
    <w:rsid w:val="008428BD"/>
    <w:rsid w:val="008436BE"/>
    <w:rsid w:val="00843CC8"/>
    <w:rsid w:val="0084426A"/>
    <w:rsid w:val="00844554"/>
    <w:rsid w:val="00845E6B"/>
    <w:rsid w:val="00845FFA"/>
    <w:rsid w:val="0084617A"/>
    <w:rsid w:val="00846288"/>
    <w:rsid w:val="008462AD"/>
    <w:rsid w:val="00846429"/>
    <w:rsid w:val="008464AF"/>
    <w:rsid w:val="00846D1F"/>
    <w:rsid w:val="0084709C"/>
    <w:rsid w:val="00847386"/>
    <w:rsid w:val="00847B6E"/>
    <w:rsid w:val="00847E83"/>
    <w:rsid w:val="008503F7"/>
    <w:rsid w:val="008508B3"/>
    <w:rsid w:val="00850F64"/>
    <w:rsid w:val="008513F5"/>
    <w:rsid w:val="00851FCD"/>
    <w:rsid w:val="00852607"/>
    <w:rsid w:val="00852DDE"/>
    <w:rsid w:val="00852F8F"/>
    <w:rsid w:val="0085313E"/>
    <w:rsid w:val="0085347C"/>
    <w:rsid w:val="00853672"/>
    <w:rsid w:val="00853E4A"/>
    <w:rsid w:val="00854013"/>
    <w:rsid w:val="0085434D"/>
    <w:rsid w:val="0085464C"/>
    <w:rsid w:val="00855468"/>
    <w:rsid w:val="00855904"/>
    <w:rsid w:val="00855925"/>
    <w:rsid w:val="00855D67"/>
    <w:rsid w:val="00855EE7"/>
    <w:rsid w:val="008561C7"/>
    <w:rsid w:val="00856255"/>
    <w:rsid w:val="00856720"/>
    <w:rsid w:val="00856EFA"/>
    <w:rsid w:val="00857A5C"/>
    <w:rsid w:val="00857C2A"/>
    <w:rsid w:val="00860845"/>
    <w:rsid w:val="00860931"/>
    <w:rsid w:val="00860C21"/>
    <w:rsid w:val="00860FEC"/>
    <w:rsid w:val="0086176C"/>
    <w:rsid w:val="00861F32"/>
    <w:rsid w:val="00862B15"/>
    <w:rsid w:val="00862FDE"/>
    <w:rsid w:val="0086335B"/>
    <w:rsid w:val="008633DC"/>
    <w:rsid w:val="00863CED"/>
    <w:rsid w:val="00863D3A"/>
    <w:rsid w:val="00864127"/>
    <w:rsid w:val="0086470F"/>
    <w:rsid w:val="00864A58"/>
    <w:rsid w:val="00864CDB"/>
    <w:rsid w:val="00864D1B"/>
    <w:rsid w:val="00865281"/>
    <w:rsid w:val="00865286"/>
    <w:rsid w:val="008654CA"/>
    <w:rsid w:val="00865AEC"/>
    <w:rsid w:val="00865D41"/>
    <w:rsid w:val="00866383"/>
    <w:rsid w:val="00866654"/>
    <w:rsid w:val="00866986"/>
    <w:rsid w:val="00866BAC"/>
    <w:rsid w:val="00866FA4"/>
    <w:rsid w:val="00867093"/>
    <w:rsid w:val="0086776D"/>
    <w:rsid w:val="008679EE"/>
    <w:rsid w:val="00867EDB"/>
    <w:rsid w:val="00867F2A"/>
    <w:rsid w:val="008702B3"/>
    <w:rsid w:val="008706BB"/>
    <w:rsid w:val="008707E7"/>
    <w:rsid w:val="00870C74"/>
    <w:rsid w:val="00871231"/>
    <w:rsid w:val="008714D8"/>
    <w:rsid w:val="00873287"/>
    <w:rsid w:val="00873356"/>
    <w:rsid w:val="00873393"/>
    <w:rsid w:val="00873CB3"/>
    <w:rsid w:val="00874119"/>
    <w:rsid w:val="008748A3"/>
    <w:rsid w:val="00874BFD"/>
    <w:rsid w:val="00874E1F"/>
    <w:rsid w:val="0087512A"/>
    <w:rsid w:val="00875220"/>
    <w:rsid w:val="0087532D"/>
    <w:rsid w:val="00875547"/>
    <w:rsid w:val="00875972"/>
    <w:rsid w:val="00875AF0"/>
    <w:rsid w:val="00875F9A"/>
    <w:rsid w:val="008760D0"/>
    <w:rsid w:val="008760DA"/>
    <w:rsid w:val="00876183"/>
    <w:rsid w:val="008766F9"/>
    <w:rsid w:val="008769AD"/>
    <w:rsid w:val="00876DFF"/>
    <w:rsid w:val="0087754B"/>
    <w:rsid w:val="00877B4A"/>
    <w:rsid w:val="00877EA1"/>
    <w:rsid w:val="0088080A"/>
    <w:rsid w:val="00880A26"/>
    <w:rsid w:val="00880BB5"/>
    <w:rsid w:val="00880D10"/>
    <w:rsid w:val="00880DDD"/>
    <w:rsid w:val="00880DE8"/>
    <w:rsid w:val="008812C3"/>
    <w:rsid w:val="00881439"/>
    <w:rsid w:val="00881544"/>
    <w:rsid w:val="008816E0"/>
    <w:rsid w:val="00881F34"/>
    <w:rsid w:val="0088205D"/>
    <w:rsid w:val="008825E9"/>
    <w:rsid w:val="0088268B"/>
    <w:rsid w:val="0088278F"/>
    <w:rsid w:val="00882882"/>
    <w:rsid w:val="00882E22"/>
    <w:rsid w:val="00882EF3"/>
    <w:rsid w:val="00883844"/>
    <w:rsid w:val="0088393C"/>
    <w:rsid w:val="00883A5F"/>
    <w:rsid w:val="00883B41"/>
    <w:rsid w:val="00884415"/>
    <w:rsid w:val="00884E3B"/>
    <w:rsid w:val="0088554C"/>
    <w:rsid w:val="00885C87"/>
    <w:rsid w:val="00885D3B"/>
    <w:rsid w:val="00885E35"/>
    <w:rsid w:val="008860C7"/>
    <w:rsid w:val="008860D5"/>
    <w:rsid w:val="008874D8"/>
    <w:rsid w:val="008876A8"/>
    <w:rsid w:val="00887881"/>
    <w:rsid w:val="00887E67"/>
    <w:rsid w:val="00887F29"/>
    <w:rsid w:val="0089096D"/>
    <w:rsid w:val="00890B9E"/>
    <w:rsid w:val="00890D62"/>
    <w:rsid w:val="00890E15"/>
    <w:rsid w:val="00890EE5"/>
    <w:rsid w:val="00891477"/>
    <w:rsid w:val="008914A9"/>
    <w:rsid w:val="00891DC4"/>
    <w:rsid w:val="00892276"/>
    <w:rsid w:val="00892BC6"/>
    <w:rsid w:val="00892E1D"/>
    <w:rsid w:val="00893235"/>
    <w:rsid w:val="00893D43"/>
    <w:rsid w:val="00894553"/>
    <w:rsid w:val="008947DE"/>
    <w:rsid w:val="00894A9F"/>
    <w:rsid w:val="00894AC0"/>
    <w:rsid w:val="00894C31"/>
    <w:rsid w:val="00895532"/>
    <w:rsid w:val="008959F0"/>
    <w:rsid w:val="00895DFA"/>
    <w:rsid w:val="008966E6"/>
    <w:rsid w:val="0089677B"/>
    <w:rsid w:val="008974E8"/>
    <w:rsid w:val="008975BD"/>
    <w:rsid w:val="00897ADF"/>
    <w:rsid w:val="00897AFB"/>
    <w:rsid w:val="00897C1E"/>
    <w:rsid w:val="008A0001"/>
    <w:rsid w:val="008A04F1"/>
    <w:rsid w:val="008A0792"/>
    <w:rsid w:val="008A0944"/>
    <w:rsid w:val="008A102B"/>
    <w:rsid w:val="008A22E2"/>
    <w:rsid w:val="008A2355"/>
    <w:rsid w:val="008A24EC"/>
    <w:rsid w:val="008A26B7"/>
    <w:rsid w:val="008A2921"/>
    <w:rsid w:val="008A2C7D"/>
    <w:rsid w:val="008A343A"/>
    <w:rsid w:val="008A3F91"/>
    <w:rsid w:val="008A45A6"/>
    <w:rsid w:val="008A46E3"/>
    <w:rsid w:val="008A48EC"/>
    <w:rsid w:val="008A4E88"/>
    <w:rsid w:val="008A5CAF"/>
    <w:rsid w:val="008A5FE0"/>
    <w:rsid w:val="008A6366"/>
    <w:rsid w:val="008A63FE"/>
    <w:rsid w:val="008A6992"/>
    <w:rsid w:val="008A6CC0"/>
    <w:rsid w:val="008A6D6F"/>
    <w:rsid w:val="008A6E2F"/>
    <w:rsid w:val="008A7831"/>
    <w:rsid w:val="008A79DC"/>
    <w:rsid w:val="008B01E5"/>
    <w:rsid w:val="008B05B9"/>
    <w:rsid w:val="008B0C62"/>
    <w:rsid w:val="008B0CD3"/>
    <w:rsid w:val="008B0DAF"/>
    <w:rsid w:val="008B115F"/>
    <w:rsid w:val="008B12C3"/>
    <w:rsid w:val="008B12F8"/>
    <w:rsid w:val="008B2E4D"/>
    <w:rsid w:val="008B31B7"/>
    <w:rsid w:val="008B336D"/>
    <w:rsid w:val="008B341D"/>
    <w:rsid w:val="008B3534"/>
    <w:rsid w:val="008B3B9A"/>
    <w:rsid w:val="008B3D94"/>
    <w:rsid w:val="008B451B"/>
    <w:rsid w:val="008B46C8"/>
    <w:rsid w:val="008B47A2"/>
    <w:rsid w:val="008B4D46"/>
    <w:rsid w:val="008B5991"/>
    <w:rsid w:val="008B5DFF"/>
    <w:rsid w:val="008B6203"/>
    <w:rsid w:val="008B6EFF"/>
    <w:rsid w:val="008B70B5"/>
    <w:rsid w:val="008B7DBE"/>
    <w:rsid w:val="008C00E1"/>
    <w:rsid w:val="008C02CF"/>
    <w:rsid w:val="008C049F"/>
    <w:rsid w:val="008C0608"/>
    <w:rsid w:val="008C06EC"/>
    <w:rsid w:val="008C0873"/>
    <w:rsid w:val="008C1136"/>
    <w:rsid w:val="008C117C"/>
    <w:rsid w:val="008C150A"/>
    <w:rsid w:val="008C1981"/>
    <w:rsid w:val="008C1A3F"/>
    <w:rsid w:val="008C247F"/>
    <w:rsid w:val="008C2684"/>
    <w:rsid w:val="008C30F8"/>
    <w:rsid w:val="008C3B93"/>
    <w:rsid w:val="008C3D3F"/>
    <w:rsid w:val="008C3F7C"/>
    <w:rsid w:val="008C41F4"/>
    <w:rsid w:val="008C425A"/>
    <w:rsid w:val="008C4B9F"/>
    <w:rsid w:val="008C4BF2"/>
    <w:rsid w:val="008C4CAF"/>
    <w:rsid w:val="008C53F4"/>
    <w:rsid w:val="008C5535"/>
    <w:rsid w:val="008C5693"/>
    <w:rsid w:val="008C5CD2"/>
    <w:rsid w:val="008C5D4A"/>
    <w:rsid w:val="008C611C"/>
    <w:rsid w:val="008C63E8"/>
    <w:rsid w:val="008C66A4"/>
    <w:rsid w:val="008C7294"/>
    <w:rsid w:val="008C75D7"/>
    <w:rsid w:val="008C789D"/>
    <w:rsid w:val="008C7B63"/>
    <w:rsid w:val="008D088D"/>
    <w:rsid w:val="008D0895"/>
    <w:rsid w:val="008D0A4B"/>
    <w:rsid w:val="008D0A57"/>
    <w:rsid w:val="008D1280"/>
    <w:rsid w:val="008D12EF"/>
    <w:rsid w:val="008D1711"/>
    <w:rsid w:val="008D1A92"/>
    <w:rsid w:val="008D1EC3"/>
    <w:rsid w:val="008D24EF"/>
    <w:rsid w:val="008D2572"/>
    <w:rsid w:val="008D2F4D"/>
    <w:rsid w:val="008D5763"/>
    <w:rsid w:val="008D627D"/>
    <w:rsid w:val="008D64AB"/>
    <w:rsid w:val="008D653F"/>
    <w:rsid w:val="008D6D76"/>
    <w:rsid w:val="008D796B"/>
    <w:rsid w:val="008D7989"/>
    <w:rsid w:val="008D7AAF"/>
    <w:rsid w:val="008E0435"/>
    <w:rsid w:val="008E0BE6"/>
    <w:rsid w:val="008E0C8B"/>
    <w:rsid w:val="008E0EB4"/>
    <w:rsid w:val="008E119A"/>
    <w:rsid w:val="008E14A1"/>
    <w:rsid w:val="008E18BC"/>
    <w:rsid w:val="008E1AA3"/>
    <w:rsid w:val="008E1E0B"/>
    <w:rsid w:val="008E1E6F"/>
    <w:rsid w:val="008E1E79"/>
    <w:rsid w:val="008E2434"/>
    <w:rsid w:val="008E2843"/>
    <w:rsid w:val="008E314B"/>
    <w:rsid w:val="008E3187"/>
    <w:rsid w:val="008E3DC4"/>
    <w:rsid w:val="008E416A"/>
    <w:rsid w:val="008E431B"/>
    <w:rsid w:val="008E45BE"/>
    <w:rsid w:val="008E4664"/>
    <w:rsid w:val="008E48F3"/>
    <w:rsid w:val="008E4A70"/>
    <w:rsid w:val="008E4DAD"/>
    <w:rsid w:val="008E528B"/>
    <w:rsid w:val="008E53C5"/>
    <w:rsid w:val="008E5605"/>
    <w:rsid w:val="008E5F40"/>
    <w:rsid w:val="008E62CA"/>
    <w:rsid w:val="008E6392"/>
    <w:rsid w:val="008E6872"/>
    <w:rsid w:val="008E68BF"/>
    <w:rsid w:val="008E6C1F"/>
    <w:rsid w:val="008E6CFA"/>
    <w:rsid w:val="008E6F79"/>
    <w:rsid w:val="008E739A"/>
    <w:rsid w:val="008E74B0"/>
    <w:rsid w:val="008E7E81"/>
    <w:rsid w:val="008F049F"/>
    <w:rsid w:val="008F07A2"/>
    <w:rsid w:val="008F0840"/>
    <w:rsid w:val="008F1671"/>
    <w:rsid w:val="008F171E"/>
    <w:rsid w:val="008F2391"/>
    <w:rsid w:val="008F269A"/>
    <w:rsid w:val="008F286C"/>
    <w:rsid w:val="008F2B95"/>
    <w:rsid w:val="008F2CE7"/>
    <w:rsid w:val="008F355E"/>
    <w:rsid w:val="008F36E7"/>
    <w:rsid w:val="008F3792"/>
    <w:rsid w:val="008F49C2"/>
    <w:rsid w:val="008F4C65"/>
    <w:rsid w:val="008F5706"/>
    <w:rsid w:val="008F5D62"/>
    <w:rsid w:val="008F5FF2"/>
    <w:rsid w:val="008F68C9"/>
    <w:rsid w:val="008F71C7"/>
    <w:rsid w:val="008F7379"/>
    <w:rsid w:val="008F7F26"/>
    <w:rsid w:val="00900350"/>
    <w:rsid w:val="009014DB"/>
    <w:rsid w:val="00901A1D"/>
    <w:rsid w:val="00901E3C"/>
    <w:rsid w:val="009020F3"/>
    <w:rsid w:val="0090227B"/>
    <w:rsid w:val="009022BF"/>
    <w:rsid w:val="00902714"/>
    <w:rsid w:val="00902928"/>
    <w:rsid w:val="00902B8F"/>
    <w:rsid w:val="00902E5D"/>
    <w:rsid w:val="00902E5F"/>
    <w:rsid w:val="0090305D"/>
    <w:rsid w:val="0090371F"/>
    <w:rsid w:val="0090378C"/>
    <w:rsid w:val="00903E06"/>
    <w:rsid w:val="00903EF7"/>
    <w:rsid w:val="0090402C"/>
    <w:rsid w:val="009040AA"/>
    <w:rsid w:val="009047D8"/>
    <w:rsid w:val="00904F5C"/>
    <w:rsid w:val="00905230"/>
    <w:rsid w:val="009058C1"/>
    <w:rsid w:val="00905F94"/>
    <w:rsid w:val="00905FB7"/>
    <w:rsid w:val="009065C0"/>
    <w:rsid w:val="0090677B"/>
    <w:rsid w:val="009071E7"/>
    <w:rsid w:val="0090724F"/>
    <w:rsid w:val="00907270"/>
    <w:rsid w:val="009074F5"/>
    <w:rsid w:val="009076C8"/>
    <w:rsid w:val="00907BCA"/>
    <w:rsid w:val="009100E6"/>
    <w:rsid w:val="00910CB0"/>
    <w:rsid w:val="009111A1"/>
    <w:rsid w:val="00911221"/>
    <w:rsid w:val="00911BE9"/>
    <w:rsid w:val="00912639"/>
    <w:rsid w:val="00912A2C"/>
    <w:rsid w:val="00912FA9"/>
    <w:rsid w:val="009131BE"/>
    <w:rsid w:val="009138A7"/>
    <w:rsid w:val="009138F6"/>
    <w:rsid w:val="00913994"/>
    <w:rsid w:val="009141F6"/>
    <w:rsid w:val="009143E2"/>
    <w:rsid w:val="00915A0F"/>
    <w:rsid w:val="00916450"/>
    <w:rsid w:val="00916621"/>
    <w:rsid w:val="00917423"/>
    <w:rsid w:val="00917444"/>
    <w:rsid w:val="00917BC0"/>
    <w:rsid w:val="009207E6"/>
    <w:rsid w:val="00920CCC"/>
    <w:rsid w:val="00920EF2"/>
    <w:rsid w:val="0092149D"/>
    <w:rsid w:val="00921510"/>
    <w:rsid w:val="00921A7E"/>
    <w:rsid w:val="00921C2C"/>
    <w:rsid w:val="00921FA6"/>
    <w:rsid w:val="0092253C"/>
    <w:rsid w:val="00922616"/>
    <w:rsid w:val="00922762"/>
    <w:rsid w:val="00922CA4"/>
    <w:rsid w:val="00922DA5"/>
    <w:rsid w:val="00922DDD"/>
    <w:rsid w:val="00922F7F"/>
    <w:rsid w:val="00923610"/>
    <w:rsid w:val="00924A9D"/>
    <w:rsid w:val="00924D2B"/>
    <w:rsid w:val="00925B61"/>
    <w:rsid w:val="00925B7F"/>
    <w:rsid w:val="00925C6A"/>
    <w:rsid w:val="00926994"/>
    <w:rsid w:val="00926B10"/>
    <w:rsid w:val="00926CB3"/>
    <w:rsid w:val="00926CDE"/>
    <w:rsid w:val="0092787B"/>
    <w:rsid w:val="00927FFE"/>
    <w:rsid w:val="00930063"/>
    <w:rsid w:val="00930069"/>
    <w:rsid w:val="00930348"/>
    <w:rsid w:val="009311C3"/>
    <w:rsid w:val="009312EC"/>
    <w:rsid w:val="00931333"/>
    <w:rsid w:val="0093137A"/>
    <w:rsid w:val="00931773"/>
    <w:rsid w:val="00931EDC"/>
    <w:rsid w:val="00932479"/>
    <w:rsid w:val="00932571"/>
    <w:rsid w:val="009326A5"/>
    <w:rsid w:val="00932F68"/>
    <w:rsid w:val="00933117"/>
    <w:rsid w:val="00933200"/>
    <w:rsid w:val="009333AF"/>
    <w:rsid w:val="0093396F"/>
    <w:rsid w:val="0093446C"/>
    <w:rsid w:val="00934FE2"/>
    <w:rsid w:val="00935251"/>
    <w:rsid w:val="009355DA"/>
    <w:rsid w:val="00935B1C"/>
    <w:rsid w:val="00935D0C"/>
    <w:rsid w:val="0093652C"/>
    <w:rsid w:val="009370FA"/>
    <w:rsid w:val="009375E9"/>
    <w:rsid w:val="009375EF"/>
    <w:rsid w:val="009377AE"/>
    <w:rsid w:val="00937851"/>
    <w:rsid w:val="00937DAC"/>
    <w:rsid w:val="009400B4"/>
    <w:rsid w:val="009402DC"/>
    <w:rsid w:val="00940389"/>
    <w:rsid w:val="009403B9"/>
    <w:rsid w:val="009407A1"/>
    <w:rsid w:val="0094081A"/>
    <w:rsid w:val="009408E0"/>
    <w:rsid w:val="00940928"/>
    <w:rsid w:val="00940C1D"/>
    <w:rsid w:val="0094139F"/>
    <w:rsid w:val="009413F4"/>
    <w:rsid w:val="00941D01"/>
    <w:rsid w:val="00941D5C"/>
    <w:rsid w:val="009422B0"/>
    <w:rsid w:val="00942791"/>
    <w:rsid w:val="00942E4C"/>
    <w:rsid w:val="00942E56"/>
    <w:rsid w:val="00943486"/>
    <w:rsid w:val="00943785"/>
    <w:rsid w:val="00943796"/>
    <w:rsid w:val="00943E0A"/>
    <w:rsid w:val="00943E42"/>
    <w:rsid w:val="009441BA"/>
    <w:rsid w:val="00944B3C"/>
    <w:rsid w:val="00944C6A"/>
    <w:rsid w:val="00944CB6"/>
    <w:rsid w:val="00944EA8"/>
    <w:rsid w:val="009452FC"/>
    <w:rsid w:val="00945BB8"/>
    <w:rsid w:val="00945F8F"/>
    <w:rsid w:val="009461B2"/>
    <w:rsid w:val="009462A1"/>
    <w:rsid w:val="00946D00"/>
    <w:rsid w:val="00946E87"/>
    <w:rsid w:val="00946FF1"/>
    <w:rsid w:val="0094724E"/>
    <w:rsid w:val="00951097"/>
    <w:rsid w:val="00951309"/>
    <w:rsid w:val="009515EE"/>
    <w:rsid w:val="00951867"/>
    <w:rsid w:val="00951BC0"/>
    <w:rsid w:val="009523FD"/>
    <w:rsid w:val="0095279C"/>
    <w:rsid w:val="00952A53"/>
    <w:rsid w:val="00952E7D"/>
    <w:rsid w:val="00953093"/>
    <w:rsid w:val="00953605"/>
    <w:rsid w:val="00954621"/>
    <w:rsid w:val="00954D61"/>
    <w:rsid w:val="00955640"/>
    <w:rsid w:val="00955CB0"/>
    <w:rsid w:val="00956278"/>
    <w:rsid w:val="009570AE"/>
    <w:rsid w:val="00957E3B"/>
    <w:rsid w:val="00957ECB"/>
    <w:rsid w:val="009600DB"/>
    <w:rsid w:val="009606F5"/>
    <w:rsid w:val="00960C89"/>
    <w:rsid w:val="009621F4"/>
    <w:rsid w:val="009621FE"/>
    <w:rsid w:val="0096269C"/>
    <w:rsid w:val="00962B9E"/>
    <w:rsid w:val="00962DE0"/>
    <w:rsid w:val="00962F0A"/>
    <w:rsid w:val="0096304A"/>
    <w:rsid w:val="009630CA"/>
    <w:rsid w:val="0096312F"/>
    <w:rsid w:val="009633D4"/>
    <w:rsid w:val="00963626"/>
    <w:rsid w:val="00963852"/>
    <w:rsid w:val="00963CF0"/>
    <w:rsid w:val="009645A0"/>
    <w:rsid w:val="009647CA"/>
    <w:rsid w:val="009648D4"/>
    <w:rsid w:val="00964984"/>
    <w:rsid w:val="0096566D"/>
    <w:rsid w:val="00965AA1"/>
    <w:rsid w:val="00967095"/>
    <w:rsid w:val="009671EA"/>
    <w:rsid w:val="00967292"/>
    <w:rsid w:val="009700CB"/>
    <w:rsid w:val="00970846"/>
    <w:rsid w:val="00971359"/>
    <w:rsid w:val="009719B3"/>
    <w:rsid w:val="00972433"/>
    <w:rsid w:val="00972D2C"/>
    <w:rsid w:val="00972F4F"/>
    <w:rsid w:val="009743A4"/>
    <w:rsid w:val="00974DEF"/>
    <w:rsid w:val="009754E1"/>
    <w:rsid w:val="00975EBD"/>
    <w:rsid w:val="00975F4B"/>
    <w:rsid w:val="00975F82"/>
    <w:rsid w:val="00976329"/>
    <w:rsid w:val="00977364"/>
    <w:rsid w:val="0097737C"/>
    <w:rsid w:val="009773D1"/>
    <w:rsid w:val="0097744C"/>
    <w:rsid w:val="0097759C"/>
    <w:rsid w:val="00977E48"/>
    <w:rsid w:val="00977EE1"/>
    <w:rsid w:val="00980D17"/>
    <w:rsid w:val="0098121D"/>
    <w:rsid w:val="00981583"/>
    <w:rsid w:val="00981612"/>
    <w:rsid w:val="0098195C"/>
    <w:rsid w:val="00981AF2"/>
    <w:rsid w:val="00981FD1"/>
    <w:rsid w:val="009821D4"/>
    <w:rsid w:val="009828BE"/>
    <w:rsid w:val="009829BB"/>
    <w:rsid w:val="00982AB0"/>
    <w:rsid w:val="00982C0A"/>
    <w:rsid w:val="00982CB4"/>
    <w:rsid w:val="00982F99"/>
    <w:rsid w:val="00983552"/>
    <w:rsid w:val="00983ACB"/>
    <w:rsid w:val="00984108"/>
    <w:rsid w:val="009841C6"/>
    <w:rsid w:val="0098424F"/>
    <w:rsid w:val="009845AB"/>
    <w:rsid w:val="0098499E"/>
    <w:rsid w:val="00984BBF"/>
    <w:rsid w:val="00985012"/>
    <w:rsid w:val="009851DE"/>
    <w:rsid w:val="00985457"/>
    <w:rsid w:val="009856B9"/>
    <w:rsid w:val="00985873"/>
    <w:rsid w:val="00985964"/>
    <w:rsid w:val="00985BDB"/>
    <w:rsid w:val="00985FE1"/>
    <w:rsid w:val="0098654D"/>
    <w:rsid w:val="00986762"/>
    <w:rsid w:val="0098711A"/>
    <w:rsid w:val="00987282"/>
    <w:rsid w:val="00987ABA"/>
    <w:rsid w:val="00987CDB"/>
    <w:rsid w:val="00987DDF"/>
    <w:rsid w:val="0099047C"/>
    <w:rsid w:val="00990728"/>
    <w:rsid w:val="00990D1E"/>
    <w:rsid w:val="00991297"/>
    <w:rsid w:val="00991420"/>
    <w:rsid w:val="009916B5"/>
    <w:rsid w:val="00991A40"/>
    <w:rsid w:val="00991EAA"/>
    <w:rsid w:val="00991F42"/>
    <w:rsid w:val="009924F0"/>
    <w:rsid w:val="00992FC2"/>
    <w:rsid w:val="0099357A"/>
    <w:rsid w:val="009935E2"/>
    <w:rsid w:val="00993B61"/>
    <w:rsid w:val="00993BE9"/>
    <w:rsid w:val="00993F02"/>
    <w:rsid w:val="009944EC"/>
    <w:rsid w:val="00994565"/>
    <w:rsid w:val="009948EA"/>
    <w:rsid w:val="00994BB2"/>
    <w:rsid w:val="00994F15"/>
    <w:rsid w:val="00994F53"/>
    <w:rsid w:val="00995020"/>
    <w:rsid w:val="0099514A"/>
    <w:rsid w:val="00995715"/>
    <w:rsid w:val="00995A6D"/>
    <w:rsid w:val="00995DE1"/>
    <w:rsid w:val="00996C6C"/>
    <w:rsid w:val="00996EE8"/>
    <w:rsid w:val="0099733B"/>
    <w:rsid w:val="00997AC7"/>
    <w:rsid w:val="009A0135"/>
    <w:rsid w:val="009A0185"/>
    <w:rsid w:val="009A04EF"/>
    <w:rsid w:val="009A0534"/>
    <w:rsid w:val="009A0608"/>
    <w:rsid w:val="009A0824"/>
    <w:rsid w:val="009A0858"/>
    <w:rsid w:val="009A095B"/>
    <w:rsid w:val="009A098F"/>
    <w:rsid w:val="009A1493"/>
    <w:rsid w:val="009A1F37"/>
    <w:rsid w:val="009A2063"/>
    <w:rsid w:val="009A2443"/>
    <w:rsid w:val="009A255D"/>
    <w:rsid w:val="009A26E1"/>
    <w:rsid w:val="009A2DC6"/>
    <w:rsid w:val="009A2FA8"/>
    <w:rsid w:val="009A34BF"/>
    <w:rsid w:val="009A3511"/>
    <w:rsid w:val="009A3C07"/>
    <w:rsid w:val="009A3F47"/>
    <w:rsid w:val="009A4065"/>
    <w:rsid w:val="009A41F2"/>
    <w:rsid w:val="009A45F9"/>
    <w:rsid w:val="009A4624"/>
    <w:rsid w:val="009A4E3F"/>
    <w:rsid w:val="009A54E1"/>
    <w:rsid w:val="009A565A"/>
    <w:rsid w:val="009A5764"/>
    <w:rsid w:val="009A5E9B"/>
    <w:rsid w:val="009A5F13"/>
    <w:rsid w:val="009A667D"/>
    <w:rsid w:val="009A6C87"/>
    <w:rsid w:val="009A70F1"/>
    <w:rsid w:val="009A712D"/>
    <w:rsid w:val="009A755C"/>
    <w:rsid w:val="009A7C6B"/>
    <w:rsid w:val="009A7CF1"/>
    <w:rsid w:val="009A7F46"/>
    <w:rsid w:val="009B0045"/>
    <w:rsid w:val="009B0686"/>
    <w:rsid w:val="009B097A"/>
    <w:rsid w:val="009B10EF"/>
    <w:rsid w:val="009B187A"/>
    <w:rsid w:val="009B1FC8"/>
    <w:rsid w:val="009B218B"/>
    <w:rsid w:val="009B223B"/>
    <w:rsid w:val="009B27B8"/>
    <w:rsid w:val="009B2A22"/>
    <w:rsid w:val="009B2AB7"/>
    <w:rsid w:val="009B3534"/>
    <w:rsid w:val="009B356B"/>
    <w:rsid w:val="009B363A"/>
    <w:rsid w:val="009B36F4"/>
    <w:rsid w:val="009B3B7B"/>
    <w:rsid w:val="009B3CC8"/>
    <w:rsid w:val="009B3D1E"/>
    <w:rsid w:val="009B3EFE"/>
    <w:rsid w:val="009B4154"/>
    <w:rsid w:val="009B4185"/>
    <w:rsid w:val="009B4A5F"/>
    <w:rsid w:val="009B4CBA"/>
    <w:rsid w:val="009B57D1"/>
    <w:rsid w:val="009B57E4"/>
    <w:rsid w:val="009B6809"/>
    <w:rsid w:val="009B69B6"/>
    <w:rsid w:val="009B6A2F"/>
    <w:rsid w:val="009B76AC"/>
    <w:rsid w:val="009B7753"/>
    <w:rsid w:val="009C034A"/>
    <w:rsid w:val="009C041B"/>
    <w:rsid w:val="009C0A28"/>
    <w:rsid w:val="009C0ECB"/>
    <w:rsid w:val="009C166A"/>
    <w:rsid w:val="009C1767"/>
    <w:rsid w:val="009C22F8"/>
    <w:rsid w:val="009C2FDC"/>
    <w:rsid w:val="009C307B"/>
    <w:rsid w:val="009C3429"/>
    <w:rsid w:val="009C3B22"/>
    <w:rsid w:val="009C4209"/>
    <w:rsid w:val="009C432E"/>
    <w:rsid w:val="009C4AD1"/>
    <w:rsid w:val="009C4D5D"/>
    <w:rsid w:val="009C4DDD"/>
    <w:rsid w:val="009C5375"/>
    <w:rsid w:val="009C55BD"/>
    <w:rsid w:val="009C5C3E"/>
    <w:rsid w:val="009C61C3"/>
    <w:rsid w:val="009C66E4"/>
    <w:rsid w:val="009C7253"/>
    <w:rsid w:val="009C738E"/>
    <w:rsid w:val="009C7435"/>
    <w:rsid w:val="009C75F4"/>
    <w:rsid w:val="009C7C83"/>
    <w:rsid w:val="009C7CF4"/>
    <w:rsid w:val="009D0168"/>
    <w:rsid w:val="009D020C"/>
    <w:rsid w:val="009D02D8"/>
    <w:rsid w:val="009D0B8A"/>
    <w:rsid w:val="009D0C19"/>
    <w:rsid w:val="009D0E2A"/>
    <w:rsid w:val="009D1028"/>
    <w:rsid w:val="009D14F3"/>
    <w:rsid w:val="009D1826"/>
    <w:rsid w:val="009D1C08"/>
    <w:rsid w:val="009D2047"/>
    <w:rsid w:val="009D2193"/>
    <w:rsid w:val="009D221D"/>
    <w:rsid w:val="009D257B"/>
    <w:rsid w:val="009D3165"/>
    <w:rsid w:val="009D372D"/>
    <w:rsid w:val="009D395E"/>
    <w:rsid w:val="009D3D40"/>
    <w:rsid w:val="009D450C"/>
    <w:rsid w:val="009D49D9"/>
    <w:rsid w:val="009D4B3A"/>
    <w:rsid w:val="009D4C85"/>
    <w:rsid w:val="009D595F"/>
    <w:rsid w:val="009D5ABE"/>
    <w:rsid w:val="009D5BE7"/>
    <w:rsid w:val="009D7102"/>
    <w:rsid w:val="009D7254"/>
    <w:rsid w:val="009D730E"/>
    <w:rsid w:val="009D7570"/>
    <w:rsid w:val="009D7D68"/>
    <w:rsid w:val="009D7E2A"/>
    <w:rsid w:val="009E033E"/>
    <w:rsid w:val="009E0455"/>
    <w:rsid w:val="009E0CFE"/>
    <w:rsid w:val="009E0EF2"/>
    <w:rsid w:val="009E0F93"/>
    <w:rsid w:val="009E1184"/>
    <w:rsid w:val="009E1423"/>
    <w:rsid w:val="009E1C16"/>
    <w:rsid w:val="009E1D35"/>
    <w:rsid w:val="009E1FAB"/>
    <w:rsid w:val="009E2262"/>
    <w:rsid w:val="009E244D"/>
    <w:rsid w:val="009E2716"/>
    <w:rsid w:val="009E28EA"/>
    <w:rsid w:val="009E3120"/>
    <w:rsid w:val="009E372C"/>
    <w:rsid w:val="009E38C9"/>
    <w:rsid w:val="009E3B85"/>
    <w:rsid w:val="009E4074"/>
    <w:rsid w:val="009E4399"/>
    <w:rsid w:val="009E4443"/>
    <w:rsid w:val="009E4483"/>
    <w:rsid w:val="009E4577"/>
    <w:rsid w:val="009E481B"/>
    <w:rsid w:val="009E51CB"/>
    <w:rsid w:val="009E53EA"/>
    <w:rsid w:val="009E56D5"/>
    <w:rsid w:val="009E60FD"/>
    <w:rsid w:val="009E63D7"/>
    <w:rsid w:val="009E63E0"/>
    <w:rsid w:val="009E6663"/>
    <w:rsid w:val="009E6F34"/>
    <w:rsid w:val="009E7A0C"/>
    <w:rsid w:val="009F0017"/>
    <w:rsid w:val="009F003B"/>
    <w:rsid w:val="009F00DE"/>
    <w:rsid w:val="009F0C49"/>
    <w:rsid w:val="009F14ED"/>
    <w:rsid w:val="009F1533"/>
    <w:rsid w:val="009F1F45"/>
    <w:rsid w:val="009F21EA"/>
    <w:rsid w:val="009F222B"/>
    <w:rsid w:val="009F31DB"/>
    <w:rsid w:val="009F37EB"/>
    <w:rsid w:val="009F3E37"/>
    <w:rsid w:val="009F56FD"/>
    <w:rsid w:val="009F60C3"/>
    <w:rsid w:val="009F60E0"/>
    <w:rsid w:val="009F6230"/>
    <w:rsid w:val="009F62AB"/>
    <w:rsid w:val="009F675B"/>
    <w:rsid w:val="009F68EB"/>
    <w:rsid w:val="009F6B3B"/>
    <w:rsid w:val="009F6C1D"/>
    <w:rsid w:val="009F74A0"/>
    <w:rsid w:val="009F79B0"/>
    <w:rsid w:val="009F7A25"/>
    <w:rsid w:val="00A004C2"/>
    <w:rsid w:val="00A00CA4"/>
    <w:rsid w:val="00A01000"/>
    <w:rsid w:val="00A018C2"/>
    <w:rsid w:val="00A019B4"/>
    <w:rsid w:val="00A01C74"/>
    <w:rsid w:val="00A01F20"/>
    <w:rsid w:val="00A01F58"/>
    <w:rsid w:val="00A023B3"/>
    <w:rsid w:val="00A024DD"/>
    <w:rsid w:val="00A026ED"/>
    <w:rsid w:val="00A029FE"/>
    <w:rsid w:val="00A02F25"/>
    <w:rsid w:val="00A03005"/>
    <w:rsid w:val="00A0321F"/>
    <w:rsid w:val="00A0374B"/>
    <w:rsid w:val="00A039CD"/>
    <w:rsid w:val="00A041F2"/>
    <w:rsid w:val="00A04345"/>
    <w:rsid w:val="00A045B5"/>
    <w:rsid w:val="00A0475B"/>
    <w:rsid w:val="00A04E46"/>
    <w:rsid w:val="00A050F1"/>
    <w:rsid w:val="00A05B14"/>
    <w:rsid w:val="00A05BDD"/>
    <w:rsid w:val="00A06068"/>
    <w:rsid w:val="00A06340"/>
    <w:rsid w:val="00A06AE2"/>
    <w:rsid w:val="00A06C7F"/>
    <w:rsid w:val="00A06E2F"/>
    <w:rsid w:val="00A06F19"/>
    <w:rsid w:val="00A07A6D"/>
    <w:rsid w:val="00A07B1A"/>
    <w:rsid w:val="00A07E8D"/>
    <w:rsid w:val="00A1065A"/>
    <w:rsid w:val="00A10AC4"/>
    <w:rsid w:val="00A1165A"/>
    <w:rsid w:val="00A11987"/>
    <w:rsid w:val="00A12126"/>
    <w:rsid w:val="00A1247B"/>
    <w:rsid w:val="00A12675"/>
    <w:rsid w:val="00A129A2"/>
    <w:rsid w:val="00A130A3"/>
    <w:rsid w:val="00A130EF"/>
    <w:rsid w:val="00A13368"/>
    <w:rsid w:val="00A13DA7"/>
    <w:rsid w:val="00A14486"/>
    <w:rsid w:val="00A1495C"/>
    <w:rsid w:val="00A14ABF"/>
    <w:rsid w:val="00A14E1A"/>
    <w:rsid w:val="00A14FB7"/>
    <w:rsid w:val="00A1565F"/>
    <w:rsid w:val="00A1588D"/>
    <w:rsid w:val="00A16076"/>
    <w:rsid w:val="00A16194"/>
    <w:rsid w:val="00A165FD"/>
    <w:rsid w:val="00A16DBB"/>
    <w:rsid w:val="00A16EC3"/>
    <w:rsid w:val="00A16F51"/>
    <w:rsid w:val="00A173DD"/>
    <w:rsid w:val="00A2084D"/>
    <w:rsid w:val="00A21320"/>
    <w:rsid w:val="00A21BFF"/>
    <w:rsid w:val="00A22157"/>
    <w:rsid w:val="00A222B0"/>
    <w:rsid w:val="00A22364"/>
    <w:rsid w:val="00A22521"/>
    <w:rsid w:val="00A22554"/>
    <w:rsid w:val="00A225F4"/>
    <w:rsid w:val="00A2273B"/>
    <w:rsid w:val="00A22AE7"/>
    <w:rsid w:val="00A22AF7"/>
    <w:rsid w:val="00A22D0B"/>
    <w:rsid w:val="00A22ED6"/>
    <w:rsid w:val="00A23463"/>
    <w:rsid w:val="00A23AA2"/>
    <w:rsid w:val="00A23E96"/>
    <w:rsid w:val="00A248E1"/>
    <w:rsid w:val="00A249DE"/>
    <w:rsid w:val="00A249F5"/>
    <w:rsid w:val="00A24B9A"/>
    <w:rsid w:val="00A24BC4"/>
    <w:rsid w:val="00A2540E"/>
    <w:rsid w:val="00A25585"/>
    <w:rsid w:val="00A2559C"/>
    <w:rsid w:val="00A2599B"/>
    <w:rsid w:val="00A25C45"/>
    <w:rsid w:val="00A25DD7"/>
    <w:rsid w:val="00A260BF"/>
    <w:rsid w:val="00A26884"/>
    <w:rsid w:val="00A26BA3"/>
    <w:rsid w:val="00A26DAC"/>
    <w:rsid w:val="00A26FDB"/>
    <w:rsid w:val="00A27D45"/>
    <w:rsid w:val="00A3022F"/>
    <w:rsid w:val="00A3028C"/>
    <w:rsid w:val="00A30680"/>
    <w:rsid w:val="00A30BFC"/>
    <w:rsid w:val="00A310B6"/>
    <w:rsid w:val="00A310E8"/>
    <w:rsid w:val="00A311B1"/>
    <w:rsid w:val="00A3137E"/>
    <w:rsid w:val="00A32130"/>
    <w:rsid w:val="00A321E4"/>
    <w:rsid w:val="00A32227"/>
    <w:rsid w:val="00A323F3"/>
    <w:rsid w:val="00A3296A"/>
    <w:rsid w:val="00A33623"/>
    <w:rsid w:val="00A33714"/>
    <w:rsid w:val="00A33E9F"/>
    <w:rsid w:val="00A33EDC"/>
    <w:rsid w:val="00A34852"/>
    <w:rsid w:val="00A353A3"/>
    <w:rsid w:val="00A3549E"/>
    <w:rsid w:val="00A3582B"/>
    <w:rsid w:val="00A3589E"/>
    <w:rsid w:val="00A359BF"/>
    <w:rsid w:val="00A35F2B"/>
    <w:rsid w:val="00A36527"/>
    <w:rsid w:val="00A36C75"/>
    <w:rsid w:val="00A36E1A"/>
    <w:rsid w:val="00A37286"/>
    <w:rsid w:val="00A376D4"/>
    <w:rsid w:val="00A37927"/>
    <w:rsid w:val="00A37E63"/>
    <w:rsid w:val="00A40587"/>
    <w:rsid w:val="00A409AE"/>
    <w:rsid w:val="00A40A83"/>
    <w:rsid w:val="00A40C09"/>
    <w:rsid w:val="00A41089"/>
    <w:rsid w:val="00A4147F"/>
    <w:rsid w:val="00A41542"/>
    <w:rsid w:val="00A417A0"/>
    <w:rsid w:val="00A41E83"/>
    <w:rsid w:val="00A424A5"/>
    <w:rsid w:val="00A424A7"/>
    <w:rsid w:val="00A42E25"/>
    <w:rsid w:val="00A42E4C"/>
    <w:rsid w:val="00A43306"/>
    <w:rsid w:val="00A434EC"/>
    <w:rsid w:val="00A437A5"/>
    <w:rsid w:val="00A43E8F"/>
    <w:rsid w:val="00A44138"/>
    <w:rsid w:val="00A44326"/>
    <w:rsid w:val="00A4461D"/>
    <w:rsid w:val="00A448FE"/>
    <w:rsid w:val="00A44F11"/>
    <w:rsid w:val="00A453E3"/>
    <w:rsid w:val="00A4592A"/>
    <w:rsid w:val="00A45B1A"/>
    <w:rsid w:val="00A45B55"/>
    <w:rsid w:val="00A45DED"/>
    <w:rsid w:val="00A45ED9"/>
    <w:rsid w:val="00A46159"/>
    <w:rsid w:val="00A46304"/>
    <w:rsid w:val="00A4655C"/>
    <w:rsid w:val="00A46ADB"/>
    <w:rsid w:val="00A46F2E"/>
    <w:rsid w:val="00A4796E"/>
    <w:rsid w:val="00A47977"/>
    <w:rsid w:val="00A4799A"/>
    <w:rsid w:val="00A47A1C"/>
    <w:rsid w:val="00A47F31"/>
    <w:rsid w:val="00A50227"/>
    <w:rsid w:val="00A507A0"/>
    <w:rsid w:val="00A50B35"/>
    <w:rsid w:val="00A50E7A"/>
    <w:rsid w:val="00A5105C"/>
    <w:rsid w:val="00A516F8"/>
    <w:rsid w:val="00A51B45"/>
    <w:rsid w:val="00A520B2"/>
    <w:rsid w:val="00A52612"/>
    <w:rsid w:val="00A52775"/>
    <w:rsid w:val="00A53572"/>
    <w:rsid w:val="00A54582"/>
    <w:rsid w:val="00A54902"/>
    <w:rsid w:val="00A55A7F"/>
    <w:rsid w:val="00A55ABB"/>
    <w:rsid w:val="00A56DB7"/>
    <w:rsid w:val="00A56FEF"/>
    <w:rsid w:val="00A57297"/>
    <w:rsid w:val="00A57367"/>
    <w:rsid w:val="00A57634"/>
    <w:rsid w:val="00A57A9C"/>
    <w:rsid w:val="00A57D0F"/>
    <w:rsid w:val="00A57E0A"/>
    <w:rsid w:val="00A57E51"/>
    <w:rsid w:val="00A57FB1"/>
    <w:rsid w:val="00A606B0"/>
    <w:rsid w:val="00A60BC0"/>
    <w:rsid w:val="00A619E4"/>
    <w:rsid w:val="00A61E35"/>
    <w:rsid w:val="00A625B2"/>
    <w:rsid w:val="00A627F6"/>
    <w:rsid w:val="00A62CD3"/>
    <w:rsid w:val="00A62D8C"/>
    <w:rsid w:val="00A638BB"/>
    <w:rsid w:val="00A641EA"/>
    <w:rsid w:val="00A64BB1"/>
    <w:rsid w:val="00A64E8B"/>
    <w:rsid w:val="00A65055"/>
    <w:rsid w:val="00A65087"/>
    <w:rsid w:val="00A656B0"/>
    <w:rsid w:val="00A657C3"/>
    <w:rsid w:val="00A66192"/>
    <w:rsid w:val="00A664E5"/>
    <w:rsid w:val="00A6784C"/>
    <w:rsid w:val="00A703F0"/>
    <w:rsid w:val="00A707A4"/>
    <w:rsid w:val="00A70C85"/>
    <w:rsid w:val="00A70F09"/>
    <w:rsid w:val="00A71060"/>
    <w:rsid w:val="00A71468"/>
    <w:rsid w:val="00A715B1"/>
    <w:rsid w:val="00A715BE"/>
    <w:rsid w:val="00A71753"/>
    <w:rsid w:val="00A71982"/>
    <w:rsid w:val="00A71F59"/>
    <w:rsid w:val="00A72395"/>
    <w:rsid w:val="00A724AE"/>
    <w:rsid w:val="00A7311C"/>
    <w:rsid w:val="00A735BD"/>
    <w:rsid w:val="00A738D4"/>
    <w:rsid w:val="00A73CFC"/>
    <w:rsid w:val="00A73EC2"/>
    <w:rsid w:val="00A74492"/>
    <w:rsid w:val="00A74607"/>
    <w:rsid w:val="00A74A94"/>
    <w:rsid w:val="00A74F0B"/>
    <w:rsid w:val="00A75587"/>
    <w:rsid w:val="00A7598F"/>
    <w:rsid w:val="00A76831"/>
    <w:rsid w:val="00A769A9"/>
    <w:rsid w:val="00A76A2C"/>
    <w:rsid w:val="00A76A5B"/>
    <w:rsid w:val="00A76B18"/>
    <w:rsid w:val="00A76B85"/>
    <w:rsid w:val="00A77573"/>
    <w:rsid w:val="00A776FA"/>
    <w:rsid w:val="00A77D10"/>
    <w:rsid w:val="00A80F9C"/>
    <w:rsid w:val="00A812B1"/>
    <w:rsid w:val="00A817D4"/>
    <w:rsid w:val="00A81F79"/>
    <w:rsid w:val="00A8268F"/>
    <w:rsid w:val="00A829A2"/>
    <w:rsid w:val="00A82F04"/>
    <w:rsid w:val="00A83244"/>
    <w:rsid w:val="00A83757"/>
    <w:rsid w:val="00A83863"/>
    <w:rsid w:val="00A8389E"/>
    <w:rsid w:val="00A83AA6"/>
    <w:rsid w:val="00A84A51"/>
    <w:rsid w:val="00A84B7E"/>
    <w:rsid w:val="00A851B7"/>
    <w:rsid w:val="00A85742"/>
    <w:rsid w:val="00A85A4E"/>
    <w:rsid w:val="00A85F7F"/>
    <w:rsid w:val="00A86377"/>
    <w:rsid w:val="00A8667E"/>
    <w:rsid w:val="00A86765"/>
    <w:rsid w:val="00A8698C"/>
    <w:rsid w:val="00A8781E"/>
    <w:rsid w:val="00A87C35"/>
    <w:rsid w:val="00A90790"/>
    <w:rsid w:val="00A908F7"/>
    <w:rsid w:val="00A908FB"/>
    <w:rsid w:val="00A90B3D"/>
    <w:rsid w:val="00A9102B"/>
    <w:rsid w:val="00A9197B"/>
    <w:rsid w:val="00A92498"/>
    <w:rsid w:val="00A9292C"/>
    <w:rsid w:val="00A92BBA"/>
    <w:rsid w:val="00A92CBA"/>
    <w:rsid w:val="00A93263"/>
    <w:rsid w:val="00A93D27"/>
    <w:rsid w:val="00A94485"/>
    <w:rsid w:val="00A94BF3"/>
    <w:rsid w:val="00A94CFE"/>
    <w:rsid w:val="00A94FFE"/>
    <w:rsid w:val="00A9508B"/>
    <w:rsid w:val="00A950ED"/>
    <w:rsid w:val="00A95156"/>
    <w:rsid w:val="00A9581C"/>
    <w:rsid w:val="00A9612D"/>
    <w:rsid w:val="00A96248"/>
    <w:rsid w:val="00A96998"/>
    <w:rsid w:val="00A969C3"/>
    <w:rsid w:val="00A972D3"/>
    <w:rsid w:val="00A97415"/>
    <w:rsid w:val="00A974AA"/>
    <w:rsid w:val="00A978C3"/>
    <w:rsid w:val="00A97BD7"/>
    <w:rsid w:val="00A97F44"/>
    <w:rsid w:val="00AA0040"/>
    <w:rsid w:val="00AA043E"/>
    <w:rsid w:val="00AA067E"/>
    <w:rsid w:val="00AA1804"/>
    <w:rsid w:val="00AA1891"/>
    <w:rsid w:val="00AA2BFF"/>
    <w:rsid w:val="00AA2C6C"/>
    <w:rsid w:val="00AA3032"/>
    <w:rsid w:val="00AA459D"/>
    <w:rsid w:val="00AA4B54"/>
    <w:rsid w:val="00AA51F3"/>
    <w:rsid w:val="00AA5691"/>
    <w:rsid w:val="00AA5749"/>
    <w:rsid w:val="00AA66B1"/>
    <w:rsid w:val="00AA7383"/>
    <w:rsid w:val="00AA75A3"/>
    <w:rsid w:val="00AA7855"/>
    <w:rsid w:val="00AA7E88"/>
    <w:rsid w:val="00AB04B4"/>
    <w:rsid w:val="00AB06F1"/>
    <w:rsid w:val="00AB0866"/>
    <w:rsid w:val="00AB112E"/>
    <w:rsid w:val="00AB187B"/>
    <w:rsid w:val="00AB2150"/>
    <w:rsid w:val="00AB28F9"/>
    <w:rsid w:val="00AB2A77"/>
    <w:rsid w:val="00AB2C70"/>
    <w:rsid w:val="00AB2D16"/>
    <w:rsid w:val="00AB2F9B"/>
    <w:rsid w:val="00AB2FB2"/>
    <w:rsid w:val="00AB3379"/>
    <w:rsid w:val="00AB3C32"/>
    <w:rsid w:val="00AB3C3D"/>
    <w:rsid w:val="00AB3E88"/>
    <w:rsid w:val="00AB4719"/>
    <w:rsid w:val="00AB48B3"/>
    <w:rsid w:val="00AB5107"/>
    <w:rsid w:val="00AB52D5"/>
    <w:rsid w:val="00AB52E7"/>
    <w:rsid w:val="00AB540B"/>
    <w:rsid w:val="00AB5AAF"/>
    <w:rsid w:val="00AB5CEB"/>
    <w:rsid w:val="00AB5DB4"/>
    <w:rsid w:val="00AB5EEF"/>
    <w:rsid w:val="00AB5F0F"/>
    <w:rsid w:val="00AB627D"/>
    <w:rsid w:val="00AB635B"/>
    <w:rsid w:val="00AB6479"/>
    <w:rsid w:val="00AB6D96"/>
    <w:rsid w:val="00AB771E"/>
    <w:rsid w:val="00AB7A6F"/>
    <w:rsid w:val="00AB7B7C"/>
    <w:rsid w:val="00AB7ECB"/>
    <w:rsid w:val="00AC0027"/>
    <w:rsid w:val="00AC00A2"/>
    <w:rsid w:val="00AC0D64"/>
    <w:rsid w:val="00AC1062"/>
    <w:rsid w:val="00AC177B"/>
    <w:rsid w:val="00AC1B7B"/>
    <w:rsid w:val="00AC241A"/>
    <w:rsid w:val="00AC2993"/>
    <w:rsid w:val="00AC2CB7"/>
    <w:rsid w:val="00AC2D0C"/>
    <w:rsid w:val="00AC30BD"/>
    <w:rsid w:val="00AC3652"/>
    <w:rsid w:val="00AC372C"/>
    <w:rsid w:val="00AC3746"/>
    <w:rsid w:val="00AC37B1"/>
    <w:rsid w:val="00AC3849"/>
    <w:rsid w:val="00AC4233"/>
    <w:rsid w:val="00AC4314"/>
    <w:rsid w:val="00AC446B"/>
    <w:rsid w:val="00AC4C97"/>
    <w:rsid w:val="00AC4DFD"/>
    <w:rsid w:val="00AC5773"/>
    <w:rsid w:val="00AC6666"/>
    <w:rsid w:val="00AC79F7"/>
    <w:rsid w:val="00AD000B"/>
    <w:rsid w:val="00AD0162"/>
    <w:rsid w:val="00AD08D5"/>
    <w:rsid w:val="00AD0D49"/>
    <w:rsid w:val="00AD0E6C"/>
    <w:rsid w:val="00AD13B6"/>
    <w:rsid w:val="00AD13D8"/>
    <w:rsid w:val="00AD14FE"/>
    <w:rsid w:val="00AD16EB"/>
    <w:rsid w:val="00AD196F"/>
    <w:rsid w:val="00AD1DB5"/>
    <w:rsid w:val="00AD2120"/>
    <w:rsid w:val="00AD238D"/>
    <w:rsid w:val="00AD23B1"/>
    <w:rsid w:val="00AD2456"/>
    <w:rsid w:val="00AD2CB5"/>
    <w:rsid w:val="00AD30C4"/>
    <w:rsid w:val="00AD3343"/>
    <w:rsid w:val="00AD38F1"/>
    <w:rsid w:val="00AD38FB"/>
    <w:rsid w:val="00AD3A98"/>
    <w:rsid w:val="00AD3BE3"/>
    <w:rsid w:val="00AD3E64"/>
    <w:rsid w:val="00AD404C"/>
    <w:rsid w:val="00AD4315"/>
    <w:rsid w:val="00AD4706"/>
    <w:rsid w:val="00AD47CC"/>
    <w:rsid w:val="00AD481E"/>
    <w:rsid w:val="00AD4B5A"/>
    <w:rsid w:val="00AD554D"/>
    <w:rsid w:val="00AD6106"/>
    <w:rsid w:val="00AD6380"/>
    <w:rsid w:val="00AD6544"/>
    <w:rsid w:val="00AD6844"/>
    <w:rsid w:val="00AD696C"/>
    <w:rsid w:val="00AD790B"/>
    <w:rsid w:val="00AD7F17"/>
    <w:rsid w:val="00AE0063"/>
    <w:rsid w:val="00AE0315"/>
    <w:rsid w:val="00AE043F"/>
    <w:rsid w:val="00AE055A"/>
    <w:rsid w:val="00AE08D1"/>
    <w:rsid w:val="00AE0CB1"/>
    <w:rsid w:val="00AE0F79"/>
    <w:rsid w:val="00AE0F8D"/>
    <w:rsid w:val="00AE1001"/>
    <w:rsid w:val="00AE1706"/>
    <w:rsid w:val="00AE1C2D"/>
    <w:rsid w:val="00AE2339"/>
    <w:rsid w:val="00AE2A6C"/>
    <w:rsid w:val="00AE2B71"/>
    <w:rsid w:val="00AE30F6"/>
    <w:rsid w:val="00AE34CF"/>
    <w:rsid w:val="00AE35B8"/>
    <w:rsid w:val="00AE391D"/>
    <w:rsid w:val="00AE3C45"/>
    <w:rsid w:val="00AE43BB"/>
    <w:rsid w:val="00AE4520"/>
    <w:rsid w:val="00AE4DC7"/>
    <w:rsid w:val="00AE5681"/>
    <w:rsid w:val="00AE5834"/>
    <w:rsid w:val="00AE584A"/>
    <w:rsid w:val="00AE6701"/>
    <w:rsid w:val="00AE67EF"/>
    <w:rsid w:val="00AE6818"/>
    <w:rsid w:val="00AE6824"/>
    <w:rsid w:val="00AE6930"/>
    <w:rsid w:val="00AE69E3"/>
    <w:rsid w:val="00AE6B12"/>
    <w:rsid w:val="00AE6C0A"/>
    <w:rsid w:val="00AE6DCA"/>
    <w:rsid w:val="00AE7047"/>
    <w:rsid w:val="00AE7072"/>
    <w:rsid w:val="00AF0198"/>
    <w:rsid w:val="00AF0D0F"/>
    <w:rsid w:val="00AF1C12"/>
    <w:rsid w:val="00AF1FEC"/>
    <w:rsid w:val="00AF2783"/>
    <w:rsid w:val="00AF2D9F"/>
    <w:rsid w:val="00AF2FA7"/>
    <w:rsid w:val="00AF3B20"/>
    <w:rsid w:val="00AF40C1"/>
    <w:rsid w:val="00AF41FF"/>
    <w:rsid w:val="00AF465A"/>
    <w:rsid w:val="00AF4801"/>
    <w:rsid w:val="00AF4833"/>
    <w:rsid w:val="00AF48FB"/>
    <w:rsid w:val="00AF4AFD"/>
    <w:rsid w:val="00AF51F8"/>
    <w:rsid w:val="00AF5850"/>
    <w:rsid w:val="00AF59F5"/>
    <w:rsid w:val="00AF60B2"/>
    <w:rsid w:val="00AF644D"/>
    <w:rsid w:val="00AF64A5"/>
    <w:rsid w:val="00AF6DD9"/>
    <w:rsid w:val="00AF7504"/>
    <w:rsid w:val="00AF7548"/>
    <w:rsid w:val="00AF7A4C"/>
    <w:rsid w:val="00AF7C50"/>
    <w:rsid w:val="00AF7D1E"/>
    <w:rsid w:val="00AF7E0C"/>
    <w:rsid w:val="00B002F8"/>
    <w:rsid w:val="00B0049B"/>
    <w:rsid w:val="00B00778"/>
    <w:rsid w:val="00B00A3E"/>
    <w:rsid w:val="00B00B76"/>
    <w:rsid w:val="00B00CE7"/>
    <w:rsid w:val="00B00D40"/>
    <w:rsid w:val="00B00E7A"/>
    <w:rsid w:val="00B00F7E"/>
    <w:rsid w:val="00B015F6"/>
    <w:rsid w:val="00B01733"/>
    <w:rsid w:val="00B01D43"/>
    <w:rsid w:val="00B020DB"/>
    <w:rsid w:val="00B0237F"/>
    <w:rsid w:val="00B02714"/>
    <w:rsid w:val="00B02941"/>
    <w:rsid w:val="00B02A84"/>
    <w:rsid w:val="00B03105"/>
    <w:rsid w:val="00B031AE"/>
    <w:rsid w:val="00B031C2"/>
    <w:rsid w:val="00B0337C"/>
    <w:rsid w:val="00B04383"/>
    <w:rsid w:val="00B04A08"/>
    <w:rsid w:val="00B04C9D"/>
    <w:rsid w:val="00B052CD"/>
    <w:rsid w:val="00B05327"/>
    <w:rsid w:val="00B05A97"/>
    <w:rsid w:val="00B05E72"/>
    <w:rsid w:val="00B05F45"/>
    <w:rsid w:val="00B062A4"/>
    <w:rsid w:val="00B070F5"/>
    <w:rsid w:val="00B072AD"/>
    <w:rsid w:val="00B074C0"/>
    <w:rsid w:val="00B074E6"/>
    <w:rsid w:val="00B07E70"/>
    <w:rsid w:val="00B1022F"/>
    <w:rsid w:val="00B107A5"/>
    <w:rsid w:val="00B10897"/>
    <w:rsid w:val="00B109AD"/>
    <w:rsid w:val="00B10B35"/>
    <w:rsid w:val="00B11164"/>
    <w:rsid w:val="00B11322"/>
    <w:rsid w:val="00B12018"/>
    <w:rsid w:val="00B125F8"/>
    <w:rsid w:val="00B12943"/>
    <w:rsid w:val="00B13185"/>
    <w:rsid w:val="00B132D2"/>
    <w:rsid w:val="00B134AC"/>
    <w:rsid w:val="00B135A9"/>
    <w:rsid w:val="00B13B22"/>
    <w:rsid w:val="00B14536"/>
    <w:rsid w:val="00B14CA1"/>
    <w:rsid w:val="00B158B9"/>
    <w:rsid w:val="00B15CCE"/>
    <w:rsid w:val="00B15D55"/>
    <w:rsid w:val="00B162A9"/>
    <w:rsid w:val="00B163BE"/>
    <w:rsid w:val="00B165FF"/>
    <w:rsid w:val="00B16744"/>
    <w:rsid w:val="00B16827"/>
    <w:rsid w:val="00B1717F"/>
    <w:rsid w:val="00B17529"/>
    <w:rsid w:val="00B17815"/>
    <w:rsid w:val="00B20515"/>
    <w:rsid w:val="00B20759"/>
    <w:rsid w:val="00B20D5E"/>
    <w:rsid w:val="00B20F75"/>
    <w:rsid w:val="00B20FE0"/>
    <w:rsid w:val="00B21530"/>
    <w:rsid w:val="00B2164D"/>
    <w:rsid w:val="00B21845"/>
    <w:rsid w:val="00B2192F"/>
    <w:rsid w:val="00B21BD8"/>
    <w:rsid w:val="00B21C35"/>
    <w:rsid w:val="00B21FF0"/>
    <w:rsid w:val="00B22000"/>
    <w:rsid w:val="00B2211F"/>
    <w:rsid w:val="00B22676"/>
    <w:rsid w:val="00B229A4"/>
    <w:rsid w:val="00B22D28"/>
    <w:rsid w:val="00B22DCF"/>
    <w:rsid w:val="00B2308E"/>
    <w:rsid w:val="00B233B7"/>
    <w:rsid w:val="00B2361B"/>
    <w:rsid w:val="00B23F40"/>
    <w:rsid w:val="00B248A7"/>
    <w:rsid w:val="00B24CB3"/>
    <w:rsid w:val="00B24D6A"/>
    <w:rsid w:val="00B24FE8"/>
    <w:rsid w:val="00B250D4"/>
    <w:rsid w:val="00B25110"/>
    <w:rsid w:val="00B25152"/>
    <w:rsid w:val="00B25297"/>
    <w:rsid w:val="00B25979"/>
    <w:rsid w:val="00B26054"/>
    <w:rsid w:val="00B264A9"/>
    <w:rsid w:val="00B266C5"/>
    <w:rsid w:val="00B2674F"/>
    <w:rsid w:val="00B2692E"/>
    <w:rsid w:val="00B269AB"/>
    <w:rsid w:val="00B269E8"/>
    <w:rsid w:val="00B26A46"/>
    <w:rsid w:val="00B26D1D"/>
    <w:rsid w:val="00B26D3E"/>
    <w:rsid w:val="00B26FA3"/>
    <w:rsid w:val="00B27118"/>
    <w:rsid w:val="00B27509"/>
    <w:rsid w:val="00B27CA7"/>
    <w:rsid w:val="00B27D78"/>
    <w:rsid w:val="00B302B5"/>
    <w:rsid w:val="00B3030A"/>
    <w:rsid w:val="00B304C3"/>
    <w:rsid w:val="00B30705"/>
    <w:rsid w:val="00B308E8"/>
    <w:rsid w:val="00B30B3C"/>
    <w:rsid w:val="00B31502"/>
    <w:rsid w:val="00B31C98"/>
    <w:rsid w:val="00B31F84"/>
    <w:rsid w:val="00B321B0"/>
    <w:rsid w:val="00B32BC3"/>
    <w:rsid w:val="00B331D5"/>
    <w:rsid w:val="00B33574"/>
    <w:rsid w:val="00B336F1"/>
    <w:rsid w:val="00B34043"/>
    <w:rsid w:val="00B342B3"/>
    <w:rsid w:val="00B34450"/>
    <w:rsid w:val="00B34913"/>
    <w:rsid w:val="00B34C64"/>
    <w:rsid w:val="00B34F5C"/>
    <w:rsid w:val="00B357E8"/>
    <w:rsid w:val="00B361C2"/>
    <w:rsid w:val="00B367E2"/>
    <w:rsid w:val="00B36928"/>
    <w:rsid w:val="00B36AB5"/>
    <w:rsid w:val="00B36D3F"/>
    <w:rsid w:val="00B36EDC"/>
    <w:rsid w:val="00B37BE3"/>
    <w:rsid w:val="00B37F91"/>
    <w:rsid w:val="00B4012C"/>
    <w:rsid w:val="00B40E12"/>
    <w:rsid w:val="00B40E38"/>
    <w:rsid w:val="00B41231"/>
    <w:rsid w:val="00B412EF"/>
    <w:rsid w:val="00B41832"/>
    <w:rsid w:val="00B41AA7"/>
    <w:rsid w:val="00B42913"/>
    <w:rsid w:val="00B42B2B"/>
    <w:rsid w:val="00B42DF6"/>
    <w:rsid w:val="00B4374C"/>
    <w:rsid w:val="00B43F19"/>
    <w:rsid w:val="00B4402B"/>
    <w:rsid w:val="00B44796"/>
    <w:rsid w:val="00B4563F"/>
    <w:rsid w:val="00B458A3"/>
    <w:rsid w:val="00B45AEA"/>
    <w:rsid w:val="00B45AF3"/>
    <w:rsid w:val="00B45C3A"/>
    <w:rsid w:val="00B45D74"/>
    <w:rsid w:val="00B45DCB"/>
    <w:rsid w:val="00B45F1A"/>
    <w:rsid w:val="00B4604A"/>
    <w:rsid w:val="00B461E6"/>
    <w:rsid w:val="00B464BC"/>
    <w:rsid w:val="00B4697C"/>
    <w:rsid w:val="00B46AA9"/>
    <w:rsid w:val="00B46AB2"/>
    <w:rsid w:val="00B46BC8"/>
    <w:rsid w:val="00B46BF5"/>
    <w:rsid w:val="00B46C9C"/>
    <w:rsid w:val="00B47328"/>
    <w:rsid w:val="00B47AA4"/>
    <w:rsid w:val="00B50250"/>
    <w:rsid w:val="00B5041C"/>
    <w:rsid w:val="00B5078A"/>
    <w:rsid w:val="00B51039"/>
    <w:rsid w:val="00B51339"/>
    <w:rsid w:val="00B51DBA"/>
    <w:rsid w:val="00B52ACE"/>
    <w:rsid w:val="00B53156"/>
    <w:rsid w:val="00B53654"/>
    <w:rsid w:val="00B53706"/>
    <w:rsid w:val="00B53851"/>
    <w:rsid w:val="00B53886"/>
    <w:rsid w:val="00B5393F"/>
    <w:rsid w:val="00B539DC"/>
    <w:rsid w:val="00B53C61"/>
    <w:rsid w:val="00B53E5D"/>
    <w:rsid w:val="00B54ED2"/>
    <w:rsid w:val="00B56153"/>
    <w:rsid w:val="00B56BB6"/>
    <w:rsid w:val="00B5796D"/>
    <w:rsid w:val="00B57A82"/>
    <w:rsid w:val="00B6011A"/>
    <w:rsid w:val="00B60132"/>
    <w:rsid w:val="00B6027F"/>
    <w:rsid w:val="00B6085C"/>
    <w:rsid w:val="00B6183E"/>
    <w:rsid w:val="00B62621"/>
    <w:rsid w:val="00B62991"/>
    <w:rsid w:val="00B62B4B"/>
    <w:rsid w:val="00B62D0E"/>
    <w:rsid w:val="00B631DE"/>
    <w:rsid w:val="00B634A6"/>
    <w:rsid w:val="00B6375E"/>
    <w:rsid w:val="00B638A4"/>
    <w:rsid w:val="00B640AA"/>
    <w:rsid w:val="00B64816"/>
    <w:rsid w:val="00B64CC5"/>
    <w:rsid w:val="00B64D42"/>
    <w:rsid w:val="00B65219"/>
    <w:rsid w:val="00B659E9"/>
    <w:rsid w:val="00B65CF1"/>
    <w:rsid w:val="00B6617F"/>
    <w:rsid w:val="00B664F3"/>
    <w:rsid w:val="00B6658C"/>
    <w:rsid w:val="00B666A9"/>
    <w:rsid w:val="00B6690F"/>
    <w:rsid w:val="00B66FBB"/>
    <w:rsid w:val="00B670F0"/>
    <w:rsid w:val="00B67103"/>
    <w:rsid w:val="00B671C4"/>
    <w:rsid w:val="00B67AA5"/>
    <w:rsid w:val="00B67D8D"/>
    <w:rsid w:val="00B67E8F"/>
    <w:rsid w:val="00B70724"/>
    <w:rsid w:val="00B70CD8"/>
    <w:rsid w:val="00B7120A"/>
    <w:rsid w:val="00B71439"/>
    <w:rsid w:val="00B71768"/>
    <w:rsid w:val="00B720E2"/>
    <w:rsid w:val="00B7224B"/>
    <w:rsid w:val="00B724F0"/>
    <w:rsid w:val="00B72715"/>
    <w:rsid w:val="00B72734"/>
    <w:rsid w:val="00B72D07"/>
    <w:rsid w:val="00B72FFF"/>
    <w:rsid w:val="00B73219"/>
    <w:rsid w:val="00B74406"/>
    <w:rsid w:val="00B75025"/>
    <w:rsid w:val="00B753B1"/>
    <w:rsid w:val="00B7540A"/>
    <w:rsid w:val="00B75605"/>
    <w:rsid w:val="00B75BB6"/>
    <w:rsid w:val="00B75EEC"/>
    <w:rsid w:val="00B75F10"/>
    <w:rsid w:val="00B761FE"/>
    <w:rsid w:val="00B76D93"/>
    <w:rsid w:val="00B770CC"/>
    <w:rsid w:val="00B77EA1"/>
    <w:rsid w:val="00B809BA"/>
    <w:rsid w:val="00B809C8"/>
    <w:rsid w:val="00B80B70"/>
    <w:rsid w:val="00B81259"/>
    <w:rsid w:val="00B817CA"/>
    <w:rsid w:val="00B81B43"/>
    <w:rsid w:val="00B81D06"/>
    <w:rsid w:val="00B82392"/>
    <w:rsid w:val="00B824AE"/>
    <w:rsid w:val="00B824C4"/>
    <w:rsid w:val="00B827E1"/>
    <w:rsid w:val="00B827F3"/>
    <w:rsid w:val="00B82A62"/>
    <w:rsid w:val="00B82B71"/>
    <w:rsid w:val="00B83227"/>
    <w:rsid w:val="00B83785"/>
    <w:rsid w:val="00B83EF5"/>
    <w:rsid w:val="00B83FF9"/>
    <w:rsid w:val="00B8402D"/>
    <w:rsid w:val="00B84B12"/>
    <w:rsid w:val="00B84E18"/>
    <w:rsid w:val="00B85262"/>
    <w:rsid w:val="00B854AC"/>
    <w:rsid w:val="00B85657"/>
    <w:rsid w:val="00B8573E"/>
    <w:rsid w:val="00B866FB"/>
    <w:rsid w:val="00B86897"/>
    <w:rsid w:val="00B86E81"/>
    <w:rsid w:val="00B86F75"/>
    <w:rsid w:val="00B871FF"/>
    <w:rsid w:val="00B87233"/>
    <w:rsid w:val="00B87324"/>
    <w:rsid w:val="00B8750B"/>
    <w:rsid w:val="00B8769C"/>
    <w:rsid w:val="00B87709"/>
    <w:rsid w:val="00B87BC3"/>
    <w:rsid w:val="00B90296"/>
    <w:rsid w:val="00B905A6"/>
    <w:rsid w:val="00B90660"/>
    <w:rsid w:val="00B90776"/>
    <w:rsid w:val="00B908CA"/>
    <w:rsid w:val="00B91A01"/>
    <w:rsid w:val="00B927B8"/>
    <w:rsid w:val="00B92F7E"/>
    <w:rsid w:val="00B93009"/>
    <w:rsid w:val="00B93310"/>
    <w:rsid w:val="00B935F4"/>
    <w:rsid w:val="00B93C75"/>
    <w:rsid w:val="00B948CD"/>
    <w:rsid w:val="00B94DB1"/>
    <w:rsid w:val="00B9524D"/>
    <w:rsid w:val="00B955D4"/>
    <w:rsid w:val="00B9571E"/>
    <w:rsid w:val="00B95775"/>
    <w:rsid w:val="00B95C09"/>
    <w:rsid w:val="00B95DA5"/>
    <w:rsid w:val="00B96303"/>
    <w:rsid w:val="00B97CAC"/>
    <w:rsid w:val="00BA01B6"/>
    <w:rsid w:val="00BA0884"/>
    <w:rsid w:val="00BA0BFF"/>
    <w:rsid w:val="00BA0C67"/>
    <w:rsid w:val="00BA147C"/>
    <w:rsid w:val="00BA172D"/>
    <w:rsid w:val="00BA17C1"/>
    <w:rsid w:val="00BA1D89"/>
    <w:rsid w:val="00BA220D"/>
    <w:rsid w:val="00BA2810"/>
    <w:rsid w:val="00BA416B"/>
    <w:rsid w:val="00BA4187"/>
    <w:rsid w:val="00BA42F0"/>
    <w:rsid w:val="00BA472D"/>
    <w:rsid w:val="00BA4A78"/>
    <w:rsid w:val="00BA4BA3"/>
    <w:rsid w:val="00BA4BF5"/>
    <w:rsid w:val="00BA4C4A"/>
    <w:rsid w:val="00BA507E"/>
    <w:rsid w:val="00BA509C"/>
    <w:rsid w:val="00BA5455"/>
    <w:rsid w:val="00BA5CD6"/>
    <w:rsid w:val="00BA5D0D"/>
    <w:rsid w:val="00BA5E9B"/>
    <w:rsid w:val="00BA6261"/>
    <w:rsid w:val="00BA67BC"/>
    <w:rsid w:val="00BA6EEB"/>
    <w:rsid w:val="00BA7634"/>
    <w:rsid w:val="00BA7889"/>
    <w:rsid w:val="00BA79FC"/>
    <w:rsid w:val="00BA7CF8"/>
    <w:rsid w:val="00BA7EA6"/>
    <w:rsid w:val="00BB0771"/>
    <w:rsid w:val="00BB0862"/>
    <w:rsid w:val="00BB09A8"/>
    <w:rsid w:val="00BB0E4D"/>
    <w:rsid w:val="00BB19B2"/>
    <w:rsid w:val="00BB1D2F"/>
    <w:rsid w:val="00BB1E58"/>
    <w:rsid w:val="00BB2494"/>
    <w:rsid w:val="00BB2A77"/>
    <w:rsid w:val="00BB2DFB"/>
    <w:rsid w:val="00BB31C9"/>
    <w:rsid w:val="00BB350B"/>
    <w:rsid w:val="00BB35AA"/>
    <w:rsid w:val="00BB3726"/>
    <w:rsid w:val="00BB479B"/>
    <w:rsid w:val="00BB4A85"/>
    <w:rsid w:val="00BB53C2"/>
    <w:rsid w:val="00BB5488"/>
    <w:rsid w:val="00BB5EE7"/>
    <w:rsid w:val="00BB608E"/>
    <w:rsid w:val="00BB668B"/>
    <w:rsid w:val="00BB6B29"/>
    <w:rsid w:val="00BB7024"/>
    <w:rsid w:val="00BC0379"/>
    <w:rsid w:val="00BC043D"/>
    <w:rsid w:val="00BC07A3"/>
    <w:rsid w:val="00BC1431"/>
    <w:rsid w:val="00BC17DA"/>
    <w:rsid w:val="00BC1A1A"/>
    <w:rsid w:val="00BC222A"/>
    <w:rsid w:val="00BC249C"/>
    <w:rsid w:val="00BC2660"/>
    <w:rsid w:val="00BC26F8"/>
    <w:rsid w:val="00BC27AD"/>
    <w:rsid w:val="00BC297B"/>
    <w:rsid w:val="00BC3B19"/>
    <w:rsid w:val="00BC3EB6"/>
    <w:rsid w:val="00BC4209"/>
    <w:rsid w:val="00BC4E6E"/>
    <w:rsid w:val="00BC4E8D"/>
    <w:rsid w:val="00BC531C"/>
    <w:rsid w:val="00BC5486"/>
    <w:rsid w:val="00BC6363"/>
    <w:rsid w:val="00BC64EA"/>
    <w:rsid w:val="00BC6C50"/>
    <w:rsid w:val="00BC6F8D"/>
    <w:rsid w:val="00BC71B3"/>
    <w:rsid w:val="00BC745F"/>
    <w:rsid w:val="00BC756D"/>
    <w:rsid w:val="00BC771C"/>
    <w:rsid w:val="00BC777F"/>
    <w:rsid w:val="00BC7AC7"/>
    <w:rsid w:val="00BD067B"/>
    <w:rsid w:val="00BD0970"/>
    <w:rsid w:val="00BD157C"/>
    <w:rsid w:val="00BD15C6"/>
    <w:rsid w:val="00BD170D"/>
    <w:rsid w:val="00BD187B"/>
    <w:rsid w:val="00BD1B71"/>
    <w:rsid w:val="00BD1BD5"/>
    <w:rsid w:val="00BD1C49"/>
    <w:rsid w:val="00BD1CB0"/>
    <w:rsid w:val="00BD1DBC"/>
    <w:rsid w:val="00BD27A0"/>
    <w:rsid w:val="00BD2CD7"/>
    <w:rsid w:val="00BD30EC"/>
    <w:rsid w:val="00BD34FF"/>
    <w:rsid w:val="00BD3866"/>
    <w:rsid w:val="00BD42B1"/>
    <w:rsid w:val="00BD4356"/>
    <w:rsid w:val="00BD458E"/>
    <w:rsid w:val="00BD6032"/>
    <w:rsid w:val="00BD61BF"/>
    <w:rsid w:val="00BD6341"/>
    <w:rsid w:val="00BD65CC"/>
    <w:rsid w:val="00BD6887"/>
    <w:rsid w:val="00BD73F5"/>
    <w:rsid w:val="00BD74F4"/>
    <w:rsid w:val="00BD77EA"/>
    <w:rsid w:val="00BD7D9E"/>
    <w:rsid w:val="00BE00A3"/>
    <w:rsid w:val="00BE0141"/>
    <w:rsid w:val="00BE0210"/>
    <w:rsid w:val="00BE03CC"/>
    <w:rsid w:val="00BE0C56"/>
    <w:rsid w:val="00BE0D17"/>
    <w:rsid w:val="00BE1558"/>
    <w:rsid w:val="00BE1B75"/>
    <w:rsid w:val="00BE2292"/>
    <w:rsid w:val="00BE273B"/>
    <w:rsid w:val="00BE2BC9"/>
    <w:rsid w:val="00BE3109"/>
    <w:rsid w:val="00BE3BCE"/>
    <w:rsid w:val="00BE3EE3"/>
    <w:rsid w:val="00BE43B1"/>
    <w:rsid w:val="00BE49AC"/>
    <w:rsid w:val="00BE49FA"/>
    <w:rsid w:val="00BE4D93"/>
    <w:rsid w:val="00BE4E10"/>
    <w:rsid w:val="00BE59C3"/>
    <w:rsid w:val="00BE5BCC"/>
    <w:rsid w:val="00BE5BF6"/>
    <w:rsid w:val="00BE5CC5"/>
    <w:rsid w:val="00BE5EA1"/>
    <w:rsid w:val="00BE71A0"/>
    <w:rsid w:val="00BE7601"/>
    <w:rsid w:val="00BE7EC7"/>
    <w:rsid w:val="00BF0392"/>
    <w:rsid w:val="00BF05C3"/>
    <w:rsid w:val="00BF08F4"/>
    <w:rsid w:val="00BF09F4"/>
    <w:rsid w:val="00BF0A9C"/>
    <w:rsid w:val="00BF0B89"/>
    <w:rsid w:val="00BF0BD5"/>
    <w:rsid w:val="00BF0D12"/>
    <w:rsid w:val="00BF1324"/>
    <w:rsid w:val="00BF16BE"/>
    <w:rsid w:val="00BF24CC"/>
    <w:rsid w:val="00BF24E3"/>
    <w:rsid w:val="00BF267E"/>
    <w:rsid w:val="00BF3D89"/>
    <w:rsid w:val="00BF407B"/>
    <w:rsid w:val="00BF4167"/>
    <w:rsid w:val="00BF42FA"/>
    <w:rsid w:val="00BF47A4"/>
    <w:rsid w:val="00BF47B9"/>
    <w:rsid w:val="00BF484B"/>
    <w:rsid w:val="00BF4995"/>
    <w:rsid w:val="00BF5E8E"/>
    <w:rsid w:val="00BF5FF8"/>
    <w:rsid w:val="00BF6100"/>
    <w:rsid w:val="00BF6666"/>
    <w:rsid w:val="00BF7365"/>
    <w:rsid w:val="00BF7BD3"/>
    <w:rsid w:val="00C0006D"/>
    <w:rsid w:val="00C0012B"/>
    <w:rsid w:val="00C00183"/>
    <w:rsid w:val="00C005F2"/>
    <w:rsid w:val="00C00A18"/>
    <w:rsid w:val="00C0175E"/>
    <w:rsid w:val="00C01871"/>
    <w:rsid w:val="00C0245F"/>
    <w:rsid w:val="00C0246A"/>
    <w:rsid w:val="00C02B46"/>
    <w:rsid w:val="00C03B06"/>
    <w:rsid w:val="00C03B92"/>
    <w:rsid w:val="00C03C2A"/>
    <w:rsid w:val="00C03DA6"/>
    <w:rsid w:val="00C03FEB"/>
    <w:rsid w:val="00C048D7"/>
    <w:rsid w:val="00C04AA5"/>
    <w:rsid w:val="00C04ED5"/>
    <w:rsid w:val="00C0579C"/>
    <w:rsid w:val="00C05885"/>
    <w:rsid w:val="00C05AD1"/>
    <w:rsid w:val="00C05B8D"/>
    <w:rsid w:val="00C0601F"/>
    <w:rsid w:val="00C06384"/>
    <w:rsid w:val="00C06D01"/>
    <w:rsid w:val="00C070AE"/>
    <w:rsid w:val="00C100F2"/>
    <w:rsid w:val="00C101BE"/>
    <w:rsid w:val="00C106A3"/>
    <w:rsid w:val="00C1073C"/>
    <w:rsid w:val="00C10857"/>
    <w:rsid w:val="00C11108"/>
    <w:rsid w:val="00C111D2"/>
    <w:rsid w:val="00C11BE9"/>
    <w:rsid w:val="00C11DA4"/>
    <w:rsid w:val="00C124FF"/>
    <w:rsid w:val="00C12577"/>
    <w:rsid w:val="00C12743"/>
    <w:rsid w:val="00C12AED"/>
    <w:rsid w:val="00C12B6B"/>
    <w:rsid w:val="00C12F4B"/>
    <w:rsid w:val="00C130F7"/>
    <w:rsid w:val="00C1347B"/>
    <w:rsid w:val="00C149CB"/>
    <w:rsid w:val="00C14B6D"/>
    <w:rsid w:val="00C150FB"/>
    <w:rsid w:val="00C155C1"/>
    <w:rsid w:val="00C157E0"/>
    <w:rsid w:val="00C15961"/>
    <w:rsid w:val="00C15E6D"/>
    <w:rsid w:val="00C16502"/>
    <w:rsid w:val="00C165BD"/>
    <w:rsid w:val="00C16974"/>
    <w:rsid w:val="00C170A5"/>
    <w:rsid w:val="00C17239"/>
    <w:rsid w:val="00C1768D"/>
    <w:rsid w:val="00C178E2"/>
    <w:rsid w:val="00C20761"/>
    <w:rsid w:val="00C20968"/>
    <w:rsid w:val="00C20B34"/>
    <w:rsid w:val="00C20B7F"/>
    <w:rsid w:val="00C20DC0"/>
    <w:rsid w:val="00C20DC9"/>
    <w:rsid w:val="00C21164"/>
    <w:rsid w:val="00C2180C"/>
    <w:rsid w:val="00C223DD"/>
    <w:rsid w:val="00C22A27"/>
    <w:rsid w:val="00C23950"/>
    <w:rsid w:val="00C2397B"/>
    <w:rsid w:val="00C251DA"/>
    <w:rsid w:val="00C252AD"/>
    <w:rsid w:val="00C26307"/>
    <w:rsid w:val="00C26627"/>
    <w:rsid w:val="00C2676F"/>
    <w:rsid w:val="00C2692C"/>
    <w:rsid w:val="00C26F4D"/>
    <w:rsid w:val="00C27058"/>
    <w:rsid w:val="00C2706E"/>
    <w:rsid w:val="00C27366"/>
    <w:rsid w:val="00C30181"/>
    <w:rsid w:val="00C3140C"/>
    <w:rsid w:val="00C3189D"/>
    <w:rsid w:val="00C319C5"/>
    <w:rsid w:val="00C31A5A"/>
    <w:rsid w:val="00C31E38"/>
    <w:rsid w:val="00C31FC2"/>
    <w:rsid w:val="00C3223C"/>
    <w:rsid w:val="00C32BB3"/>
    <w:rsid w:val="00C32C46"/>
    <w:rsid w:val="00C33077"/>
    <w:rsid w:val="00C33845"/>
    <w:rsid w:val="00C33B13"/>
    <w:rsid w:val="00C34B24"/>
    <w:rsid w:val="00C34DF2"/>
    <w:rsid w:val="00C35510"/>
    <w:rsid w:val="00C35955"/>
    <w:rsid w:val="00C35BC9"/>
    <w:rsid w:val="00C35E33"/>
    <w:rsid w:val="00C36340"/>
    <w:rsid w:val="00C363CC"/>
    <w:rsid w:val="00C36AF8"/>
    <w:rsid w:val="00C37395"/>
    <w:rsid w:val="00C3743D"/>
    <w:rsid w:val="00C3769D"/>
    <w:rsid w:val="00C40BBB"/>
    <w:rsid w:val="00C40C82"/>
    <w:rsid w:val="00C40DF7"/>
    <w:rsid w:val="00C41011"/>
    <w:rsid w:val="00C41103"/>
    <w:rsid w:val="00C412E1"/>
    <w:rsid w:val="00C416A2"/>
    <w:rsid w:val="00C41A60"/>
    <w:rsid w:val="00C42778"/>
    <w:rsid w:val="00C429B2"/>
    <w:rsid w:val="00C4300C"/>
    <w:rsid w:val="00C44704"/>
    <w:rsid w:val="00C44D21"/>
    <w:rsid w:val="00C45068"/>
    <w:rsid w:val="00C4541F"/>
    <w:rsid w:val="00C454A1"/>
    <w:rsid w:val="00C45931"/>
    <w:rsid w:val="00C45C12"/>
    <w:rsid w:val="00C46095"/>
    <w:rsid w:val="00C463A9"/>
    <w:rsid w:val="00C46E09"/>
    <w:rsid w:val="00C46F6E"/>
    <w:rsid w:val="00C4704B"/>
    <w:rsid w:val="00C475A1"/>
    <w:rsid w:val="00C475C5"/>
    <w:rsid w:val="00C47897"/>
    <w:rsid w:val="00C47989"/>
    <w:rsid w:val="00C47D20"/>
    <w:rsid w:val="00C5083C"/>
    <w:rsid w:val="00C50A81"/>
    <w:rsid w:val="00C50BD6"/>
    <w:rsid w:val="00C50F3A"/>
    <w:rsid w:val="00C510A4"/>
    <w:rsid w:val="00C51352"/>
    <w:rsid w:val="00C51FC4"/>
    <w:rsid w:val="00C52305"/>
    <w:rsid w:val="00C52432"/>
    <w:rsid w:val="00C52905"/>
    <w:rsid w:val="00C52AA8"/>
    <w:rsid w:val="00C53619"/>
    <w:rsid w:val="00C53793"/>
    <w:rsid w:val="00C5387C"/>
    <w:rsid w:val="00C53E21"/>
    <w:rsid w:val="00C53E67"/>
    <w:rsid w:val="00C54168"/>
    <w:rsid w:val="00C541BB"/>
    <w:rsid w:val="00C54251"/>
    <w:rsid w:val="00C543F5"/>
    <w:rsid w:val="00C54E9A"/>
    <w:rsid w:val="00C55689"/>
    <w:rsid w:val="00C55837"/>
    <w:rsid w:val="00C55BB4"/>
    <w:rsid w:val="00C55C5B"/>
    <w:rsid w:val="00C565ED"/>
    <w:rsid w:val="00C56EE8"/>
    <w:rsid w:val="00C56F4D"/>
    <w:rsid w:val="00C574AB"/>
    <w:rsid w:val="00C575AA"/>
    <w:rsid w:val="00C5788D"/>
    <w:rsid w:val="00C57C60"/>
    <w:rsid w:val="00C601FF"/>
    <w:rsid w:val="00C60FF9"/>
    <w:rsid w:val="00C61D6E"/>
    <w:rsid w:val="00C623E4"/>
    <w:rsid w:val="00C627E0"/>
    <w:rsid w:val="00C62B78"/>
    <w:rsid w:val="00C634A6"/>
    <w:rsid w:val="00C635B7"/>
    <w:rsid w:val="00C635C2"/>
    <w:rsid w:val="00C638A2"/>
    <w:rsid w:val="00C63C65"/>
    <w:rsid w:val="00C63D4E"/>
    <w:rsid w:val="00C63EA9"/>
    <w:rsid w:val="00C63F12"/>
    <w:rsid w:val="00C6426B"/>
    <w:rsid w:val="00C646EF"/>
    <w:rsid w:val="00C6481C"/>
    <w:rsid w:val="00C64BD5"/>
    <w:rsid w:val="00C64F6D"/>
    <w:rsid w:val="00C6508B"/>
    <w:rsid w:val="00C650F2"/>
    <w:rsid w:val="00C65120"/>
    <w:rsid w:val="00C653C0"/>
    <w:rsid w:val="00C657D9"/>
    <w:rsid w:val="00C65B8E"/>
    <w:rsid w:val="00C665D6"/>
    <w:rsid w:val="00C6661F"/>
    <w:rsid w:val="00C66980"/>
    <w:rsid w:val="00C66FAC"/>
    <w:rsid w:val="00C672CE"/>
    <w:rsid w:val="00C677E0"/>
    <w:rsid w:val="00C67875"/>
    <w:rsid w:val="00C6796D"/>
    <w:rsid w:val="00C707B3"/>
    <w:rsid w:val="00C70BB0"/>
    <w:rsid w:val="00C70F29"/>
    <w:rsid w:val="00C71A2F"/>
    <w:rsid w:val="00C71E24"/>
    <w:rsid w:val="00C72010"/>
    <w:rsid w:val="00C7218E"/>
    <w:rsid w:val="00C7229F"/>
    <w:rsid w:val="00C72352"/>
    <w:rsid w:val="00C723A1"/>
    <w:rsid w:val="00C725DD"/>
    <w:rsid w:val="00C72ABA"/>
    <w:rsid w:val="00C72EAB"/>
    <w:rsid w:val="00C733F8"/>
    <w:rsid w:val="00C73C1F"/>
    <w:rsid w:val="00C7421F"/>
    <w:rsid w:val="00C7485C"/>
    <w:rsid w:val="00C74966"/>
    <w:rsid w:val="00C7578D"/>
    <w:rsid w:val="00C75A02"/>
    <w:rsid w:val="00C75A60"/>
    <w:rsid w:val="00C75C92"/>
    <w:rsid w:val="00C75CE7"/>
    <w:rsid w:val="00C76356"/>
    <w:rsid w:val="00C76526"/>
    <w:rsid w:val="00C766EE"/>
    <w:rsid w:val="00C769EB"/>
    <w:rsid w:val="00C77152"/>
    <w:rsid w:val="00C7790E"/>
    <w:rsid w:val="00C804B8"/>
    <w:rsid w:val="00C80C1F"/>
    <w:rsid w:val="00C80D9A"/>
    <w:rsid w:val="00C8173E"/>
    <w:rsid w:val="00C819B9"/>
    <w:rsid w:val="00C825EE"/>
    <w:rsid w:val="00C825FF"/>
    <w:rsid w:val="00C8398E"/>
    <w:rsid w:val="00C83FB2"/>
    <w:rsid w:val="00C84522"/>
    <w:rsid w:val="00C849E0"/>
    <w:rsid w:val="00C84A5C"/>
    <w:rsid w:val="00C84C3C"/>
    <w:rsid w:val="00C84F8C"/>
    <w:rsid w:val="00C85353"/>
    <w:rsid w:val="00C856EE"/>
    <w:rsid w:val="00C86897"/>
    <w:rsid w:val="00C87183"/>
    <w:rsid w:val="00C87329"/>
    <w:rsid w:val="00C873CA"/>
    <w:rsid w:val="00C874D4"/>
    <w:rsid w:val="00C900BD"/>
    <w:rsid w:val="00C90AB7"/>
    <w:rsid w:val="00C9114B"/>
    <w:rsid w:val="00C912D9"/>
    <w:rsid w:val="00C917E9"/>
    <w:rsid w:val="00C91976"/>
    <w:rsid w:val="00C91C3C"/>
    <w:rsid w:val="00C91E82"/>
    <w:rsid w:val="00C91FFE"/>
    <w:rsid w:val="00C92743"/>
    <w:rsid w:val="00C93636"/>
    <w:rsid w:val="00C93E2D"/>
    <w:rsid w:val="00C94827"/>
    <w:rsid w:val="00C94943"/>
    <w:rsid w:val="00C94C63"/>
    <w:rsid w:val="00C951F3"/>
    <w:rsid w:val="00C95291"/>
    <w:rsid w:val="00C954AB"/>
    <w:rsid w:val="00C963D7"/>
    <w:rsid w:val="00C965C4"/>
    <w:rsid w:val="00C96805"/>
    <w:rsid w:val="00C96B47"/>
    <w:rsid w:val="00C96D89"/>
    <w:rsid w:val="00C96F04"/>
    <w:rsid w:val="00C97117"/>
    <w:rsid w:val="00CA0121"/>
    <w:rsid w:val="00CA0756"/>
    <w:rsid w:val="00CA0804"/>
    <w:rsid w:val="00CA087D"/>
    <w:rsid w:val="00CA0BEE"/>
    <w:rsid w:val="00CA153E"/>
    <w:rsid w:val="00CA19CF"/>
    <w:rsid w:val="00CA1B02"/>
    <w:rsid w:val="00CA21B8"/>
    <w:rsid w:val="00CA2201"/>
    <w:rsid w:val="00CA232A"/>
    <w:rsid w:val="00CA2593"/>
    <w:rsid w:val="00CA26BA"/>
    <w:rsid w:val="00CA28F1"/>
    <w:rsid w:val="00CA2F4A"/>
    <w:rsid w:val="00CA3555"/>
    <w:rsid w:val="00CA3BBE"/>
    <w:rsid w:val="00CA4783"/>
    <w:rsid w:val="00CA5376"/>
    <w:rsid w:val="00CA5459"/>
    <w:rsid w:val="00CA54B1"/>
    <w:rsid w:val="00CA5DA8"/>
    <w:rsid w:val="00CA5DBB"/>
    <w:rsid w:val="00CA6F33"/>
    <w:rsid w:val="00CA70D6"/>
    <w:rsid w:val="00CA7139"/>
    <w:rsid w:val="00CA7230"/>
    <w:rsid w:val="00CA7293"/>
    <w:rsid w:val="00CA72D0"/>
    <w:rsid w:val="00CA74C3"/>
    <w:rsid w:val="00CA7A59"/>
    <w:rsid w:val="00CB0346"/>
    <w:rsid w:val="00CB0EBC"/>
    <w:rsid w:val="00CB0FC7"/>
    <w:rsid w:val="00CB132D"/>
    <w:rsid w:val="00CB17C5"/>
    <w:rsid w:val="00CB18A2"/>
    <w:rsid w:val="00CB1901"/>
    <w:rsid w:val="00CB1D6E"/>
    <w:rsid w:val="00CB1DC4"/>
    <w:rsid w:val="00CB335E"/>
    <w:rsid w:val="00CB3454"/>
    <w:rsid w:val="00CB430B"/>
    <w:rsid w:val="00CB45E7"/>
    <w:rsid w:val="00CB47B5"/>
    <w:rsid w:val="00CB4989"/>
    <w:rsid w:val="00CB4A9A"/>
    <w:rsid w:val="00CB580B"/>
    <w:rsid w:val="00CB64B0"/>
    <w:rsid w:val="00CB6736"/>
    <w:rsid w:val="00CB68CB"/>
    <w:rsid w:val="00CB690F"/>
    <w:rsid w:val="00CB6C34"/>
    <w:rsid w:val="00CB6CDB"/>
    <w:rsid w:val="00CB7403"/>
    <w:rsid w:val="00CB7DEE"/>
    <w:rsid w:val="00CB7E97"/>
    <w:rsid w:val="00CC0589"/>
    <w:rsid w:val="00CC0876"/>
    <w:rsid w:val="00CC0AE9"/>
    <w:rsid w:val="00CC0E98"/>
    <w:rsid w:val="00CC0EB3"/>
    <w:rsid w:val="00CC13A2"/>
    <w:rsid w:val="00CC1B32"/>
    <w:rsid w:val="00CC1CA8"/>
    <w:rsid w:val="00CC205E"/>
    <w:rsid w:val="00CC3178"/>
    <w:rsid w:val="00CC3740"/>
    <w:rsid w:val="00CC3A8A"/>
    <w:rsid w:val="00CC3C13"/>
    <w:rsid w:val="00CC3F23"/>
    <w:rsid w:val="00CC4119"/>
    <w:rsid w:val="00CC4373"/>
    <w:rsid w:val="00CC56AD"/>
    <w:rsid w:val="00CC582D"/>
    <w:rsid w:val="00CC5918"/>
    <w:rsid w:val="00CC5937"/>
    <w:rsid w:val="00CC6197"/>
    <w:rsid w:val="00CC6228"/>
    <w:rsid w:val="00CC67FB"/>
    <w:rsid w:val="00CC6A58"/>
    <w:rsid w:val="00CC6D82"/>
    <w:rsid w:val="00CC711E"/>
    <w:rsid w:val="00CC766D"/>
    <w:rsid w:val="00CC7D3A"/>
    <w:rsid w:val="00CD057D"/>
    <w:rsid w:val="00CD0D64"/>
    <w:rsid w:val="00CD0E98"/>
    <w:rsid w:val="00CD161B"/>
    <w:rsid w:val="00CD1977"/>
    <w:rsid w:val="00CD205F"/>
    <w:rsid w:val="00CD2074"/>
    <w:rsid w:val="00CD24E6"/>
    <w:rsid w:val="00CD299B"/>
    <w:rsid w:val="00CD2D25"/>
    <w:rsid w:val="00CD2F2C"/>
    <w:rsid w:val="00CD32E5"/>
    <w:rsid w:val="00CD3384"/>
    <w:rsid w:val="00CD33E7"/>
    <w:rsid w:val="00CD3506"/>
    <w:rsid w:val="00CD3649"/>
    <w:rsid w:val="00CD3B03"/>
    <w:rsid w:val="00CD3C3F"/>
    <w:rsid w:val="00CD3CB0"/>
    <w:rsid w:val="00CD499F"/>
    <w:rsid w:val="00CD5065"/>
    <w:rsid w:val="00CD5132"/>
    <w:rsid w:val="00CD5158"/>
    <w:rsid w:val="00CD5A6F"/>
    <w:rsid w:val="00CD65AA"/>
    <w:rsid w:val="00CD692A"/>
    <w:rsid w:val="00CD719F"/>
    <w:rsid w:val="00CD789A"/>
    <w:rsid w:val="00CD792E"/>
    <w:rsid w:val="00CE004D"/>
    <w:rsid w:val="00CE0C6B"/>
    <w:rsid w:val="00CE18BD"/>
    <w:rsid w:val="00CE19AA"/>
    <w:rsid w:val="00CE1AB5"/>
    <w:rsid w:val="00CE1B7D"/>
    <w:rsid w:val="00CE30F6"/>
    <w:rsid w:val="00CE3540"/>
    <w:rsid w:val="00CE3A44"/>
    <w:rsid w:val="00CE3E20"/>
    <w:rsid w:val="00CE3FEC"/>
    <w:rsid w:val="00CE4135"/>
    <w:rsid w:val="00CE448D"/>
    <w:rsid w:val="00CE45AA"/>
    <w:rsid w:val="00CE4C4E"/>
    <w:rsid w:val="00CE5329"/>
    <w:rsid w:val="00CE53E0"/>
    <w:rsid w:val="00CE68DF"/>
    <w:rsid w:val="00CE6BE7"/>
    <w:rsid w:val="00CE6D02"/>
    <w:rsid w:val="00CE721D"/>
    <w:rsid w:val="00CE751F"/>
    <w:rsid w:val="00CE7775"/>
    <w:rsid w:val="00CE79DB"/>
    <w:rsid w:val="00CF0168"/>
    <w:rsid w:val="00CF028C"/>
    <w:rsid w:val="00CF0BB7"/>
    <w:rsid w:val="00CF0CA9"/>
    <w:rsid w:val="00CF15C2"/>
    <w:rsid w:val="00CF16D6"/>
    <w:rsid w:val="00CF1B36"/>
    <w:rsid w:val="00CF1EB1"/>
    <w:rsid w:val="00CF202E"/>
    <w:rsid w:val="00CF3342"/>
    <w:rsid w:val="00CF36E2"/>
    <w:rsid w:val="00CF3C5C"/>
    <w:rsid w:val="00CF3EF7"/>
    <w:rsid w:val="00CF4616"/>
    <w:rsid w:val="00CF5084"/>
    <w:rsid w:val="00CF50C0"/>
    <w:rsid w:val="00CF5778"/>
    <w:rsid w:val="00CF5820"/>
    <w:rsid w:val="00CF5893"/>
    <w:rsid w:val="00CF5B5F"/>
    <w:rsid w:val="00CF6843"/>
    <w:rsid w:val="00CF6857"/>
    <w:rsid w:val="00CF703A"/>
    <w:rsid w:val="00CF709A"/>
    <w:rsid w:val="00CF70A5"/>
    <w:rsid w:val="00CF7223"/>
    <w:rsid w:val="00CF7697"/>
    <w:rsid w:val="00D002EE"/>
    <w:rsid w:val="00D0058D"/>
    <w:rsid w:val="00D0209C"/>
    <w:rsid w:val="00D024C3"/>
    <w:rsid w:val="00D02AF6"/>
    <w:rsid w:val="00D02B64"/>
    <w:rsid w:val="00D02CFD"/>
    <w:rsid w:val="00D03C17"/>
    <w:rsid w:val="00D04010"/>
    <w:rsid w:val="00D04977"/>
    <w:rsid w:val="00D0536E"/>
    <w:rsid w:val="00D055CF"/>
    <w:rsid w:val="00D059E4"/>
    <w:rsid w:val="00D05BB4"/>
    <w:rsid w:val="00D0603B"/>
    <w:rsid w:val="00D06046"/>
    <w:rsid w:val="00D06103"/>
    <w:rsid w:val="00D06542"/>
    <w:rsid w:val="00D06766"/>
    <w:rsid w:val="00D06DAC"/>
    <w:rsid w:val="00D07167"/>
    <w:rsid w:val="00D07AAC"/>
    <w:rsid w:val="00D07BF6"/>
    <w:rsid w:val="00D07C2C"/>
    <w:rsid w:val="00D07D6F"/>
    <w:rsid w:val="00D10543"/>
    <w:rsid w:val="00D1061A"/>
    <w:rsid w:val="00D10E4A"/>
    <w:rsid w:val="00D11376"/>
    <w:rsid w:val="00D113E4"/>
    <w:rsid w:val="00D116B5"/>
    <w:rsid w:val="00D1182B"/>
    <w:rsid w:val="00D11E07"/>
    <w:rsid w:val="00D11F12"/>
    <w:rsid w:val="00D12021"/>
    <w:rsid w:val="00D12370"/>
    <w:rsid w:val="00D1241D"/>
    <w:rsid w:val="00D12FC1"/>
    <w:rsid w:val="00D13512"/>
    <w:rsid w:val="00D13948"/>
    <w:rsid w:val="00D1405C"/>
    <w:rsid w:val="00D14A12"/>
    <w:rsid w:val="00D14B42"/>
    <w:rsid w:val="00D1502E"/>
    <w:rsid w:val="00D1560D"/>
    <w:rsid w:val="00D15630"/>
    <w:rsid w:val="00D157F4"/>
    <w:rsid w:val="00D15B37"/>
    <w:rsid w:val="00D15C7F"/>
    <w:rsid w:val="00D15DFF"/>
    <w:rsid w:val="00D1643A"/>
    <w:rsid w:val="00D16671"/>
    <w:rsid w:val="00D1704E"/>
    <w:rsid w:val="00D176A2"/>
    <w:rsid w:val="00D176AB"/>
    <w:rsid w:val="00D17EC1"/>
    <w:rsid w:val="00D20309"/>
    <w:rsid w:val="00D20C91"/>
    <w:rsid w:val="00D21105"/>
    <w:rsid w:val="00D222E9"/>
    <w:rsid w:val="00D22713"/>
    <w:rsid w:val="00D227D7"/>
    <w:rsid w:val="00D229A7"/>
    <w:rsid w:val="00D22B68"/>
    <w:rsid w:val="00D23025"/>
    <w:rsid w:val="00D238E0"/>
    <w:rsid w:val="00D23A04"/>
    <w:rsid w:val="00D24023"/>
    <w:rsid w:val="00D249A6"/>
    <w:rsid w:val="00D250B3"/>
    <w:rsid w:val="00D253E3"/>
    <w:rsid w:val="00D25811"/>
    <w:rsid w:val="00D25A6F"/>
    <w:rsid w:val="00D25D35"/>
    <w:rsid w:val="00D25D96"/>
    <w:rsid w:val="00D2642B"/>
    <w:rsid w:val="00D266BE"/>
    <w:rsid w:val="00D268AD"/>
    <w:rsid w:val="00D270F7"/>
    <w:rsid w:val="00D27334"/>
    <w:rsid w:val="00D279A6"/>
    <w:rsid w:val="00D27AE0"/>
    <w:rsid w:val="00D300D1"/>
    <w:rsid w:val="00D30952"/>
    <w:rsid w:val="00D327E1"/>
    <w:rsid w:val="00D32BE5"/>
    <w:rsid w:val="00D32C2A"/>
    <w:rsid w:val="00D32D19"/>
    <w:rsid w:val="00D3315C"/>
    <w:rsid w:val="00D336E2"/>
    <w:rsid w:val="00D33BA7"/>
    <w:rsid w:val="00D33E14"/>
    <w:rsid w:val="00D34257"/>
    <w:rsid w:val="00D34402"/>
    <w:rsid w:val="00D35783"/>
    <w:rsid w:val="00D358D2"/>
    <w:rsid w:val="00D35994"/>
    <w:rsid w:val="00D35E91"/>
    <w:rsid w:val="00D36388"/>
    <w:rsid w:val="00D36632"/>
    <w:rsid w:val="00D373DE"/>
    <w:rsid w:val="00D3785B"/>
    <w:rsid w:val="00D37B99"/>
    <w:rsid w:val="00D40668"/>
    <w:rsid w:val="00D4077D"/>
    <w:rsid w:val="00D40A7C"/>
    <w:rsid w:val="00D412EA"/>
    <w:rsid w:val="00D414E2"/>
    <w:rsid w:val="00D41CC2"/>
    <w:rsid w:val="00D42062"/>
    <w:rsid w:val="00D4296B"/>
    <w:rsid w:val="00D42C39"/>
    <w:rsid w:val="00D430B7"/>
    <w:rsid w:val="00D433EB"/>
    <w:rsid w:val="00D43B62"/>
    <w:rsid w:val="00D43CD6"/>
    <w:rsid w:val="00D43E33"/>
    <w:rsid w:val="00D4405E"/>
    <w:rsid w:val="00D444D6"/>
    <w:rsid w:val="00D44932"/>
    <w:rsid w:val="00D44CBE"/>
    <w:rsid w:val="00D44E50"/>
    <w:rsid w:val="00D4510D"/>
    <w:rsid w:val="00D45867"/>
    <w:rsid w:val="00D459CC"/>
    <w:rsid w:val="00D459F2"/>
    <w:rsid w:val="00D45D07"/>
    <w:rsid w:val="00D4659D"/>
    <w:rsid w:val="00D465B3"/>
    <w:rsid w:val="00D465BA"/>
    <w:rsid w:val="00D465DC"/>
    <w:rsid w:val="00D466AA"/>
    <w:rsid w:val="00D46B36"/>
    <w:rsid w:val="00D50016"/>
    <w:rsid w:val="00D502D9"/>
    <w:rsid w:val="00D5095A"/>
    <w:rsid w:val="00D51134"/>
    <w:rsid w:val="00D512DF"/>
    <w:rsid w:val="00D515CA"/>
    <w:rsid w:val="00D5161D"/>
    <w:rsid w:val="00D518D3"/>
    <w:rsid w:val="00D51ED3"/>
    <w:rsid w:val="00D5229E"/>
    <w:rsid w:val="00D5240E"/>
    <w:rsid w:val="00D525CF"/>
    <w:rsid w:val="00D52A21"/>
    <w:rsid w:val="00D52B5C"/>
    <w:rsid w:val="00D52C10"/>
    <w:rsid w:val="00D53368"/>
    <w:rsid w:val="00D545A5"/>
    <w:rsid w:val="00D55F47"/>
    <w:rsid w:val="00D56581"/>
    <w:rsid w:val="00D565D9"/>
    <w:rsid w:val="00D56740"/>
    <w:rsid w:val="00D56A2A"/>
    <w:rsid w:val="00D56BD0"/>
    <w:rsid w:val="00D56CDA"/>
    <w:rsid w:val="00D56D53"/>
    <w:rsid w:val="00D56DAA"/>
    <w:rsid w:val="00D573FF"/>
    <w:rsid w:val="00D5747A"/>
    <w:rsid w:val="00D5777C"/>
    <w:rsid w:val="00D57AF2"/>
    <w:rsid w:val="00D57C79"/>
    <w:rsid w:val="00D60185"/>
    <w:rsid w:val="00D602D8"/>
    <w:rsid w:val="00D603FA"/>
    <w:rsid w:val="00D604C6"/>
    <w:rsid w:val="00D60617"/>
    <w:rsid w:val="00D60AF6"/>
    <w:rsid w:val="00D62410"/>
    <w:rsid w:val="00D624C3"/>
    <w:rsid w:val="00D626F0"/>
    <w:rsid w:val="00D628BC"/>
    <w:rsid w:val="00D62957"/>
    <w:rsid w:val="00D62AF3"/>
    <w:rsid w:val="00D62FEA"/>
    <w:rsid w:val="00D63193"/>
    <w:rsid w:val="00D63360"/>
    <w:rsid w:val="00D647BE"/>
    <w:rsid w:val="00D64A38"/>
    <w:rsid w:val="00D64FB8"/>
    <w:rsid w:val="00D65078"/>
    <w:rsid w:val="00D651E7"/>
    <w:rsid w:val="00D6534A"/>
    <w:rsid w:val="00D6536F"/>
    <w:rsid w:val="00D65489"/>
    <w:rsid w:val="00D65775"/>
    <w:rsid w:val="00D65EC0"/>
    <w:rsid w:val="00D663D5"/>
    <w:rsid w:val="00D66AAB"/>
    <w:rsid w:val="00D66AC6"/>
    <w:rsid w:val="00D672B4"/>
    <w:rsid w:val="00D6746B"/>
    <w:rsid w:val="00D67ED1"/>
    <w:rsid w:val="00D70063"/>
    <w:rsid w:val="00D700EC"/>
    <w:rsid w:val="00D7012C"/>
    <w:rsid w:val="00D70E8B"/>
    <w:rsid w:val="00D7137B"/>
    <w:rsid w:val="00D7175B"/>
    <w:rsid w:val="00D718D0"/>
    <w:rsid w:val="00D71B4D"/>
    <w:rsid w:val="00D71BCA"/>
    <w:rsid w:val="00D7289F"/>
    <w:rsid w:val="00D72AFA"/>
    <w:rsid w:val="00D7340C"/>
    <w:rsid w:val="00D73B64"/>
    <w:rsid w:val="00D73D35"/>
    <w:rsid w:val="00D74B42"/>
    <w:rsid w:val="00D74D6D"/>
    <w:rsid w:val="00D74F0E"/>
    <w:rsid w:val="00D751E4"/>
    <w:rsid w:val="00D75421"/>
    <w:rsid w:val="00D7576D"/>
    <w:rsid w:val="00D75AFB"/>
    <w:rsid w:val="00D75FD9"/>
    <w:rsid w:val="00D76228"/>
    <w:rsid w:val="00D764C5"/>
    <w:rsid w:val="00D76999"/>
    <w:rsid w:val="00D76B64"/>
    <w:rsid w:val="00D76E64"/>
    <w:rsid w:val="00D77581"/>
    <w:rsid w:val="00D77719"/>
    <w:rsid w:val="00D7780A"/>
    <w:rsid w:val="00D779CE"/>
    <w:rsid w:val="00D77A0C"/>
    <w:rsid w:val="00D77A13"/>
    <w:rsid w:val="00D77ACF"/>
    <w:rsid w:val="00D77B12"/>
    <w:rsid w:val="00D77B81"/>
    <w:rsid w:val="00D77C65"/>
    <w:rsid w:val="00D81360"/>
    <w:rsid w:val="00D8196A"/>
    <w:rsid w:val="00D821F6"/>
    <w:rsid w:val="00D82BC8"/>
    <w:rsid w:val="00D82CD7"/>
    <w:rsid w:val="00D834B0"/>
    <w:rsid w:val="00D83E14"/>
    <w:rsid w:val="00D83EE3"/>
    <w:rsid w:val="00D83F46"/>
    <w:rsid w:val="00D842F2"/>
    <w:rsid w:val="00D84622"/>
    <w:rsid w:val="00D84927"/>
    <w:rsid w:val="00D84BF9"/>
    <w:rsid w:val="00D84D1D"/>
    <w:rsid w:val="00D850A6"/>
    <w:rsid w:val="00D8560B"/>
    <w:rsid w:val="00D85A80"/>
    <w:rsid w:val="00D85DED"/>
    <w:rsid w:val="00D85E24"/>
    <w:rsid w:val="00D862E4"/>
    <w:rsid w:val="00D8650C"/>
    <w:rsid w:val="00D86662"/>
    <w:rsid w:val="00D868EF"/>
    <w:rsid w:val="00D86960"/>
    <w:rsid w:val="00D86C5F"/>
    <w:rsid w:val="00D86CD8"/>
    <w:rsid w:val="00D86D34"/>
    <w:rsid w:val="00D8722E"/>
    <w:rsid w:val="00D8769D"/>
    <w:rsid w:val="00D87AE0"/>
    <w:rsid w:val="00D90001"/>
    <w:rsid w:val="00D9026E"/>
    <w:rsid w:val="00D90418"/>
    <w:rsid w:val="00D90641"/>
    <w:rsid w:val="00D9071A"/>
    <w:rsid w:val="00D90809"/>
    <w:rsid w:val="00D90B32"/>
    <w:rsid w:val="00D90B55"/>
    <w:rsid w:val="00D90E8E"/>
    <w:rsid w:val="00D91231"/>
    <w:rsid w:val="00D9155E"/>
    <w:rsid w:val="00D91651"/>
    <w:rsid w:val="00D91D65"/>
    <w:rsid w:val="00D92ECE"/>
    <w:rsid w:val="00D92ED9"/>
    <w:rsid w:val="00D93197"/>
    <w:rsid w:val="00D932DB"/>
    <w:rsid w:val="00D9359F"/>
    <w:rsid w:val="00D935E8"/>
    <w:rsid w:val="00D93DFF"/>
    <w:rsid w:val="00D9432E"/>
    <w:rsid w:val="00D94478"/>
    <w:rsid w:val="00D946F5"/>
    <w:rsid w:val="00D95196"/>
    <w:rsid w:val="00D953C9"/>
    <w:rsid w:val="00D953D8"/>
    <w:rsid w:val="00D95901"/>
    <w:rsid w:val="00D95B24"/>
    <w:rsid w:val="00D95B6E"/>
    <w:rsid w:val="00D95E47"/>
    <w:rsid w:val="00D96032"/>
    <w:rsid w:val="00D96274"/>
    <w:rsid w:val="00D96499"/>
    <w:rsid w:val="00D96879"/>
    <w:rsid w:val="00D97A2B"/>
    <w:rsid w:val="00D97CD4"/>
    <w:rsid w:val="00D97FB1"/>
    <w:rsid w:val="00DA00CF"/>
    <w:rsid w:val="00DA107B"/>
    <w:rsid w:val="00DA10AF"/>
    <w:rsid w:val="00DA189C"/>
    <w:rsid w:val="00DA1C85"/>
    <w:rsid w:val="00DA208B"/>
    <w:rsid w:val="00DA249D"/>
    <w:rsid w:val="00DA260F"/>
    <w:rsid w:val="00DA2883"/>
    <w:rsid w:val="00DA288E"/>
    <w:rsid w:val="00DA2B98"/>
    <w:rsid w:val="00DA3954"/>
    <w:rsid w:val="00DA3C28"/>
    <w:rsid w:val="00DA4195"/>
    <w:rsid w:val="00DA441A"/>
    <w:rsid w:val="00DA44EE"/>
    <w:rsid w:val="00DA483A"/>
    <w:rsid w:val="00DA4E3A"/>
    <w:rsid w:val="00DA5219"/>
    <w:rsid w:val="00DA5474"/>
    <w:rsid w:val="00DA58EF"/>
    <w:rsid w:val="00DA6884"/>
    <w:rsid w:val="00DA69A3"/>
    <w:rsid w:val="00DA6A56"/>
    <w:rsid w:val="00DA6BA0"/>
    <w:rsid w:val="00DA7268"/>
    <w:rsid w:val="00DA7361"/>
    <w:rsid w:val="00DA7B82"/>
    <w:rsid w:val="00DA7E92"/>
    <w:rsid w:val="00DB00DC"/>
    <w:rsid w:val="00DB0112"/>
    <w:rsid w:val="00DB05B7"/>
    <w:rsid w:val="00DB0EB7"/>
    <w:rsid w:val="00DB1658"/>
    <w:rsid w:val="00DB1843"/>
    <w:rsid w:val="00DB252B"/>
    <w:rsid w:val="00DB2644"/>
    <w:rsid w:val="00DB26C8"/>
    <w:rsid w:val="00DB2E65"/>
    <w:rsid w:val="00DB2EFC"/>
    <w:rsid w:val="00DB32E6"/>
    <w:rsid w:val="00DB3440"/>
    <w:rsid w:val="00DB386B"/>
    <w:rsid w:val="00DB3B45"/>
    <w:rsid w:val="00DB3F01"/>
    <w:rsid w:val="00DB4855"/>
    <w:rsid w:val="00DB49C1"/>
    <w:rsid w:val="00DB521F"/>
    <w:rsid w:val="00DB566B"/>
    <w:rsid w:val="00DB5804"/>
    <w:rsid w:val="00DB5C48"/>
    <w:rsid w:val="00DB6010"/>
    <w:rsid w:val="00DB6603"/>
    <w:rsid w:val="00DB719A"/>
    <w:rsid w:val="00DB74A9"/>
    <w:rsid w:val="00DB78FC"/>
    <w:rsid w:val="00DB7A6E"/>
    <w:rsid w:val="00DB7F75"/>
    <w:rsid w:val="00DC0147"/>
    <w:rsid w:val="00DC04CE"/>
    <w:rsid w:val="00DC1678"/>
    <w:rsid w:val="00DC1AB6"/>
    <w:rsid w:val="00DC205A"/>
    <w:rsid w:val="00DC2198"/>
    <w:rsid w:val="00DC285B"/>
    <w:rsid w:val="00DC2C0B"/>
    <w:rsid w:val="00DC2CCA"/>
    <w:rsid w:val="00DC31B1"/>
    <w:rsid w:val="00DC31FF"/>
    <w:rsid w:val="00DC35C6"/>
    <w:rsid w:val="00DC3964"/>
    <w:rsid w:val="00DC4526"/>
    <w:rsid w:val="00DC4562"/>
    <w:rsid w:val="00DC4D3C"/>
    <w:rsid w:val="00DC4D5F"/>
    <w:rsid w:val="00DC50BF"/>
    <w:rsid w:val="00DC53ED"/>
    <w:rsid w:val="00DC56D0"/>
    <w:rsid w:val="00DC59A0"/>
    <w:rsid w:val="00DC5CAF"/>
    <w:rsid w:val="00DC630E"/>
    <w:rsid w:val="00DC68BA"/>
    <w:rsid w:val="00DC6CBE"/>
    <w:rsid w:val="00DC71E5"/>
    <w:rsid w:val="00DC74AD"/>
    <w:rsid w:val="00DC76D2"/>
    <w:rsid w:val="00DC78FF"/>
    <w:rsid w:val="00DC7CC5"/>
    <w:rsid w:val="00DD039F"/>
    <w:rsid w:val="00DD08D1"/>
    <w:rsid w:val="00DD0C3B"/>
    <w:rsid w:val="00DD0E27"/>
    <w:rsid w:val="00DD11C1"/>
    <w:rsid w:val="00DD187E"/>
    <w:rsid w:val="00DD1BDD"/>
    <w:rsid w:val="00DD1C00"/>
    <w:rsid w:val="00DD203D"/>
    <w:rsid w:val="00DD226C"/>
    <w:rsid w:val="00DD2819"/>
    <w:rsid w:val="00DD35FF"/>
    <w:rsid w:val="00DD42DF"/>
    <w:rsid w:val="00DD4E57"/>
    <w:rsid w:val="00DD5228"/>
    <w:rsid w:val="00DD5423"/>
    <w:rsid w:val="00DD5F55"/>
    <w:rsid w:val="00DD5F98"/>
    <w:rsid w:val="00DD60C4"/>
    <w:rsid w:val="00DD67F8"/>
    <w:rsid w:val="00DD6C71"/>
    <w:rsid w:val="00DD6F72"/>
    <w:rsid w:val="00DD7A3E"/>
    <w:rsid w:val="00DD7CDA"/>
    <w:rsid w:val="00DD7DE5"/>
    <w:rsid w:val="00DD7FEA"/>
    <w:rsid w:val="00DE00E9"/>
    <w:rsid w:val="00DE06A0"/>
    <w:rsid w:val="00DE06F2"/>
    <w:rsid w:val="00DE0BD7"/>
    <w:rsid w:val="00DE0CCE"/>
    <w:rsid w:val="00DE0F1E"/>
    <w:rsid w:val="00DE13C9"/>
    <w:rsid w:val="00DE18A0"/>
    <w:rsid w:val="00DE1F34"/>
    <w:rsid w:val="00DE2363"/>
    <w:rsid w:val="00DE28F9"/>
    <w:rsid w:val="00DE297C"/>
    <w:rsid w:val="00DE364F"/>
    <w:rsid w:val="00DE36D2"/>
    <w:rsid w:val="00DE4666"/>
    <w:rsid w:val="00DE47C3"/>
    <w:rsid w:val="00DE4B55"/>
    <w:rsid w:val="00DE4CB1"/>
    <w:rsid w:val="00DE5298"/>
    <w:rsid w:val="00DE5A64"/>
    <w:rsid w:val="00DE5C5B"/>
    <w:rsid w:val="00DE6065"/>
    <w:rsid w:val="00DE641C"/>
    <w:rsid w:val="00DE6A05"/>
    <w:rsid w:val="00DE6A2D"/>
    <w:rsid w:val="00DE6B8D"/>
    <w:rsid w:val="00DE6E77"/>
    <w:rsid w:val="00DE7037"/>
    <w:rsid w:val="00DE792C"/>
    <w:rsid w:val="00DE7A3C"/>
    <w:rsid w:val="00DE7EFA"/>
    <w:rsid w:val="00DE7F42"/>
    <w:rsid w:val="00DE7FFE"/>
    <w:rsid w:val="00DF06B8"/>
    <w:rsid w:val="00DF0959"/>
    <w:rsid w:val="00DF11E6"/>
    <w:rsid w:val="00DF1F30"/>
    <w:rsid w:val="00DF2505"/>
    <w:rsid w:val="00DF2FE5"/>
    <w:rsid w:val="00DF3259"/>
    <w:rsid w:val="00DF3C09"/>
    <w:rsid w:val="00DF3F44"/>
    <w:rsid w:val="00DF4075"/>
    <w:rsid w:val="00DF42B5"/>
    <w:rsid w:val="00DF5179"/>
    <w:rsid w:val="00DF5560"/>
    <w:rsid w:val="00DF55AD"/>
    <w:rsid w:val="00DF576D"/>
    <w:rsid w:val="00DF5774"/>
    <w:rsid w:val="00DF57AE"/>
    <w:rsid w:val="00DF5CDE"/>
    <w:rsid w:val="00DF5D48"/>
    <w:rsid w:val="00DF605B"/>
    <w:rsid w:val="00DF60D8"/>
    <w:rsid w:val="00DF616B"/>
    <w:rsid w:val="00DF6835"/>
    <w:rsid w:val="00DF69FC"/>
    <w:rsid w:val="00DF6BAB"/>
    <w:rsid w:val="00DF72DB"/>
    <w:rsid w:val="00DF732E"/>
    <w:rsid w:val="00DF757D"/>
    <w:rsid w:val="00DF7AA8"/>
    <w:rsid w:val="00DF7FEB"/>
    <w:rsid w:val="00E0043D"/>
    <w:rsid w:val="00E00C18"/>
    <w:rsid w:val="00E01159"/>
    <w:rsid w:val="00E01331"/>
    <w:rsid w:val="00E01427"/>
    <w:rsid w:val="00E0185F"/>
    <w:rsid w:val="00E0205C"/>
    <w:rsid w:val="00E021B3"/>
    <w:rsid w:val="00E02262"/>
    <w:rsid w:val="00E02750"/>
    <w:rsid w:val="00E02AB4"/>
    <w:rsid w:val="00E02BFE"/>
    <w:rsid w:val="00E02D43"/>
    <w:rsid w:val="00E03659"/>
    <w:rsid w:val="00E03903"/>
    <w:rsid w:val="00E03906"/>
    <w:rsid w:val="00E03981"/>
    <w:rsid w:val="00E03DAA"/>
    <w:rsid w:val="00E03EEF"/>
    <w:rsid w:val="00E0459D"/>
    <w:rsid w:val="00E04817"/>
    <w:rsid w:val="00E04C48"/>
    <w:rsid w:val="00E04E40"/>
    <w:rsid w:val="00E05376"/>
    <w:rsid w:val="00E055A0"/>
    <w:rsid w:val="00E05B76"/>
    <w:rsid w:val="00E05BEC"/>
    <w:rsid w:val="00E06207"/>
    <w:rsid w:val="00E06483"/>
    <w:rsid w:val="00E06535"/>
    <w:rsid w:val="00E066C3"/>
    <w:rsid w:val="00E0688F"/>
    <w:rsid w:val="00E06E94"/>
    <w:rsid w:val="00E06F4D"/>
    <w:rsid w:val="00E07809"/>
    <w:rsid w:val="00E07C7A"/>
    <w:rsid w:val="00E07C8E"/>
    <w:rsid w:val="00E07D83"/>
    <w:rsid w:val="00E07FDB"/>
    <w:rsid w:val="00E10BFD"/>
    <w:rsid w:val="00E10BFE"/>
    <w:rsid w:val="00E1149A"/>
    <w:rsid w:val="00E12820"/>
    <w:rsid w:val="00E13BE5"/>
    <w:rsid w:val="00E13FE3"/>
    <w:rsid w:val="00E1470C"/>
    <w:rsid w:val="00E14766"/>
    <w:rsid w:val="00E147CC"/>
    <w:rsid w:val="00E14A3C"/>
    <w:rsid w:val="00E14BC4"/>
    <w:rsid w:val="00E151E8"/>
    <w:rsid w:val="00E155A9"/>
    <w:rsid w:val="00E1575D"/>
    <w:rsid w:val="00E15C01"/>
    <w:rsid w:val="00E162FF"/>
    <w:rsid w:val="00E16557"/>
    <w:rsid w:val="00E17029"/>
    <w:rsid w:val="00E2042A"/>
    <w:rsid w:val="00E206AD"/>
    <w:rsid w:val="00E20785"/>
    <w:rsid w:val="00E20B01"/>
    <w:rsid w:val="00E20C3C"/>
    <w:rsid w:val="00E20CF7"/>
    <w:rsid w:val="00E20EF4"/>
    <w:rsid w:val="00E20F90"/>
    <w:rsid w:val="00E21086"/>
    <w:rsid w:val="00E213A6"/>
    <w:rsid w:val="00E2146D"/>
    <w:rsid w:val="00E21B00"/>
    <w:rsid w:val="00E21C9B"/>
    <w:rsid w:val="00E21CD8"/>
    <w:rsid w:val="00E21DFF"/>
    <w:rsid w:val="00E21FD6"/>
    <w:rsid w:val="00E221F0"/>
    <w:rsid w:val="00E2253C"/>
    <w:rsid w:val="00E22CAE"/>
    <w:rsid w:val="00E2310A"/>
    <w:rsid w:val="00E23199"/>
    <w:rsid w:val="00E2376A"/>
    <w:rsid w:val="00E23DD0"/>
    <w:rsid w:val="00E24240"/>
    <w:rsid w:val="00E245BF"/>
    <w:rsid w:val="00E2462B"/>
    <w:rsid w:val="00E2462F"/>
    <w:rsid w:val="00E24E7C"/>
    <w:rsid w:val="00E25268"/>
    <w:rsid w:val="00E25D79"/>
    <w:rsid w:val="00E26492"/>
    <w:rsid w:val="00E26577"/>
    <w:rsid w:val="00E267B2"/>
    <w:rsid w:val="00E26B11"/>
    <w:rsid w:val="00E272BE"/>
    <w:rsid w:val="00E277C7"/>
    <w:rsid w:val="00E27908"/>
    <w:rsid w:val="00E27B6B"/>
    <w:rsid w:val="00E301A5"/>
    <w:rsid w:val="00E303E3"/>
    <w:rsid w:val="00E30A7E"/>
    <w:rsid w:val="00E31283"/>
    <w:rsid w:val="00E3166A"/>
    <w:rsid w:val="00E31871"/>
    <w:rsid w:val="00E31998"/>
    <w:rsid w:val="00E31C1D"/>
    <w:rsid w:val="00E31EE1"/>
    <w:rsid w:val="00E32228"/>
    <w:rsid w:val="00E3236F"/>
    <w:rsid w:val="00E32F16"/>
    <w:rsid w:val="00E330A2"/>
    <w:rsid w:val="00E3334E"/>
    <w:rsid w:val="00E33414"/>
    <w:rsid w:val="00E3384E"/>
    <w:rsid w:val="00E339E6"/>
    <w:rsid w:val="00E33D77"/>
    <w:rsid w:val="00E33EBC"/>
    <w:rsid w:val="00E348B4"/>
    <w:rsid w:val="00E34922"/>
    <w:rsid w:val="00E34BF1"/>
    <w:rsid w:val="00E3512A"/>
    <w:rsid w:val="00E354B9"/>
    <w:rsid w:val="00E35544"/>
    <w:rsid w:val="00E35852"/>
    <w:rsid w:val="00E35DB9"/>
    <w:rsid w:val="00E35F67"/>
    <w:rsid w:val="00E36AAC"/>
    <w:rsid w:val="00E4055F"/>
    <w:rsid w:val="00E40632"/>
    <w:rsid w:val="00E40909"/>
    <w:rsid w:val="00E40CB8"/>
    <w:rsid w:val="00E40D92"/>
    <w:rsid w:val="00E4158E"/>
    <w:rsid w:val="00E41671"/>
    <w:rsid w:val="00E41831"/>
    <w:rsid w:val="00E41B06"/>
    <w:rsid w:val="00E41F3F"/>
    <w:rsid w:val="00E42749"/>
    <w:rsid w:val="00E42896"/>
    <w:rsid w:val="00E4298C"/>
    <w:rsid w:val="00E42D46"/>
    <w:rsid w:val="00E42D98"/>
    <w:rsid w:val="00E43AB1"/>
    <w:rsid w:val="00E43E65"/>
    <w:rsid w:val="00E44204"/>
    <w:rsid w:val="00E444D6"/>
    <w:rsid w:val="00E44A25"/>
    <w:rsid w:val="00E44DDD"/>
    <w:rsid w:val="00E4536E"/>
    <w:rsid w:val="00E4543D"/>
    <w:rsid w:val="00E45935"/>
    <w:rsid w:val="00E46C3B"/>
    <w:rsid w:val="00E470BD"/>
    <w:rsid w:val="00E477A0"/>
    <w:rsid w:val="00E47CB8"/>
    <w:rsid w:val="00E5014D"/>
    <w:rsid w:val="00E50314"/>
    <w:rsid w:val="00E50C71"/>
    <w:rsid w:val="00E50D93"/>
    <w:rsid w:val="00E514AD"/>
    <w:rsid w:val="00E51965"/>
    <w:rsid w:val="00E51CB1"/>
    <w:rsid w:val="00E51CC7"/>
    <w:rsid w:val="00E52140"/>
    <w:rsid w:val="00E5217D"/>
    <w:rsid w:val="00E529EE"/>
    <w:rsid w:val="00E53118"/>
    <w:rsid w:val="00E536FF"/>
    <w:rsid w:val="00E539D8"/>
    <w:rsid w:val="00E53D48"/>
    <w:rsid w:val="00E53DE2"/>
    <w:rsid w:val="00E541D5"/>
    <w:rsid w:val="00E54236"/>
    <w:rsid w:val="00E54AAF"/>
    <w:rsid w:val="00E55465"/>
    <w:rsid w:val="00E55AE3"/>
    <w:rsid w:val="00E55C52"/>
    <w:rsid w:val="00E56320"/>
    <w:rsid w:val="00E563CF"/>
    <w:rsid w:val="00E5656E"/>
    <w:rsid w:val="00E56638"/>
    <w:rsid w:val="00E56B5A"/>
    <w:rsid w:val="00E57188"/>
    <w:rsid w:val="00E610CE"/>
    <w:rsid w:val="00E61255"/>
    <w:rsid w:val="00E61439"/>
    <w:rsid w:val="00E61A0A"/>
    <w:rsid w:val="00E61FC3"/>
    <w:rsid w:val="00E6212B"/>
    <w:rsid w:val="00E625D7"/>
    <w:rsid w:val="00E62657"/>
    <w:rsid w:val="00E62A89"/>
    <w:rsid w:val="00E63406"/>
    <w:rsid w:val="00E63407"/>
    <w:rsid w:val="00E6387C"/>
    <w:rsid w:val="00E64132"/>
    <w:rsid w:val="00E64565"/>
    <w:rsid w:val="00E649BA"/>
    <w:rsid w:val="00E6543C"/>
    <w:rsid w:val="00E65793"/>
    <w:rsid w:val="00E659DE"/>
    <w:rsid w:val="00E65B46"/>
    <w:rsid w:val="00E65C2C"/>
    <w:rsid w:val="00E65FAE"/>
    <w:rsid w:val="00E66236"/>
    <w:rsid w:val="00E6667F"/>
    <w:rsid w:val="00E66BEA"/>
    <w:rsid w:val="00E66CDE"/>
    <w:rsid w:val="00E6705C"/>
    <w:rsid w:val="00E67BF3"/>
    <w:rsid w:val="00E7011E"/>
    <w:rsid w:val="00E70E1A"/>
    <w:rsid w:val="00E713D0"/>
    <w:rsid w:val="00E71BBF"/>
    <w:rsid w:val="00E71C6E"/>
    <w:rsid w:val="00E71FBB"/>
    <w:rsid w:val="00E7223D"/>
    <w:rsid w:val="00E72E7B"/>
    <w:rsid w:val="00E731B0"/>
    <w:rsid w:val="00E739DC"/>
    <w:rsid w:val="00E73CB7"/>
    <w:rsid w:val="00E73E1C"/>
    <w:rsid w:val="00E73FB9"/>
    <w:rsid w:val="00E7441C"/>
    <w:rsid w:val="00E745BD"/>
    <w:rsid w:val="00E74848"/>
    <w:rsid w:val="00E74B2C"/>
    <w:rsid w:val="00E74B32"/>
    <w:rsid w:val="00E74BA0"/>
    <w:rsid w:val="00E750BA"/>
    <w:rsid w:val="00E750CB"/>
    <w:rsid w:val="00E754B9"/>
    <w:rsid w:val="00E75599"/>
    <w:rsid w:val="00E7565B"/>
    <w:rsid w:val="00E758BA"/>
    <w:rsid w:val="00E75B6B"/>
    <w:rsid w:val="00E75EA2"/>
    <w:rsid w:val="00E761B0"/>
    <w:rsid w:val="00E77167"/>
    <w:rsid w:val="00E80BAF"/>
    <w:rsid w:val="00E81193"/>
    <w:rsid w:val="00E811F1"/>
    <w:rsid w:val="00E81316"/>
    <w:rsid w:val="00E814DD"/>
    <w:rsid w:val="00E81DFB"/>
    <w:rsid w:val="00E8235C"/>
    <w:rsid w:val="00E82A6B"/>
    <w:rsid w:val="00E82CF5"/>
    <w:rsid w:val="00E8310F"/>
    <w:rsid w:val="00E834CA"/>
    <w:rsid w:val="00E83769"/>
    <w:rsid w:val="00E83938"/>
    <w:rsid w:val="00E83C2A"/>
    <w:rsid w:val="00E8415A"/>
    <w:rsid w:val="00E846B1"/>
    <w:rsid w:val="00E84DF0"/>
    <w:rsid w:val="00E84F33"/>
    <w:rsid w:val="00E8526C"/>
    <w:rsid w:val="00E861BF"/>
    <w:rsid w:val="00E86582"/>
    <w:rsid w:val="00E86612"/>
    <w:rsid w:val="00E86729"/>
    <w:rsid w:val="00E869AF"/>
    <w:rsid w:val="00E86A1A"/>
    <w:rsid w:val="00E86E97"/>
    <w:rsid w:val="00E87519"/>
    <w:rsid w:val="00E87635"/>
    <w:rsid w:val="00E87BA2"/>
    <w:rsid w:val="00E87E63"/>
    <w:rsid w:val="00E90183"/>
    <w:rsid w:val="00E90253"/>
    <w:rsid w:val="00E90F32"/>
    <w:rsid w:val="00E91538"/>
    <w:rsid w:val="00E915A5"/>
    <w:rsid w:val="00E915D8"/>
    <w:rsid w:val="00E9197E"/>
    <w:rsid w:val="00E91B14"/>
    <w:rsid w:val="00E91B57"/>
    <w:rsid w:val="00E91DFE"/>
    <w:rsid w:val="00E928C9"/>
    <w:rsid w:val="00E9298F"/>
    <w:rsid w:val="00E92D79"/>
    <w:rsid w:val="00E935E0"/>
    <w:rsid w:val="00E9385A"/>
    <w:rsid w:val="00E9389B"/>
    <w:rsid w:val="00E938D3"/>
    <w:rsid w:val="00E93BBF"/>
    <w:rsid w:val="00E93C5A"/>
    <w:rsid w:val="00E949B6"/>
    <w:rsid w:val="00E94EB7"/>
    <w:rsid w:val="00E95150"/>
    <w:rsid w:val="00E959E1"/>
    <w:rsid w:val="00E95BFA"/>
    <w:rsid w:val="00E95E3B"/>
    <w:rsid w:val="00E960EA"/>
    <w:rsid w:val="00E9647B"/>
    <w:rsid w:val="00E9662B"/>
    <w:rsid w:val="00E96695"/>
    <w:rsid w:val="00E967C4"/>
    <w:rsid w:val="00E96BC6"/>
    <w:rsid w:val="00E9704B"/>
    <w:rsid w:val="00E973D0"/>
    <w:rsid w:val="00E97677"/>
    <w:rsid w:val="00E9781F"/>
    <w:rsid w:val="00E97A0E"/>
    <w:rsid w:val="00E97BC7"/>
    <w:rsid w:val="00EA0191"/>
    <w:rsid w:val="00EA0494"/>
    <w:rsid w:val="00EA0C9E"/>
    <w:rsid w:val="00EA22CC"/>
    <w:rsid w:val="00EA2896"/>
    <w:rsid w:val="00EA2F76"/>
    <w:rsid w:val="00EA3183"/>
    <w:rsid w:val="00EA3212"/>
    <w:rsid w:val="00EA3C25"/>
    <w:rsid w:val="00EA3E4C"/>
    <w:rsid w:val="00EA49C5"/>
    <w:rsid w:val="00EA4A15"/>
    <w:rsid w:val="00EA4BCA"/>
    <w:rsid w:val="00EA59C4"/>
    <w:rsid w:val="00EA6145"/>
    <w:rsid w:val="00EA6BE8"/>
    <w:rsid w:val="00EA6FDC"/>
    <w:rsid w:val="00EA78A7"/>
    <w:rsid w:val="00EA7B13"/>
    <w:rsid w:val="00EA7C66"/>
    <w:rsid w:val="00EB0508"/>
    <w:rsid w:val="00EB0E47"/>
    <w:rsid w:val="00EB1287"/>
    <w:rsid w:val="00EB1330"/>
    <w:rsid w:val="00EB19CC"/>
    <w:rsid w:val="00EB2487"/>
    <w:rsid w:val="00EB25DA"/>
    <w:rsid w:val="00EB274A"/>
    <w:rsid w:val="00EB29F3"/>
    <w:rsid w:val="00EB38C6"/>
    <w:rsid w:val="00EB4CA2"/>
    <w:rsid w:val="00EB4EC3"/>
    <w:rsid w:val="00EB59B8"/>
    <w:rsid w:val="00EB5A35"/>
    <w:rsid w:val="00EB620F"/>
    <w:rsid w:val="00EB68A6"/>
    <w:rsid w:val="00EB6949"/>
    <w:rsid w:val="00EB6CFE"/>
    <w:rsid w:val="00EB7198"/>
    <w:rsid w:val="00EC0195"/>
    <w:rsid w:val="00EC0A88"/>
    <w:rsid w:val="00EC0A89"/>
    <w:rsid w:val="00EC1A4A"/>
    <w:rsid w:val="00EC1A90"/>
    <w:rsid w:val="00EC2204"/>
    <w:rsid w:val="00EC2A1B"/>
    <w:rsid w:val="00EC2A3A"/>
    <w:rsid w:val="00EC2AAA"/>
    <w:rsid w:val="00EC2AB4"/>
    <w:rsid w:val="00EC2B5B"/>
    <w:rsid w:val="00EC2BD3"/>
    <w:rsid w:val="00EC2C36"/>
    <w:rsid w:val="00EC34E3"/>
    <w:rsid w:val="00EC360F"/>
    <w:rsid w:val="00EC38AC"/>
    <w:rsid w:val="00EC3BA4"/>
    <w:rsid w:val="00EC3D31"/>
    <w:rsid w:val="00EC4178"/>
    <w:rsid w:val="00EC420A"/>
    <w:rsid w:val="00EC4326"/>
    <w:rsid w:val="00EC4A27"/>
    <w:rsid w:val="00EC4B8B"/>
    <w:rsid w:val="00EC58D3"/>
    <w:rsid w:val="00EC5A89"/>
    <w:rsid w:val="00EC7820"/>
    <w:rsid w:val="00EC7C34"/>
    <w:rsid w:val="00EC7E8E"/>
    <w:rsid w:val="00ED025B"/>
    <w:rsid w:val="00ED03E0"/>
    <w:rsid w:val="00ED0B18"/>
    <w:rsid w:val="00ED0F68"/>
    <w:rsid w:val="00ED10C4"/>
    <w:rsid w:val="00ED1460"/>
    <w:rsid w:val="00ED16B6"/>
    <w:rsid w:val="00ED1A92"/>
    <w:rsid w:val="00ED25B7"/>
    <w:rsid w:val="00ED2987"/>
    <w:rsid w:val="00ED2DE7"/>
    <w:rsid w:val="00ED3171"/>
    <w:rsid w:val="00ED3228"/>
    <w:rsid w:val="00ED3570"/>
    <w:rsid w:val="00ED3713"/>
    <w:rsid w:val="00ED4367"/>
    <w:rsid w:val="00ED511E"/>
    <w:rsid w:val="00ED5B79"/>
    <w:rsid w:val="00ED6BB4"/>
    <w:rsid w:val="00ED6D02"/>
    <w:rsid w:val="00ED6E71"/>
    <w:rsid w:val="00ED7147"/>
    <w:rsid w:val="00ED795B"/>
    <w:rsid w:val="00ED7AB3"/>
    <w:rsid w:val="00ED7FF6"/>
    <w:rsid w:val="00EE00CE"/>
    <w:rsid w:val="00EE01E2"/>
    <w:rsid w:val="00EE09E4"/>
    <w:rsid w:val="00EE0A8F"/>
    <w:rsid w:val="00EE0B5D"/>
    <w:rsid w:val="00EE0D42"/>
    <w:rsid w:val="00EE0E07"/>
    <w:rsid w:val="00EE12F6"/>
    <w:rsid w:val="00EE191E"/>
    <w:rsid w:val="00EE2016"/>
    <w:rsid w:val="00EE29D5"/>
    <w:rsid w:val="00EE304D"/>
    <w:rsid w:val="00EE3128"/>
    <w:rsid w:val="00EE3E21"/>
    <w:rsid w:val="00EE3F8E"/>
    <w:rsid w:val="00EE4017"/>
    <w:rsid w:val="00EE4834"/>
    <w:rsid w:val="00EE499A"/>
    <w:rsid w:val="00EE5219"/>
    <w:rsid w:val="00EE5693"/>
    <w:rsid w:val="00EE5F46"/>
    <w:rsid w:val="00EE62D3"/>
    <w:rsid w:val="00EE7622"/>
    <w:rsid w:val="00EF0028"/>
    <w:rsid w:val="00EF037A"/>
    <w:rsid w:val="00EF077F"/>
    <w:rsid w:val="00EF07B2"/>
    <w:rsid w:val="00EF0826"/>
    <w:rsid w:val="00EF10C9"/>
    <w:rsid w:val="00EF13F6"/>
    <w:rsid w:val="00EF1402"/>
    <w:rsid w:val="00EF15C9"/>
    <w:rsid w:val="00EF16BF"/>
    <w:rsid w:val="00EF1710"/>
    <w:rsid w:val="00EF1792"/>
    <w:rsid w:val="00EF1D83"/>
    <w:rsid w:val="00EF1E87"/>
    <w:rsid w:val="00EF1FD0"/>
    <w:rsid w:val="00EF2226"/>
    <w:rsid w:val="00EF25B0"/>
    <w:rsid w:val="00EF2DDF"/>
    <w:rsid w:val="00EF2F7E"/>
    <w:rsid w:val="00EF30EB"/>
    <w:rsid w:val="00EF359F"/>
    <w:rsid w:val="00EF35D7"/>
    <w:rsid w:val="00EF3C77"/>
    <w:rsid w:val="00EF41DF"/>
    <w:rsid w:val="00EF4436"/>
    <w:rsid w:val="00EF46D9"/>
    <w:rsid w:val="00EF4DB9"/>
    <w:rsid w:val="00EF5149"/>
    <w:rsid w:val="00EF558F"/>
    <w:rsid w:val="00EF583B"/>
    <w:rsid w:val="00EF61C9"/>
    <w:rsid w:val="00EF64BD"/>
    <w:rsid w:val="00EF67C6"/>
    <w:rsid w:val="00EF682D"/>
    <w:rsid w:val="00EF69BB"/>
    <w:rsid w:val="00EF6D67"/>
    <w:rsid w:val="00EF708E"/>
    <w:rsid w:val="00EF76F0"/>
    <w:rsid w:val="00F0050C"/>
    <w:rsid w:val="00F00EA2"/>
    <w:rsid w:val="00F0151E"/>
    <w:rsid w:val="00F01971"/>
    <w:rsid w:val="00F01A05"/>
    <w:rsid w:val="00F01F78"/>
    <w:rsid w:val="00F02D2C"/>
    <w:rsid w:val="00F0313F"/>
    <w:rsid w:val="00F03667"/>
    <w:rsid w:val="00F037A9"/>
    <w:rsid w:val="00F037AF"/>
    <w:rsid w:val="00F03C15"/>
    <w:rsid w:val="00F043F6"/>
    <w:rsid w:val="00F0465F"/>
    <w:rsid w:val="00F04BF6"/>
    <w:rsid w:val="00F05174"/>
    <w:rsid w:val="00F056FF"/>
    <w:rsid w:val="00F05A65"/>
    <w:rsid w:val="00F06474"/>
    <w:rsid w:val="00F065D7"/>
    <w:rsid w:val="00F06627"/>
    <w:rsid w:val="00F0673F"/>
    <w:rsid w:val="00F06BC4"/>
    <w:rsid w:val="00F07354"/>
    <w:rsid w:val="00F07854"/>
    <w:rsid w:val="00F07FF4"/>
    <w:rsid w:val="00F10519"/>
    <w:rsid w:val="00F10A44"/>
    <w:rsid w:val="00F10A83"/>
    <w:rsid w:val="00F11635"/>
    <w:rsid w:val="00F11AD0"/>
    <w:rsid w:val="00F12C7F"/>
    <w:rsid w:val="00F14099"/>
    <w:rsid w:val="00F146D7"/>
    <w:rsid w:val="00F14E3D"/>
    <w:rsid w:val="00F15271"/>
    <w:rsid w:val="00F15F0C"/>
    <w:rsid w:val="00F160BD"/>
    <w:rsid w:val="00F1627B"/>
    <w:rsid w:val="00F16AA1"/>
    <w:rsid w:val="00F16BAF"/>
    <w:rsid w:val="00F16D3E"/>
    <w:rsid w:val="00F16FF3"/>
    <w:rsid w:val="00F1727E"/>
    <w:rsid w:val="00F177D6"/>
    <w:rsid w:val="00F17EAF"/>
    <w:rsid w:val="00F200D4"/>
    <w:rsid w:val="00F203C8"/>
    <w:rsid w:val="00F204FF"/>
    <w:rsid w:val="00F20A82"/>
    <w:rsid w:val="00F20C4B"/>
    <w:rsid w:val="00F20F5B"/>
    <w:rsid w:val="00F2281D"/>
    <w:rsid w:val="00F22932"/>
    <w:rsid w:val="00F230A3"/>
    <w:rsid w:val="00F23134"/>
    <w:rsid w:val="00F231F8"/>
    <w:rsid w:val="00F237F4"/>
    <w:rsid w:val="00F23B96"/>
    <w:rsid w:val="00F23D43"/>
    <w:rsid w:val="00F2426B"/>
    <w:rsid w:val="00F24682"/>
    <w:rsid w:val="00F24A1E"/>
    <w:rsid w:val="00F24CD2"/>
    <w:rsid w:val="00F25DE5"/>
    <w:rsid w:val="00F263D6"/>
    <w:rsid w:val="00F264FF"/>
    <w:rsid w:val="00F26FDC"/>
    <w:rsid w:val="00F2731C"/>
    <w:rsid w:val="00F27973"/>
    <w:rsid w:val="00F27A22"/>
    <w:rsid w:val="00F27E80"/>
    <w:rsid w:val="00F27EE3"/>
    <w:rsid w:val="00F302CA"/>
    <w:rsid w:val="00F307E6"/>
    <w:rsid w:val="00F308F4"/>
    <w:rsid w:val="00F30922"/>
    <w:rsid w:val="00F30A26"/>
    <w:rsid w:val="00F30E32"/>
    <w:rsid w:val="00F3127D"/>
    <w:rsid w:val="00F31479"/>
    <w:rsid w:val="00F31AED"/>
    <w:rsid w:val="00F31EA8"/>
    <w:rsid w:val="00F323CE"/>
    <w:rsid w:val="00F32594"/>
    <w:rsid w:val="00F32935"/>
    <w:rsid w:val="00F332E6"/>
    <w:rsid w:val="00F33928"/>
    <w:rsid w:val="00F33A7D"/>
    <w:rsid w:val="00F33B0B"/>
    <w:rsid w:val="00F34555"/>
    <w:rsid w:val="00F34AA9"/>
    <w:rsid w:val="00F34B82"/>
    <w:rsid w:val="00F34DC8"/>
    <w:rsid w:val="00F3532E"/>
    <w:rsid w:val="00F360F3"/>
    <w:rsid w:val="00F367D4"/>
    <w:rsid w:val="00F36F0C"/>
    <w:rsid w:val="00F3727D"/>
    <w:rsid w:val="00F376C3"/>
    <w:rsid w:val="00F37A33"/>
    <w:rsid w:val="00F37A47"/>
    <w:rsid w:val="00F40329"/>
    <w:rsid w:val="00F40635"/>
    <w:rsid w:val="00F4073F"/>
    <w:rsid w:val="00F40C15"/>
    <w:rsid w:val="00F40C5D"/>
    <w:rsid w:val="00F41190"/>
    <w:rsid w:val="00F418A4"/>
    <w:rsid w:val="00F4192D"/>
    <w:rsid w:val="00F419E9"/>
    <w:rsid w:val="00F41A32"/>
    <w:rsid w:val="00F41B62"/>
    <w:rsid w:val="00F41F19"/>
    <w:rsid w:val="00F42108"/>
    <w:rsid w:val="00F4239B"/>
    <w:rsid w:val="00F42458"/>
    <w:rsid w:val="00F42574"/>
    <w:rsid w:val="00F4298D"/>
    <w:rsid w:val="00F42B38"/>
    <w:rsid w:val="00F42CA4"/>
    <w:rsid w:val="00F42FE5"/>
    <w:rsid w:val="00F43092"/>
    <w:rsid w:val="00F436C5"/>
    <w:rsid w:val="00F437C2"/>
    <w:rsid w:val="00F4386B"/>
    <w:rsid w:val="00F43CA7"/>
    <w:rsid w:val="00F441C2"/>
    <w:rsid w:val="00F454BF"/>
    <w:rsid w:val="00F45E4E"/>
    <w:rsid w:val="00F462EA"/>
    <w:rsid w:val="00F465B6"/>
    <w:rsid w:val="00F4677C"/>
    <w:rsid w:val="00F46D1C"/>
    <w:rsid w:val="00F46F4B"/>
    <w:rsid w:val="00F47479"/>
    <w:rsid w:val="00F475E3"/>
    <w:rsid w:val="00F5002C"/>
    <w:rsid w:val="00F5014F"/>
    <w:rsid w:val="00F5016C"/>
    <w:rsid w:val="00F510C1"/>
    <w:rsid w:val="00F511DD"/>
    <w:rsid w:val="00F512C9"/>
    <w:rsid w:val="00F5155A"/>
    <w:rsid w:val="00F5171A"/>
    <w:rsid w:val="00F51AD5"/>
    <w:rsid w:val="00F51BA2"/>
    <w:rsid w:val="00F51C42"/>
    <w:rsid w:val="00F51C90"/>
    <w:rsid w:val="00F51EBA"/>
    <w:rsid w:val="00F52687"/>
    <w:rsid w:val="00F52C28"/>
    <w:rsid w:val="00F53B98"/>
    <w:rsid w:val="00F53C29"/>
    <w:rsid w:val="00F53C59"/>
    <w:rsid w:val="00F53CB8"/>
    <w:rsid w:val="00F542D5"/>
    <w:rsid w:val="00F54E17"/>
    <w:rsid w:val="00F54F79"/>
    <w:rsid w:val="00F550CA"/>
    <w:rsid w:val="00F556C3"/>
    <w:rsid w:val="00F55739"/>
    <w:rsid w:val="00F55C73"/>
    <w:rsid w:val="00F55FC0"/>
    <w:rsid w:val="00F56011"/>
    <w:rsid w:val="00F56459"/>
    <w:rsid w:val="00F56D73"/>
    <w:rsid w:val="00F57019"/>
    <w:rsid w:val="00F57DC8"/>
    <w:rsid w:val="00F57F2D"/>
    <w:rsid w:val="00F60243"/>
    <w:rsid w:val="00F60C09"/>
    <w:rsid w:val="00F60CB5"/>
    <w:rsid w:val="00F611BF"/>
    <w:rsid w:val="00F616D7"/>
    <w:rsid w:val="00F624AC"/>
    <w:rsid w:val="00F62A73"/>
    <w:rsid w:val="00F62CF5"/>
    <w:rsid w:val="00F62E32"/>
    <w:rsid w:val="00F6335E"/>
    <w:rsid w:val="00F6363C"/>
    <w:rsid w:val="00F638B9"/>
    <w:rsid w:val="00F64A8E"/>
    <w:rsid w:val="00F64D70"/>
    <w:rsid w:val="00F66077"/>
    <w:rsid w:val="00F66650"/>
    <w:rsid w:val="00F66AE8"/>
    <w:rsid w:val="00F66CB5"/>
    <w:rsid w:val="00F67B1B"/>
    <w:rsid w:val="00F67D6D"/>
    <w:rsid w:val="00F70E10"/>
    <w:rsid w:val="00F713C5"/>
    <w:rsid w:val="00F717CF"/>
    <w:rsid w:val="00F71BC1"/>
    <w:rsid w:val="00F71C71"/>
    <w:rsid w:val="00F71EB7"/>
    <w:rsid w:val="00F72A19"/>
    <w:rsid w:val="00F72A6D"/>
    <w:rsid w:val="00F72D8D"/>
    <w:rsid w:val="00F72EF2"/>
    <w:rsid w:val="00F7321D"/>
    <w:rsid w:val="00F73877"/>
    <w:rsid w:val="00F738DF"/>
    <w:rsid w:val="00F740C0"/>
    <w:rsid w:val="00F7422F"/>
    <w:rsid w:val="00F74344"/>
    <w:rsid w:val="00F7460F"/>
    <w:rsid w:val="00F74C7F"/>
    <w:rsid w:val="00F74F68"/>
    <w:rsid w:val="00F750C2"/>
    <w:rsid w:val="00F75248"/>
    <w:rsid w:val="00F75A11"/>
    <w:rsid w:val="00F75E66"/>
    <w:rsid w:val="00F75EDB"/>
    <w:rsid w:val="00F768DF"/>
    <w:rsid w:val="00F76CB6"/>
    <w:rsid w:val="00F76F5E"/>
    <w:rsid w:val="00F777EA"/>
    <w:rsid w:val="00F778FF"/>
    <w:rsid w:val="00F77E22"/>
    <w:rsid w:val="00F801DF"/>
    <w:rsid w:val="00F80436"/>
    <w:rsid w:val="00F8085E"/>
    <w:rsid w:val="00F80A11"/>
    <w:rsid w:val="00F810F1"/>
    <w:rsid w:val="00F8182C"/>
    <w:rsid w:val="00F818AA"/>
    <w:rsid w:val="00F819A6"/>
    <w:rsid w:val="00F833F1"/>
    <w:rsid w:val="00F838FE"/>
    <w:rsid w:val="00F841E0"/>
    <w:rsid w:val="00F8469A"/>
    <w:rsid w:val="00F8552E"/>
    <w:rsid w:val="00F85DF7"/>
    <w:rsid w:val="00F86397"/>
    <w:rsid w:val="00F864ED"/>
    <w:rsid w:val="00F866FF"/>
    <w:rsid w:val="00F86801"/>
    <w:rsid w:val="00F86AD6"/>
    <w:rsid w:val="00F86B37"/>
    <w:rsid w:val="00F86D7B"/>
    <w:rsid w:val="00F86E21"/>
    <w:rsid w:val="00F8764D"/>
    <w:rsid w:val="00F87BC3"/>
    <w:rsid w:val="00F87DC2"/>
    <w:rsid w:val="00F90912"/>
    <w:rsid w:val="00F90E6E"/>
    <w:rsid w:val="00F9144B"/>
    <w:rsid w:val="00F9147D"/>
    <w:rsid w:val="00F91700"/>
    <w:rsid w:val="00F91874"/>
    <w:rsid w:val="00F91C9E"/>
    <w:rsid w:val="00F91D50"/>
    <w:rsid w:val="00F91FEB"/>
    <w:rsid w:val="00F92902"/>
    <w:rsid w:val="00F9291E"/>
    <w:rsid w:val="00F92B47"/>
    <w:rsid w:val="00F92BA7"/>
    <w:rsid w:val="00F936D4"/>
    <w:rsid w:val="00F9381F"/>
    <w:rsid w:val="00F93BE1"/>
    <w:rsid w:val="00F94151"/>
    <w:rsid w:val="00F9416F"/>
    <w:rsid w:val="00F946EE"/>
    <w:rsid w:val="00F94A6D"/>
    <w:rsid w:val="00F95120"/>
    <w:rsid w:val="00F9518A"/>
    <w:rsid w:val="00F95319"/>
    <w:rsid w:val="00F95503"/>
    <w:rsid w:val="00F9572A"/>
    <w:rsid w:val="00F95A1D"/>
    <w:rsid w:val="00F95EEC"/>
    <w:rsid w:val="00F96471"/>
    <w:rsid w:val="00F96979"/>
    <w:rsid w:val="00F96E91"/>
    <w:rsid w:val="00F96F12"/>
    <w:rsid w:val="00F9766E"/>
    <w:rsid w:val="00FA0173"/>
    <w:rsid w:val="00FA0582"/>
    <w:rsid w:val="00FA1262"/>
    <w:rsid w:val="00FA1A45"/>
    <w:rsid w:val="00FA200F"/>
    <w:rsid w:val="00FA24CA"/>
    <w:rsid w:val="00FA2A9B"/>
    <w:rsid w:val="00FA3985"/>
    <w:rsid w:val="00FA3A01"/>
    <w:rsid w:val="00FA4151"/>
    <w:rsid w:val="00FA457E"/>
    <w:rsid w:val="00FA4B89"/>
    <w:rsid w:val="00FA4F36"/>
    <w:rsid w:val="00FA502D"/>
    <w:rsid w:val="00FA5433"/>
    <w:rsid w:val="00FA5731"/>
    <w:rsid w:val="00FA57B4"/>
    <w:rsid w:val="00FA5BCF"/>
    <w:rsid w:val="00FA5E5E"/>
    <w:rsid w:val="00FA622C"/>
    <w:rsid w:val="00FA626B"/>
    <w:rsid w:val="00FA6560"/>
    <w:rsid w:val="00FA6600"/>
    <w:rsid w:val="00FA698C"/>
    <w:rsid w:val="00FA6E39"/>
    <w:rsid w:val="00FA754D"/>
    <w:rsid w:val="00FA780C"/>
    <w:rsid w:val="00FB07D3"/>
    <w:rsid w:val="00FB089F"/>
    <w:rsid w:val="00FB0A94"/>
    <w:rsid w:val="00FB0C0F"/>
    <w:rsid w:val="00FB0F67"/>
    <w:rsid w:val="00FB1328"/>
    <w:rsid w:val="00FB1EBE"/>
    <w:rsid w:val="00FB1F35"/>
    <w:rsid w:val="00FB2238"/>
    <w:rsid w:val="00FB228B"/>
    <w:rsid w:val="00FB2425"/>
    <w:rsid w:val="00FB29AB"/>
    <w:rsid w:val="00FB3375"/>
    <w:rsid w:val="00FB381C"/>
    <w:rsid w:val="00FB38F6"/>
    <w:rsid w:val="00FB3C92"/>
    <w:rsid w:val="00FB40BC"/>
    <w:rsid w:val="00FB4559"/>
    <w:rsid w:val="00FB46C4"/>
    <w:rsid w:val="00FB471C"/>
    <w:rsid w:val="00FB4812"/>
    <w:rsid w:val="00FB4B8F"/>
    <w:rsid w:val="00FB4FF2"/>
    <w:rsid w:val="00FB5553"/>
    <w:rsid w:val="00FB584A"/>
    <w:rsid w:val="00FB5904"/>
    <w:rsid w:val="00FB5BB9"/>
    <w:rsid w:val="00FB62FE"/>
    <w:rsid w:val="00FB69F0"/>
    <w:rsid w:val="00FB6D3F"/>
    <w:rsid w:val="00FB6EC2"/>
    <w:rsid w:val="00FB6EFC"/>
    <w:rsid w:val="00FB6F37"/>
    <w:rsid w:val="00FB7704"/>
    <w:rsid w:val="00FC061D"/>
    <w:rsid w:val="00FC0718"/>
    <w:rsid w:val="00FC0A39"/>
    <w:rsid w:val="00FC0B50"/>
    <w:rsid w:val="00FC118E"/>
    <w:rsid w:val="00FC1291"/>
    <w:rsid w:val="00FC142F"/>
    <w:rsid w:val="00FC14BF"/>
    <w:rsid w:val="00FC1B6F"/>
    <w:rsid w:val="00FC1C29"/>
    <w:rsid w:val="00FC2162"/>
    <w:rsid w:val="00FC26A1"/>
    <w:rsid w:val="00FC2ABB"/>
    <w:rsid w:val="00FC3102"/>
    <w:rsid w:val="00FC33DE"/>
    <w:rsid w:val="00FC3436"/>
    <w:rsid w:val="00FC3A2D"/>
    <w:rsid w:val="00FC414A"/>
    <w:rsid w:val="00FC445F"/>
    <w:rsid w:val="00FC456D"/>
    <w:rsid w:val="00FC475E"/>
    <w:rsid w:val="00FC4956"/>
    <w:rsid w:val="00FC4ABD"/>
    <w:rsid w:val="00FC5AD2"/>
    <w:rsid w:val="00FC64F8"/>
    <w:rsid w:val="00FC6F42"/>
    <w:rsid w:val="00FC7F03"/>
    <w:rsid w:val="00FD0082"/>
    <w:rsid w:val="00FD0242"/>
    <w:rsid w:val="00FD04D3"/>
    <w:rsid w:val="00FD04F4"/>
    <w:rsid w:val="00FD05F9"/>
    <w:rsid w:val="00FD08AD"/>
    <w:rsid w:val="00FD0E2F"/>
    <w:rsid w:val="00FD0EA7"/>
    <w:rsid w:val="00FD0F99"/>
    <w:rsid w:val="00FD1234"/>
    <w:rsid w:val="00FD15C1"/>
    <w:rsid w:val="00FD1DFE"/>
    <w:rsid w:val="00FD216B"/>
    <w:rsid w:val="00FD22ED"/>
    <w:rsid w:val="00FD257E"/>
    <w:rsid w:val="00FD25D6"/>
    <w:rsid w:val="00FD2628"/>
    <w:rsid w:val="00FD2A83"/>
    <w:rsid w:val="00FD2B22"/>
    <w:rsid w:val="00FD2B63"/>
    <w:rsid w:val="00FD30CC"/>
    <w:rsid w:val="00FD313D"/>
    <w:rsid w:val="00FD3241"/>
    <w:rsid w:val="00FD345B"/>
    <w:rsid w:val="00FD34E1"/>
    <w:rsid w:val="00FD365E"/>
    <w:rsid w:val="00FD4891"/>
    <w:rsid w:val="00FD5507"/>
    <w:rsid w:val="00FD55A8"/>
    <w:rsid w:val="00FD57B5"/>
    <w:rsid w:val="00FD5874"/>
    <w:rsid w:val="00FD5925"/>
    <w:rsid w:val="00FD5BA5"/>
    <w:rsid w:val="00FD5BF2"/>
    <w:rsid w:val="00FD5CCA"/>
    <w:rsid w:val="00FD6C5D"/>
    <w:rsid w:val="00FD6CF0"/>
    <w:rsid w:val="00FD71FC"/>
    <w:rsid w:val="00FD7736"/>
    <w:rsid w:val="00FD7C52"/>
    <w:rsid w:val="00FE02A7"/>
    <w:rsid w:val="00FE02ED"/>
    <w:rsid w:val="00FE06E9"/>
    <w:rsid w:val="00FE0B37"/>
    <w:rsid w:val="00FE24C5"/>
    <w:rsid w:val="00FE26F7"/>
    <w:rsid w:val="00FE2BAD"/>
    <w:rsid w:val="00FE310D"/>
    <w:rsid w:val="00FE3249"/>
    <w:rsid w:val="00FE3F95"/>
    <w:rsid w:val="00FE46D9"/>
    <w:rsid w:val="00FE4702"/>
    <w:rsid w:val="00FE4844"/>
    <w:rsid w:val="00FE4C15"/>
    <w:rsid w:val="00FE4C2A"/>
    <w:rsid w:val="00FE5310"/>
    <w:rsid w:val="00FE61AA"/>
    <w:rsid w:val="00FE64AF"/>
    <w:rsid w:val="00FE6533"/>
    <w:rsid w:val="00FF022A"/>
    <w:rsid w:val="00FF0A41"/>
    <w:rsid w:val="00FF0A5B"/>
    <w:rsid w:val="00FF10B4"/>
    <w:rsid w:val="00FF139F"/>
    <w:rsid w:val="00FF1AC2"/>
    <w:rsid w:val="00FF2211"/>
    <w:rsid w:val="00FF24D5"/>
    <w:rsid w:val="00FF28FE"/>
    <w:rsid w:val="00FF2991"/>
    <w:rsid w:val="00FF2D28"/>
    <w:rsid w:val="00FF2D53"/>
    <w:rsid w:val="00FF2E65"/>
    <w:rsid w:val="00FF31EB"/>
    <w:rsid w:val="00FF3292"/>
    <w:rsid w:val="00FF3413"/>
    <w:rsid w:val="00FF39E4"/>
    <w:rsid w:val="00FF410B"/>
    <w:rsid w:val="00FF4601"/>
    <w:rsid w:val="00FF48BE"/>
    <w:rsid w:val="00FF5027"/>
    <w:rsid w:val="00FF5098"/>
    <w:rsid w:val="00FF5890"/>
    <w:rsid w:val="00FF5AF3"/>
    <w:rsid w:val="00FF5CE2"/>
    <w:rsid w:val="00FF5EED"/>
    <w:rsid w:val="00FF6080"/>
    <w:rsid w:val="00FF6555"/>
    <w:rsid w:val="00FF6F92"/>
    <w:rsid w:val="00FF753D"/>
    <w:rsid w:val="00FF7602"/>
    <w:rsid w:val="00FF76CE"/>
    <w:rsid w:val="00FF7CC3"/>
    <w:rsid w:val="00FF7EA3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E5B9D56"/>
  <w15:docId w15:val="{EFBFF546-3905-44D8-93EC-100710C70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iPriority="0" w:unhideWhenUsed="1"/>
    <w:lsdException w:name="caption" w:locked="1" w:uiPriority="0" w:qFormat="1"/>
    <w:lsdException w:name="table of figures" w:locked="1" w:semiHidden="1" w:uiPriority="0" w:unhideWhenUsed="1"/>
    <w:lsdException w:name="envelope address" w:locked="1" w:semiHidden="1" w:uiPriority="0" w:unhideWhenUsed="1"/>
    <w:lsdException w:name="envelope return" w:locked="1" w:semiHidden="1" w:uiPriority="0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locked="1" w:semiHidden="1" w:uiPriority="0" w:unhideWhenUsed="1"/>
    <w:lsdException w:name="page number" w:locked="1" w:semiHidden="1" w:uiPriority="0" w:unhideWhenUsed="1"/>
    <w:lsdException w:name="endnote reference" w:locked="1" w:semiHidden="1" w:uiPriority="0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iPriority="0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locked="1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iPriority="0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iPriority="0" w:unhideWhenUsed="1"/>
    <w:lsdException w:name="Strong" w:locked="1" w:uiPriority="0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0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2466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D65078"/>
    <w:pPr>
      <w:numPr>
        <w:numId w:val="3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D65078"/>
    <w:pPr>
      <w:numPr>
        <w:numId w:val="4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D65078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D65078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D65078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D65078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D65078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D65078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D6507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rsid w:val="00D65078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locked/>
    <w:rsid w:val="00C900BD"/>
    <w:rPr>
      <w:rFonts w:ascii="Times New Roman" w:hAnsi="Times New Roman" w:cs="Times New Roman"/>
      <w:lang w:val="en-GB"/>
    </w:rPr>
  </w:style>
  <w:style w:type="character" w:customStyle="1" w:styleId="Heading3Char">
    <w:name w:val="Heading 3 Char"/>
    <w:basedOn w:val="DefaultParagraphFont"/>
    <w:link w:val="Heading3"/>
    <w:locked/>
    <w:rsid w:val="00C900BD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2Char">
    <w:name w:val="Heading 2 Char"/>
    <w:basedOn w:val="DefaultParagraphFont"/>
    <w:link w:val="Heading2"/>
    <w:locked/>
    <w:rsid w:val="00C900BD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uiPriority w:val="99"/>
    <w:locked/>
    <w:rsid w:val="00A94485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locked/>
    <w:rsid w:val="00C900BD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basedOn w:val="DefaultParagraphFont"/>
    <w:link w:val="Heading5"/>
    <w:locked/>
    <w:rsid w:val="00C900BD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basedOn w:val="DefaultParagraphFont"/>
    <w:link w:val="Heading6"/>
    <w:locked/>
    <w:rsid w:val="00C900BD"/>
    <w:rPr>
      <w:rFonts w:ascii="Calibri" w:hAnsi="Calibri" w:cs="Cordia New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locked/>
    <w:rsid w:val="00C900BD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basedOn w:val="DefaultParagraphFont"/>
    <w:link w:val="Heading8"/>
    <w:locked/>
    <w:rsid w:val="00C900BD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basedOn w:val="DefaultParagraphFont"/>
    <w:link w:val="Heading9"/>
    <w:locked/>
    <w:rsid w:val="00C900BD"/>
    <w:rPr>
      <w:rFonts w:ascii="Cambria" w:hAnsi="Cambria" w:cs="Angsana New"/>
      <w:lang w:val="en-GB"/>
    </w:rPr>
  </w:style>
  <w:style w:type="paragraph" w:styleId="Footer">
    <w:name w:val="footer"/>
    <w:basedOn w:val="Normal"/>
    <w:link w:val="FooterChar"/>
    <w:uiPriority w:val="99"/>
    <w:rsid w:val="00D65078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Header">
    <w:name w:val="header"/>
    <w:basedOn w:val="Normal"/>
    <w:link w:val="HeaderChar"/>
    <w:uiPriority w:val="99"/>
    <w:rsid w:val="00D65078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ListBullet">
    <w:name w:val="List Bullet"/>
    <w:basedOn w:val="BodyText"/>
    <w:rsid w:val="00D65078"/>
    <w:pPr>
      <w:ind w:left="340" w:hanging="340"/>
    </w:pPr>
  </w:style>
  <w:style w:type="paragraph" w:styleId="ListBullet2">
    <w:name w:val="List Bullet 2"/>
    <w:basedOn w:val="ListBullet"/>
    <w:rsid w:val="00D65078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D65078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C900BD"/>
    <w:rPr>
      <w:rFonts w:ascii="Times New Roman" w:hAnsi="Times New Roman" w:cs="Times New Roman"/>
      <w:lang w:val="en-GB"/>
    </w:rPr>
  </w:style>
  <w:style w:type="paragraph" w:customStyle="1" w:styleId="zfaxdetails">
    <w:name w:val="zfax details"/>
    <w:basedOn w:val="Normal"/>
    <w:uiPriority w:val="99"/>
    <w:rsid w:val="00D65078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D65078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D65078"/>
    <w:rPr>
      <w:rFonts w:cs="CG Times (W1)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C900BD"/>
    <w:rPr>
      <w:rFonts w:ascii="Times New Roman" w:hAnsi="Times New Roman" w:cs="Times New Roman"/>
      <w:sz w:val="25"/>
      <w:szCs w:val="25"/>
      <w:lang w:val="en-GB"/>
    </w:rPr>
  </w:style>
  <w:style w:type="paragraph" w:customStyle="1" w:styleId="zsubject">
    <w:name w:val="zsubject"/>
    <w:basedOn w:val="Normal"/>
    <w:uiPriority w:val="99"/>
    <w:rsid w:val="00D65078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uiPriority w:val="99"/>
    <w:rsid w:val="00D65078"/>
    <w:pPr>
      <w:keepNext/>
      <w:spacing w:before="520"/>
    </w:pPr>
  </w:style>
  <w:style w:type="paragraph" w:customStyle="1" w:styleId="Graphic">
    <w:name w:val="Graphic"/>
    <w:basedOn w:val="Signature"/>
    <w:rsid w:val="00D650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D65078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C900BD"/>
    <w:rPr>
      <w:rFonts w:ascii="Times New Roman" w:hAnsi="Times New Roman" w:cs="Times New Roman"/>
      <w:lang w:val="en-GB"/>
    </w:rPr>
  </w:style>
  <w:style w:type="paragraph" w:customStyle="1" w:styleId="zdetails">
    <w:name w:val="zdetails"/>
    <w:basedOn w:val="Normal"/>
    <w:uiPriority w:val="99"/>
    <w:rsid w:val="00D65078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uiPriority w:val="99"/>
    <w:rsid w:val="00D65078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basedOn w:val="DefaultParagraphFont"/>
    <w:rsid w:val="00D65078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uiPriority w:val="99"/>
    <w:qFormat/>
    <w:rsid w:val="00D65078"/>
    <w:pPr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uiPriority w:val="99"/>
    <w:locked/>
    <w:rsid w:val="00C900BD"/>
    <w:rPr>
      <w:rFonts w:ascii="Cambria" w:hAnsi="Cambria" w:cs="Angsana New"/>
      <w:b/>
      <w:bCs/>
      <w:kern w:val="28"/>
      <w:sz w:val="40"/>
      <w:szCs w:val="40"/>
      <w:lang w:val="en-GB"/>
    </w:rPr>
  </w:style>
  <w:style w:type="paragraph" w:styleId="BlockText">
    <w:name w:val="Block Text"/>
    <w:basedOn w:val="Normal"/>
    <w:rsid w:val="00D65078"/>
    <w:pPr>
      <w:spacing w:before="240" w:line="240" w:lineRule="auto"/>
      <w:ind w:left="547" w:right="749" w:firstLine="1440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D65078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 w:cs="CordiaUPC"/>
      <w:sz w:val="28"/>
      <w:szCs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C900BD"/>
    <w:rPr>
      <w:rFonts w:ascii="Times New Roman" w:hAnsi="Times New Roman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D65078"/>
    <w:pPr>
      <w:widowControl w:val="0"/>
      <w:tabs>
        <w:tab w:val="left" w:pos="540"/>
      </w:tabs>
      <w:spacing w:before="120" w:line="240" w:lineRule="auto"/>
      <w:ind w:right="569"/>
      <w:jc w:val="both"/>
    </w:pPr>
    <w:rPr>
      <w:rFonts w:ascii="CG Times (W1)" w:hAnsi="CG Times (W1)"/>
      <w:sz w:val="32"/>
      <w:szCs w:val="32"/>
      <w:lang w:val="th-TH"/>
    </w:rPr>
  </w:style>
  <w:style w:type="character" w:customStyle="1" w:styleId="BodyText3Char">
    <w:name w:val="Body Text 3 Char"/>
    <w:basedOn w:val="DefaultParagraphFont"/>
    <w:link w:val="BodyText3"/>
    <w:locked/>
    <w:rsid w:val="00C900BD"/>
    <w:rPr>
      <w:rFonts w:ascii="Times New Roman" w:hAnsi="Times New Roman"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D65078"/>
    <w:pPr>
      <w:tabs>
        <w:tab w:val="decimal" w:pos="4962"/>
        <w:tab w:val="decimal" w:pos="6237"/>
      </w:tabs>
      <w:spacing w:line="240" w:lineRule="atLeast"/>
      <w:ind w:right="360"/>
      <w:jc w:val="thaiDistribute"/>
    </w:pPr>
    <w:rPr>
      <w:rFonts w:ascii="Angsana New" w:hAnsi="Angsana New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locked/>
    <w:rsid w:val="00C900BD"/>
    <w:rPr>
      <w:rFonts w:ascii="Times New Roman" w:hAnsi="Times New Roman" w:cs="Times New Roman"/>
      <w:lang w:val="en-GB"/>
    </w:rPr>
  </w:style>
  <w:style w:type="paragraph" w:styleId="BalloonText">
    <w:name w:val="Balloon Text"/>
    <w:basedOn w:val="Normal"/>
    <w:link w:val="BalloonTextChar"/>
    <w:semiHidden/>
    <w:rsid w:val="00E039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C900BD"/>
    <w:rPr>
      <w:rFonts w:ascii="Times New Roman" w:hAnsi="Times New Roman" w:cs="Times New Roman"/>
      <w:sz w:val="2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D90641"/>
    <w:pPr>
      <w:spacing w:after="0"/>
      <w:ind w:left="540" w:right="387"/>
      <w:jc w:val="thaiDistribute"/>
    </w:pPr>
    <w:rPr>
      <w:rFonts w:ascii="Angsana New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D90641"/>
    <w:rPr>
      <w:rFonts w:ascii="Angsana New" w:hAnsi="Angsana New" w:cs="Angsana New"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rsid w:val="00EB59B8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locked/>
    <w:rsid w:val="00C900BD"/>
    <w:rPr>
      <w:rFonts w:ascii="Times New Roman" w:hAnsi="Times New Roman" w:cs="Times New Roman"/>
      <w:lang w:val="en-GB"/>
    </w:rPr>
  </w:style>
  <w:style w:type="table" w:styleId="TableGrid">
    <w:name w:val="Table Grid"/>
    <w:basedOn w:val="TableNormal"/>
    <w:uiPriority w:val="39"/>
    <w:rsid w:val="00EB59B8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73265D"/>
    <w:pPr>
      <w:spacing w:before="120" w:line="240" w:lineRule="auto"/>
      <w:ind w:left="547" w:right="389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Index4">
    <w:name w:val="index 4"/>
    <w:basedOn w:val="Normal"/>
    <w:next w:val="Normal"/>
    <w:rsid w:val="00F60CB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block">
    <w:name w:val="block"/>
    <w:aliases w:val="b,b + Angsana New,Left:  0....,15 pt,Left:  1 cm,Rig..."/>
    <w:basedOn w:val="BodyText"/>
    <w:link w:val="blockChar"/>
    <w:rsid w:val="000F49BE"/>
    <w:pPr>
      <w:ind w:left="567"/>
    </w:pPr>
    <w:rPr>
      <w:rFonts w:cs="Times New Roman"/>
      <w:szCs w:val="20"/>
      <w:lang w:bidi="ar-SA"/>
    </w:rPr>
  </w:style>
  <w:style w:type="character" w:customStyle="1" w:styleId="blockChar">
    <w:name w:val="block Char"/>
    <w:aliases w:val="b Char"/>
    <w:basedOn w:val="BodyTextChar"/>
    <w:link w:val="block"/>
    <w:rsid w:val="00822099"/>
    <w:rPr>
      <w:rFonts w:ascii="Times New Roman" w:hAnsi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71BC3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3D568A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">
    <w:name w:val="¢éÍ¤ÇÒÁ"/>
    <w:basedOn w:val="Normal"/>
    <w:uiPriority w:val="99"/>
    <w:rsid w:val="00E5014D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93137A"/>
    <w:pPr>
      <w:tabs>
        <w:tab w:val="left" w:pos="540"/>
      </w:tabs>
      <w:spacing w:line="240" w:lineRule="auto"/>
      <w:ind w:left="360" w:right="-43" w:hanging="360"/>
      <w:jc w:val="thaiDistribute"/>
    </w:pPr>
    <w:rPr>
      <w:rFonts w:ascii="Angsana New" w:hAnsi="Angsana New"/>
      <w:b/>
      <w:bCs/>
      <w:i/>
      <w:iCs/>
      <w:sz w:val="30"/>
      <w:szCs w:val="30"/>
      <w:lang w:val="th-TH"/>
    </w:rPr>
  </w:style>
  <w:style w:type="paragraph" w:customStyle="1" w:styleId="accttwolines">
    <w:name w:val="acct two lines"/>
    <w:aliases w:val="a2l"/>
    <w:basedOn w:val="Normal"/>
    <w:uiPriority w:val="99"/>
    <w:rsid w:val="00951867"/>
    <w:pPr>
      <w:spacing w:after="240"/>
      <w:ind w:left="142" w:hanging="142"/>
    </w:pPr>
    <w:rPr>
      <w:rFonts w:cs="Times New Roman"/>
      <w:szCs w:val="20"/>
      <w:lang w:bidi="ar-SA"/>
    </w:rPr>
  </w:style>
  <w:style w:type="paragraph" w:styleId="DocumentMap">
    <w:name w:val="Document Map"/>
    <w:basedOn w:val="Normal"/>
    <w:link w:val="DocumentMapChar"/>
    <w:semiHidden/>
    <w:rsid w:val="008D796B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locked/>
    <w:rsid w:val="008D796B"/>
    <w:rPr>
      <w:rFonts w:ascii="Tahoma" w:hAnsi="Tahoma" w:cs="Times New Roman"/>
      <w:sz w:val="16"/>
      <w:lang w:val="en-GB"/>
    </w:rPr>
  </w:style>
  <w:style w:type="paragraph" w:customStyle="1" w:styleId="AA1stlevelbullet">
    <w:name w:val="AA 1st level bullet"/>
    <w:basedOn w:val="Normal"/>
    <w:rsid w:val="00E46C3B"/>
    <w:pPr>
      <w:numPr>
        <w:numId w:val="8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Numbering">
    <w:name w:val="AA Numbering"/>
    <w:basedOn w:val="Normal"/>
    <w:rsid w:val="00E46C3B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Address">
    <w:name w:val="AA Address"/>
    <w:basedOn w:val="DefaultParagraphFont"/>
    <w:rsid w:val="006547D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6547D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6547DB"/>
    <w:pPr>
      <w:numPr>
        <w:numId w:val="2"/>
      </w:numPr>
      <w:tabs>
        <w:tab w:val="clear" w:pos="720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6547D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6547DB"/>
    <w:pPr>
      <w:numPr>
        <w:numId w:val="5"/>
      </w:numPr>
      <w:tabs>
        <w:tab w:val="left" w:pos="227"/>
        <w:tab w:val="left" w:pos="454"/>
        <w:tab w:val="left" w:pos="567"/>
        <w:tab w:val="left" w:pos="6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6547DB"/>
    <w:pPr>
      <w:numPr>
        <w:numId w:val="6"/>
      </w:num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6547DB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518"/>
      </w:tabs>
      <w:spacing w:after="90" w:line="240" w:lineRule="auto"/>
      <w:ind w:left="518" w:hanging="518"/>
      <w:jc w:val="thaiDistribute"/>
    </w:pPr>
    <w:rPr>
      <w:rFonts w:ascii="Angsana New" w:hAnsi="Angsana New" w:cs="Times New Roman"/>
      <w:i w:val="0"/>
      <w:iCs w:val="0"/>
      <w:noProof/>
      <w:sz w:val="30"/>
      <w:szCs w:val="30"/>
      <w:lang w:val="th-TH"/>
    </w:rPr>
  </w:style>
  <w:style w:type="paragraph" w:styleId="ListNumber5">
    <w:name w:val="List Number 5"/>
    <w:basedOn w:val="Normal"/>
    <w:rsid w:val="006547DB"/>
    <w:pPr>
      <w:numPr>
        <w:numId w:val="7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rsid w:val="006547DB"/>
    <w:pPr>
      <w:numPr>
        <w:numId w:val="9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semiHidden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locked/>
    <w:rsid w:val="006547DB"/>
    <w:rPr>
      <w:rFonts w:ascii="Arial" w:hAnsi="Arial" w:cs="Times New Roman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">
    <w:name w:val="Body Text First Indent 2 Char"/>
    <w:basedOn w:val="BodyTextIndentChar"/>
    <w:link w:val="BodyTextFirstIndent2"/>
    <w:locked/>
    <w:rsid w:val="006547DB"/>
    <w:rPr>
      <w:rFonts w:ascii="Arial" w:hAnsi="Arial" w:cs="Times New Roman"/>
      <w:sz w:val="18"/>
      <w:szCs w:val="18"/>
      <w:lang w:val="en-GB"/>
    </w:rPr>
  </w:style>
  <w:style w:type="character" w:styleId="Strong">
    <w:name w:val="Strong"/>
    <w:basedOn w:val="DefaultParagraphFont"/>
    <w:qFormat/>
    <w:locked/>
    <w:rsid w:val="006547DB"/>
    <w:rPr>
      <w:rFonts w:cs="Times New Roman"/>
      <w:b/>
      <w:bCs/>
    </w:rPr>
  </w:style>
  <w:style w:type="paragraph" w:customStyle="1" w:styleId="AAFrameLogo">
    <w:name w:val="AA Frame Logo"/>
    <w:basedOn w:val="Normal"/>
    <w:rsid w:val="006547D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basedOn w:val="DefaultParagraphFont"/>
    <w:rsid w:val="006547D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6547DB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styleId="TOC1">
    <w:name w:val="toc 1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6547D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rsid w:val="006547DB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rsid w:val="006547DB"/>
    <w:pPr>
      <w:framePr w:h="1054" w:wrap="around" w:y="5920"/>
    </w:pPr>
  </w:style>
  <w:style w:type="paragraph" w:customStyle="1" w:styleId="ReportHeading3">
    <w:name w:val="ReportHeading3"/>
    <w:basedOn w:val="ReportHeading2"/>
    <w:rsid w:val="006547DB"/>
    <w:pPr>
      <w:framePr w:h="443" w:wrap="around" w:y="8223"/>
    </w:pPr>
  </w:style>
  <w:style w:type="paragraph" w:customStyle="1" w:styleId="ParagraphNumbering">
    <w:name w:val="Paragraph Numbering"/>
    <w:basedOn w:val="Header"/>
    <w:rsid w:val="006547DB"/>
    <w:pPr>
      <w:numPr>
        <w:numId w:val="10"/>
      </w:numPr>
      <w:tabs>
        <w:tab w:val="clear" w:pos="705"/>
        <w:tab w:val="left" w:pos="284"/>
      </w:tabs>
      <w:spacing w:line="240" w:lineRule="atLeast"/>
      <w:ind w:left="0" w:firstLine="0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6547D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6547D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6547D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6547D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rsid w:val="006547D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6547DB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6547DB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6547D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6547D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rsid w:val="006547DB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6547DB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6547DB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6547DB"/>
    <w:pPr>
      <w:jc w:val="center"/>
    </w:pPr>
    <w:rPr>
      <w:rFonts w:cs="Times New Roman"/>
      <w:b/>
      <w:szCs w:val="20"/>
      <w:lang w:bidi="ar-SA"/>
    </w:rPr>
  </w:style>
  <w:style w:type="paragraph" w:customStyle="1" w:styleId="acctmainheading">
    <w:name w:val="acct main heading"/>
    <w:aliases w:val="am"/>
    <w:basedOn w:val="Normal"/>
    <w:rsid w:val="006547DB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6547DB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547DB"/>
    <w:pPr>
      <w:spacing w:after="0"/>
    </w:pPr>
  </w:style>
  <w:style w:type="paragraph" w:customStyle="1" w:styleId="acctdividends">
    <w:name w:val="acct dividends"/>
    <w:aliases w:val="ad"/>
    <w:basedOn w:val="Normal"/>
    <w:rsid w:val="006547DB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6547DB"/>
    <w:pPr>
      <w:spacing w:after="0"/>
    </w:pPr>
  </w:style>
  <w:style w:type="paragraph" w:customStyle="1" w:styleId="acctindent">
    <w:name w:val="acct indent"/>
    <w:aliases w:val="ai"/>
    <w:basedOn w:val="BodyText"/>
    <w:rsid w:val="006547DB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6547DB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6547DB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6547DB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547DB"/>
    <w:pPr>
      <w:keepLines w:val="0"/>
      <w:numPr>
        <w:ilvl w:val="1"/>
        <w:numId w:val="11"/>
      </w:numPr>
      <w:tabs>
        <w:tab w:val="clear" w:pos="576"/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6547D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6547DB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6547DB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6547D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547D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547DB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6547D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6547DB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6547D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6547DB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6547DB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6547DB"/>
    <w:pPr>
      <w:spacing w:after="0"/>
    </w:pPr>
  </w:style>
  <w:style w:type="paragraph" w:customStyle="1" w:styleId="List1a">
    <w:name w:val="List 1a"/>
    <w:aliases w:val="1a"/>
    <w:basedOn w:val="Normal"/>
    <w:rsid w:val="006547DB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6547DB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MacroText">
    <w:name w:val="macro"/>
    <w:link w:val="MacroTextChar"/>
    <w:semiHidden/>
    <w:rsid w:val="006547D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6547DB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6547DB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6547DB"/>
  </w:style>
  <w:style w:type="paragraph" w:customStyle="1" w:styleId="zreportaddinfo">
    <w:name w:val="zreport addinfo"/>
    <w:basedOn w:val="Normal"/>
    <w:rsid w:val="006547DB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6547DB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6547D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6547D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547DB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6547DB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6547D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6547DB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6547DB"/>
    <w:rPr>
      <w:b/>
      <w:bCs/>
    </w:rPr>
  </w:style>
  <w:style w:type="paragraph" w:customStyle="1" w:styleId="nineptbodytext">
    <w:name w:val="nine pt body text"/>
    <w:aliases w:val="9bt"/>
    <w:basedOn w:val="nineptnormal"/>
    <w:rsid w:val="006547DB"/>
    <w:pPr>
      <w:spacing w:after="220"/>
    </w:pPr>
  </w:style>
  <w:style w:type="paragraph" w:customStyle="1" w:styleId="nineptnormal">
    <w:name w:val="nine pt normal"/>
    <w:aliases w:val="9n"/>
    <w:basedOn w:val="Normal"/>
    <w:rsid w:val="006547DB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6547DB"/>
    <w:pPr>
      <w:jc w:val="center"/>
    </w:pPr>
  </w:style>
  <w:style w:type="paragraph" w:customStyle="1" w:styleId="heading">
    <w:name w:val="heading"/>
    <w:aliases w:val="h"/>
    <w:basedOn w:val="BodyText"/>
    <w:rsid w:val="006547DB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6547D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547DB"/>
  </w:style>
  <w:style w:type="paragraph" w:customStyle="1" w:styleId="nineptheadingcentredbold">
    <w:name w:val="nine pt heading centred bold"/>
    <w:aliases w:val="9hcb"/>
    <w:basedOn w:val="Normal"/>
    <w:rsid w:val="006547DB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547D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547D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547DB"/>
    <w:rPr>
      <w:b/>
    </w:rPr>
  </w:style>
  <w:style w:type="paragraph" w:customStyle="1" w:styleId="nineptcolumntab1">
    <w:name w:val="nine pt column tab1"/>
    <w:aliases w:val="a91"/>
    <w:basedOn w:val="nineptnormal"/>
    <w:rsid w:val="006547D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547D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547DB"/>
    <w:pPr>
      <w:jc w:val="center"/>
    </w:pPr>
  </w:style>
  <w:style w:type="paragraph" w:customStyle="1" w:styleId="Normalheading">
    <w:name w:val="Normal heading"/>
    <w:aliases w:val="nh"/>
    <w:basedOn w:val="Normal"/>
    <w:rsid w:val="006547DB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6547DB"/>
    <w:pPr>
      <w:numPr>
        <w:numId w:val="1"/>
      </w:numPr>
      <w:tabs>
        <w:tab w:val="clear" w:pos="360"/>
        <w:tab w:val="num" w:pos="340"/>
      </w:tabs>
      <w:spacing w:after="130"/>
      <w:ind w:left="340" w:hanging="34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6547DB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6547D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6547DB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6547DB"/>
    <w:pPr>
      <w:tabs>
        <w:tab w:val="num" w:pos="680"/>
        <w:tab w:val="num" w:pos="72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6547DB"/>
    <w:pPr>
      <w:tabs>
        <w:tab w:val="num" w:pos="680"/>
        <w:tab w:val="num" w:pos="72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547D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547DB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6547DB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6547DB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6547DB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6547DB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6547D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6547DB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6547DB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547DB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6547DB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6547D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547DB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6547D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547D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547D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547DB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styleId="IndexHeading">
    <w:name w:val="index heading"/>
    <w:aliases w:val="Index Heading1,ixh"/>
    <w:basedOn w:val="BodyText"/>
    <w:rsid w:val="006547DB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6547D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6547D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547DB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6547DB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6547DB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6547DB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6547DB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6547D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6547DB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6547D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547DB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6547D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6547D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547DB"/>
    <w:rPr>
      <w:b w:val="0"/>
    </w:rPr>
  </w:style>
  <w:style w:type="paragraph" w:customStyle="1" w:styleId="blockheadingitalicbold">
    <w:name w:val="block heading italic bold"/>
    <w:aliases w:val="bhib"/>
    <w:rsid w:val="006547DB"/>
    <w:pPr>
      <w:keepNext/>
      <w:keepLines/>
      <w:spacing w:before="70" w:after="260" w:line="260" w:lineRule="atLeast"/>
      <w:ind w:left="567"/>
    </w:pPr>
    <w:rPr>
      <w:rFonts w:ascii="Times New Roman" w:hAnsi="Times New Roman" w:cs="Times New Roman"/>
      <w:b/>
      <w:i/>
      <w:sz w:val="22"/>
      <w:lang w:val="en-GB" w:bidi="ar-SA"/>
    </w:rPr>
  </w:style>
  <w:style w:type="paragraph" w:customStyle="1" w:styleId="blockheadingnosp">
    <w:name w:val="block heading no sp"/>
    <w:aliases w:val="bhn,block heading no space after"/>
    <w:rsid w:val="006547DB"/>
    <w:pPr>
      <w:keepNext/>
      <w:keepLines/>
      <w:spacing w:before="70" w:line="260" w:lineRule="atLeast"/>
      <w:ind w:left="567"/>
    </w:pPr>
    <w:rPr>
      <w:rFonts w:ascii="Times New Roman" w:hAnsi="Times New Roman" w:cs="Times New Roman"/>
      <w:b/>
      <w:sz w:val="22"/>
      <w:lang w:val="en-GB" w:bidi="ar-SA"/>
    </w:rPr>
  </w:style>
  <w:style w:type="paragraph" w:customStyle="1" w:styleId="smallreturn">
    <w:name w:val="small return"/>
    <w:aliases w:val="sr"/>
    <w:basedOn w:val="Normal"/>
    <w:rsid w:val="006547DB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547DB"/>
    <w:pPr>
      <w:spacing w:after="0"/>
    </w:pPr>
  </w:style>
  <w:style w:type="paragraph" w:customStyle="1" w:styleId="headingbolditalic">
    <w:name w:val="heading bold italic"/>
    <w:aliases w:val="hbi"/>
    <w:basedOn w:val="heading"/>
    <w:rsid w:val="006547D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547DB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6547D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6547DB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6547D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6547DB"/>
    <w:pPr>
      <w:spacing w:after="0"/>
    </w:pPr>
  </w:style>
  <w:style w:type="paragraph" w:customStyle="1" w:styleId="blockbullet">
    <w:name w:val="block bullet"/>
    <w:aliases w:val="bb"/>
    <w:basedOn w:val="block"/>
    <w:rsid w:val="006547DB"/>
    <w:pPr>
      <w:numPr>
        <w:numId w:val="13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6547DB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6547D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547DB"/>
    <w:pPr>
      <w:spacing w:after="0"/>
    </w:pPr>
  </w:style>
  <w:style w:type="paragraph" w:customStyle="1" w:styleId="eightptnormal">
    <w:name w:val="eight pt normal"/>
    <w:aliases w:val="8n"/>
    <w:basedOn w:val="Normal"/>
    <w:rsid w:val="006547DB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6547D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547D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547D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547DB"/>
    <w:rPr>
      <w:b/>
      <w:bCs/>
    </w:rPr>
  </w:style>
  <w:style w:type="paragraph" w:customStyle="1" w:styleId="eightptbodytext">
    <w:name w:val="eight pt body text"/>
    <w:aliases w:val="8bt"/>
    <w:basedOn w:val="eightptnormal"/>
    <w:rsid w:val="006547D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547D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547D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547D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547DB"/>
    <w:pPr>
      <w:spacing w:after="0"/>
    </w:pPr>
  </w:style>
  <w:style w:type="paragraph" w:customStyle="1" w:styleId="eightptblock">
    <w:name w:val="eight pt block"/>
    <w:aliases w:val="8b"/>
    <w:basedOn w:val="Normal"/>
    <w:rsid w:val="006547DB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547D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547D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547D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6547DB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6547DB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6547DB"/>
    <w:pPr>
      <w:spacing w:after="0"/>
    </w:pPr>
  </w:style>
  <w:style w:type="paragraph" w:customStyle="1" w:styleId="blockindent">
    <w:name w:val="block indent"/>
    <w:aliases w:val="bi"/>
    <w:basedOn w:val="block"/>
    <w:rsid w:val="006547D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6547DB"/>
    <w:pPr>
      <w:jc w:val="center"/>
    </w:pPr>
  </w:style>
  <w:style w:type="paragraph" w:customStyle="1" w:styleId="nineptcol">
    <w:name w:val="nine pt %col"/>
    <w:aliases w:val="9%"/>
    <w:basedOn w:val="nineptnormal"/>
    <w:rsid w:val="006547D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547D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547D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547DB"/>
    <w:pPr>
      <w:spacing w:after="0"/>
    </w:pPr>
  </w:style>
  <w:style w:type="paragraph" w:customStyle="1" w:styleId="nineptblocklist">
    <w:name w:val="nine pt block list"/>
    <w:aliases w:val="9bl"/>
    <w:basedOn w:val="nineptblock"/>
    <w:rsid w:val="006547D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547D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547DB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547D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547DB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547D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547D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547D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547D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547D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6547D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6547D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6547DB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547D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547DB"/>
    <w:pPr>
      <w:spacing w:after="80"/>
    </w:pPr>
  </w:style>
  <w:style w:type="paragraph" w:customStyle="1" w:styleId="nineptratecol">
    <w:name w:val="nine pt rate col"/>
    <w:aliases w:val="a9r"/>
    <w:basedOn w:val="nineptnormal"/>
    <w:rsid w:val="006547D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547D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547D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547DB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547D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547D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547D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6547D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547D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547D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547D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547D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547D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547DB"/>
    <w:pPr>
      <w:ind w:left="907" w:hanging="340"/>
    </w:pPr>
  </w:style>
  <w:style w:type="paragraph" w:customStyle="1" w:styleId="List3i">
    <w:name w:val="List 3i"/>
    <w:aliases w:val="3i"/>
    <w:basedOn w:val="List2i"/>
    <w:rsid w:val="006547D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547D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6547D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547D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547D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547D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547D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547DB"/>
    <w:pPr>
      <w:spacing w:after="80"/>
    </w:pPr>
  </w:style>
  <w:style w:type="paragraph" w:customStyle="1" w:styleId="blockbullet2">
    <w:name w:val="block bullet 2"/>
    <w:aliases w:val="bb2"/>
    <w:basedOn w:val="BodyText"/>
    <w:rsid w:val="006547DB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547D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547DB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04C48"/>
    <w:pPr>
      <w:spacing w:after="120"/>
      <w:ind w:left="540" w:right="18"/>
      <w:jc w:val="both"/>
    </w:pPr>
    <w:rPr>
      <w:rFonts w:ascii="Angsana New" w:eastAsia="Calibri" w:hAnsi="Angsana New"/>
      <w:b/>
      <w:sz w:val="30"/>
      <w:szCs w:val="30"/>
      <w:lang w:val="en-US"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E04C48"/>
    <w:rPr>
      <w:rFonts w:ascii="Angsana New" w:eastAsia="Calibri" w:hAnsi="Angsana New"/>
      <w:b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6547DB"/>
    <w:pPr>
      <w:numPr>
        <w:numId w:val="14"/>
      </w:numPr>
      <w:spacing w:after="12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6547DB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32228"/>
    <w:pPr>
      <w:tabs>
        <w:tab w:val="left" w:pos="540"/>
      </w:tabs>
      <w:spacing w:after="0" w:line="240" w:lineRule="auto"/>
      <w:jc w:val="thaiDistribute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E32228"/>
    <w:rPr>
      <w:rFonts w:ascii="Angsana New" w:eastAsia="Calibri" w:hAnsi="Angsana New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6547D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6547D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6547D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6547D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547DB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6547DB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6547DB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6547DB"/>
    <w:rPr>
      <w:rFonts w:cs="Times New Roman"/>
    </w:rPr>
  </w:style>
  <w:style w:type="character" w:customStyle="1" w:styleId="gt-icon-text1">
    <w:name w:val="gt-icon-text1"/>
    <w:basedOn w:val="DefaultParagraphFont"/>
    <w:rsid w:val="006547DB"/>
    <w:rPr>
      <w:rFonts w:cs="Times New Roman"/>
    </w:rPr>
  </w:style>
  <w:style w:type="character" w:customStyle="1" w:styleId="shorttext">
    <w:name w:val="short_text"/>
    <w:basedOn w:val="DefaultParagraphFont"/>
    <w:rsid w:val="006547DB"/>
    <w:rPr>
      <w:rFonts w:cs="Times New Roman"/>
    </w:rPr>
  </w:style>
  <w:style w:type="paragraph" w:customStyle="1" w:styleId="Default">
    <w:name w:val="Default"/>
    <w:rsid w:val="006547DB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rsid w:val="006547DB"/>
    <w:rPr>
      <w:rFonts w:cs="Times New Roman"/>
    </w:rPr>
  </w:style>
  <w:style w:type="paragraph" w:styleId="PlainText">
    <w:name w:val="Plain Text"/>
    <w:basedOn w:val="Normal"/>
    <w:link w:val="PlainTextChar"/>
    <w:rsid w:val="006547DB"/>
    <w:pPr>
      <w:spacing w:line="240" w:lineRule="auto"/>
    </w:pPr>
    <w:rPr>
      <w:rFonts w:ascii="Consolas" w:hAnsi="Consolas"/>
      <w:sz w:val="21"/>
      <w:szCs w:val="26"/>
      <w:lang w:val="en-US"/>
    </w:rPr>
  </w:style>
  <w:style w:type="character" w:customStyle="1" w:styleId="PlainTextChar">
    <w:name w:val="Plain Text Char"/>
    <w:basedOn w:val="DefaultParagraphFont"/>
    <w:link w:val="PlainText"/>
    <w:locked/>
    <w:rsid w:val="006547DB"/>
    <w:rPr>
      <w:rFonts w:ascii="Consolas" w:hAnsi="Consolas" w:cs="Times New Roman"/>
      <w:sz w:val="26"/>
      <w:szCs w:val="26"/>
    </w:rPr>
  </w:style>
  <w:style w:type="character" w:styleId="CommentReference">
    <w:name w:val="annotation reference"/>
    <w:basedOn w:val="DefaultParagraphFont"/>
    <w:rsid w:val="006547D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en-US"/>
    </w:rPr>
  </w:style>
  <w:style w:type="character" w:customStyle="1" w:styleId="CommentTextChar">
    <w:name w:val="Comment Text Char"/>
    <w:basedOn w:val="DefaultParagraphFont"/>
    <w:link w:val="CommentText"/>
    <w:locked/>
    <w:rsid w:val="006547DB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547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6547DB"/>
    <w:rPr>
      <w:rFonts w:ascii="Arial" w:hAnsi="Arial" w:cs="Times New Roman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6547DB"/>
    <w:rPr>
      <w:rFonts w:ascii="Arial" w:hAnsi="Arial"/>
      <w:sz w:val="18"/>
      <w:szCs w:val="22"/>
    </w:rPr>
  </w:style>
  <w:style w:type="character" w:styleId="Emphasis">
    <w:name w:val="Emphasis"/>
    <w:basedOn w:val="DefaultParagraphFont"/>
    <w:uiPriority w:val="20"/>
    <w:qFormat/>
    <w:locked/>
    <w:rsid w:val="006547DB"/>
    <w:rPr>
      <w:rFonts w:cs="Times New Roman"/>
      <w:i/>
      <w:iCs/>
    </w:rPr>
  </w:style>
  <w:style w:type="character" w:customStyle="1" w:styleId="Heading1Char1">
    <w:name w:val="Heading 1 Char1"/>
    <w:basedOn w:val="DefaultParagraphFont"/>
    <w:rsid w:val="006547DB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6547DB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6547DB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6Char1">
    <w:name w:val="Heading 6 Char1"/>
    <w:basedOn w:val="DefaultParagraphFont"/>
    <w:rsid w:val="006547DB"/>
    <w:rPr>
      <w:rFonts w:ascii="Times New Roman" w:hAnsi="Times New Roman" w:cs="EucrosiaUPC"/>
      <w:b/>
      <w:bCs/>
      <w:sz w:val="32"/>
      <w:szCs w:val="32"/>
      <w:u w:val="single"/>
      <w:lang w:bidi="th-TH"/>
    </w:rPr>
  </w:style>
  <w:style w:type="character" w:customStyle="1" w:styleId="Heading7Char1">
    <w:name w:val="Heading 7 Char1"/>
    <w:basedOn w:val="DefaultParagraphFont"/>
    <w:rsid w:val="006547DB"/>
    <w:rPr>
      <w:rFonts w:ascii="Times New Roman" w:hAnsi="Times New Roman" w:cs="EucrosiaUPC"/>
      <w:b/>
      <w:bCs/>
      <w:sz w:val="30"/>
      <w:szCs w:val="30"/>
      <w:lang w:bidi="th-TH"/>
    </w:rPr>
  </w:style>
  <w:style w:type="character" w:customStyle="1" w:styleId="Heading8Char1">
    <w:name w:val="Heading 8 Char1"/>
    <w:basedOn w:val="DefaultParagraphFont"/>
    <w:rsid w:val="006547DB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9Char1">
    <w:name w:val="Heading 9 Char1"/>
    <w:basedOn w:val="DefaultParagraphFont"/>
    <w:rsid w:val="006547DB"/>
    <w:rPr>
      <w:rFonts w:ascii="Times New Roman" w:hAnsi="Times New Roman" w:cs="EucrosiaUPC"/>
      <w:b/>
      <w:bCs/>
      <w:sz w:val="30"/>
      <w:szCs w:val="30"/>
      <w:lang w:bidi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6547DB"/>
    <w:rPr>
      <w:rFonts w:ascii="Arial" w:hAnsi="Arial" w:cs="Angsana New"/>
      <w:sz w:val="22"/>
      <w:szCs w:val="22"/>
    </w:rPr>
  </w:style>
  <w:style w:type="character" w:customStyle="1" w:styleId="HeaderChar1">
    <w:name w:val="Header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6547DB"/>
    <w:rPr>
      <w:rFonts w:ascii="Arial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6547DB"/>
    <w:rPr>
      <w:rFonts w:ascii="Arial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6547DB"/>
    <w:rPr>
      <w:rFonts w:ascii="Arial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6547DB"/>
    <w:rPr>
      <w:rFonts w:ascii="Book Antiqua" w:hAnsi="Book Antiqua" w:cs="Times New Roman"/>
      <w:sz w:val="22"/>
      <w:szCs w:val="22"/>
    </w:rPr>
  </w:style>
  <w:style w:type="character" w:customStyle="1" w:styleId="BodyText3Char1">
    <w:name w:val="Body Text 3 Char1"/>
    <w:basedOn w:val="DefaultParagraphFont"/>
    <w:rsid w:val="006547DB"/>
    <w:rPr>
      <w:rFonts w:ascii="Times New Roman" w:hAnsi="Times New Roman" w:cs="EucrosiaUPC"/>
      <w:sz w:val="30"/>
      <w:szCs w:val="30"/>
      <w:lang w:bidi="th-TH"/>
    </w:rPr>
  </w:style>
  <w:style w:type="character" w:customStyle="1" w:styleId="BodyTextIndent2Char1">
    <w:name w:val="Body Text Indent 2 Char1"/>
    <w:basedOn w:val="DefaultParagraphFont"/>
    <w:rsid w:val="006547DB"/>
    <w:rPr>
      <w:rFonts w:ascii="Times New Roman" w:hAnsi="Times New Roman" w:cs="EucrosiaUPC"/>
      <w:sz w:val="30"/>
      <w:szCs w:val="30"/>
      <w:lang w:bidi="th-TH"/>
    </w:rPr>
  </w:style>
  <w:style w:type="character" w:customStyle="1" w:styleId="SignatureChar1">
    <w:name w:val="Signature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6547DB"/>
    <w:rPr>
      <w:rFonts w:ascii="Arial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6547DB"/>
    <w:rPr>
      <w:rFonts w:ascii="Arial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6547DB"/>
    <w:rPr>
      <w:rFonts w:cs="Times New Roman"/>
    </w:rPr>
  </w:style>
  <w:style w:type="character" w:customStyle="1" w:styleId="st1">
    <w:name w:val="st1"/>
    <w:basedOn w:val="DefaultParagraphFont"/>
    <w:rsid w:val="006547DB"/>
    <w:rPr>
      <w:rFonts w:cs="Times New Roman"/>
    </w:rPr>
  </w:style>
  <w:style w:type="character" w:customStyle="1" w:styleId="alt-edited1">
    <w:name w:val="alt-edited1"/>
    <w:basedOn w:val="DefaultParagraphFont"/>
    <w:rsid w:val="00B67D8D"/>
    <w:rPr>
      <w:color w:val="4D90F0"/>
    </w:rPr>
  </w:style>
  <w:style w:type="table" w:customStyle="1" w:styleId="TableGridLight1">
    <w:name w:val="Table Grid Light1"/>
    <w:basedOn w:val="TableNormal"/>
    <w:uiPriority w:val="40"/>
    <w:rsid w:val="00787E85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EnvelopeAddress">
    <w:name w:val="envelope address"/>
    <w:basedOn w:val="Normal"/>
    <w:locked/>
    <w:rsid w:val="00D77B12"/>
    <w:pPr>
      <w:framePr w:w="7920" w:h="1980" w:hRule="exact" w:hSpace="180" w:wrap="auto" w:hAnchor="page" w:xAlign="center" w:yAlign="bottom"/>
      <w:spacing w:line="240" w:lineRule="auto"/>
      <w:ind w:left="2880"/>
      <w:jc w:val="both"/>
    </w:pPr>
    <w:rPr>
      <w:rFonts w:eastAsia="Cordia New"/>
      <w:sz w:val="24"/>
      <w:szCs w:val="24"/>
      <w:lang w:val="en-US"/>
    </w:rPr>
  </w:style>
  <w:style w:type="paragraph" w:styleId="EnvelopeReturn">
    <w:name w:val="envelope return"/>
    <w:basedOn w:val="Normal"/>
    <w:locked/>
    <w:rsid w:val="00D77B12"/>
    <w:pPr>
      <w:spacing w:line="240" w:lineRule="auto"/>
      <w:jc w:val="both"/>
    </w:pPr>
    <w:rPr>
      <w:rFonts w:eastAsia="Cordia New"/>
      <w:sz w:val="24"/>
      <w:szCs w:val="24"/>
      <w:lang w:val="en-US"/>
    </w:rPr>
  </w:style>
  <w:style w:type="character" w:styleId="FollowedHyperlink">
    <w:name w:val="FollowedHyperlink"/>
    <w:locked/>
    <w:rsid w:val="00D77B12"/>
    <w:rPr>
      <w:rFonts w:ascii="Arial" w:hAnsi="Arial"/>
      <w:color w:val="800080"/>
      <w:sz w:val="20"/>
      <w:szCs w:val="20"/>
      <w:u w:val="single"/>
    </w:rPr>
  </w:style>
  <w:style w:type="character" w:styleId="Hyperlink">
    <w:name w:val="Hyperlink"/>
    <w:uiPriority w:val="99"/>
    <w:locked/>
    <w:rsid w:val="00D77B12"/>
    <w:rPr>
      <w:rFonts w:ascii="Arial" w:hAnsi="Arial"/>
      <w:color w:val="0000FF"/>
      <w:sz w:val="20"/>
      <w:szCs w:val="20"/>
      <w:u w:val="single"/>
    </w:rPr>
  </w:style>
  <w:style w:type="character" w:styleId="LineNumber">
    <w:name w:val="line number"/>
    <w:locked/>
    <w:rsid w:val="00D77B12"/>
    <w:rPr>
      <w:rFonts w:ascii="Arial" w:hAnsi="Arial"/>
      <w:sz w:val="16"/>
      <w:szCs w:val="16"/>
    </w:rPr>
  </w:style>
  <w:style w:type="paragraph" w:styleId="MessageHeader">
    <w:name w:val="Message Header"/>
    <w:basedOn w:val="Normal"/>
    <w:link w:val="MessageHeaderChar"/>
    <w:locked/>
    <w:rsid w:val="00D77B1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  <w:jc w:val="both"/>
    </w:pPr>
    <w:rPr>
      <w:rFonts w:eastAsia="Cordia New"/>
      <w:sz w:val="24"/>
      <w:szCs w:val="24"/>
      <w:lang w:val="en-US"/>
    </w:rPr>
  </w:style>
  <w:style w:type="character" w:customStyle="1" w:styleId="MessageHeaderChar">
    <w:name w:val="Message Header Char"/>
    <w:basedOn w:val="DefaultParagraphFont"/>
    <w:link w:val="MessageHeader"/>
    <w:rsid w:val="00D77B12"/>
    <w:rPr>
      <w:rFonts w:ascii="Times New Roman" w:eastAsia="Cordia New" w:hAnsi="Times New Roman"/>
      <w:sz w:val="24"/>
      <w:szCs w:val="24"/>
      <w:shd w:val="pct20" w:color="auto" w:fill="auto"/>
    </w:rPr>
  </w:style>
  <w:style w:type="paragraph" w:styleId="Subtitle">
    <w:name w:val="Subtitle"/>
    <w:basedOn w:val="Normal"/>
    <w:link w:val="SubtitleChar"/>
    <w:qFormat/>
    <w:locked/>
    <w:rsid w:val="00D77B12"/>
    <w:pPr>
      <w:spacing w:after="60" w:line="240" w:lineRule="auto"/>
      <w:jc w:val="center"/>
      <w:outlineLvl w:val="1"/>
    </w:pPr>
    <w:rPr>
      <w:rFonts w:eastAsia="Cordia New"/>
      <w:sz w:val="24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rsid w:val="00D77B12"/>
    <w:rPr>
      <w:rFonts w:ascii="Times New Roman" w:eastAsia="Cordia New" w:hAnsi="Times New Roman"/>
      <w:sz w:val="24"/>
      <w:szCs w:val="24"/>
    </w:rPr>
  </w:style>
  <w:style w:type="paragraph" w:customStyle="1" w:styleId="7I-7H-">
    <w:name w:val="@7I-@#7H-"/>
    <w:basedOn w:val="Normal"/>
    <w:next w:val="Normal"/>
    <w:rsid w:val="00D77B12"/>
    <w:pPr>
      <w:spacing w:line="240" w:lineRule="auto"/>
    </w:pPr>
    <w:rPr>
      <w:rFonts w:ascii="Arial" w:eastAsia="Cordia New" w:hAnsi="Arial"/>
      <w:b/>
      <w:bCs/>
      <w:snapToGrid w:val="0"/>
      <w:sz w:val="24"/>
      <w:szCs w:val="24"/>
      <w:lang w:val="th-TH" w:eastAsia="th-TH"/>
    </w:rPr>
  </w:style>
  <w:style w:type="paragraph" w:customStyle="1" w:styleId="xl25">
    <w:name w:val="xl25"/>
    <w:basedOn w:val="Normal"/>
    <w:rsid w:val="00D77B12"/>
    <w:pPr>
      <w:spacing w:before="100" w:beforeAutospacing="1" w:after="100" w:afterAutospacing="1" w:line="240" w:lineRule="auto"/>
      <w:jc w:val="center"/>
      <w:textAlignment w:val="center"/>
    </w:pPr>
    <w:rPr>
      <w:rFonts w:ascii="Angsana New" w:hAnsi="Angsana New"/>
      <w:sz w:val="24"/>
      <w:szCs w:val="24"/>
      <w:lang w:val="en-US"/>
    </w:rPr>
  </w:style>
  <w:style w:type="paragraph" w:styleId="HTMLPreformatted">
    <w:name w:val="HTML Preformatted"/>
    <w:basedOn w:val="Normal"/>
    <w:link w:val="HTMLPreformattedChar"/>
    <w:locked/>
    <w:rsid w:val="00D77B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rial Unicode MS" w:eastAsia="Courier New" w:hAnsi="Courier New" w:cs="Arial Unicode MS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D77B12"/>
    <w:rPr>
      <w:rFonts w:ascii="Arial Unicode MS" w:eastAsia="Courier New" w:hAnsi="Courier New" w:cs="Arial Unicode MS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"/>
    <w:basedOn w:val="Normal"/>
    <w:rsid w:val="00D77B12"/>
    <w:pPr>
      <w:spacing w:line="240" w:lineRule="auto"/>
      <w:ind w:left="360"/>
      <w:jc w:val="both"/>
    </w:pPr>
    <w:rPr>
      <w:rFonts w:eastAsia="Cordia New"/>
      <w:b/>
      <w:bCs/>
      <w:sz w:val="26"/>
      <w:szCs w:val="26"/>
    </w:rPr>
  </w:style>
  <w:style w:type="paragraph" w:customStyle="1" w:styleId="xl26">
    <w:name w:val="xl26"/>
    <w:basedOn w:val="Normal"/>
    <w:rsid w:val="00D77B12"/>
    <w:pPr>
      <w:spacing w:before="100" w:beforeAutospacing="1" w:after="100" w:afterAutospacing="1" w:line="240" w:lineRule="auto"/>
      <w:jc w:val="right"/>
      <w:textAlignment w:val="center"/>
    </w:pPr>
    <w:rPr>
      <w:rFonts w:ascii="Angsana New" w:hAnsi="Angsana New"/>
      <w:sz w:val="24"/>
      <w:szCs w:val="24"/>
      <w:lang w:val="en-US"/>
    </w:rPr>
  </w:style>
  <w:style w:type="paragraph" w:customStyle="1" w:styleId="xl29">
    <w:name w:val="xl29"/>
    <w:basedOn w:val="Normal"/>
    <w:rsid w:val="00D77B12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ngsana New" w:hAnsi="Angsana New"/>
      <w:b/>
      <w:bCs/>
      <w:sz w:val="24"/>
      <w:szCs w:val="24"/>
      <w:lang w:val="en-US"/>
    </w:rPr>
  </w:style>
  <w:style w:type="paragraph" w:customStyle="1" w:styleId="CharCharCharChar">
    <w:name w:val="Char Char Char 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Times New Roman"/>
      <w:kern w:val="2"/>
      <w:sz w:val="20"/>
      <w:szCs w:val="20"/>
      <w:lang w:val="en-US" w:eastAsia="zh-CN" w:bidi="ar-SA"/>
    </w:rPr>
  </w:style>
  <w:style w:type="paragraph" w:customStyle="1" w:styleId="a6">
    <w:name w:val="ข้อความ"/>
    <w:basedOn w:val="Normal"/>
    <w:rsid w:val="00D77B12"/>
    <w:pPr>
      <w:widowControl w:val="0"/>
      <w:tabs>
        <w:tab w:val="left" w:pos="1080"/>
      </w:tabs>
      <w:spacing w:line="240" w:lineRule="auto"/>
    </w:pPr>
    <w:rPr>
      <w:rFonts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BodySingle">
    <w:name w:val="Body Single"/>
    <w:uiPriority w:val="99"/>
    <w:rsid w:val="00D77B12"/>
    <w:pPr>
      <w:autoSpaceDE w:val="0"/>
      <w:autoSpaceDN w:val="0"/>
    </w:pPr>
    <w:rPr>
      <w:rFonts w:ascii="Times New Roman" w:hAnsi="Times New Roman" w:cs="Times New Roman"/>
      <w:color w:val="000000"/>
      <w:lang w:val="en-GB"/>
    </w:rPr>
  </w:style>
  <w:style w:type="paragraph" w:customStyle="1" w:styleId="Char">
    <w:name w:val="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CharChar">
    <w:name w:val="Char 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CharCharCharChar1">
    <w:name w:val="Char Char Char Char1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character" w:customStyle="1" w:styleId="apple-style-span">
    <w:name w:val="apple-style-span"/>
    <w:basedOn w:val="DefaultParagraphFont"/>
    <w:rsid w:val="00D77B12"/>
  </w:style>
  <w:style w:type="character" w:customStyle="1" w:styleId="apple-converted-space">
    <w:name w:val="apple-converted-space"/>
    <w:basedOn w:val="DefaultParagraphFont"/>
    <w:rsid w:val="00D77B12"/>
  </w:style>
  <w:style w:type="paragraph" w:styleId="NormalWeb">
    <w:name w:val="Normal (Web)"/>
    <w:basedOn w:val="Normal"/>
    <w:uiPriority w:val="99"/>
    <w:unhideWhenUsed/>
    <w:locked/>
    <w:rsid w:val="00D77B12"/>
    <w:pPr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US"/>
    </w:rPr>
  </w:style>
  <w:style w:type="paragraph" w:customStyle="1" w:styleId="ecxmsonormal">
    <w:name w:val="ecxmsonormal"/>
    <w:basedOn w:val="Normal"/>
    <w:rsid w:val="00D77B12"/>
    <w:pPr>
      <w:spacing w:after="324" w:line="240" w:lineRule="auto"/>
    </w:pPr>
    <w:rPr>
      <w:rFonts w:cs="Times New Roman"/>
      <w:sz w:val="24"/>
      <w:szCs w:val="24"/>
      <w:lang w:val="en-US"/>
    </w:rPr>
  </w:style>
  <w:style w:type="table" w:customStyle="1" w:styleId="TableGridLight11">
    <w:name w:val="Table Grid Light11"/>
    <w:basedOn w:val="TableNormal"/>
    <w:uiPriority w:val="40"/>
    <w:rsid w:val="00D77B12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Spacing">
    <w:name w:val="No Spacing"/>
    <w:uiPriority w:val="1"/>
    <w:qFormat/>
    <w:rsid w:val="00DA2B98"/>
    <w:rPr>
      <w:rFonts w:ascii="Times New Roman" w:hAnsi="Times New Roman"/>
      <w:sz w:val="22"/>
      <w:szCs w:val="28"/>
      <w:lang w:val="en-GB"/>
    </w:rPr>
  </w:style>
  <w:style w:type="paragraph" w:customStyle="1" w:styleId="31">
    <w:name w:val="ตาราง3ช่อง"/>
    <w:basedOn w:val="Normal"/>
    <w:rsid w:val="006E7D25"/>
    <w:pPr>
      <w:tabs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lang w:val="th-TH" w:eastAsia="th-TH"/>
    </w:rPr>
  </w:style>
  <w:style w:type="paragraph" w:customStyle="1" w:styleId="Pa47">
    <w:name w:val="Pa47"/>
    <w:basedOn w:val="Normal"/>
    <w:next w:val="Normal"/>
    <w:uiPriority w:val="99"/>
    <w:rsid w:val="00450B8C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AccountingPolicyChar1">
    <w:name w:val="Accounting Policy Char1"/>
    <w:link w:val="AccountingPolicy"/>
    <w:locked/>
    <w:rsid w:val="00744A38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744A3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C62B78"/>
    <w:rPr>
      <w:rFonts w:ascii="Angsana New" w:hAnsi="Angsana New"/>
      <w:b/>
      <w:bCs/>
      <w:i/>
      <w:iCs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7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2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3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5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97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6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9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2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7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3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3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53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51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9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5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43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4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0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FB04314B3F0642BAA9C48A8E147D9A" ma:contentTypeVersion="13" ma:contentTypeDescription="Create a new document." ma:contentTypeScope="" ma:versionID="afd22009c3ee84322764485a800247bd">
  <xsd:schema xmlns:xsd="http://www.w3.org/2001/XMLSchema" xmlns:xs="http://www.w3.org/2001/XMLSchema" xmlns:p="http://schemas.microsoft.com/office/2006/metadata/properties" xmlns:ns3="ae7670f9-50f5-4ee6-abed-475d4fff6bbe" xmlns:ns4="68d58395-5a37-46d5-af5d-54dac7db96cb" targetNamespace="http://schemas.microsoft.com/office/2006/metadata/properties" ma:root="true" ma:fieldsID="cadef335cbf3e628f698013ed00d81e1" ns3:_="" ns4:_="">
    <xsd:import namespace="ae7670f9-50f5-4ee6-abed-475d4fff6bbe"/>
    <xsd:import namespace="68d58395-5a37-46d5-af5d-54dac7db96c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7670f9-50f5-4ee6-abed-475d4fff6bb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d58395-5a37-46d5-af5d-54dac7db96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E8E82CF-47B2-40F3-952B-864FD61B11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7670f9-50f5-4ee6-abed-475d4fff6bbe"/>
    <ds:schemaRef ds:uri="68d58395-5a37-46d5-af5d-54dac7db96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66B10E-F43B-4B98-8A4B-736079F280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C42447-A4F9-406C-9B6D-CA0DF111313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6CEA3B9-ADB8-482A-88D1-889EB319180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2</TotalTime>
  <Pages>28</Pages>
  <Words>5636</Words>
  <Characters>32126</Characters>
  <Application>Microsoft Office Word</Application>
  <DocSecurity>0</DocSecurity>
  <Lines>267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37687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พีคมาร์วิค สุธี</dc:creator>
  <cp:keywords/>
  <dc:description/>
  <cp:lastModifiedBy>Chutikan, Yeamyim</cp:lastModifiedBy>
  <cp:revision>2</cp:revision>
  <cp:lastPrinted>2021-08-06T11:05:00Z</cp:lastPrinted>
  <dcterms:created xsi:type="dcterms:W3CDTF">2021-08-09T07:38:00Z</dcterms:created>
  <dcterms:modified xsi:type="dcterms:W3CDTF">2021-08-09T07:38:00Z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0x0101007CFB04314B3F0642BAA9C48A8E147D9A</vt:lpwstr>
  </property>
</Properties>
</file>