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95A6D" w14:textId="77777777" w:rsidR="00821066" w:rsidRDefault="00821066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 คัมเวล</w:t>
      </w:r>
      <w:r w:rsidR="003A064A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 จำกัด (มหาชน) และบริษัทย่อย</w:t>
      </w:r>
    </w:p>
    <w:p w14:paraId="28495A6E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77777777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และ </w:t>
      </w:r>
      <w:r w:rsidR="005500F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D2B56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5F226E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</w:p>
    <w:p w14:paraId="28495A70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77777777"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28495A75" w14:textId="77777777"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28495A76" w14:textId="77777777"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14:paraId="28495A77" w14:textId="77777777"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28495A78" w14:textId="77777777" w:rsidR="00117B13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720702">
        <w:rPr>
          <w:rFonts w:ascii="Angsana New" w:hAnsi="Angsana New"/>
          <w:sz w:val="30"/>
          <w:szCs w:val="30"/>
        </w:rPr>
        <w:t>54.39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14:paraId="28495A79" w14:textId="77777777" w:rsidR="00851FDF" w:rsidRDefault="00851FDF" w:rsidP="00851FDF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851FDF">
        <w:rPr>
          <w:rFonts w:ascii="Angsana New" w:hAnsi="Angsana New"/>
          <w:b/>
          <w:bCs/>
          <w:sz w:val="30"/>
          <w:szCs w:val="30"/>
          <w:cs/>
        </w:rPr>
        <w:t>การแพร่ระบาดของโรคติดเชื้อไวรัสโคโรนา 2019</w:t>
      </w:r>
    </w:p>
    <w:p w14:paraId="28495A7A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สถานการณ์การแพร่ระบาดของโรคติดเชื้อไวรัสโคโรนา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2557CB">
        <w:rPr>
          <w:rFonts w:ascii="Angsana New" w:hAnsi="Angsana New"/>
          <w:sz w:val="30"/>
          <w:szCs w:val="30"/>
        </w:rPr>
        <w:t xml:space="preserve"> </w:t>
      </w:r>
      <w:r w:rsidRPr="00851FDF">
        <w:rPr>
          <w:rFonts w:ascii="Angsana New" w:hAnsi="Angsana New"/>
          <w:sz w:val="30"/>
          <w:szCs w:val="30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8495A7B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C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D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E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F" w14:textId="77777777" w:rsidR="00851FDF" w:rsidRP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8495A80" w14:textId="77777777" w:rsidR="004A5132" w:rsidRPr="00317361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5A81" w14:textId="77777777" w:rsidR="00822A5E" w:rsidRPr="00822A5E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8495A82" w14:textId="77777777"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14:paraId="28495A83" w14:textId="77777777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28495A84" w14:textId="77777777" w:rsidR="00A96515" w:rsidRPr="00B0205E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A369A">
        <w:rPr>
          <w:rFonts w:ascii="Angsana New" w:hAnsi="Angsana New"/>
          <w:sz w:val="30"/>
          <w:szCs w:val="30"/>
          <w:cs/>
        </w:rPr>
        <w:br/>
      </w:r>
      <w:r w:rsidRPr="00DA369A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28495A85" w14:textId="77777777" w:rsidR="00822A5E" w:rsidRPr="00DA369A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A369A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A369A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28495A86" w14:textId="77777777" w:rsidR="00D47C8E" w:rsidRPr="00E153F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A369A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A369A">
        <w:rPr>
          <w:rFonts w:ascii="Angsana New" w:hAnsi="Angsana New"/>
          <w:sz w:val="30"/>
          <w:szCs w:val="30"/>
          <w:cs/>
        </w:rPr>
        <w:t xml:space="preserve"> จำกัด</w:t>
      </w:r>
      <w:r w:rsidRPr="00DA369A">
        <w:rPr>
          <w:rFonts w:ascii="Angsana New" w:hAnsi="Angsana New"/>
          <w:sz w:val="30"/>
          <w:szCs w:val="30"/>
        </w:rPr>
        <w:t xml:space="preserve"> </w:t>
      </w:r>
      <w:r w:rsidRPr="00DA36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A369A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DA369A">
        <w:rPr>
          <w:rFonts w:ascii="Angsana New" w:hAnsi="Angsana New" w:hint="cs"/>
          <w:sz w:val="30"/>
          <w:szCs w:val="30"/>
          <w:cs/>
        </w:rPr>
        <w:t>รวม</w:t>
      </w:r>
      <w:r w:rsidRPr="00DA369A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DA369A">
        <w:rPr>
          <w:rFonts w:ascii="Angsana New" w:hAnsi="Angsana New" w:hint="cs"/>
          <w:sz w:val="30"/>
          <w:szCs w:val="30"/>
          <w:cs/>
        </w:rPr>
        <w:t>กลุ่ม</w:t>
      </w:r>
      <w:r w:rsidRPr="00DA369A">
        <w:rPr>
          <w:rFonts w:ascii="Angsana New" w:hAnsi="Angsana New"/>
          <w:sz w:val="30"/>
          <w:szCs w:val="30"/>
          <w:cs/>
        </w:rPr>
        <w:t>บริษัท</w:t>
      </w:r>
      <w:r w:rsidR="00DA369A" w:rsidRPr="00DA369A">
        <w:rPr>
          <w:rFonts w:ascii="Angsana New" w:hAnsi="Angsana New" w:hint="cs"/>
          <w:sz w:val="30"/>
          <w:szCs w:val="30"/>
          <w:cs/>
        </w:rPr>
        <w:t>ฯ</w:t>
      </w:r>
      <w:r w:rsidRPr="00DA369A">
        <w:rPr>
          <w:rFonts w:ascii="Angsana New" w:hAnsi="Angsana New"/>
          <w:sz w:val="30"/>
          <w:szCs w:val="30"/>
          <w:cs/>
        </w:rPr>
        <w:t>”) โดย</w:t>
      </w:r>
      <w:r w:rsidRPr="00822A5E">
        <w:rPr>
          <w:rFonts w:ascii="Angsana New" w:hAnsi="Angsana New"/>
          <w:sz w:val="30"/>
          <w:szCs w:val="30"/>
          <w:cs/>
        </w:rPr>
        <w:t>ใช้หลักเกณฑ์เดียวกับงบการเงินรวมสำหรับปีสิ้นสุดวันที่</w:t>
      </w:r>
      <w:r w:rsidR="00DA369A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/>
          <w:sz w:val="30"/>
          <w:szCs w:val="30"/>
        </w:rPr>
        <w:t xml:space="preserve">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>256</w:t>
      </w:r>
      <w:r w:rsidR="00E6310B">
        <w:rPr>
          <w:rFonts w:ascii="Angsana New" w:hAnsi="Angsana New"/>
          <w:sz w:val="30"/>
          <w:szCs w:val="30"/>
        </w:rPr>
        <w:t>3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</w:t>
      </w:r>
      <w:r w:rsidR="00DA369A">
        <w:rPr>
          <w:rFonts w:ascii="Angsana New" w:hAnsi="Angsana New" w:hint="cs"/>
          <w:sz w:val="30"/>
          <w:szCs w:val="30"/>
          <w:cs/>
        </w:rPr>
        <w:t>น</w:t>
      </w:r>
    </w:p>
    <w:p w14:paraId="28495A87" w14:textId="77777777" w:rsidR="000D13CC" w:rsidRPr="001F4BCF" w:rsidRDefault="000D13CC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8495A88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28495A89" w14:textId="77777777" w:rsidR="008C7F6C" w:rsidRPr="008C7F6C" w:rsidRDefault="008C7F6C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495A8A" w14:textId="77777777" w:rsidR="000D13CC" w:rsidRDefault="008C7F6C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8495A8B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C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D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E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F" w14:textId="77777777" w:rsidR="00822A5E" w:rsidRPr="00822A5E" w:rsidRDefault="00822A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8495A90" w14:textId="77777777" w:rsidR="00851FDF" w:rsidRPr="00906D48" w:rsidRDefault="00906D48" w:rsidP="00906D48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906D4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28495A91" w14:textId="77777777" w:rsidR="00212B93" w:rsidRPr="006E2F24" w:rsidRDefault="002B4CDB" w:rsidP="004E6248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  <w:r w:rsidRPr="002B4CDB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212B93" w:rsidRPr="006E2F24">
        <w:rPr>
          <w:rFonts w:ascii="Angsana New" w:hAnsi="Angsana New"/>
          <w:sz w:val="30"/>
          <w:szCs w:val="30"/>
          <w:highlight w:val="yellow"/>
          <w:cs/>
        </w:rPr>
        <w:t xml:space="preserve"> </w:t>
      </w:r>
    </w:p>
    <w:p w14:paraId="28495A92" w14:textId="77777777" w:rsidR="00B0205E" w:rsidRDefault="00AE7719" w:rsidP="00D35F36">
      <w:pPr>
        <w:pStyle w:val="ListParagraph"/>
        <w:tabs>
          <w:tab w:val="left" w:pos="540"/>
        </w:tabs>
        <w:spacing w:after="240"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AE7719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495A93" w14:textId="77777777" w:rsidR="006E17AF" w:rsidRPr="00B0205E" w:rsidRDefault="00B020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8495A94" w14:textId="77777777" w:rsidR="00F15D2D" w:rsidRPr="00086CB1" w:rsidRDefault="00CC6B32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6CB1">
        <w:rPr>
          <w:rFonts w:ascii="Angsana New" w:hAnsi="Angsana New" w:hint="cs"/>
          <w:sz w:val="30"/>
          <w:szCs w:val="30"/>
          <w:cs/>
        </w:rPr>
        <w:t>ข้อมูลทาง</w:t>
      </w:r>
      <w:r w:rsidRPr="00086CB1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86C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086CB1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086CB1">
        <w:rPr>
          <w:rFonts w:asciiTheme="majorBidi" w:hAnsiTheme="majorBidi" w:cstheme="majorBidi"/>
          <w:sz w:val="30"/>
          <w:szCs w:val="30"/>
        </w:rPr>
        <w:t xml:space="preserve">31 </w:t>
      </w:r>
      <w:r w:rsidRPr="00086C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86CB1">
        <w:rPr>
          <w:rFonts w:asciiTheme="majorBidi" w:hAnsiTheme="majorBidi" w:cstheme="majorBidi"/>
          <w:sz w:val="30"/>
          <w:szCs w:val="30"/>
        </w:rPr>
        <w:t>2563</w:t>
      </w:r>
      <w:r w:rsidR="00864DC8" w:rsidRPr="00086C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410C" w:rsidRPr="00086CB1">
        <w:rPr>
          <w:rFonts w:asciiTheme="majorBidi" w:hAnsiTheme="majorBidi" w:cstheme="majorBidi" w:hint="cs"/>
          <w:sz w:val="30"/>
          <w:szCs w:val="30"/>
          <w:cs/>
        </w:rPr>
        <w:t>ยกเว้นการเปลี่ยนแปลง</w:t>
      </w:r>
      <w:r w:rsidR="002736EE" w:rsidRPr="00086CB1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="005F2696" w:rsidRPr="00086CB1">
        <w:rPr>
          <w:rFonts w:asciiTheme="majorBidi" w:hAnsiTheme="majorBidi" w:cstheme="majorBidi" w:hint="cs"/>
          <w:sz w:val="30"/>
          <w:szCs w:val="30"/>
          <w:cs/>
        </w:rPr>
        <w:t xml:space="preserve">เรื่องสินทรัพย์ทางการเงินที่วัดมูลค่าด้วยมูลค่ายุติธรรมผ่านกำไรหรือขาดทุน </w:t>
      </w:r>
    </w:p>
    <w:p w14:paraId="28495A95" w14:textId="77777777" w:rsidR="00F15D2D" w:rsidRPr="00086CB1" w:rsidRDefault="00F15D2D" w:rsidP="00574462">
      <w:pPr>
        <w:spacing w:after="120"/>
        <w:ind w:left="547" w:hanging="7"/>
        <w:jc w:val="both"/>
        <w:rPr>
          <w:rFonts w:ascii="Angsana New" w:eastAsia="Arial" w:hAnsi="Angsana New"/>
          <w:b/>
          <w:bCs/>
          <w:color w:val="000000" w:themeColor="text1"/>
          <w:sz w:val="30"/>
          <w:szCs w:val="30"/>
          <w:lang w:val="en-US"/>
        </w:rPr>
      </w:pPr>
      <w:r w:rsidRPr="00086CB1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086CB1">
        <w:rPr>
          <w:rFonts w:ascii="Angsana New" w:eastAsia="Arial" w:hAnsi="Angsana New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8495A96" w14:textId="77777777" w:rsidR="00F15D2D" w:rsidRPr="00086CB1" w:rsidRDefault="00F15D2D" w:rsidP="00574462">
      <w:pPr>
        <w:spacing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8495A97" w14:textId="77777777" w:rsidR="00F15D2D" w:rsidRPr="00086CB1" w:rsidRDefault="00F15D2D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8495A98" w14:textId="77777777" w:rsidR="00AA19E0" w:rsidRDefault="00AA19E0" w:rsidP="00086CB1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50"/>
        <w:gridCol w:w="1559"/>
        <w:gridCol w:w="236"/>
        <w:gridCol w:w="1417"/>
        <w:gridCol w:w="6"/>
        <w:gridCol w:w="277"/>
        <w:gridCol w:w="6"/>
        <w:gridCol w:w="1458"/>
        <w:gridCol w:w="236"/>
        <w:gridCol w:w="1468"/>
        <w:gridCol w:w="10"/>
      </w:tblGrid>
      <w:tr w:rsidR="003A66D8" w:rsidRPr="00494247" w14:paraId="28495A9F" w14:textId="77777777" w:rsidTr="00AD2B56">
        <w:trPr>
          <w:gridAfter w:val="1"/>
          <w:wAfter w:w="6" w:type="dxa"/>
        </w:trPr>
        <w:tc>
          <w:tcPr>
            <w:tcW w:w="3351" w:type="dxa"/>
          </w:tcPr>
          <w:p w14:paraId="28495A99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5A9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A9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9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8495A9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0" w:type="dxa"/>
            <w:gridSpan w:val="4"/>
          </w:tcPr>
          <w:p w14:paraId="28495A9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28495AA4" w14:textId="77777777" w:rsidTr="00AD2B56">
        <w:tc>
          <w:tcPr>
            <w:tcW w:w="3351" w:type="dxa"/>
          </w:tcPr>
          <w:p w14:paraId="28495AA0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9" w:type="dxa"/>
            <w:gridSpan w:val="4"/>
            <w:tcBorders>
              <w:bottom w:val="single" w:sz="4" w:space="0" w:color="auto"/>
            </w:tcBorders>
          </w:tcPr>
          <w:p w14:paraId="28495AA1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28495AA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70" w:type="dxa"/>
            <w:gridSpan w:val="4"/>
            <w:tcBorders>
              <w:bottom w:val="single" w:sz="4" w:space="0" w:color="auto"/>
            </w:tcBorders>
          </w:tcPr>
          <w:p w14:paraId="28495AA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A66D8" w:rsidRPr="00494247" w14:paraId="28495AAD" w14:textId="77777777" w:rsidTr="00AD2B56">
        <w:trPr>
          <w:gridAfter w:val="1"/>
          <w:wAfter w:w="10" w:type="dxa"/>
        </w:trPr>
        <w:tc>
          <w:tcPr>
            <w:tcW w:w="3351" w:type="dxa"/>
          </w:tcPr>
          <w:p w14:paraId="28495AA5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AA6" w14:textId="77777777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="003A66D8"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="003A66D8" w:rsidRPr="003A66D8">
              <w:rPr>
                <w:rFonts w:hint="cs"/>
                <w:szCs w:val="26"/>
                <w:cs/>
              </w:rPr>
              <w:t xml:space="preserve"> </w:t>
            </w:r>
            <w:r w:rsidR="003A66D8"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7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495AA8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3" w:type="dxa"/>
            <w:gridSpan w:val="2"/>
          </w:tcPr>
          <w:p w14:paraId="28495AA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AAA" w14:textId="77777777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77777777" w:rsidR="003A66D8" w:rsidRPr="003A66D8" w:rsidRDefault="003502E7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31</w:t>
            </w:r>
            <w:r w:rsidR="003A66D8">
              <w:rPr>
                <w:color w:val="000000"/>
                <w:szCs w:val="26"/>
              </w:rPr>
              <w:t xml:space="preserve"> </w:t>
            </w:r>
            <w:r w:rsidR="003A66D8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494247" w14:paraId="28495AB6" w14:textId="77777777" w:rsidTr="00AD2B56">
        <w:trPr>
          <w:gridAfter w:val="1"/>
          <w:wAfter w:w="10" w:type="dxa"/>
          <w:trHeight w:val="203"/>
        </w:trPr>
        <w:tc>
          <w:tcPr>
            <w:tcW w:w="3351" w:type="dxa"/>
            <w:vAlign w:val="center"/>
          </w:tcPr>
          <w:p w14:paraId="28495AAE" w14:textId="77777777" w:rsidR="00B83446" w:rsidRPr="00494247" w:rsidRDefault="00B83446" w:rsidP="00B8344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495AAF" w14:textId="77777777" w:rsidR="00B83446" w:rsidRPr="00494247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36" w:type="dxa"/>
            <w:vAlign w:val="bottom"/>
          </w:tcPr>
          <w:p w14:paraId="28495AB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8495AB1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83" w:type="dxa"/>
            <w:gridSpan w:val="2"/>
          </w:tcPr>
          <w:p w14:paraId="28495AB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AB3" w14:textId="77777777" w:rsidR="00B83446" w:rsidRPr="00494247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200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vAlign w:val="bottom"/>
          </w:tcPr>
          <w:p w14:paraId="28495AB4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5AB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200,000.00</w:t>
            </w:r>
          </w:p>
        </w:tc>
      </w:tr>
      <w:tr w:rsidR="00B83446" w:rsidRPr="00494247" w14:paraId="28495ABF" w14:textId="77777777" w:rsidTr="00AD2B56">
        <w:trPr>
          <w:gridAfter w:val="1"/>
          <w:wAfter w:w="10" w:type="dxa"/>
          <w:trHeight w:val="203"/>
        </w:trPr>
        <w:tc>
          <w:tcPr>
            <w:tcW w:w="3351" w:type="dxa"/>
          </w:tcPr>
          <w:p w14:paraId="28495AB7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</w:tcPr>
          <w:p w14:paraId="28495AB8" w14:textId="77777777" w:rsidR="00B83446" w:rsidRPr="00A21FC2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364.92</w:t>
            </w:r>
          </w:p>
        </w:tc>
        <w:tc>
          <w:tcPr>
            <w:tcW w:w="236" w:type="dxa"/>
            <w:vAlign w:val="bottom"/>
          </w:tcPr>
          <w:p w14:paraId="28495AB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8495ABA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21,729,718.62</w:t>
            </w:r>
          </w:p>
        </w:tc>
        <w:tc>
          <w:tcPr>
            <w:tcW w:w="283" w:type="dxa"/>
            <w:gridSpan w:val="2"/>
          </w:tcPr>
          <w:p w14:paraId="28495AB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28495ABC" w14:textId="77777777" w:rsidR="00B83446" w:rsidRPr="00494247" w:rsidRDefault="00A21FC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923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364.92</w:t>
            </w:r>
          </w:p>
        </w:tc>
        <w:tc>
          <w:tcPr>
            <w:tcW w:w="236" w:type="dxa"/>
            <w:vAlign w:val="bottom"/>
          </w:tcPr>
          <w:p w14:paraId="28495ABD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5AB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121.5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B83446" w:rsidRPr="00494247" w14:paraId="28495AC8" w14:textId="77777777" w:rsidTr="00AD2B56">
        <w:trPr>
          <w:gridAfter w:val="1"/>
          <w:wAfter w:w="10" w:type="dxa"/>
          <w:trHeight w:val="203"/>
        </w:trPr>
        <w:tc>
          <w:tcPr>
            <w:tcW w:w="3351" w:type="dxa"/>
          </w:tcPr>
          <w:p w14:paraId="28495AC0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59" w:type="dxa"/>
          </w:tcPr>
          <w:p w14:paraId="28495AC1" w14:textId="77777777" w:rsidR="00B83446" w:rsidRPr="00494247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6,354,406.43</w:t>
            </w:r>
          </w:p>
        </w:tc>
        <w:tc>
          <w:tcPr>
            <w:tcW w:w="236" w:type="dxa"/>
            <w:vAlign w:val="bottom"/>
          </w:tcPr>
          <w:p w14:paraId="28495AC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C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5,344,745.08</w:t>
            </w:r>
          </w:p>
        </w:tc>
        <w:tc>
          <w:tcPr>
            <w:tcW w:w="283" w:type="dxa"/>
            <w:gridSpan w:val="2"/>
          </w:tcPr>
          <w:p w14:paraId="28495AC4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28495AC5" w14:textId="77777777" w:rsidR="00B83446" w:rsidRPr="007C4E27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6,354,406.41</w:t>
            </w:r>
          </w:p>
        </w:tc>
        <w:tc>
          <w:tcPr>
            <w:tcW w:w="236" w:type="dxa"/>
            <w:vAlign w:val="bottom"/>
          </w:tcPr>
          <w:p w14:paraId="28495AC6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5AC7" w14:textId="77777777" w:rsidR="00B83446" w:rsidRPr="00720702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5,344,745.06</w:t>
            </w:r>
          </w:p>
        </w:tc>
      </w:tr>
      <w:tr w:rsidR="00B83446" w:rsidRPr="00494247" w14:paraId="28495AD1" w14:textId="77777777" w:rsidTr="00AD2B56">
        <w:trPr>
          <w:gridAfter w:val="1"/>
          <w:wAfter w:w="10" w:type="dxa"/>
          <w:trHeight w:val="149"/>
        </w:trPr>
        <w:tc>
          <w:tcPr>
            <w:tcW w:w="3351" w:type="dxa"/>
          </w:tcPr>
          <w:p w14:paraId="28495AC9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8495ACA" w14:textId="77777777" w:rsidR="00B83446" w:rsidRPr="001220AA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21F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22,482,771.35</w:t>
            </w:r>
          </w:p>
        </w:tc>
        <w:tc>
          <w:tcPr>
            <w:tcW w:w="236" w:type="dxa"/>
            <w:vAlign w:val="bottom"/>
          </w:tcPr>
          <w:p w14:paraId="28495ACB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8495ACC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27,279,463.70</w:t>
            </w:r>
          </w:p>
        </w:tc>
        <w:tc>
          <w:tcPr>
            <w:tcW w:w="283" w:type="dxa"/>
            <w:gridSpan w:val="2"/>
          </w:tcPr>
          <w:p w14:paraId="28495ACD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77777777" w:rsidR="00B83446" w:rsidRPr="00FB7C83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21F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22,477,771.33</w:t>
            </w:r>
          </w:p>
        </w:tc>
        <w:tc>
          <w:tcPr>
            <w:tcW w:w="236" w:type="dxa"/>
            <w:vAlign w:val="bottom"/>
          </w:tcPr>
          <w:p w14:paraId="28495ACF" w14:textId="77777777" w:rsidR="00B83446" w:rsidRPr="00FB7C83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8495AD0" w14:textId="77777777" w:rsidR="00B83446" w:rsidRPr="00720702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186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866.56</w:t>
            </w:r>
          </w:p>
        </w:tc>
      </w:tr>
    </w:tbl>
    <w:p w14:paraId="28495AD2" w14:textId="77777777"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3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4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5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7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8" w14:textId="77777777" w:rsidR="00D35F36" w:rsidRDefault="00D35F36" w:rsidP="008B719D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9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A" w14:textId="77777777" w:rsidR="003132B9" w:rsidRDefault="00E97697" w:rsidP="00520A2B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3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0"/>
        <w:gridCol w:w="1559"/>
        <w:gridCol w:w="284"/>
        <w:gridCol w:w="1418"/>
        <w:gridCol w:w="284"/>
        <w:gridCol w:w="1559"/>
        <w:gridCol w:w="236"/>
        <w:gridCol w:w="1470"/>
        <w:gridCol w:w="9"/>
      </w:tblGrid>
      <w:tr w:rsidR="003A66D8" w:rsidRPr="00494247" w14:paraId="28495AE1" w14:textId="77777777" w:rsidTr="00A21FC2">
        <w:tc>
          <w:tcPr>
            <w:tcW w:w="3490" w:type="dxa"/>
          </w:tcPr>
          <w:p w14:paraId="28495ADB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5AD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D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D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DF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4"/>
          </w:tcPr>
          <w:p w14:paraId="28495AE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28495AE6" w14:textId="77777777" w:rsidTr="00A21FC2">
        <w:trPr>
          <w:gridAfter w:val="1"/>
          <w:wAfter w:w="9" w:type="dxa"/>
        </w:trPr>
        <w:tc>
          <w:tcPr>
            <w:tcW w:w="3490" w:type="dxa"/>
          </w:tcPr>
          <w:p w14:paraId="28495AE2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14:paraId="28495AE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8495AE4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4" w:space="0" w:color="auto"/>
            </w:tcBorders>
          </w:tcPr>
          <w:p w14:paraId="28495AE5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28495AEF" w14:textId="77777777" w:rsidTr="00A21FC2">
        <w:trPr>
          <w:gridAfter w:val="1"/>
          <w:wAfter w:w="9" w:type="dxa"/>
        </w:trPr>
        <w:tc>
          <w:tcPr>
            <w:tcW w:w="3490" w:type="dxa"/>
          </w:tcPr>
          <w:p w14:paraId="28495AE7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AE8" w14:textId="77777777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="003A66D8"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="003A66D8" w:rsidRPr="003A66D8">
              <w:rPr>
                <w:rFonts w:hint="cs"/>
                <w:szCs w:val="26"/>
                <w:cs/>
              </w:rPr>
              <w:t xml:space="preserve"> </w:t>
            </w:r>
            <w:r w:rsidR="003A66D8"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495AE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495AEA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4" w:type="dxa"/>
          </w:tcPr>
          <w:p w14:paraId="28495AE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77777777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3A66D8" w:rsidRPr="00494247" w14:paraId="28495AF8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AF0" w14:textId="77777777"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495AF1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F2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F3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F4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28495AF7" w14:textId="77777777" w:rsidR="003A66D8" w:rsidRPr="00494247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3446" w:rsidRPr="00494247" w14:paraId="28495B01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AF9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28495AFA" w14:textId="77777777" w:rsidR="00B83446" w:rsidRPr="00494247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607.25</w:t>
            </w:r>
          </w:p>
        </w:tc>
        <w:tc>
          <w:tcPr>
            <w:tcW w:w="284" w:type="dxa"/>
            <w:vAlign w:val="bottom"/>
          </w:tcPr>
          <w:p w14:paraId="28495AF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FC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8495AFD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AFE" w14:textId="77777777" w:rsidR="00B83446" w:rsidRPr="00494247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6,607.25</w:t>
            </w:r>
          </w:p>
        </w:tc>
        <w:tc>
          <w:tcPr>
            <w:tcW w:w="236" w:type="dxa"/>
            <w:vAlign w:val="bottom"/>
          </w:tcPr>
          <w:p w14:paraId="28495AFF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28495B0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711E" w:rsidRPr="00494247" w14:paraId="28495B0A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B02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59" w:type="dxa"/>
          </w:tcPr>
          <w:p w14:paraId="28495B03" w14:textId="77777777" w:rsidR="00A4711E" w:rsidRPr="00494247" w:rsidRDefault="00220169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111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836.97</w:t>
            </w:r>
          </w:p>
        </w:tc>
        <w:tc>
          <w:tcPr>
            <w:tcW w:w="284" w:type="dxa"/>
            <w:vAlign w:val="bottom"/>
          </w:tcPr>
          <w:p w14:paraId="28495B04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8495B05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4" w:type="dxa"/>
          </w:tcPr>
          <w:p w14:paraId="28495B06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07" w14:textId="77777777" w:rsidR="00A4711E" w:rsidRPr="0068086E" w:rsidRDefault="00A21FC2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92,111,836.97</w:t>
            </w:r>
          </w:p>
        </w:tc>
        <w:tc>
          <w:tcPr>
            <w:tcW w:w="236" w:type="dxa"/>
            <w:vAlign w:val="center"/>
          </w:tcPr>
          <w:p w14:paraId="28495B08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28495B09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A4711E" w:rsidRPr="00494247" w14:paraId="28495B13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B0B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8495B0C" w14:textId="77777777" w:rsidR="00A4711E" w:rsidRPr="00494247" w:rsidRDefault="00220169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961.48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8495B0D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0E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4" w:type="dxa"/>
            <w:vAlign w:val="bottom"/>
          </w:tcPr>
          <w:p w14:paraId="28495B0F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0" w14:textId="77777777" w:rsidR="00A4711E" w:rsidRPr="0068086E" w:rsidRDefault="00A21FC2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572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961.48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495B11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2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A4711E" w:rsidRPr="00494247" w14:paraId="28495B1C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shd w:val="clear" w:color="auto" w:fill="auto"/>
          </w:tcPr>
          <w:p w14:paraId="28495B14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B15" w14:textId="77777777" w:rsidR="00A4711E" w:rsidRPr="00494247" w:rsidRDefault="00220169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84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545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482.74</w:t>
            </w:r>
          </w:p>
        </w:tc>
        <w:tc>
          <w:tcPr>
            <w:tcW w:w="284" w:type="dxa"/>
          </w:tcPr>
          <w:p w14:paraId="28495B16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7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4" w:type="dxa"/>
          </w:tcPr>
          <w:p w14:paraId="28495B18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77777777" w:rsidR="00A4711E" w:rsidRPr="0068086E" w:rsidRDefault="00A21FC2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84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545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482.74</w:t>
            </w:r>
          </w:p>
        </w:tc>
        <w:tc>
          <w:tcPr>
            <w:tcW w:w="236" w:type="dxa"/>
            <w:vAlign w:val="center"/>
          </w:tcPr>
          <w:p w14:paraId="28495B1A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5B1B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  <w:tr w:rsidR="00720702" w:rsidRPr="00494247" w14:paraId="28495B25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1D" w14:textId="77777777" w:rsidR="00720702" w:rsidRPr="00494247" w:rsidRDefault="00720702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495B1E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B1F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495B20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B21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2" w14:textId="77777777" w:rsidR="00720702" w:rsidRPr="0068086E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495B23" w14:textId="77777777" w:rsidR="00720702" w:rsidRPr="00494247" w:rsidRDefault="00720702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14:paraId="28495B24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3702" w:rsidRPr="00494247" w14:paraId="28495B2E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26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27" w14:textId="77777777" w:rsidR="00A93702" w:rsidRPr="00494247" w:rsidRDefault="00220169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8495B28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B29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1,491,870.00</w:t>
            </w:r>
          </w:p>
        </w:tc>
        <w:tc>
          <w:tcPr>
            <w:tcW w:w="284" w:type="dxa"/>
          </w:tcPr>
          <w:p w14:paraId="28495B2A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2B" w14:textId="77777777" w:rsidR="00A93702" w:rsidRPr="00577CEE" w:rsidRDefault="00A21FC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495B2C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28495B2D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870.00</w:t>
            </w:r>
          </w:p>
        </w:tc>
      </w:tr>
      <w:tr w:rsidR="00A93702" w:rsidRPr="00494247" w14:paraId="28495B37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2F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30" w14:textId="77777777" w:rsidR="00A93702" w:rsidRPr="0068086E" w:rsidRDefault="00220169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802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083.04</w:t>
            </w:r>
          </w:p>
        </w:tc>
        <w:tc>
          <w:tcPr>
            <w:tcW w:w="284" w:type="dxa"/>
          </w:tcPr>
          <w:p w14:paraId="28495B31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8495B32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5,411,781.49</w:t>
            </w:r>
          </w:p>
        </w:tc>
        <w:tc>
          <w:tcPr>
            <w:tcW w:w="284" w:type="dxa"/>
          </w:tcPr>
          <w:p w14:paraId="28495B33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34" w14:textId="77777777" w:rsidR="00A93702" w:rsidRPr="00577CEE" w:rsidRDefault="00A21FC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800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761.59</w:t>
            </w:r>
          </w:p>
        </w:tc>
        <w:tc>
          <w:tcPr>
            <w:tcW w:w="236" w:type="dxa"/>
            <w:vAlign w:val="center"/>
          </w:tcPr>
          <w:p w14:paraId="28495B35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28495B36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781.49</w:t>
            </w:r>
          </w:p>
        </w:tc>
      </w:tr>
      <w:tr w:rsidR="00A93702" w:rsidRPr="00494247" w14:paraId="28495B40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shd w:val="clear" w:color="auto" w:fill="auto"/>
          </w:tcPr>
          <w:p w14:paraId="28495B38" w14:textId="77777777" w:rsidR="00A93702" w:rsidRPr="009356DB" w:rsidRDefault="00A93702" w:rsidP="00A93702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ภาษีเงินได้นิติบุคลจ่ายล่วงหน้า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39" w14:textId="77777777" w:rsidR="00A93702" w:rsidRPr="00494247" w:rsidRDefault="00220169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8495B3A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8495B3B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2,030,845.41</w:t>
            </w:r>
          </w:p>
        </w:tc>
        <w:tc>
          <w:tcPr>
            <w:tcW w:w="284" w:type="dxa"/>
          </w:tcPr>
          <w:p w14:paraId="28495B3C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3D" w14:textId="77777777" w:rsidR="00A93702" w:rsidRPr="00577CEE" w:rsidRDefault="00A21FC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495B3E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28495B3F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845.41</w:t>
            </w:r>
          </w:p>
        </w:tc>
      </w:tr>
      <w:tr w:rsidR="00A93702" w:rsidRPr="00494247" w14:paraId="28495B49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shd w:val="clear" w:color="auto" w:fill="auto"/>
          </w:tcPr>
          <w:p w14:paraId="28495B41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42" w14:textId="77777777" w:rsidR="00A93702" w:rsidRPr="00494247" w:rsidRDefault="00AF0221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022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AF02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0221">
              <w:rPr>
                <w:rFonts w:ascii="Angsana New" w:hAnsi="Angsana New"/>
                <w:color w:val="000000"/>
                <w:sz w:val="30"/>
                <w:szCs w:val="30"/>
                <w:cs/>
              </w:rPr>
              <w:t>432</w:t>
            </w:r>
            <w:r w:rsidRPr="00AF02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0221">
              <w:rPr>
                <w:rFonts w:ascii="Angsana New" w:hAnsi="Angsana New"/>
                <w:color w:val="000000"/>
                <w:sz w:val="30"/>
                <w:szCs w:val="30"/>
                <w:cs/>
              </w:rPr>
              <w:t>636.30</w:t>
            </w:r>
          </w:p>
        </w:tc>
        <w:tc>
          <w:tcPr>
            <w:tcW w:w="284" w:type="dxa"/>
            <w:shd w:val="clear" w:color="auto" w:fill="auto"/>
          </w:tcPr>
          <w:p w14:paraId="28495B43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44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1,464,070.20</w:t>
            </w:r>
          </w:p>
        </w:tc>
        <w:tc>
          <w:tcPr>
            <w:tcW w:w="284" w:type="dxa"/>
            <w:shd w:val="clear" w:color="auto" w:fill="auto"/>
          </w:tcPr>
          <w:p w14:paraId="28495B45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46" w14:textId="77777777" w:rsidR="00A93702" w:rsidRPr="00577CEE" w:rsidRDefault="00A43BFA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A43BF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3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141</w:t>
            </w:r>
            <w:r w:rsidRPr="00A43BF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3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552.46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8495B48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571.23</w:t>
            </w:r>
          </w:p>
        </w:tc>
      </w:tr>
      <w:tr w:rsidR="00A21FC2" w:rsidRPr="00494247" w14:paraId="28495B52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4A" w14:textId="77777777" w:rsidR="00A21FC2" w:rsidRPr="00494247" w:rsidRDefault="00A21FC2" w:rsidP="00A21FC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B" w14:textId="77777777" w:rsidR="00A21FC2" w:rsidRPr="00494247" w:rsidRDefault="00220169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28495B4C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D" w14:textId="77777777" w:rsidR="00A21FC2" w:rsidRPr="006F5D9E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  <w:shd w:val="clear" w:color="auto" w:fill="auto"/>
          </w:tcPr>
          <w:p w14:paraId="28495B4E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77777777" w:rsidR="00A21FC2" w:rsidRPr="00577CEE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36" w:type="dxa"/>
            <w:vAlign w:val="center"/>
          </w:tcPr>
          <w:p w14:paraId="28495B50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8495B51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</w:tr>
      <w:tr w:rsidR="00A21FC2" w:rsidRPr="00494247" w14:paraId="28495B5B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53" w14:textId="77777777" w:rsidR="00A21FC2" w:rsidRPr="00494247" w:rsidRDefault="00A21FC2" w:rsidP="00A21FC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4" w14:textId="77777777" w:rsidR="00A21FC2" w:rsidRPr="00494247" w:rsidRDefault="004C25A9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5A9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4C25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25A9">
              <w:rPr>
                <w:rFonts w:ascii="Angsana New" w:hAnsi="Angsana New"/>
                <w:color w:val="000000"/>
                <w:sz w:val="30"/>
                <w:szCs w:val="30"/>
                <w:cs/>
              </w:rPr>
              <w:t>077</w:t>
            </w:r>
            <w:r w:rsidRPr="004C25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25A9">
              <w:rPr>
                <w:rFonts w:ascii="Angsana New" w:hAnsi="Angsana New"/>
                <w:color w:val="000000"/>
                <w:sz w:val="30"/>
                <w:szCs w:val="30"/>
                <w:cs/>
              </w:rPr>
              <w:t>776.54</w:t>
            </w:r>
          </w:p>
        </w:tc>
        <w:tc>
          <w:tcPr>
            <w:tcW w:w="284" w:type="dxa"/>
            <w:shd w:val="clear" w:color="auto" w:fill="auto"/>
          </w:tcPr>
          <w:p w14:paraId="28495B55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6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10,241,624.30</w:t>
            </w:r>
          </w:p>
        </w:tc>
        <w:tc>
          <w:tcPr>
            <w:tcW w:w="284" w:type="dxa"/>
            <w:shd w:val="clear" w:color="auto" w:fill="auto"/>
          </w:tcPr>
          <w:p w14:paraId="28495B57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77777777" w:rsidR="00A21FC2" w:rsidRPr="00577CEE" w:rsidRDefault="00B63B46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3B46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B63B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3B46">
              <w:rPr>
                <w:rFonts w:ascii="Angsana New" w:hAnsi="Angsana New"/>
                <w:color w:val="000000"/>
                <w:sz w:val="30"/>
                <w:szCs w:val="30"/>
                <w:cs/>
              </w:rPr>
              <w:t>785</w:t>
            </w:r>
            <w:r w:rsidRPr="00B63B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3B46">
              <w:rPr>
                <w:rFonts w:ascii="Angsana New" w:hAnsi="Angsana New"/>
                <w:color w:val="000000"/>
                <w:sz w:val="30"/>
                <w:szCs w:val="30"/>
                <w:cs/>
              </w:rPr>
              <w:t>371.25</w:t>
            </w:r>
          </w:p>
        </w:tc>
        <w:tc>
          <w:tcPr>
            <w:tcW w:w="236" w:type="dxa"/>
            <w:vAlign w:val="center"/>
          </w:tcPr>
          <w:p w14:paraId="28495B59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5B5A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125.33</w:t>
            </w:r>
          </w:p>
        </w:tc>
      </w:tr>
      <w:tr w:rsidR="00A21FC2" w:rsidRPr="00494247" w14:paraId="28495B64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vAlign w:val="center"/>
          </w:tcPr>
          <w:p w14:paraId="28495B5C" w14:textId="77777777" w:rsidR="00A21FC2" w:rsidRPr="009E4803" w:rsidRDefault="00A21FC2" w:rsidP="00A21FC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5D" w14:textId="77777777" w:rsidR="00A21FC2" w:rsidRPr="007C4E27" w:rsidRDefault="00AF0221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93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623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259.28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5B5E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5F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101,505,442.67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5B60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77777777" w:rsidR="00A21FC2" w:rsidRPr="007C4E27" w:rsidRDefault="00AF0221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93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330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F02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853.99</w:t>
            </w:r>
          </w:p>
        </w:tc>
        <w:tc>
          <w:tcPr>
            <w:tcW w:w="236" w:type="dxa"/>
            <w:vAlign w:val="bottom"/>
          </w:tcPr>
          <w:p w14:paraId="28495B62" w14:textId="77777777" w:rsidR="00A21FC2" w:rsidRPr="00FB7C83" w:rsidRDefault="00A21FC2" w:rsidP="00A21F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B63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303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943.70</w:t>
            </w:r>
          </w:p>
        </w:tc>
      </w:tr>
    </w:tbl>
    <w:p w14:paraId="28495B65" w14:textId="77777777" w:rsidR="005274DC" w:rsidRP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28495B66" w14:textId="77777777" w:rsidR="00E41B43" w:rsidRPr="00D35F36" w:rsidRDefault="0076023E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63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94"/>
        <w:gridCol w:w="283"/>
        <w:gridCol w:w="1418"/>
        <w:gridCol w:w="283"/>
        <w:gridCol w:w="1559"/>
        <w:gridCol w:w="236"/>
        <w:gridCol w:w="1457"/>
        <w:gridCol w:w="8"/>
      </w:tblGrid>
      <w:tr w:rsidR="003A66D8" w:rsidRPr="00494247" w14:paraId="28495B6D" w14:textId="77777777" w:rsidTr="00AD2B56">
        <w:trPr>
          <w:gridAfter w:val="1"/>
          <w:wAfter w:w="8" w:type="dxa"/>
        </w:trPr>
        <w:tc>
          <w:tcPr>
            <w:tcW w:w="2901" w:type="dxa"/>
            <w:shd w:val="clear" w:color="auto" w:fill="auto"/>
          </w:tcPr>
          <w:p w14:paraId="28495B67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8495B6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495B6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B6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495B6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14:paraId="28495B6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28495B72" w14:textId="77777777" w:rsidTr="00AD2B56">
        <w:trPr>
          <w:gridAfter w:val="1"/>
          <w:wAfter w:w="8" w:type="dxa"/>
        </w:trPr>
        <w:tc>
          <w:tcPr>
            <w:tcW w:w="2901" w:type="dxa"/>
            <w:shd w:val="clear" w:color="auto" w:fill="auto"/>
          </w:tcPr>
          <w:p w14:paraId="28495B6E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28495B6F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8495B7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5B71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446" w:rsidRPr="00494247" w14:paraId="28495B7B" w14:textId="77777777" w:rsidTr="00AD2B56">
        <w:tc>
          <w:tcPr>
            <w:tcW w:w="2901" w:type="dxa"/>
            <w:shd w:val="clear" w:color="auto" w:fill="auto"/>
          </w:tcPr>
          <w:p w14:paraId="28495B73" w14:textId="77777777" w:rsidR="00B83446" w:rsidRPr="00494247" w:rsidRDefault="00B83446" w:rsidP="00B834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28495B74" w14:textId="77777777" w:rsidR="00B83446" w:rsidRPr="003A66D8" w:rsidRDefault="00AD2B5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495B75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495B76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3" w:type="dxa"/>
          </w:tcPr>
          <w:p w14:paraId="28495B77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78" w14:textId="77777777" w:rsidR="00B83446" w:rsidRPr="003A66D8" w:rsidRDefault="00AD2B5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B79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7A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494247" w14:paraId="28495B84" w14:textId="77777777" w:rsidTr="00AD2B56">
        <w:trPr>
          <w:trHeight w:val="203"/>
        </w:trPr>
        <w:tc>
          <w:tcPr>
            <w:tcW w:w="2901" w:type="dxa"/>
            <w:shd w:val="clear" w:color="auto" w:fill="auto"/>
          </w:tcPr>
          <w:p w14:paraId="28495B7C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7D" w14:textId="77777777" w:rsidR="00B83446" w:rsidRPr="00494247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945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838.46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7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8495B7F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40,826,034.25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8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81" w14:textId="77777777" w:rsidR="00B83446" w:rsidRPr="00DB699A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945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82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14:paraId="28495B8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034.25</w:t>
            </w:r>
          </w:p>
        </w:tc>
      </w:tr>
      <w:tr w:rsidR="00B83446" w:rsidRPr="00494247" w14:paraId="28495B8D" w14:textId="77777777" w:rsidTr="00AD2B56">
        <w:trPr>
          <w:trHeight w:val="203"/>
        </w:trPr>
        <w:tc>
          <w:tcPr>
            <w:tcW w:w="2901" w:type="dxa"/>
            <w:shd w:val="clear" w:color="auto" w:fill="auto"/>
          </w:tcPr>
          <w:p w14:paraId="28495B85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495B86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8495B87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8495B88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8495B8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8A" w14:textId="77777777" w:rsidR="00B83446" w:rsidRPr="00DB699A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8B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14:paraId="28495B8C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0169" w:rsidRPr="00494247" w14:paraId="28495B96" w14:textId="77777777" w:rsidTr="00354875">
        <w:trPr>
          <w:trHeight w:val="203"/>
        </w:trPr>
        <w:tc>
          <w:tcPr>
            <w:tcW w:w="2901" w:type="dxa"/>
            <w:shd w:val="clear" w:color="auto" w:fill="auto"/>
          </w:tcPr>
          <w:p w14:paraId="28495B8E" w14:textId="77777777" w:rsidR="00220169" w:rsidRPr="00494247" w:rsidRDefault="00220169" w:rsidP="00220169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495B8F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33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890.74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0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91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45,118,040.13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2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93" w14:textId="77777777" w:rsidR="00220169" w:rsidRPr="00DB699A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33,575,890.74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94" w14:textId="77777777" w:rsidR="00220169" w:rsidRPr="00494247" w:rsidRDefault="00220169" w:rsidP="002201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8495B95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040.1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20169" w:rsidRPr="00494247" w14:paraId="28495B9F" w14:textId="77777777" w:rsidTr="00354875">
        <w:trPr>
          <w:trHeight w:val="203"/>
        </w:trPr>
        <w:tc>
          <w:tcPr>
            <w:tcW w:w="2901" w:type="dxa"/>
            <w:shd w:val="clear" w:color="auto" w:fill="auto"/>
          </w:tcPr>
          <w:p w14:paraId="28495B97" w14:textId="77777777" w:rsidR="00220169" w:rsidRPr="00494247" w:rsidRDefault="00220169" w:rsidP="00220169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94" w:type="dxa"/>
            <w:shd w:val="clear" w:color="auto" w:fill="auto"/>
          </w:tcPr>
          <w:p w14:paraId="28495B98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4,755,552.85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9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9A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3,467,534.56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B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9C" w14:textId="77777777" w:rsidR="00220169" w:rsidRPr="00DB699A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4,755,552.85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9D" w14:textId="77777777" w:rsidR="00220169" w:rsidRPr="00494247" w:rsidRDefault="00220169" w:rsidP="002201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8495B9E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467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534.56</w:t>
            </w:r>
          </w:p>
        </w:tc>
      </w:tr>
      <w:tr w:rsidR="00220169" w:rsidRPr="00494247" w14:paraId="28495BA8" w14:textId="77777777" w:rsidTr="00354875">
        <w:trPr>
          <w:trHeight w:val="149"/>
        </w:trPr>
        <w:tc>
          <w:tcPr>
            <w:tcW w:w="2901" w:type="dxa"/>
            <w:shd w:val="clear" w:color="auto" w:fill="auto"/>
          </w:tcPr>
          <w:p w14:paraId="28495BA0" w14:textId="77777777" w:rsidR="00220169" w:rsidRPr="00494247" w:rsidRDefault="00220169" w:rsidP="00220169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94" w:type="dxa"/>
            <w:shd w:val="clear" w:color="auto" w:fill="auto"/>
          </w:tcPr>
          <w:p w14:paraId="28495BA1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2,067,579.96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2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A3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2,864,631.79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4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A5" w14:textId="77777777" w:rsidR="00220169" w:rsidRPr="00DB699A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2,067,579.96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A6" w14:textId="77777777" w:rsidR="00220169" w:rsidRPr="00494247" w:rsidRDefault="00220169" w:rsidP="002201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8495BA7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631.79</w:t>
            </w:r>
          </w:p>
        </w:tc>
      </w:tr>
      <w:tr w:rsidR="00220169" w:rsidRPr="00494247" w14:paraId="28495BB1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A9" w14:textId="77777777" w:rsidR="00220169" w:rsidRPr="00494247" w:rsidRDefault="00220169" w:rsidP="00220169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AA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773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582.21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B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AC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3,420,768.98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D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AE" w14:textId="77777777" w:rsidR="00220169" w:rsidRPr="00DB699A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773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582.21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AF" w14:textId="77777777" w:rsidR="00220169" w:rsidRPr="00494247" w:rsidRDefault="00220169" w:rsidP="002201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5BB0" w14:textId="77777777" w:rsidR="00220169" w:rsidRPr="00494247" w:rsidRDefault="00220169" w:rsidP="002201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768.98</w:t>
            </w:r>
          </w:p>
        </w:tc>
      </w:tr>
      <w:tr w:rsidR="00B83446" w:rsidRPr="00494247" w14:paraId="28495BBA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B2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B3" w14:textId="77777777" w:rsidR="00B83446" w:rsidRPr="00494247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444.22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B4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495BB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B6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B7" w14:textId="77777777" w:rsidR="00B83446" w:rsidRPr="00DB699A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444.22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B8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BB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B83446" w:rsidRPr="00494247" w14:paraId="28495BC3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BB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BC" w14:textId="77777777" w:rsidR="00B83446" w:rsidRPr="00494247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961.48)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495BBD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B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BF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C0" w14:textId="77777777" w:rsidR="00B83446" w:rsidRPr="00DB699A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961.48)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C1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28495BC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B83446" w:rsidRPr="00494247" w14:paraId="28495BCC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C4" w14:textId="77777777" w:rsidR="00B83446" w:rsidRPr="00926A2B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C5" w14:textId="77777777" w:rsidR="00B83446" w:rsidRPr="00926A2B" w:rsidRDefault="00220169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84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545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482.74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495BC6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BC7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C8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C9" w14:textId="77777777" w:rsidR="00B83446" w:rsidRPr="00DB699A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84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545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482.74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CA" w14:textId="77777777" w:rsidR="00B83446" w:rsidRPr="00926A2B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BCB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</w:tbl>
    <w:p w14:paraId="28495BCD" w14:textId="77777777" w:rsidR="005274DC" w:rsidRDefault="005274DC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BCE" w14:textId="77777777" w:rsidR="00D35F36" w:rsidRPr="00D35F36" w:rsidRDefault="00D35F36" w:rsidP="00520A2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77777777" w:rsidR="004A5132" w:rsidRPr="00AC69F6" w:rsidRDefault="004A5132" w:rsidP="00520A2B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14:paraId="28495BD6" w14:textId="77777777" w:rsidTr="00296CD8">
        <w:tc>
          <w:tcPr>
            <w:tcW w:w="2835" w:type="dxa"/>
          </w:tcPr>
          <w:p w14:paraId="28495BD0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495BD1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BD2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495BD3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BD4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28495BD5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14:paraId="28495BDB" w14:textId="77777777" w:rsidTr="0068086E">
        <w:trPr>
          <w:gridAfter w:val="1"/>
          <w:wAfter w:w="10" w:type="dxa"/>
        </w:trPr>
        <w:tc>
          <w:tcPr>
            <w:tcW w:w="2835" w:type="dxa"/>
          </w:tcPr>
          <w:p w14:paraId="28495BD7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8495BD8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8495BD9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28495BDA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446" w:rsidRPr="00494247" w14:paraId="28495BE4" w14:textId="77777777" w:rsidTr="0068086E">
        <w:tc>
          <w:tcPr>
            <w:tcW w:w="2835" w:type="dxa"/>
          </w:tcPr>
          <w:p w14:paraId="28495BDC" w14:textId="77777777" w:rsidR="00B83446" w:rsidRPr="00494247" w:rsidRDefault="00B83446" w:rsidP="00B834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495BDD" w14:textId="77777777" w:rsidR="00B83446" w:rsidRPr="003A66D8" w:rsidRDefault="00AD2B5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DE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8495BDF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4" w:type="dxa"/>
          </w:tcPr>
          <w:p w14:paraId="28495BE0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77777777" w:rsidR="00B83446" w:rsidRPr="003A66D8" w:rsidRDefault="00AD2B5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BE3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A21FC2" w:rsidRPr="00494247" w14:paraId="28495BED" w14:textId="77777777" w:rsidTr="00A21FC2">
        <w:trPr>
          <w:trHeight w:val="203"/>
        </w:trPr>
        <w:tc>
          <w:tcPr>
            <w:tcW w:w="2835" w:type="dxa"/>
          </w:tcPr>
          <w:p w14:paraId="28495BE5" w14:textId="77777777" w:rsidR="00A21FC2" w:rsidRPr="00494247" w:rsidRDefault="00A21FC2" w:rsidP="00A21F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8495BE6" w14:textId="77777777" w:rsidR="00A21FC2" w:rsidRPr="00494247" w:rsidRDefault="00D504C7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504C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57,310,907.2</w:t>
            </w:r>
            <w:r w:rsidR="00A21FC2"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28495BE7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8495BE8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59,733,185.81 </w:t>
            </w:r>
          </w:p>
        </w:tc>
        <w:tc>
          <w:tcPr>
            <w:tcW w:w="284" w:type="dxa"/>
          </w:tcPr>
          <w:p w14:paraId="28495BE9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28495BEA" w14:textId="77777777" w:rsidR="00A21FC2" w:rsidRPr="00A21FC2" w:rsidRDefault="00D504C7" w:rsidP="00A21F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04C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57</w:t>
            </w:r>
            <w:r w:rsidRPr="00D504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504C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310</w:t>
            </w:r>
            <w:r w:rsidRPr="00D504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504C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907</w:t>
            </w:r>
            <w:r w:rsidR="00A21FC2" w:rsidRPr="00A21FC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.20</w:t>
            </w:r>
          </w:p>
        </w:tc>
        <w:tc>
          <w:tcPr>
            <w:tcW w:w="236" w:type="dxa"/>
            <w:vAlign w:val="center"/>
          </w:tcPr>
          <w:p w14:paraId="28495BEB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8495BEC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185.81</w:t>
            </w:r>
          </w:p>
        </w:tc>
      </w:tr>
      <w:tr w:rsidR="00A21FC2" w:rsidRPr="00494247" w14:paraId="28495BF6" w14:textId="77777777" w:rsidTr="00A21FC2">
        <w:trPr>
          <w:trHeight w:val="203"/>
        </w:trPr>
        <w:tc>
          <w:tcPr>
            <w:tcW w:w="2835" w:type="dxa"/>
          </w:tcPr>
          <w:p w14:paraId="28495BEE" w14:textId="77777777" w:rsidR="00A21FC2" w:rsidRPr="00613CA0" w:rsidRDefault="00A21FC2" w:rsidP="00A21F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</w:tcPr>
          <w:p w14:paraId="28495BEF" w14:textId="77777777" w:rsidR="00A21FC2" w:rsidRPr="00613CA0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248,907.83</w:t>
            </w:r>
          </w:p>
        </w:tc>
        <w:tc>
          <w:tcPr>
            <w:tcW w:w="236" w:type="dxa"/>
          </w:tcPr>
          <w:p w14:paraId="28495BF0" w14:textId="77777777" w:rsidR="00A21FC2" w:rsidRPr="00613CA0" w:rsidRDefault="00A21FC2" w:rsidP="00A21F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8495BF1" w14:textId="77777777" w:rsidR="00A21FC2" w:rsidRPr="00613CA0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257,063.69 </w:t>
            </w:r>
          </w:p>
        </w:tc>
        <w:tc>
          <w:tcPr>
            <w:tcW w:w="284" w:type="dxa"/>
          </w:tcPr>
          <w:p w14:paraId="28495BF2" w14:textId="77777777" w:rsidR="00A21FC2" w:rsidRPr="00613CA0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</w:tcPr>
          <w:p w14:paraId="28495BF3" w14:textId="77777777" w:rsidR="00A21FC2" w:rsidRPr="00A21FC2" w:rsidRDefault="00A21FC2" w:rsidP="00A21F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1FC2">
              <w:rPr>
                <w:rFonts w:asciiTheme="majorBidi" w:hAnsiTheme="majorBidi" w:cstheme="majorBidi"/>
                <w:sz w:val="30"/>
                <w:szCs w:val="30"/>
              </w:rPr>
              <w:t>248,907.83</w:t>
            </w:r>
          </w:p>
        </w:tc>
        <w:tc>
          <w:tcPr>
            <w:tcW w:w="236" w:type="dxa"/>
            <w:vAlign w:val="center"/>
          </w:tcPr>
          <w:p w14:paraId="28495BF4" w14:textId="77777777" w:rsidR="00A21FC2" w:rsidRPr="00613CA0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</w:tcPr>
          <w:p w14:paraId="28495BF5" w14:textId="77777777" w:rsidR="00A21FC2" w:rsidRPr="00613CA0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063.69</w:t>
            </w:r>
          </w:p>
        </w:tc>
      </w:tr>
      <w:tr w:rsidR="00A21FC2" w:rsidRPr="00494247" w14:paraId="28495BFF" w14:textId="77777777" w:rsidTr="00A21FC2">
        <w:trPr>
          <w:trHeight w:val="203"/>
        </w:trPr>
        <w:tc>
          <w:tcPr>
            <w:tcW w:w="2835" w:type="dxa"/>
          </w:tcPr>
          <w:p w14:paraId="28495BF7" w14:textId="77777777" w:rsidR="00A21FC2" w:rsidRPr="00494247" w:rsidRDefault="00A21FC2" w:rsidP="00A21F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</w:tcPr>
          <w:p w14:paraId="28495BF8" w14:textId="77777777" w:rsidR="00A21FC2" w:rsidRPr="0068086E" w:rsidRDefault="00220169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88,877,010.01</w:t>
            </w:r>
          </w:p>
        </w:tc>
        <w:tc>
          <w:tcPr>
            <w:tcW w:w="236" w:type="dxa"/>
            <w:shd w:val="clear" w:color="auto" w:fill="auto"/>
          </w:tcPr>
          <w:p w14:paraId="28495BF9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8495BFA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89,537,676.47 </w:t>
            </w:r>
          </w:p>
        </w:tc>
        <w:tc>
          <w:tcPr>
            <w:tcW w:w="284" w:type="dxa"/>
          </w:tcPr>
          <w:p w14:paraId="28495BFB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28495BFC" w14:textId="77777777" w:rsidR="00A21FC2" w:rsidRPr="00A21FC2" w:rsidRDefault="00220169" w:rsidP="00A21F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0169">
              <w:rPr>
                <w:rFonts w:asciiTheme="majorBidi" w:hAnsiTheme="majorBidi" w:cstheme="majorBidi"/>
                <w:sz w:val="30"/>
                <w:szCs w:val="30"/>
              </w:rPr>
              <w:t>89,006,566.45</w:t>
            </w:r>
          </w:p>
        </w:tc>
        <w:tc>
          <w:tcPr>
            <w:tcW w:w="236" w:type="dxa"/>
            <w:vAlign w:val="center"/>
          </w:tcPr>
          <w:p w14:paraId="28495BFD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8495BFE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806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186.38</w:t>
            </w:r>
          </w:p>
        </w:tc>
      </w:tr>
      <w:tr w:rsidR="00A21FC2" w:rsidRPr="00494247" w14:paraId="28495C08" w14:textId="77777777" w:rsidTr="00A21FC2">
        <w:trPr>
          <w:trHeight w:val="203"/>
        </w:trPr>
        <w:tc>
          <w:tcPr>
            <w:tcW w:w="2835" w:type="dxa"/>
          </w:tcPr>
          <w:p w14:paraId="28495C00" w14:textId="77777777" w:rsidR="00A21FC2" w:rsidRPr="00494247" w:rsidRDefault="00A21FC2" w:rsidP="00A21F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</w:tcPr>
          <w:p w14:paraId="28495C01" w14:textId="77777777" w:rsidR="00A21FC2" w:rsidRPr="0068086E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39,642,730.68</w:t>
            </w:r>
          </w:p>
        </w:tc>
        <w:tc>
          <w:tcPr>
            <w:tcW w:w="236" w:type="dxa"/>
            <w:shd w:val="clear" w:color="auto" w:fill="auto"/>
          </w:tcPr>
          <w:p w14:paraId="28495C02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495C03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36,217,857.90 </w:t>
            </w:r>
          </w:p>
        </w:tc>
        <w:tc>
          <w:tcPr>
            <w:tcW w:w="284" w:type="dxa"/>
          </w:tcPr>
          <w:p w14:paraId="28495C04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28495C05" w14:textId="77777777" w:rsidR="00A21FC2" w:rsidRPr="00A21FC2" w:rsidRDefault="00A21FC2" w:rsidP="00A21F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1FC2">
              <w:rPr>
                <w:rFonts w:asciiTheme="majorBidi" w:hAnsiTheme="majorBidi" w:cstheme="majorBidi"/>
                <w:sz w:val="30"/>
                <w:szCs w:val="30"/>
              </w:rPr>
              <w:t>39,642,730.68</w:t>
            </w:r>
          </w:p>
        </w:tc>
        <w:tc>
          <w:tcPr>
            <w:tcW w:w="236" w:type="dxa"/>
            <w:vAlign w:val="center"/>
          </w:tcPr>
          <w:p w14:paraId="28495C06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8495C07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857.90</w:t>
            </w:r>
          </w:p>
        </w:tc>
      </w:tr>
      <w:tr w:rsidR="00A21FC2" w:rsidRPr="00494247" w14:paraId="28495C11" w14:textId="77777777" w:rsidTr="00A21FC2">
        <w:trPr>
          <w:trHeight w:val="181"/>
        </w:trPr>
        <w:tc>
          <w:tcPr>
            <w:tcW w:w="2835" w:type="dxa"/>
          </w:tcPr>
          <w:p w14:paraId="28495C09" w14:textId="77777777" w:rsidR="00A21FC2" w:rsidRPr="00494247" w:rsidRDefault="00A21FC2" w:rsidP="00A21F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495C0A" w14:textId="77777777" w:rsidR="00A21FC2" w:rsidRPr="0068086E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1,852,498.90</w:t>
            </w:r>
          </w:p>
        </w:tc>
        <w:tc>
          <w:tcPr>
            <w:tcW w:w="236" w:type="dxa"/>
            <w:shd w:val="clear" w:color="auto" w:fill="auto"/>
          </w:tcPr>
          <w:p w14:paraId="28495C0B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95C0C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1,364,440.90</w:t>
            </w:r>
          </w:p>
        </w:tc>
        <w:tc>
          <w:tcPr>
            <w:tcW w:w="284" w:type="dxa"/>
          </w:tcPr>
          <w:p w14:paraId="28495C0D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77777777" w:rsidR="00A21FC2" w:rsidRPr="00A21FC2" w:rsidRDefault="00A21FC2" w:rsidP="00A21F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1FC2">
              <w:rPr>
                <w:rFonts w:asciiTheme="majorBidi" w:hAnsiTheme="majorBidi" w:cstheme="majorBidi"/>
                <w:sz w:val="30"/>
                <w:szCs w:val="30"/>
              </w:rPr>
              <w:t>1,852,498.90</w:t>
            </w:r>
          </w:p>
        </w:tc>
        <w:tc>
          <w:tcPr>
            <w:tcW w:w="236" w:type="dxa"/>
            <w:vAlign w:val="center"/>
          </w:tcPr>
          <w:p w14:paraId="28495C0F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28495C10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440.90</w:t>
            </w:r>
          </w:p>
        </w:tc>
      </w:tr>
      <w:tr w:rsidR="007E03AF" w:rsidRPr="00494247" w14:paraId="28495C1A" w14:textId="77777777" w:rsidTr="00687762">
        <w:trPr>
          <w:trHeight w:val="181"/>
        </w:trPr>
        <w:tc>
          <w:tcPr>
            <w:tcW w:w="2835" w:type="dxa"/>
          </w:tcPr>
          <w:p w14:paraId="28495C12" w14:textId="77777777" w:rsidR="007E03AF" w:rsidRPr="00494247" w:rsidRDefault="007E03AF" w:rsidP="007E03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495C13" w14:textId="77777777" w:rsidR="007E03AF" w:rsidRPr="0068086E" w:rsidRDefault="00220169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187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932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054.62</w:t>
            </w:r>
          </w:p>
        </w:tc>
        <w:tc>
          <w:tcPr>
            <w:tcW w:w="236" w:type="dxa"/>
          </w:tcPr>
          <w:p w14:paraId="28495C14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8495C15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187,110,224.77</w:t>
            </w:r>
          </w:p>
        </w:tc>
        <w:tc>
          <w:tcPr>
            <w:tcW w:w="284" w:type="dxa"/>
          </w:tcPr>
          <w:p w14:paraId="28495C16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28495C17" w14:textId="77777777" w:rsidR="007E03AF" w:rsidRPr="00613CA0" w:rsidRDefault="00220169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188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061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611.06</w:t>
            </w:r>
          </w:p>
        </w:tc>
        <w:tc>
          <w:tcPr>
            <w:tcW w:w="236" w:type="dxa"/>
            <w:vAlign w:val="center"/>
          </w:tcPr>
          <w:p w14:paraId="28495C18" w14:textId="77777777" w:rsidR="007E03AF" w:rsidRPr="00494247" w:rsidRDefault="007E03AF" w:rsidP="007E03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28495C19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734.68</w:t>
            </w:r>
          </w:p>
        </w:tc>
      </w:tr>
      <w:tr w:rsidR="007E03AF" w:rsidRPr="00494247" w14:paraId="28495C23" w14:textId="77777777" w:rsidTr="00687762">
        <w:trPr>
          <w:trHeight w:val="181"/>
        </w:trPr>
        <w:tc>
          <w:tcPr>
            <w:tcW w:w="2835" w:type="dxa"/>
          </w:tcPr>
          <w:p w14:paraId="28495C1B" w14:textId="77777777" w:rsidR="007E03AF" w:rsidRPr="00494247" w:rsidRDefault="007E03AF" w:rsidP="007E03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="00AE1548"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="00AE1548"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AE1548"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495C1C" w14:textId="77777777" w:rsidR="007E03AF" w:rsidRPr="0068086E" w:rsidRDefault="00A21FC2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077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667.44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8495C1D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95C1E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(17,418,247.24)</w:t>
            </w:r>
          </w:p>
        </w:tc>
        <w:tc>
          <w:tcPr>
            <w:tcW w:w="284" w:type="dxa"/>
          </w:tcPr>
          <w:p w14:paraId="28495C1F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77777777" w:rsidR="007E03AF" w:rsidRPr="00613CA0" w:rsidRDefault="00A21FC2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077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1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667.44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5C21" w14:textId="77777777" w:rsidR="007E03AF" w:rsidRPr="00494247" w:rsidRDefault="007E03AF" w:rsidP="007E03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28495C22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247.24)</w:t>
            </w:r>
          </w:p>
        </w:tc>
      </w:tr>
      <w:tr w:rsidR="007E03AF" w:rsidRPr="00494247" w14:paraId="28495C2C" w14:textId="77777777" w:rsidTr="00687762">
        <w:trPr>
          <w:trHeight w:val="149"/>
        </w:trPr>
        <w:tc>
          <w:tcPr>
            <w:tcW w:w="2835" w:type="dxa"/>
          </w:tcPr>
          <w:p w14:paraId="28495C24" w14:textId="77777777" w:rsidR="007E03AF" w:rsidRPr="00494247" w:rsidRDefault="007E03AF" w:rsidP="007E03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C25" w14:textId="77777777" w:rsidR="007E03AF" w:rsidRPr="007E03AF" w:rsidRDefault="00220169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220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172,854,387.18</w:t>
            </w:r>
          </w:p>
        </w:tc>
        <w:tc>
          <w:tcPr>
            <w:tcW w:w="236" w:type="dxa"/>
          </w:tcPr>
          <w:p w14:paraId="28495C26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8495C27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169,691,977.53</w:t>
            </w:r>
          </w:p>
        </w:tc>
        <w:tc>
          <w:tcPr>
            <w:tcW w:w="284" w:type="dxa"/>
          </w:tcPr>
          <w:p w14:paraId="28495C28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77777777" w:rsidR="007E03AF" w:rsidRPr="00613CA0" w:rsidRDefault="00220169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0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172</w:t>
            </w:r>
            <w:r w:rsidRPr="002201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983</w:t>
            </w:r>
            <w:r w:rsidRPr="002201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20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943.62</w:t>
            </w:r>
          </w:p>
        </w:tc>
        <w:tc>
          <w:tcPr>
            <w:tcW w:w="236" w:type="dxa"/>
            <w:vAlign w:val="center"/>
          </w:tcPr>
          <w:p w14:paraId="28495C2A" w14:textId="77777777" w:rsidR="007E03AF" w:rsidRPr="00FB7C83" w:rsidRDefault="007E03AF" w:rsidP="007E03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5C2B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960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487.44</w:t>
            </w:r>
          </w:p>
        </w:tc>
      </w:tr>
    </w:tbl>
    <w:p w14:paraId="28495C2D" w14:textId="77777777" w:rsidR="005274DC" w:rsidRPr="001009F9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28495C2E" w14:textId="77777777" w:rsidR="00296CD8" w:rsidRDefault="00B83446" w:rsidP="00520A2B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B83446" w:rsidRPr="00E50A6D" w14:paraId="28495C35" w14:textId="77777777" w:rsidTr="00945B9A">
        <w:trPr>
          <w:gridAfter w:val="1"/>
          <w:wAfter w:w="6" w:type="dxa"/>
        </w:trPr>
        <w:tc>
          <w:tcPr>
            <w:tcW w:w="3060" w:type="dxa"/>
          </w:tcPr>
          <w:p w14:paraId="28495C2F" w14:textId="77777777" w:rsidR="00B83446" w:rsidRPr="00E50A6D" w:rsidRDefault="00B83446" w:rsidP="00945B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28495C30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C31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495C32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95C33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28495C34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83446" w:rsidRPr="00E50A6D" w14:paraId="28495C3A" w14:textId="77777777" w:rsidTr="00945B9A">
        <w:trPr>
          <w:gridAfter w:val="1"/>
          <w:wAfter w:w="6" w:type="dxa"/>
        </w:trPr>
        <w:tc>
          <w:tcPr>
            <w:tcW w:w="3060" w:type="dxa"/>
          </w:tcPr>
          <w:p w14:paraId="28495C36" w14:textId="77777777" w:rsidR="00B83446" w:rsidRPr="00E50A6D" w:rsidRDefault="00B83446" w:rsidP="00945B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8495C37" w14:textId="77777777" w:rsidR="00B83446" w:rsidRPr="00E50A6D" w:rsidRDefault="00B83446" w:rsidP="00945B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38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28495C39" w14:textId="77777777" w:rsidR="00B83446" w:rsidRPr="00E50A6D" w:rsidRDefault="00B83446" w:rsidP="00945B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83446" w:rsidRPr="00E50A6D" w14:paraId="28495C43" w14:textId="77777777" w:rsidTr="00467155">
        <w:tc>
          <w:tcPr>
            <w:tcW w:w="3060" w:type="dxa"/>
          </w:tcPr>
          <w:p w14:paraId="28495C3B" w14:textId="77777777" w:rsidR="00B83446" w:rsidRPr="00E50A6D" w:rsidRDefault="00B83446" w:rsidP="00B834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95C3C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28495C3D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28495C3E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28495C3F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8495C40" w14:textId="77777777" w:rsidR="00B83446" w:rsidRPr="00E50A6D" w:rsidRDefault="00AD2B5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C41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C42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E50A6D" w14:paraId="28495C4A" w14:textId="77777777" w:rsidTr="00467155">
        <w:tc>
          <w:tcPr>
            <w:tcW w:w="4826" w:type="dxa"/>
            <w:gridSpan w:val="3"/>
          </w:tcPr>
          <w:p w14:paraId="28495C44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4" w:type="dxa"/>
          </w:tcPr>
          <w:p w14:paraId="28495C45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28495C46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28495C47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C48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28495C49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B83446" w:rsidRPr="00E50A6D" w14:paraId="28495C53" w14:textId="77777777" w:rsidTr="00945B9A">
        <w:trPr>
          <w:trHeight w:val="203"/>
        </w:trPr>
        <w:tc>
          <w:tcPr>
            <w:tcW w:w="3060" w:type="dxa"/>
            <w:shd w:val="clear" w:color="auto" w:fill="auto"/>
          </w:tcPr>
          <w:p w14:paraId="28495C4B" w14:textId="77777777" w:rsidR="00B83446" w:rsidRPr="00E50A6D" w:rsidRDefault="00B83446" w:rsidP="00E42029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90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30" w:type="dxa"/>
            <w:shd w:val="clear" w:color="auto" w:fill="auto"/>
          </w:tcPr>
          <w:p w14:paraId="28495C4C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4D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4E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5C4F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28495C50" w14:textId="77777777" w:rsidR="00B83446" w:rsidRPr="00E50A6D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51" w14:textId="77777777" w:rsidR="00B83446" w:rsidRPr="00E50A6D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28495C52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699.52</w:t>
            </w:r>
          </w:p>
        </w:tc>
      </w:tr>
      <w:tr w:rsidR="00B83446" w:rsidRPr="00E50A6D" w14:paraId="28495C5C" w14:textId="77777777" w:rsidTr="00945B9A">
        <w:trPr>
          <w:trHeight w:val="203"/>
        </w:trPr>
        <w:tc>
          <w:tcPr>
            <w:tcW w:w="3060" w:type="dxa"/>
            <w:shd w:val="clear" w:color="auto" w:fill="auto"/>
          </w:tcPr>
          <w:p w14:paraId="28495C54" w14:textId="77777777" w:rsidR="00B83446" w:rsidRPr="00E50A6D" w:rsidRDefault="00B83446" w:rsidP="00B834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8495C55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56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57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5C58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59" w14:textId="77777777" w:rsidR="00B83446" w:rsidRPr="00E50A6D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5A" w14:textId="77777777" w:rsidR="00B83446" w:rsidRPr="00E50A6D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5B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968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699.52</w:t>
            </w:r>
          </w:p>
        </w:tc>
      </w:tr>
    </w:tbl>
    <w:p w14:paraId="28495C5D" w14:textId="77777777" w:rsidR="00B83446" w:rsidRPr="00D35F36" w:rsidRDefault="00B83446" w:rsidP="00B8344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4"/>
          <w:szCs w:val="14"/>
        </w:rPr>
      </w:pPr>
    </w:p>
    <w:p w14:paraId="28495C5E" w14:textId="77777777" w:rsidR="001009F9" w:rsidRPr="00A91462" w:rsidRDefault="00E42029" w:rsidP="00A91462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2B4BF1">
        <w:rPr>
          <w:rFonts w:ascii="Angsana New" w:hAnsi="Angsana New" w:hint="cs"/>
          <w:sz w:val="30"/>
          <w:szCs w:val="30"/>
          <w:cs/>
        </w:rPr>
        <w:t>พันธบัตรรัฐบาล</w:t>
      </w:r>
      <w:r w:rsidRPr="002B4BF1">
        <w:rPr>
          <w:rFonts w:ascii="Angsana New" w:hAnsi="Angsana New"/>
          <w:sz w:val="30"/>
          <w:szCs w:val="30"/>
          <w:cs/>
        </w:rPr>
        <w:t xml:space="preserve"> วัดมูลค่าด้วยราคาทุนตัดจำหน่าย โดยมีอัตราดอกเบี้ยที่แท้จริงร้อยละ </w:t>
      </w:r>
      <w:r w:rsidRPr="002B4BF1">
        <w:rPr>
          <w:rFonts w:ascii="Angsana New" w:hAnsi="Angsana New"/>
          <w:sz w:val="30"/>
          <w:szCs w:val="30"/>
          <w:lang w:val="en-US"/>
        </w:rPr>
        <w:t>0.48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D2B56" w:rsidRPr="002B4BF1">
        <w:rPr>
          <w:rFonts w:ascii="Angsana New" w:hAnsi="Angsana New" w:hint="cs"/>
          <w:sz w:val="30"/>
          <w:szCs w:val="30"/>
          <w:cs/>
          <w:lang w:val="en-US"/>
        </w:rPr>
        <w:t>และได้มีการ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>ไถ่ถอน</w:t>
      </w:r>
      <w:r w:rsidR="00AD2B56"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2B4BF1" w:rsidRPr="002B4BF1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2B4BF1">
        <w:rPr>
          <w:rFonts w:ascii="Angsana New" w:hAnsi="Angsana New"/>
          <w:sz w:val="30"/>
          <w:szCs w:val="30"/>
          <w:lang w:val="en-US"/>
        </w:rPr>
        <w:t>28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2B4BF1">
        <w:rPr>
          <w:rFonts w:ascii="Angsana New" w:hAnsi="Angsana New"/>
          <w:sz w:val="30"/>
          <w:szCs w:val="30"/>
          <w:lang w:val="en-US"/>
        </w:rPr>
        <w:t>2564</w:t>
      </w:r>
    </w:p>
    <w:p w14:paraId="28495C5F" w14:textId="77777777" w:rsidR="00B83446" w:rsidRPr="00DB1E68" w:rsidRDefault="00B83446" w:rsidP="00520A2B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344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494247" w14:paraId="28495C66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28495C60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28495C61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C62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495C63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95C64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28495C65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28495C6B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28495C67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8495C68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69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28495C6A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96CD8" w:rsidRPr="003A66D8" w14:paraId="28495C74" w14:textId="77777777" w:rsidTr="00FF4A18">
        <w:tc>
          <w:tcPr>
            <w:tcW w:w="3060" w:type="dxa"/>
          </w:tcPr>
          <w:p w14:paraId="28495C6C" w14:textId="77777777" w:rsidR="00296CD8" w:rsidRPr="00494247" w:rsidRDefault="00296CD8" w:rsidP="00296C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95C6D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28495C6E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28495C6F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28495C70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8495C71" w14:textId="77777777" w:rsidR="00296CD8" w:rsidRPr="00A74434" w:rsidRDefault="00AD2B56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มิถุนายน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C72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C73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DB1E68" w:rsidRPr="003A66D8" w14:paraId="28495C7A" w14:textId="77777777" w:rsidTr="00236253">
        <w:tc>
          <w:tcPr>
            <w:tcW w:w="5940" w:type="dxa"/>
            <w:gridSpan w:val="4"/>
          </w:tcPr>
          <w:p w14:paraId="28495C75" w14:textId="77777777" w:rsidR="00DB1E68" w:rsidRDefault="00DB1E68" w:rsidP="00DB1E68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Cs w:val="26"/>
              </w:rPr>
            </w:pPr>
            <w:r w:rsidRPr="00DB1E68">
              <w:rPr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8495C76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28495C77" w14:textId="77777777" w:rsidR="00DB1E68" w:rsidRPr="00023E09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28495C78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28495C79" w14:textId="77777777" w:rsidR="00DB1E6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E42029" w:rsidRPr="00494247" w14:paraId="28495C83" w14:textId="77777777" w:rsidTr="00441462">
        <w:trPr>
          <w:trHeight w:val="203"/>
        </w:trPr>
        <w:tc>
          <w:tcPr>
            <w:tcW w:w="3060" w:type="dxa"/>
          </w:tcPr>
          <w:p w14:paraId="28495C7B" w14:textId="77777777" w:rsidR="00E42029" w:rsidRPr="00E42029" w:rsidRDefault="00E42029" w:rsidP="00E42029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160"/>
              <w:rPr>
                <w:rFonts w:ascii="Angsana New" w:hAnsi="Angsana New"/>
                <w:sz w:val="27"/>
                <w:szCs w:val="27"/>
              </w:rPr>
            </w:pPr>
            <w:r w:rsidRPr="00E42029">
              <w:rPr>
                <w:rFonts w:ascii="Angsana New" w:hAnsi="Angsana New" w:hint="cs"/>
                <w:sz w:val="27"/>
                <w:szCs w:val="27"/>
                <w:cs/>
              </w:rPr>
              <w:t xml:space="preserve">หน่วยลงทุนกองทุนเปิด </w:t>
            </w:r>
            <w:r w:rsidRPr="00E42029">
              <w:rPr>
                <w:rFonts w:ascii="Angsana New" w:hAnsi="Angsana New"/>
                <w:sz w:val="27"/>
                <w:szCs w:val="27"/>
              </w:rPr>
              <w:t>K-CASH</w:t>
            </w:r>
          </w:p>
        </w:tc>
        <w:tc>
          <w:tcPr>
            <w:tcW w:w="1530" w:type="dxa"/>
            <w:shd w:val="clear" w:color="auto" w:fill="auto"/>
          </w:tcPr>
          <w:p w14:paraId="28495C7C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7D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7E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7F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C80" w14:textId="77777777" w:rsidR="00E42029" w:rsidRPr="007A6708" w:rsidRDefault="00A21FC2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21F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49,605,786.66</w:t>
            </w:r>
          </w:p>
        </w:tc>
        <w:tc>
          <w:tcPr>
            <w:tcW w:w="236" w:type="dxa"/>
            <w:vAlign w:val="center"/>
          </w:tcPr>
          <w:p w14:paraId="28495C81" w14:textId="77777777" w:rsidR="00E42029" w:rsidRPr="00494247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28495C82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075.67</w:t>
            </w:r>
          </w:p>
        </w:tc>
      </w:tr>
      <w:tr w:rsidR="00E42029" w:rsidRPr="00E0072E" w14:paraId="28495C8C" w14:textId="77777777" w:rsidTr="00441462">
        <w:trPr>
          <w:trHeight w:val="203"/>
        </w:trPr>
        <w:tc>
          <w:tcPr>
            <w:tcW w:w="3060" w:type="dxa"/>
          </w:tcPr>
          <w:p w14:paraId="28495C84" w14:textId="77777777" w:rsidR="00E42029" w:rsidRPr="00E0072E" w:rsidRDefault="00E42029" w:rsidP="00E420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7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8495C85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86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87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88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89" w14:textId="77777777" w:rsidR="00E42029" w:rsidRPr="00E0072E" w:rsidRDefault="00A21FC2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21F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49,605,786.66</w:t>
            </w:r>
          </w:p>
        </w:tc>
        <w:tc>
          <w:tcPr>
            <w:tcW w:w="236" w:type="dxa"/>
            <w:vAlign w:val="center"/>
          </w:tcPr>
          <w:p w14:paraId="28495C8A" w14:textId="77777777" w:rsidR="00E42029" w:rsidRPr="00E0072E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5C8B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075.67</w:t>
            </w:r>
          </w:p>
        </w:tc>
      </w:tr>
    </w:tbl>
    <w:p w14:paraId="28495C8D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14:paraId="28495C8E" w14:textId="77777777" w:rsidR="00A50A1A" w:rsidRPr="004D480D" w:rsidRDefault="00A50A1A" w:rsidP="0082740C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C8F" w14:textId="77777777" w:rsidR="00313FCE" w:rsidRDefault="00313FCE" w:rsidP="00313FCE">
      <w:pPr>
        <w:tabs>
          <w:tab w:val="left" w:pos="142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90" w14:textId="77777777" w:rsidR="0068086E" w:rsidRDefault="0068086E" w:rsidP="00520A2B">
      <w:pPr>
        <w:numPr>
          <w:ilvl w:val="0"/>
          <w:numId w:val="17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1372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728"/>
        <w:gridCol w:w="1728"/>
        <w:gridCol w:w="1728"/>
        <w:gridCol w:w="1728"/>
        <w:gridCol w:w="1543"/>
        <w:gridCol w:w="1722"/>
        <w:gridCol w:w="6"/>
      </w:tblGrid>
      <w:tr w:rsidR="0068086E" w:rsidRPr="0068086E" w14:paraId="28495C95" w14:textId="77777777" w:rsidTr="00313FCE">
        <w:trPr>
          <w:gridAfter w:val="1"/>
          <w:wAfter w:w="6" w:type="dxa"/>
        </w:trPr>
        <w:tc>
          <w:tcPr>
            <w:tcW w:w="3544" w:type="dxa"/>
          </w:tcPr>
          <w:p w14:paraId="28495C9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9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9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1" w:type="dxa"/>
            <w:gridSpan w:val="4"/>
          </w:tcPr>
          <w:p w14:paraId="28495C9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14:paraId="28495C99" w14:textId="77777777" w:rsidTr="00313FCE">
        <w:trPr>
          <w:gridAfter w:val="1"/>
          <w:wAfter w:w="6" w:type="dxa"/>
        </w:trPr>
        <w:tc>
          <w:tcPr>
            <w:tcW w:w="3544" w:type="dxa"/>
          </w:tcPr>
          <w:p w14:paraId="28495C96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28495C9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721" w:type="dxa"/>
            <w:gridSpan w:val="4"/>
          </w:tcPr>
          <w:p w14:paraId="28495C98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14:paraId="28495C9E" w14:textId="77777777" w:rsidTr="00313FCE">
        <w:trPr>
          <w:gridAfter w:val="1"/>
          <w:wAfter w:w="6" w:type="dxa"/>
        </w:trPr>
        <w:tc>
          <w:tcPr>
            <w:tcW w:w="3544" w:type="dxa"/>
          </w:tcPr>
          <w:p w14:paraId="28495C9A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28495C9B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28495C9C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265" w:type="dxa"/>
            <w:gridSpan w:val="2"/>
          </w:tcPr>
          <w:p w14:paraId="28495C9D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AE1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</w:tr>
      <w:tr w:rsidR="00E42029" w:rsidRPr="0068086E" w14:paraId="28495CA6" w14:textId="77777777" w:rsidTr="00313FCE">
        <w:tc>
          <w:tcPr>
            <w:tcW w:w="3544" w:type="dxa"/>
          </w:tcPr>
          <w:p w14:paraId="28495C9F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A0" w14:textId="77777777" w:rsidR="00E42029" w:rsidRPr="0068086E" w:rsidRDefault="00AD2B56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B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D2B56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AD2B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</w:tcPr>
          <w:p w14:paraId="28495CA1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28495CA2" w14:textId="77777777" w:rsidR="00E42029" w:rsidRPr="0068086E" w:rsidRDefault="00AD2B56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B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D2B56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AD2B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</w:tcPr>
          <w:p w14:paraId="28495CA3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543" w:type="dxa"/>
          </w:tcPr>
          <w:p w14:paraId="28495CA4" w14:textId="77777777" w:rsidR="00E42029" w:rsidRPr="0068086E" w:rsidRDefault="00AD2B56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B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D2B56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AD2B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  <w:gridSpan w:val="2"/>
          </w:tcPr>
          <w:p w14:paraId="28495CA5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841B63" w:rsidRPr="0068086E" w14:paraId="28495CAE" w14:textId="77777777" w:rsidTr="00313FCE">
        <w:tc>
          <w:tcPr>
            <w:tcW w:w="3544" w:type="dxa"/>
            <w:vAlign w:val="center"/>
          </w:tcPr>
          <w:p w14:paraId="28495CA7" w14:textId="77777777" w:rsidR="00841B63" w:rsidRPr="00313FC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3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28495CA8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28495CA9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28495CAA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28495CAB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543" w:type="dxa"/>
          </w:tcPr>
          <w:p w14:paraId="28495CAC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  <w:gridSpan w:val="2"/>
          </w:tcPr>
          <w:p w14:paraId="28495CAD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B63" w:rsidRPr="0068086E" w14:paraId="28495CB6" w14:textId="77777777" w:rsidTr="00313FCE">
        <w:tc>
          <w:tcPr>
            <w:tcW w:w="3544" w:type="dxa"/>
          </w:tcPr>
          <w:p w14:paraId="28495CAF" w14:textId="77777777" w:rsidR="00841B63" w:rsidRPr="00313FCE" w:rsidRDefault="00313FCE" w:rsidP="00313FC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หัก  </w:t>
            </w:r>
            <w:r w:rsidR="00841B63" w:rsidRPr="00313FC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ผลต่างจากการปรับโครงสร้าง</w:t>
            </w:r>
            <w:r w:rsidR="00AF6E24" w:rsidRPr="00313FC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28" w:type="dxa"/>
          </w:tcPr>
          <w:p w14:paraId="28495CB0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1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2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28495CB3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543" w:type="dxa"/>
          </w:tcPr>
          <w:p w14:paraId="28495CB4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  <w:gridSpan w:val="2"/>
          </w:tcPr>
          <w:p w14:paraId="28495CB5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41B63" w:rsidRPr="0068086E" w14:paraId="28495CBE" w14:textId="77777777" w:rsidTr="00313FCE">
        <w:tc>
          <w:tcPr>
            <w:tcW w:w="3544" w:type="dxa"/>
          </w:tcPr>
          <w:p w14:paraId="28495CB7" w14:textId="77777777" w:rsidR="00841B63" w:rsidRPr="00FB7C83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28495CB8" w14:textId="77777777" w:rsidR="00841B63" w:rsidRPr="00FB7C83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9" w14:textId="77777777" w:rsidR="00841B63" w:rsidRPr="00FB7C83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A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28495CBB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543" w:type="dxa"/>
          </w:tcPr>
          <w:p w14:paraId="28495CBC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28" w:type="dxa"/>
            <w:gridSpan w:val="2"/>
          </w:tcPr>
          <w:p w14:paraId="28495CBD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8495CBF" w14:textId="77777777" w:rsidR="0068086E" w:rsidRPr="002B4CD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8495CC0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1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2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3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4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5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6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7" w14:textId="77777777" w:rsidR="00B03B3F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8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9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A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B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D" w14:textId="77777777" w:rsidR="00250FDF" w:rsidRDefault="00250FDF" w:rsidP="00520A2B">
      <w:pPr>
        <w:numPr>
          <w:ilvl w:val="0"/>
          <w:numId w:val="17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8495CCE" w14:textId="77777777" w:rsidR="00FB3CF9" w:rsidRPr="00FB3CF9" w:rsidRDefault="00FB3CF9" w:rsidP="004A0055">
      <w:pPr>
        <w:tabs>
          <w:tab w:val="left" w:pos="720"/>
          <w:tab w:val="decimal" w:pos="7920"/>
        </w:tabs>
        <w:spacing w:line="240" w:lineRule="atLeast"/>
        <w:ind w:left="1238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F279DD">
        <w:rPr>
          <w:rFonts w:ascii="Angsana New" w:hAnsi="Angsana New"/>
          <w:sz w:val="30"/>
          <w:szCs w:val="30"/>
          <w:lang w:val="en-US"/>
        </w:rPr>
        <w:t>6</w:t>
      </w:r>
      <w:r w:rsidR="00F2176B">
        <w:rPr>
          <w:rFonts w:ascii="Angsana New" w:hAnsi="Angsana New"/>
          <w:sz w:val="30"/>
          <w:szCs w:val="30"/>
          <w:lang w:val="en-US"/>
        </w:rPr>
        <w:t xml:space="preserve">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279DD" w:rsidRPr="00F279DD">
        <w:rPr>
          <w:rFonts w:ascii="Angsana New" w:hAnsi="Angsana New"/>
          <w:sz w:val="30"/>
          <w:szCs w:val="30"/>
          <w:lang w:val="en-US"/>
        </w:rPr>
        <w:t xml:space="preserve">30 </w:t>
      </w:r>
      <w:r w:rsidR="00F279DD" w:rsidRPr="00F279DD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F279DD" w:rsidRPr="00F279DD">
        <w:rPr>
          <w:rFonts w:ascii="Angsana New" w:hAnsi="Angsana New"/>
          <w:sz w:val="30"/>
          <w:szCs w:val="30"/>
          <w:lang w:val="en-US"/>
        </w:rPr>
        <w:t>2564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28495CCF" w14:textId="77777777" w:rsidR="00FF71BC" w:rsidRPr="002B1C95" w:rsidRDefault="000A1E0A" w:rsidP="004A0055">
      <w:pPr>
        <w:spacing w:line="360" w:lineRule="exact"/>
        <w:ind w:right="46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2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210"/>
        <w:gridCol w:w="59"/>
        <w:gridCol w:w="177"/>
        <w:gridCol w:w="1092"/>
        <w:gridCol w:w="90"/>
        <w:gridCol w:w="236"/>
        <w:gridCol w:w="1326"/>
        <w:gridCol w:w="236"/>
        <w:gridCol w:w="1210"/>
        <w:gridCol w:w="240"/>
        <w:gridCol w:w="1268"/>
        <w:gridCol w:w="236"/>
        <w:gridCol w:w="1181"/>
        <w:gridCol w:w="236"/>
        <w:gridCol w:w="1211"/>
        <w:gridCol w:w="236"/>
        <w:gridCol w:w="1269"/>
        <w:gridCol w:w="257"/>
        <w:gridCol w:w="1292"/>
        <w:gridCol w:w="11"/>
      </w:tblGrid>
      <w:tr w:rsidR="00AC6638" w:rsidRPr="00C352DB" w14:paraId="28495CD4" w14:textId="77777777" w:rsidTr="00841B63">
        <w:trPr>
          <w:tblHeader/>
        </w:trPr>
        <w:tc>
          <w:tcPr>
            <w:tcW w:w="2160" w:type="dxa"/>
            <w:shd w:val="clear" w:color="auto" w:fill="auto"/>
          </w:tcPr>
          <w:p w14:paraId="28495CD0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</w:tcPr>
          <w:p w14:paraId="28495CD1" w14:textId="77777777" w:rsidR="00AC6638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</w:tcPr>
          <w:p w14:paraId="28495CD2" w14:textId="77777777" w:rsidR="00AC6638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8495CD3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AC6638" w:rsidRPr="00C352DB" w14:paraId="28495CED" w14:textId="77777777" w:rsidTr="00841B63">
        <w:trPr>
          <w:gridAfter w:val="1"/>
          <w:wAfter w:w="11" w:type="dxa"/>
          <w:tblHeader/>
        </w:trPr>
        <w:tc>
          <w:tcPr>
            <w:tcW w:w="2160" w:type="dxa"/>
            <w:shd w:val="clear" w:color="auto" w:fill="auto"/>
          </w:tcPr>
          <w:p w14:paraId="28495CD5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CD6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CD7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CD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D9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D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8495CDB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DC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DD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CDE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DF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28495CE0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8495CE1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E2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E3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8495CE4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E5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8495CE6" w14:textId="77777777" w:rsidR="00AC6638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28495CE7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E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CE9" w14:textId="77777777" w:rsidR="00AC6638" w:rsidRPr="00E50A6D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E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8495CEB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28495CEC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638" w:rsidRPr="00C352DB" w14:paraId="28495D00" w14:textId="77777777" w:rsidTr="00841B63">
        <w:trPr>
          <w:gridAfter w:val="1"/>
          <w:wAfter w:w="11" w:type="dxa"/>
          <w:tblHeader/>
        </w:trPr>
        <w:tc>
          <w:tcPr>
            <w:tcW w:w="2160" w:type="dxa"/>
            <w:shd w:val="clear" w:color="auto" w:fill="auto"/>
          </w:tcPr>
          <w:p w14:paraId="28495CEE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CEF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495CF0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5CF1" w14:textId="77777777" w:rsidR="00AC6638" w:rsidRPr="00A06631" w:rsidRDefault="00AC6638" w:rsidP="00AC6638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28495CF2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8495CF3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28495CF4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CF5" w14:textId="77777777" w:rsidR="00AC6638" w:rsidRPr="00A06631" w:rsidRDefault="00AC6638" w:rsidP="00AC6638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40" w:type="dxa"/>
            <w:shd w:val="clear" w:color="auto" w:fill="auto"/>
          </w:tcPr>
          <w:p w14:paraId="28495CF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8495CF7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28495CF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495CF9" w14:textId="77777777" w:rsidR="00AC6638" w:rsidRPr="00A06631" w:rsidRDefault="00AC6638" w:rsidP="00AC6638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28495CF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8495CFB" w14:textId="77777777" w:rsidR="00AC6638" w:rsidRPr="00A06631" w:rsidRDefault="00AC6638" w:rsidP="00AC6638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28495CFC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8495CFD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57" w:type="dxa"/>
          </w:tcPr>
          <w:p w14:paraId="28495CFE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8495CFF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AC6638" w:rsidRPr="00C352DB" w14:paraId="28495D13" w14:textId="77777777" w:rsidTr="00841B63">
        <w:trPr>
          <w:gridAfter w:val="1"/>
          <w:wAfter w:w="11" w:type="dxa"/>
        </w:trPr>
        <w:tc>
          <w:tcPr>
            <w:tcW w:w="2160" w:type="dxa"/>
          </w:tcPr>
          <w:p w14:paraId="28495D01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02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gridSpan w:val="2"/>
          </w:tcPr>
          <w:p w14:paraId="28495D03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D04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495D05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28495D06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7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08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28495D09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8495D0A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B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8495D0C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8495D0E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F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D10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57" w:type="dxa"/>
          </w:tcPr>
          <w:p w14:paraId="28495D11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28495D12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AC6638" w:rsidRPr="00C352DB" w14:paraId="28495D26" w14:textId="77777777" w:rsidTr="00841B63">
        <w:trPr>
          <w:gridAfter w:val="1"/>
          <w:wAfter w:w="11" w:type="dxa"/>
        </w:trPr>
        <w:tc>
          <w:tcPr>
            <w:tcW w:w="2160" w:type="dxa"/>
          </w:tcPr>
          <w:p w14:paraId="28495D14" w14:textId="77777777" w:rsidR="00AC6638" w:rsidRPr="00133C16" w:rsidRDefault="00AC6638" w:rsidP="00E4202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15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43,773,488.00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16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8495D17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74,972,681.21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18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19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11,323,340.50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1A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1B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21,593,515.4</w:t>
            </w:r>
            <w:r w:rsidR="00FD32C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1C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1D" w14:textId="77777777" w:rsidR="00AC6638" w:rsidRPr="00AE1548" w:rsidRDefault="004415D9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3,864,948.74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1E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1F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0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21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890,768.31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2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D23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12,233,200.00</w:t>
            </w:r>
          </w:p>
        </w:tc>
        <w:tc>
          <w:tcPr>
            <w:tcW w:w="257" w:type="dxa"/>
            <w:vAlign w:val="bottom"/>
          </w:tcPr>
          <w:p w14:paraId="28495D24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25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170,007,627.48</w:t>
            </w:r>
          </w:p>
        </w:tc>
      </w:tr>
      <w:tr w:rsidR="00AC6638" w:rsidRPr="00C352DB" w14:paraId="28495D39" w14:textId="77777777" w:rsidTr="00841B63">
        <w:trPr>
          <w:gridAfter w:val="1"/>
          <w:wAfter w:w="11" w:type="dxa"/>
        </w:trPr>
        <w:tc>
          <w:tcPr>
            <w:tcW w:w="2160" w:type="dxa"/>
          </w:tcPr>
          <w:p w14:paraId="28495D27" w14:textId="77777777" w:rsidR="00AC6638" w:rsidRPr="000D2641" w:rsidRDefault="00AC6638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28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53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420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29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8495D2A" w14:textId="77777777" w:rsidR="00AC6638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B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2C" w14:textId="77777777" w:rsidR="00AC6638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D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2E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681,758.16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2F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30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2,493,208.90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1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32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3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34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1,990,035.52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5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8495D36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38,076,428.75</w:t>
            </w:r>
          </w:p>
        </w:tc>
        <w:tc>
          <w:tcPr>
            <w:tcW w:w="257" w:type="dxa"/>
            <w:vAlign w:val="bottom"/>
          </w:tcPr>
          <w:p w14:paraId="28495D37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38" w14:textId="77777777" w:rsidR="00AC6638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96,696,331.33</w:t>
            </w:r>
          </w:p>
        </w:tc>
      </w:tr>
      <w:tr w:rsidR="009A1441" w:rsidRPr="00C352DB" w14:paraId="28495D4C" w14:textId="77777777" w:rsidTr="00841B63">
        <w:trPr>
          <w:gridAfter w:val="1"/>
          <w:wAfter w:w="11" w:type="dxa"/>
        </w:trPr>
        <w:tc>
          <w:tcPr>
            <w:tcW w:w="2160" w:type="dxa"/>
          </w:tcPr>
          <w:p w14:paraId="28495D3A" w14:textId="77777777" w:rsidR="009A1441" w:rsidRDefault="002A5498" w:rsidP="002A5498">
            <w:pPr>
              <w:spacing w:line="240" w:lineRule="auto"/>
              <w:ind w:left="269" w:hanging="2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</w:t>
            </w:r>
            <w:r w:rsidR="00AD6D73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พย์สิทธิการใช้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3B" w14:textId="77777777" w:rsidR="009A1441" w:rsidRPr="00841B63" w:rsidRDefault="002A5498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3C" w14:textId="77777777" w:rsidR="009A1441" w:rsidRPr="00AE1548" w:rsidRDefault="009A1441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8495D3D" w14:textId="77777777" w:rsidR="009A1441" w:rsidRDefault="002A549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E" w14:textId="77777777" w:rsidR="009A1441" w:rsidRPr="00AE1548" w:rsidRDefault="009A1441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3F" w14:textId="77777777" w:rsidR="009A1441" w:rsidRPr="00841B63" w:rsidRDefault="002A549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0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41" w14:textId="77777777" w:rsidR="009A1441" w:rsidRPr="00841B63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42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43" w14:textId="77777777" w:rsidR="009A1441" w:rsidRPr="00841B63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4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45" w14:textId="77777777" w:rsidR="009A1441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D32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233,360.16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6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47" w14:textId="77777777" w:rsidR="009A1441" w:rsidRPr="00841B63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8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8495D49" w14:textId="77777777" w:rsidR="009A1441" w:rsidRPr="00841B63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8495D4A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4B" w14:textId="77777777" w:rsidR="009A1441" w:rsidRPr="00841B63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D32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233,360.16</w:t>
            </w:r>
          </w:p>
        </w:tc>
      </w:tr>
      <w:tr w:rsidR="009B5984" w:rsidRPr="00C352DB" w14:paraId="28495D5F" w14:textId="77777777" w:rsidTr="00441462">
        <w:trPr>
          <w:gridAfter w:val="1"/>
          <w:wAfter w:w="11" w:type="dxa"/>
        </w:trPr>
        <w:tc>
          <w:tcPr>
            <w:tcW w:w="2160" w:type="dxa"/>
            <w:shd w:val="clear" w:color="auto" w:fill="auto"/>
          </w:tcPr>
          <w:p w14:paraId="28495D4D" w14:textId="77777777" w:rsidR="009B5984" w:rsidRPr="00A06631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4E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4F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8495D50" w14:textId="77777777" w:rsidR="009B5984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46,080.00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1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52" w14:textId="77777777" w:rsidR="009B5984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3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54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809,000.42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55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56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58" w14:textId="77777777" w:rsidR="009B5984" w:rsidRPr="00AE1548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9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5A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809,000.42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B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D5C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46,080.00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28495D5D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5E" w14:textId="77777777" w:rsidR="009B5984" w:rsidRPr="006E1578" w:rsidRDefault="002A54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inorBidi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543A7" w:rsidRPr="00C352DB" w14:paraId="28495D72" w14:textId="77777777" w:rsidTr="00841B63">
        <w:trPr>
          <w:gridAfter w:val="1"/>
          <w:wAfter w:w="11" w:type="dxa"/>
        </w:trPr>
        <w:tc>
          <w:tcPr>
            <w:tcW w:w="2160" w:type="dxa"/>
            <w:shd w:val="clear" w:color="auto" w:fill="auto"/>
          </w:tcPr>
          <w:p w14:paraId="28495D60" w14:textId="77777777" w:rsidR="009543A7" w:rsidRPr="00A06631" w:rsidRDefault="009543A7" w:rsidP="00954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61" w14:textId="77777777" w:rsidR="009543A7" w:rsidRPr="00AE1548" w:rsidRDefault="006E1578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62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8495D63" w14:textId="77777777" w:rsidR="009543A7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933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41B6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355.50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4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65" w14:textId="77777777" w:rsidR="009543A7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6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67" w14:textId="77777777" w:rsidR="009543A7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16,175.29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68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69" w14:textId="77777777" w:rsidR="009543A7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41B63"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172,350.82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A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6B" w14:textId="77777777" w:rsidR="009543A7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C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6D" w14:textId="77777777" w:rsidR="009543A7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E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D6F" w14:textId="77777777" w:rsidR="009543A7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8495D70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71" w14:textId="77777777" w:rsidR="009543A7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2,121,881.61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9B5984" w:rsidRPr="00C352DB" w14:paraId="28495D85" w14:textId="77777777" w:rsidTr="00841B63">
        <w:trPr>
          <w:gridAfter w:val="1"/>
          <w:wAfter w:w="11" w:type="dxa"/>
        </w:trPr>
        <w:tc>
          <w:tcPr>
            <w:tcW w:w="2160" w:type="dxa"/>
          </w:tcPr>
          <w:p w14:paraId="28495D73" w14:textId="77777777" w:rsidR="009B5984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4" w14:textId="77777777" w:rsidR="009B5984" w:rsidRPr="00AE1548" w:rsidRDefault="006E157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75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6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1,877,705.37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8" w14:textId="77777777" w:rsidR="009B5984" w:rsidRPr="00AE1548" w:rsidRDefault="00841B63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/>
              </w:rPr>
              <w:t>752,324.01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9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A" w14:textId="77777777" w:rsidR="009B5984" w:rsidRPr="00AE1548" w:rsidRDefault="00841B63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2,767,564.44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7B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C" w14:textId="77777777" w:rsidR="009B5984" w:rsidRPr="00AE1548" w:rsidRDefault="00841B63" w:rsidP="00841B63">
            <w:pPr>
              <w:pStyle w:val="acctfourfigures"/>
              <w:tabs>
                <w:tab w:val="clear" w:pos="765"/>
              </w:tabs>
              <w:spacing w:line="240" w:lineRule="auto"/>
              <w:ind w:left="-25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841B6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1,082,531.40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D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E" w14:textId="77777777" w:rsidR="009B5984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FD32C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214,750.29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F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80" w14:textId="77777777" w:rsidR="009B5984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81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8495D82" w14:textId="77777777" w:rsidR="009B5984" w:rsidRPr="00AE1548" w:rsidRDefault="00FD32C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8495D83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84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6,694,875.51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9B5984" w:rsidRPr="00C352DB" w14:paraId="28495D98" w14:textId="77777777" w:rsidTr="00841B63">
        <w:trPr>
          <w:gridAfter w:val="1"/>
          <w:wAfter w:w="11" w:type="dxa"/>
        </w:trPr>
        <w:tc>
          <w:tcPr>
            <w:tcW w:w="2160" w:type="dxa"/>
          </w:tcPr>
          <w:p w14:paraId="28495D86" w14:textId="77777777" w:rsidR="009B5984" w:rsidRPr="00133C16" w:rsidRDefault="009B5984" w:rsidP="009B59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F279DD" w:rsidRPr="00F279D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7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97</w:t>
            </w: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415D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194</w:t>
            </w: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415D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088.00</w:t>
            </w:r>
          </w:p>
        </w:tc>
        <w:tc>
          <w:tcPr>
            <w:tcW w:w="236" w:type="dxa"/>
            <w:gridSpan w:val="2"/>
            <w:vAlign w:val="bottom"/>
          </w:tcPr>
          <w:p w14:paraId="28495D88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D89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71,207,700.34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8A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B" w14:textId="77777777" w:rsidR="009B5984" w:rsidRPr="00AE1548" w:rsidRDefault="004415D9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10,605,316.49</w:t>
            </w:r>
          </w:p>
        </w:tc>
        <w:tc>
          <w:tcPr>
            <w:tcW w:w="236" w:type="dxa"/>
            <w:vAlign w:val="bottom"/>
          </w:tcPr>
          <w:p w14:paraId="28495D8C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D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20,300,534.26</w:t>
            </w:r>
          </w:p>
        </w:tc>
        <w:tc>
          <w:tcPr>
            <w:tcW w:w="240" w:type="dxa"/>
            <w:vAlign w:val="bottom"/>
          </w:tcPr>
          <w:p w14:paraId="28495D8E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F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5,103,275.42</w:t>
            </w:r>
          </w:p>
        </w:tc>
        <w:tc>
          <w:tcPr>
            <w:tcW w:w="236" w:type="dxa"/>
            <w:vAlign w:val="bottom"/>
          </w:tcPr>
          <w:p w14:paraId="28495D90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91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1,374,295.18</w:t>
            </w:r>
          </w:p>
        </w:tc>
        <w:tc>
          <w:tcPr>
            <w:tcW w:w="236" w:type="dxa"/>
            <w:vAlign w:val="bottom"/>
          </w:tcPr>
          <w:p w14:paraId="28495D92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93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2,071,803.41</w:t>
            </w:r>
          </w:p>
        </w:tc>
        <w:tc>
          <w:tcPr>
            <w:tcW w:w="236" w:type="dxa"/>
            <w:vAlign w:val="bottom"/>
          </w:tcPr>
          <w:p w14:paraId="28495D94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95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50,263,548.75</w:t>
            </w:r>
          </w:p>
        </w:tc>
        <w:tc>
          <w:tcPr>
            <w:tcW w:w="257" w:type="dxa"/>
            <w:vAlign w:val="bottom"/>
          </w:tcPr>
          <w:p w14:paraId="28495D96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D97" w14:textId="77777777" w:rsidR="009B5984" w:rsidRPr="00AE1548" w:rsidRDefault="004415D9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258,120,561.85</w:t>
            </w:r>
          </w:p>
        </w:tc>
      </w:tr>
      <w:tr w:rsidR="009B5984" w:rsidRPr="00C352DB" w14:paraId="28495D9E" w14:textId="77777777" w:rsidTr="00841B63">
        <w:tc>
          <w:tcPr>
            <w:tcW w:w="15233" w:type="dxa"/>
            <w:gridSpan w:val="21"/>
          </w:tcPr>
          <w:p w14:paraId="28495D99" w14:textId="77777777" w:rsidR="009B5984" w:rsidRDefault="009B5984" w:rsidP="00597629">
            <w:pPr>
              <w:spacing w:line="240" w:lineRule="auto"/>
              <w:ind w:left="523" w:hanging="39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8495D9A" w14:textId="77777777" w:rsidR="00467155" w:rsidRDefault="009B5984" w:rsidP="00597629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095BDA">
              <w:rPr>
                <w:rFonts w:ascii="Angsana New" w:hAnsi="Angsana New"/>
                <w:spacing w:val="-2"/>
                <w:sz w:val="30"/>
                <w:szCs w:val="30"/>
              </w:rPr>
              <w:t>48.01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E42029">
              <w:rPr>
                <w:rFonts w:ascii="Angsana New" w:hAnsi="Angsana New"/>
                <w:spacing w:val="-2"/>
                <w:sz w:val="30"/>
                <w:szCs w:val="30"/>
              </w:rPr>
              <w:t>38.96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  <w:p w14:paraId="28495D9B" w14:textId="77777777" w:rsidR="009B5984" w:rsidRPr="00750E19" w:rsidRDefault="009B5984" w:rsidP="00467155">
            <w:pPr>
              <w:spacing w:line="240" w:lineRule="auto"/>
              <w:ind w:left="430" w:hanging="164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28495D9C" w14:textId="77777777" w:rsidR="00467155" w:rsidRDefault="009B5984" w:rsidP="00597629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ารเงิน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ตามหมายเหตุ </w:t>
            </w:r>
            <w:r w:rsidR="001F2B03" w:rsidRPr="00184A79">
              <w:rPr>
                <w:rFonts w:ascii="Angsana New" w:hAnsi="Angsana New"/>
                <w:spacing w:val="-2"/>
                <w:sz w:val="30"/>
                <w:szCs w:val="30"/>
              </w:rPr>
              <w:t>16</w:t>
            </w:r>
            <w:r w:rsidRPr="00184A7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หนังสือค้ำประกัน</w:t>
            </w:r>
          </w:p>
          <w:p w14:paraId="28495D9D" w14:textId="77777777" w:rsidR="009B5984" w:rsidRPr="00EE6EC8" w:rsidRDefault="009B5984" w:rsidP="00467155">
            <w:pPr>
              <w:spacing w:line="240" w:lineRule="auto"/>
              <w:ind w:left="430" w:hanging="164"/>
              <w:jc w:val="thaiDistribute"/>
              <w:rPr>
                <w:rFonts w:ascii="Angsana New" w:hAnsi="Angsana New"/>
              </w:rPr>
            </w:pP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ตามหมายเหตุ </w:t>
            </w:r>
            <w:r w:rsidR="001F2B03" w:rsidRPr="00151D0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AD6D7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6</w:t>
            </w:r>
            <w:r w:rsidR="00AE1548"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</w:t>
            </w:r>
            <w:r w:rsidR="00151D0B"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</w:t>
            </w:r>
          </w:p>
        </w:tc>
      </w:tr>
    </w:tbl>
    <w:p w14:paraId="28495D9F" w14:textId="77777777"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28495DA0" w14:textId="77777777" w:rsidR="00E675AD" w:rsidRDefault="00E675AD" w:rsidP="00520A2B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ind w:hanging="1170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5DA1" w14:textId="77777777" w:rsidR="00750E19" w:rsidRPr="002B1C95" w:rsidRDefault="00750E19" w:rsidP="004A0055">
      <w:pPr>
        <w:spacing w:line="360" w:lineRule="exact"/>
        <w:ind w:right="-4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64"/>
        <w:gridCol w:w="236"/>
        <w:gridCol w:w="1181"/>
        <w:gridCol w:w="236"/>
        <w:gridCol w:w="1211"/>
        <w:gridCol w:w="236"/>
        <w:gridCol w:w="1269"/>
        <w:gridCol w:w="236"/>
        <w:gridCol w:w="1259"/>
        <w:gridCol w:w="10"/>
        <w:gridCol w:w="231"/>
      </w:tblGrid>
      <w:tr w:rsidR="009D17F9" w:rsidRPr="00C352DB" w14:paraId="28495DA4" w14:textId="77777777" w:rsidTr="006E1578">
        <w:trPr>
          <w:gridAfter w:val="2"/>
          <w:wAfter w:w="241" w:type="dxa"/>
          <w:tblHeader/>
        </w:trPr>
        <w:tc>
          <w:tcPr>
            <w:tcW w:w="2552" w:type="dxa"/>
            <w:shd w:val="clear" w:color="auto" w:fill="auto"/>
          </w:tcPr>
          <w:p w14:paraId="28495DA2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900" w:type="dxa"/>
            <w:gridSpan w:val="17"/>
          </w:tcPr>
          <w:p w14:paraId="28495DA3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35D2" w:rsidRPr="00C352DB" w14:paraId="28495DBD" w14:textId="77777777" w:rsidTr="006E1578">
        <w:trPr>
          <w:gridAfter w:val="1"/>
          <w:wAfter w:w="231" w:type="dxa"/>
          <w:tblHeader/>
        </w:trPr>
        <w:tc>
          <w:tcPr>
            <w:tcW w:w="2552" w:type="dxa"/>
            <w:shd w:val="clear" w:color="auto" w:fill="auto"/>
          </w:tcPr>
          <w:p w14:paraId="28495DA5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DA6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A7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8495DA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A9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A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8495DAB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AC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AD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DAE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AF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28495DB1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B2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3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8495DB4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5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8495DB6" w14:textId="77777777" w:rsidR="009A35D2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28495DB7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DB9" w14:textId="77777777" w:rsidR="009A35D2" w:rsidRPr="00E50A6D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B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DB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DBC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A35D2" w:rsidRPr="00C352DB" w14:paraId="28495DD0" w14:textId="77777777" w:rsidTr="006E1578">
        <w:trPr>
          <w:gridAfter w:val="1"/>
          <w:wAfter w:w="231" w:type="dxa"/>
          <w:tblHeader/>
        </w:trPr>
        <w:tc>
          <w:tcPr>
            <w:tcW w:w="2552" w:type="dxa"/>
            <w:shd w:val="clear" w:color="auto" w:fill="auto"/>
          </w:tcPr>
          <w:p w14:paraId="28495DBE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DBF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28495DC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495DC1" w14:textId="77777777" w:rsidR="009A35D2" w:rsidRPr="00A06631" w:rsidRDefault="009A35D2" w:rsidP="009A35D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28495DC2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8495DC3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28495DC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DC5" w14:textId="77777777" w:rsidR="009A35D2" w:rsidRPr="00A06631" w:rsidRDefault="009A35D2" w:rsidP="009A35D2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28495DC6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28495DC7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28495DC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495DC9" w14:textId="77777777" w:rsidR="009A35D2" w:rsidRPr="00A06631" w:rsidRDefault="009A35D2" w:rsidP="009A35D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28495DC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8495DCB" w14:textId="77777777" w:rsidR="009A35D2" w:rsidRPr="00A06631" w:rsidRDefault="009A35D2" w:rsidP="009A35D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28495DCC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8495DCD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28495DCE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5DCF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9D17F9" w:rsidRPr="00C352DB" w14:paraId="28495DE3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DD1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D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3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8495DD4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495DD5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28495DD6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7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D8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9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8495DDA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B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8495DDC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D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8495DDE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F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DE0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E1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28495DE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9D17F9" w:rsidRPr="00C352DB" w14:paraId="28495DF6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DE4" w14:textId="77777777" w:rsidR="009D17F9" w:rsidRPr="00133C16" w:rsidRDefault="009D17F9" w:rsidP="00E4202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8495DE5" w14:textId="77777777" w:rsidR="009D17F9" w:rsidRPr="00A7589B" w:rsidRDefault="00BE03DA" w:rsidP="00E420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773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6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8495DE7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74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972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8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28495DE9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340.50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A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8495DEB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831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480.40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C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8495DED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3,827,334.20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E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495DEF" w14:textId="77777777" w:rsidR="009D17F9" w:rsidRPr="009A35D2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F0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8495DF1" w14:textId="77777777" w:rsidR="009D17F9" w:rsidRPr="00A7589B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Times New Roman"/>
                <w:sz w:val="26"/>
                <w:szCs w:val="26"/>
                <w:rtl/>
                <w:lang w:val="en-US" w:bidi="ar-SA"/>
              </w:rPr>
              <w:t>480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ar-SA"/>
              </w:rPr>
              <w:t>,876.09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F2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495DF3" w14:textId="77777777" w:rsidR="009D17F9" w:rsidRPr="008B7ADC" w:rsidRDefault="009A35D2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233</w:t>
            </w: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200.00</w:t>
            </w:r>
          </w:p>
        </w:tc>
        <w:tc>
          <w:tcPr>
            <w:tcW w:w="236" w:type="dxa"/>
          </w:tcPr>
          <w:p w14:paraId="28495DF4" w14:textId="77777777" w:rsidR="009D17F9" w:rsidRPr="008B7ADC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28495DF5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168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085.71</w:t>
            </w:r>
          </w:p>
        </w:tc>
      </w:tr>
      <w:tr w:rsidR="00356EFD" w:rsidRPr="00C352DB" w14:paraId="28495E09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DF7" w14:textId="77777777" w:rsidR="00356EFD" w:rsidRPr="000D264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</w:tcPr>
          <w:p w14:paraId="28495DF8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53,420,600.00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9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28495DFA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B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28495DFC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34,300.00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D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28495DFE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681,758.16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5E00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2,493,208.90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495E02" w14:textId="77777777" w:rsidR="00356EFD" w:rsidRPr="009A35D2" w:rsidRDefault="004415D9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3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8495E04" w14:textId="77777777" w:rsidR="00356EFD" w:rsidRPr="00101C21" w:rsidRDefault="004415D9" w:rsidP="004415D9">
            <w:pPr>
              <w:pStyle w:val="BlockText"/>
              <w:spacing w:before="0" w:line="240" w:lineRule="atLeast"/>
              <w:ind w:left="-108" w:right="-249" w:firstLine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1,990,035.52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495E06" w14:textId="77777777" w:rsidR="00356EFD" w:rsidRPr="00101C21" w:rsidRDefault="004415D9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38,076,428.75</w:t>
            </w:r>
          </w:p>
        </w:tc>
        <w:tc>
          <w:tcPr>
            <w:tcW w:w="236" w:type="dxa"/>
          </w:tcPr>
          <w:p w14:paraId="28495E07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8495E08" w14:textId="77777777" w:rsidR="00356EFD" w:rsidRPr="00101C21" w:rsidRDefault="00587AB4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96,696,331.33</w:t>
            </w:r>
          </w:p>
        </w:tc>
      </w:tr>
      <w:tr w:rsidR="008F7E81" w:rsidRPr="00C352DB" w14:paraId="28495E1C" w14:textId="77777777" w:rsidTr="00441462">
        <w:trPr>
          <w:gridAfter w:val="1"/>
          <w:wAfter w:w="231" w:type="dxa"/>
        </w:trPr>
        <w:tc>
          <w:tcPr>
            <w:tcW w:w="2552" w:type="dxa"/>
          </w:tcPr>
          <w:p w14:paraId="28495E0A" w14:textId="77777777" w:rsidR="008F7E81" w:rsidRDefault="008F7E81" w:rsidP="00441462">
            <w:pPr>
              <w:spacing w:line="240" w:lineRule="auto"/>
              <w:ind w:left="269" w:hanging="2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E0B" w14:textId="77777777" w:rsidR="008F7E81" w:rsidRPr="004415D9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C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8495E0D" w14:textId="77777777" w:rsidR="008F7E81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E" w14:textId="77777777" w:rsidR="008F7E81" w:rsidRPr="00A7589B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E0F" w14:textId="77777777" w:rsidR="008F7E81" w:rsidRPr="004415D9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0" w14:textId="77777777" w:rsidR="008F7E81" w:rsidRPr="00A7589B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E11" w14:textId="77777777" w:rsidR="008F7E81" w:rsidRPr="004415D9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2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5E13" w14:textId="77777777" w:rsidR="008F7E81" w:rsidRPr="004415D9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4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E15" w14:textId="77777777" w:rsidR="008F7E81" w:rsidRDefault="008F7E81" w:rsidP="0044146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233,360.16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6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E17" w14:textId="77777777" w:rsidR="008F7E81" w:rsidRPr="004415D9" w:rsidRDefault="008F7E81" w:rsidP="00156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8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E19" w14:textId="77777777" w:rsidR="008F7E81" w:rsidRPr="004415D9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495E1A" w14:textId="77777777" w:rsidR="008F7E81" w:rsidRPr="00101C21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8495E1B" w14:textId="77777777" w:rsidR="008F7E81" w:rsidRPr="00587AB4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4146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233,360.16</w:t>
            </w:r>
          </w:p>
        </w:tc>
      </w:tr>
      <w:tr w:rsidR="00356EFD" w:rsidRPr="00C352DB" w14:paraId="28495E2F" w14:textId="77777777" w:rsidTr="00441462">
        <w:trPr>
          <w:gridAfter w:val="1"/>
          <w:wAfter w:w="231" w:type="dxa"/>
        </w:trPr>
        <w:tc>
          <w:tcPr>
            <w:tcW w:w="2552" w:type="dxa"/>
            <w:shd w:val="clear" w:color="auto" w:fill="auto"/>
          </w:tcPr>
          <w:p w14:paraId="28495E1D" w14:textId="77777777" w:rsidR="00356EFD" w:rsidRPr="00A0663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</w:tcPr>
          <w:p w14:paraId="28495E1E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28495E20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46,080.00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1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28495E22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3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28495E24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399,108.20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5E26" w14:textId="77777777" w:rsidR="00356EFD" w:rsidRPr="00A7589B" w:rsidRDefault="004415D9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95E27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495E28" w14:textId="77777777" w:rsidR="00356EFD" w:rsidRPr="009A35D2" w:rsidRDefault="00441462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9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8495E2A" w14:textId="77777777" w:rsidR="00356EFD" w:rsidRPr="00101C21" w:rsidRDefault="004415D9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399,108.20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B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495E2C" w14:textId="77777777" w:rsidR="00356EFD" w:rsidRPr="00101C21" w:rsidRDefault="006E1578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</w:t>
            </w: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46,080.00</w:t>
            </w: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28495E2D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28495E2E" w14:textId="77777777" w:rsidR="00356EFD" w:rsidRPr="00101C21" w:rsidRDefault="00441462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56EFD" w:rsidRPr="00C352DB" w14:paraId="28495E42" w14:textId="77777777" w:rsidTr="00F40EB1">
        <w:trPr>
          <w:gridAfter w:val="1"/>
          <w:wAfter w:w="231" w:type="dxa"/>
        </w:trPr>
        <w:tc>
          <w:tcPr>
            <w:tcW w:w="2552" w:type="dxa"/>
            <w:shd w:val="clear" w:color="auto" w:fill="auto"/>
          </w:tcPr>
          <w:p w14:paraId="28495E30" w14:textId="77777777" w:rsidR="00356EFD" w:rsidRPr="00A0663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E31" w14:textId="77777777" w:rsidR="00356EFD" w:rsidRPr="00A7589B" w:rsidRDefault="00587AB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2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8495E33" w14:textId="77777777" w:rsidR="00356EFD" w:rsidRPr="00A7589B" w:rsidRDefault="006E1578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6E157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933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6E157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355.50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4" w14:textId="77777777" w:rsidR="00356EFD" w:rsidRPr="00A7589B" w:rsidRDefault="00356EFD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E35" w14:textId="77777777" w:rsidR="00356EFD" w:rsidRPr="00A7589B" w:rsidRDefault="00587AB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6" w14:textId="77777777" w:rsidR="00356EFD" w:rsidRPr="00A7589B" w:rsidRDefault="00356EFD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E37" w14:textId="77777777" w:rsidR="00356EFD" w:rsidRPr="00A7589B" w:rsidRDefault="006E1578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16,175.29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8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5E39" w14:textId="77777777" w:rsidR="00356EFD" w:rsidRPr="00A7589B" w:rsidRDefault="006E1578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172,350.82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A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E3B" w14:textId="77777777" w:rsidR="00356EFD" w:rsidRPr="009A35D2" w:rsidRDefault="00587AB4" w:rsidP="00F40EB1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C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E3D" w14:textId="77777777" w:rsidR="00356EFD" w:rsidRPr="00101C21" w:rsidRDefault="00587AB4" w:rsidP="00F40EB1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E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E3F" w14:textId="77777777" w:rsidR="00356EFD" w:rsidRPr="00101C21" w:rsidRDefault="00587AB4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495E40" w14:textId="77777777" w:rsidR="00356EFD" w:rsidRPr="00101C21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8495E41" w14:textId="77777777" w:rsidR="00356EFD" w:rsidRPr="00101C21" w:rsidRDefault="006E1578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</w:t>
            </w:r>
            <w:r w:rsidRPr="006E157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2,121,881.61</w:t>
            </w: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356EFD" w:rsidRPr="00C352DB" w14:paraId="28495E55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E43" w14:textId="77777777" w:rsidR="00356EFD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E44" w14:textId="77777777" w:rsidR="00356EFD" w:rsidRPr="00A7589B" w:rsidRDefault="00587AB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495E46" w14:textId="77777777" w:rsidR="00356EFD" w:rsidRPr="00A7589B" w:rsidRDefault="006E1578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1,877,705.37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7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8495E48" w14:textId="77777777" w:rsidR="00356EFD" w:rsidRPr="00A7589B" w:rsidRDefault="006E1578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752,324.01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9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E4A" w14:textId="77777777" w:rsidR="00356EFD" w:rsidRPr="00A7589B" w:rsidRDefault="006E1578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2,596,738.73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B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5E4C" w14:textId="77777777" w:rsidR="00356EFD" w:rsidRPr="00A7589B" w:rsidRDefault="006E1578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1,074,499.88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495E4D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495E4E" w14:textId="77777777" w:rsidR="00356EFD" w:rsidRPr="009A35D2" w:rsidRDefault="006E1578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6E1578">
              <w:rPr>
                <w:rFonts w:ascii="Angsana New" w:hAnsi="Angsana New" w:cs="Angsana New"/>
                <w:sz w:val="26"/>
                <w:szCs w:val="26"/>
                <w:lang w:val="en-US"/>
              </w:rPr>
              <w:t>214,750.29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8495E50" w14:textId="77777777" w:rsidR="00356EFD" w:rsidRPr="00101C21" w:rsidRDefault="00587AB4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5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8495E52" w14:textId="77777777" w:rsidR="00356EFD" w:rsidRPr="00101C21" w:rsidRDefault="00587AB4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8495E53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E54" w14:textId="77777777" w:rsidR="00356EFD" w:rsidRPr="00101C21" w:rsidRDefault="006E1578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</w:t>
            </w:r>
            <w:r w:rsidRPr="006E157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6,516,018.28</w:t>
            </w: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9D17F9" w:rsidRPr="00C352DB" w14:paraId="28495E68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E56" w14:textId="77777777" w:rsidR="009D17F9" w:rsidRPr="00133C16" w:rsidRDefault="009D17F9" w:rsidP="009D17F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F279DD" w:rsidRPr="00F279D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7" w14:textId="77777777" w:rsidR="009D17F9" w:rsidRPr="00101C21" w:rsidRDefault="00587AB4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97,194,088.00</w:t>
            </w:r>
          </w:p>
        </w:tc>
        <w:tc>
          <w:tcPr>
            <w:tcW w:w="236" w:type="dxa"/>
            <w:vAlign w:val="bottom"/>
          </w:tcPr>
          <w:p w14:paraId="28495E58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E59" w14:textId="77777777" w:rsidR="009D17F9" w:rsidRPr="00101C21" w:rsidRDefault="00587AB4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71,207,700.34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5A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B" w14:textId="77777777" w:rsidR="009D17F9" w:rsidRPr="00101C21" w:rsidRDefault="00587AB4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10,605,316.49</w:t>
            </w:r>
          </w:p>
        </w:tc>
        <w:tc>
          <w:tcPr>
            <w:tcW w:w="236" w:type="dxa"/>
            <w:vAlign w:val="bottom"/>
          </w:tcPr>
          <w:p w14:paraId="28495E5C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D" w14:textId="77777777" w:rsidR="009D17F9" w:rsidRPr="00101C21" w:rsidRDefault="00587AB4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19,299,432.74</w:t>
            </w:r>
          </w:p>
        </w:tc>
        <w:tc>
          <w:tcPr>
            <w:tcW w:w="236" w:type="dxa"/>
            <w:vAlign w:val="bottom"/>
          </w:tcPr>
          <w:p w14:paraId="28495E5E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F" w14:textId="77777777" w:rsidR="009D17F9" w:rsidRPr="00101C21" w:rsidRDefault="00587AB4" w:rsidP="009D17F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5,073,692.40</w:t>
            </w:r>
          </w:p>
        </w:tc>
        <w:tc>
          <w:tcPr>
            <w:tcW w:w="236" w:type="dxa"/>
          </w:tcPr>
          <w:p w14:paraId="28495E60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61" w14:textId="77777777" w:rsidR="009D17F9" w:rsidRPr="009A35D2" w:rsidRDefault="00587AB4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1,374,295.18</w:t>
            </w:r>
          </w:p>
        </w:tc>
        <w:tc>
          <w:tcPr>
            <w:tcW w:w="236" w:type="dxa"/>
            <w:vAlign w:val="bottom"/>
          </w:tcPr>
          <w:p w14:paraId="28495E62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63" w14:textId="77777777" w:rsidR="009D17F9" w:rsidRPr="00101C21" w:rsidRDefault="00587AB4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2,071,803.41</w:t>
            </w:r>
          </w:p>
        </w:tc>
        <w:tc>
          <w:tcPr>
            <w:tcW w:w="236" w:type="dxa"/>
            <w:vAlign w:val="bottom"/>
          </w:tcPr>
          <w:p w14:paraId="28495E64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65" w14:textId="77777777" w:rsidR="009D17F9" w:rsidRPr="009D17F9" w:rsidRDefault="00587AB4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hAnsi="Angsana New" w:cs="Angsana New"/>
                <w:sz w:val="26"/>
                <w:szCs w:val="26"/>
                <w:lang w:val="en-US"/>
              </w:rPr>
              <w:t>50,263,548.75</w:t>
            </w:r>
          </w:p>
        </w:tc>
        <w:tc>
          <w:tcPr>
            <w:tcW w:w="236" w:type="dxa"/>
          </w:tcPr>
          <w:p w14:paraId="28495E66" w14:textId="77777777" w:rsidR="009D17F9" w:rsidRPr="00101C21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E67" w14:textId="77777777" w:rsidR="009D17F9" w:rsidRPr="00101C21" w:rsidRDefault="00587AB4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587AB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257,089,877.31</w:t>
            </w:r>
          </w:p>
        </w:tc>
      </w:tr>
      <w:tr w:rsidR="009A35D2" w:rsidRPr="00C352DB" w14:paraId="28495E6E" w14:textId="77777777" w:rsidTr="006E1578">
        <w:tc>
          <w:tcPr>
            <w:tcW w:w="15693" w:type="dxa"/>
            <w:gridSpan w:val="20"/>
          </w:tcPr>
          <w:p w14:paraId="28495E69" w14:textId="77777777" w:rsidR="009A35D2" w:rsidRDefault="009A35D2" w:rsidP="00101C21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8495E6A" w14:textId="77777777" w:rsidR="008F7E81" w:rsidRDefault="009A35D2" w:rsidP="00F279DD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บริษัทฯ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เต็มจำนวนแล้ว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587AB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41.85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313999">
              <w:rPr>
                <w:rFonts w:ascii="Angsana New" w:hAnsi="Angsana New"/>
                <w:spacing w:val="-2"/>
                <w:sz w:val="30"/>
                <w:szCs w:val="30"/>
              </w:rPr>
              <w:t>36.51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  <w:p w14:paraId="28495E6B" w14:textId="77777777" w:rsidR="009A35D2" w:rsidRPr="00A7589B" w:rsidRDefault="009A35D2" w:rsidP="008F7E81">
            <w:pPr>
              <w:spacing w:line="240" w:lineRule="auto"/>
              <w:ind w:left="520" w:hanging="254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28495E6C" w14:textId="77777777" w:rsidR="008F7E81" w:rsidRDefault="009A35D2" w:rsidP="00F279DD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น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การเงิน ตามหมายเหตุ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1F2B03" w:rsidRPr="00184A79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Pr="00184A7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ค้ำประกัน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      </w:t>
            </w:r>
          </w:p>
          <w:p w14:paraId="28495E6D" w14:textId="77777777" w:rsidR="009A35D2" w:rsidRPr="00534887" w:rsidRDefault="009A35D2" w:rsidP="008F7E81">
            <w:pPr>
              <w:spacing w:line="240" w:lineRule="auto"/>
              <w:ind w:left="520" w:hanging="254"/>
              <w:jc w:val="thaiDistribute"/>
              <w:rPr>
                <w:rFonts w:ascii="Angsana New" w:hAnsi="Angsana New"/>
                <w:lang w:val="en-US"/>
              </w:rPr>
            </w:pP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ตามหมายเหตุ </w:t>
            </w:r>
            <w:r w:rsidR="001F2B03" w:rsidRPr="00151D0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AD6D7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6</w:t>
            </w:r>
            <w:r w:rsidR="00AE1548"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</w:t>
            </w:r>
            <w:r w:rsid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</w:t>
            </w:r>
          </w:p>
        </w:tc>
      </w:tr>
    </w:tbl>
    <w:p w14:paraId="28495E6F" w14:textId="77777777" w:rsidR="00101C21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28495E70" w14:textId="77777777" w:rsidR="00101C21" w:rsidRPr="00587AB4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lang w:val="en-US"/>
        </w:rPr>
        <w:sectPr w:rsidR="00101C21" w:rsidRPr="00587AB4" w:rsidSect="00313FCE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495E71" w14:textId="77777777" w:rsidR="00B03B3F" w:rsidRDefault="00B03B3F" w:rsidP="00520A2B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8495E72" w14:textId="77777777" w:rsidR="001220AA" w:rsidRPr="001220AA" w:rsidRDefault="0008379F" w:rsidP="001220AA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1220AA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A23836">
        <w:rPr>
          <w:rFonts w:ascii="Angsana New" w:hAnsi="Angsana New"/>
          <w:sz w:val="30"/>
          <w:szCs w:val="30"/>
        </w:rPr>
        <w:t>6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A23836" w:rsidRPr="00A23836">
        <w:rPr>
          <w:rFonts w:ascii="Angsana New" w:hAnsi="Angsana New"/>
          <w:sz w:val="30"/>
          <w:szCs w:val="30"/>
        </w:rPr>
        <w:t xml:space="preserve">30 </w:t>
      </w:r>
      <w:r w:rsidR="00A23836" w:rsidRPr="00A2383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23836" w:rsidRPr="00A23836">
        <w:rPr>
          <w:rFonts w:ascii="Angsana New" w:hAnsi="Angsana New"/>
          <w:sz w:val="30"/>
          <w:szCs w:val="30"/>
        </w:rPr>
        <w:t>2564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778"/>
        <w:gridCol w:w="2160"/>
        <w:gridCol w:w="245"/>
        <w:gridCol w:w="2160"/>
      </w:tblGrid>
      <w:tr w:rsidR="00687762" w:rsidRPr="005F6C33" w14:paraId="28495E77" w14:textId="77777777" w:rsidTr="008F7E81"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8495E74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8495E75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28495E7C" w14:textId="77777777" w:rsidTr="008F7E81"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28495E79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7A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5F6C33" w14:paraId="28495E81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8495E7D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160" w:type="dxa"/>
          </w:tcPr>
          <w:p w14:paraId="28495E7E" w14:textId="77777777" w:rsidR="00687762" w:rsidRPr="00D73E71" w:rsidRDefault="00313999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19,074,800.02</w:t>
            </w:r>
          </w:p>
        </w:tc>
        <w:tc>
          <w:tcPr>
            <w:tcW w:w="245" w:type="dxa"/>
          </w:tcPr>
          <w:p w14:paraId="28495E7F" w14:textId="77777777" w:rsidR="00687762" w:rsidRPr="00D73E71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8495E80" w14:textId="77777777" w:rsidR="00687762" w:rsidRPr="005F6C33" w:rsidRDefault="00313999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29,394,492.86</w:t>
            </w:r>
          </w:p>
        </w:tc>
      </w:tr>
      <w:tr w:rsidR="002A5498" w:rsidRPr="005F6C33" w14:paraId="28495E86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77777777" w:rsidR="002A5498" w:rsidRPr="002A5498" w:rsidRDefault="002A5498" w:rsidP="006877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 w:rsidR="008B7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8B7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160" w:type="dxa"/>
          </w:tcPr>
          <w:p w14:paraId="28495E83" w14:textId="77777777" w:rsidR="002A5498" w:rsidRPr="00313999" w:rsidRDefault="00441462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A5498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2A5498">
              <w:rPr>
                <w:rFonts w:ascii="Angsana New" w:hAnsi="Angsana New"/>
                <w:sz w:val="30"/>
                <w:szCs w:val="30"/>
              </w:rPr>
              <w:t>,</w:t>
            </w:r>
            <w:r w:rsidRPr="002A5498">
              <w:rPr>
                <w:rFonts w:ascii="Angsana New" w:hAnsi="Angsana New"/>
                <w:sz w:val="30"/>
                <w:szCs w:val="30"/>
                <w:cs/>
              </w:rPr>
              <w:t>360.16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28495E84" w14:textId="77777777" w:rsidR="002A5498" w:rsidRPr="00D73E71" w:rsidRDefault="002A5498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8495E85" w14:textId="77777777" w:rsidR="002A5498" w:rsidRPr="00313999" w:rsidRDefault="002A5498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A5498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2A5498">
              <w:rPr>
                <w:rFonts w:ascii="Angsana New" w:hAnsi="Angsana New"/>
                <w:sz w:val="30"/>
                <w:szCs w:val="30"/>
              </w:rPr>
              <w:t>,</w:t>
            </w:r>
            <w:r w:rsidRPr="002A5498">
              <w:rPr>
                <w:rFonts w:ascii="Angsana New" w:hAnsi="Angsana New"/>
                <w:sz w:val="30"/>
                <w:szCs w:val="30"/>
                <w:cs/>
              </w:rPr>
              <w:t>360.16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7762" w:rsidRPr="005F6C33" w14:paraId="28495E8B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7" w14:textId="77777777" w:rsidR="00687762" w:rsidRPr="005F6C33" w:rsidRDefault="00687762" w:rsidP="00687762">
            <w:pPr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861CA8" w:rsidRPr="00861CA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28495E88" w14:textId="77777777" w:rsidR="00687762" w:rsidRDefault="00E95BCC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E3784" w:rsidRPr="00BE378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BE3784" w:rsidRPr="00BE3784">
              <w:rPr>
                <w:rFonts w:ascii="Angsana New" w:hAnsi="Angsana New"/>
                <w:sz w:val="30"/>
                <w:szCs w:val="30"/>
              </w:rPr>
              <w:t>,</w:t>
            </w:r>
            <w:r w:rsidR="00BE3784" w:rsidRPr="00BE3784">
              <w:rPr>
                <w:rFonts w:ascii="Angsana New" w:hAnsi="Angsana New"/>
                <w:sz w:val="30"/>
                <w:szCs w:val="30"/>
                <w:cs/>
              </w:rPr>
              <w:t>052</w:t>
            </w:r>
            <w:r w:rsidR="00BE3784" w:rsidRPr="00BE3784">
              <w:rPr>
                <w:rFonts w:ascii="Angsana New" w:hAnsi="Angsana New"/>
                <w:sz w:val="30"/>
                <w:szCs w:val="30"/>
              </w:rPr>
              <w:t>,</w:t>
            </w:r>
            <w:r w:rsidR="00BE3784" w:rsidRPr="00BE3784">
              <w:rPr>
                <w:rFonts w:ascii="Angsana New" w:hAnsi="Angsana New"/>
                <w:sz w:val="30"/>
                <w:szCs w:val="30"/>
                <w:cs/>
              </w:rPr>
              <w:t>989.13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</w:tcPr>
          <w:p w14:paraId="28495E89" w14:textId="77777777" w:rsidR="00687762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495E8A" w14:textId="77777777" w:rsidR="00687762" w:rsidRPr="005F6C33" w:rsidRDefault="00E95BCC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5BC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95BCC">
              <w:rPr>
                <w:rFonts w:ascii="Angsana New" w:hAnsi="Angsana New"/>
                <w:sz w:val="30"/>
                <w:szCs w:val="30"/>
              </w:rPr>
              <w:t>,</w:t>
            </w:r>
            <w:r w:rsidRPr="00E95BCC">
              <w:rPr>
                <w:rFonts w:ascii="Angsana New" w:hAnsi="Angsana New"/>
                <w:sz w:val="30"/>
                <w:szCs w:val="30"/>
                <w:cs/>
              </w:rPr>
              <w:t>682</w:t>
            </w:r>
            <w:r w:rsidRPr="00E95BCC">
              <w:rPr>
                <w:rFonts w:ascii="Angsana New" w:hAnsi="Angsana New"/>
                <w:sz w:val="30"/>
                <w:szCs w:val="30"/>
              </w:rPr>
              <w:t>,</w:t>
            </w:r>
            <w:r w:rsidRPr="00E95BCC">
              <w:rPr>
                <w:rFonts w:ascii="Angsana New" w:hAnsi="Angsana New"/>
                <w:sz w:val="30"/>
                <w:szCs w:val="30"/>
                <w:cs/>
              </w:rPr>
              <w:t>414.34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7762" w:rsidRPr="005F6C33" w14:paraId="28495E90" w14:textId="77777777" w:rsidTr="00313FC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778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8495E8D" w14:textId="77777777" w:rsidR="00687762" w:rsidRPr="0013462D" w:rsidRDefault="00A740DC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0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788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450.73</w:t>
            </w:r>
          </w:p>
        </w:tc>
        <w:tc>
          <w:tcPr>
            <w:tcW w:w="245" w:type="dxa"/>
          </w:tcPr>
          <w:p w14:paraId="28495E8E" w14:textId="77777777" w:rsidR="00687762" w:rsidRPr="0013462D" w:rsidRDefault="00687762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5E8F" w14:textId="77777777" w:rsidR="00687762" w:rsidRPr="00AB5579" w:rsidRDefault="00A740DC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740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478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40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718.36</w:t>
            </w:r>
          </w:p>
        </w:tc>
      </w:tr>
    </w:tbl>
    <w:p w14:paraId="28495E91" w14:textId="77777777" w:rsidR="00B03B3F" w:rsidRPr="00687762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  <w:cs/>
        </w:rPr>
      </w:pPr>
    </w:p>
    <w:p w14:paraId="28495E92" w14:textId="77777777" w:rsidR="005A4FB2" w:rsidRDefault="005A4FB2" w:rsidP="00520A2B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8495E93" w14:textId="77777777"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A23836">
        <w:rPr>
          <w:rFonts w:ascii="Angsana New" w:hAnsi="Angsana New"/>
          <w:sz w:val="30"/>
          <w:szCs w:val="30"/>
          <w:lang w:val="en-US"/>
        </w:rPr>
        <w:t>6</w:t>
      </w:r>
      <w:r w:rsidR="00C62CA1">
        <w:rPr>
          <w:rFonts w:ascii="Angsana New" w:hAnsi="Angsana New"/>
          <w:sz w:val="30"/>
          <w:szCs w:val="30"/>
          <w:lang w:val="en-US"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A23836" w:rsidRPr="00A23836">
        <w:rPr>
          <w:rFonts w:ascii="Angsana New" w:hAnsi="Angsana New"/>
          <w:sz w:val="30"/>
          <w:szCs w:val="30"/>
          <w:lang w:val="en-US"/>
        </w:rPr>
        <w:t xml:space="preserve">30 </w:t>
      </w:r>
      <w:r w:rsidR="00A23836" w:rsidRPr="00A23836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A23836" w:rsidRPr="00A23836">
        <w:rPr>
          <w:rFonts w:ascii="Angsana New" w:hAnsi="Angsana New"/>
          <w:sz w:val="30"/>
          <w:szCs w:val="30"/>
          <w:lang w:val="en-US"/>
        </w:rPr>
        <w:t>2564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160"/>
        <w:gridCol w:w="245"/>
        <w:gridCol w:w="2160"/>
      </w:tblGrid>
      <w:tr w:rsidR="00802749" w:rsidRPr="005F6C33" w14:paraId="28495E98" w14:textId="77777777" w:rsidTr="008F7E81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94" w14:textId="77777777"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8495E95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8495E96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8495E97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14:paraId="28495E9D" w14:textId="77777777" w:rsidTr="008F7E81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8495E99" w14:textId="77777777"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28495E9A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9B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9C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14:paraId="28495EA2" w14:textId="77777777" w:rsidTr="00313FCE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8495E9E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95E9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A0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95EA1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14:paraId="28495EA7" w14:textId="77777777" w:rsidTr="00313FCE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8495EA3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A4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A5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A6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5F6C33" w14:paraId="28495EAC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8495EA8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95EA9" w14:textId="77777777" w:rsidR="00783F6C" w:rsidRPr="00D73E71" w:rsidRDefault="00313999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2,026,393.26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28495EAA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95EAB" w14:textId="77777777" w:rsidR="00783F6C" w:rsidRPr="005F6C33" w:rsidRDefault="00313999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1,895,762.92</w:t>
            </w:r>
          </w:p>
        </w:tc>
      </w:tr>
      <w:tr w:rsidR="00783F6C" w:rsidRPr="005F6C33" w14:paraId="28495EB1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8495EAD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8495EAE" w14:textId="77777777" w:rsidR="00783F6C" w:rsidRPr="00D73E71" w:rsidRDefault="00626837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6837">
              <w:rPr>
                <w:rFonts w:ascii="Angsana New" w:hAnsi="Angsana New"/>
                <w:sz w:val="30"/>
                <w:szCs w:val="30"/>
              </w:rPr>
              <w:t>1,148,800.00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28495EAF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8495EB0" w14:textId="77777777" w:rsidR="00783F6C" w:rsidRPr="005F6C33" w:rsidRDefault="00626837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6837">
              <w:rPr>
                <w:rFonts w:ascii="Angsana New" w:hAnsi="Angsana New"/>
                <w:sz w:val="30"/>
                <w:szCs w:val="30"/>
              </w:rPr>
              <w:t>1,148,800.00</w:t>
            </w:r>
          </w:p>
        </w:tc>
      </w:tr>
      <w:tr w:rsidR="00783F6C" w:rsidRPr="005F6C33" w14:paraId="28495EB6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B2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95EB3" w14:textId="77777777" w:rsidR="00783F6C" w:rsidRDefault="00626837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6837">
              <w:rPr>
                <w:rFonts w:ascii="Angsana New" w:hAnsi="Angsana New"/>
                <w:sz w:val="30"/>
                <w:szCs w:val="30"/>
              </w:rPr>
              <w:t>(649,586.93)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28495EB4" w14:textId="77777777" w:rsidR="00783F6C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95EB5" w14:textId="77777777" w:rsidR="00783F6C" w:rsidRPr="005F6C33" w:rsidRDefault="00626837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6837">
              <w:rPr>
                <w:rFonts w:ascii="Angsana New" w:hAnsi="Angsana New"/>
                <w:sz w:val="30"/>
                <w:szCs w:val="30"/>
                <w:cs/>
              </w:rPr>
              <w:t>(639</w:t>
            </w:r>
            <w:r w:rsidRPr="00626837">
              <w:rPr>
                <w:rFonts w:ascii="Angsana New" w:hAnsi="Angsana New"/>
                <w:sz w:val="30"/>
                <w:szCs w:val="30"/>
              </w:rPr>
              <w:t>,</w:t>
            </w:r>
            <w:r w:rsidRPr="00626837">
              <w:rPr>
                <w:rFonts w:ascii="Angsana New" w:hAnsi="Angsana New"/>
                <w:sz w:val="30"/>
                <w:szCs w:val="30"/>
                <w:cs/>
              </w:rPr>
              <w:t>669.87)</w:t>
            </w:r>
          </w:p>
        </w:tc>
      </w:tr>
      <w:tr w:rsidR="00783F6C" w:rsidRPr="005F6C33" w14:paraId="28495EBB" w14:textId="77777777" w:rsidTr="00313FC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819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B7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8495EB8" w14:textId="77777777" w:rsidR="00783F6C" w:rsidRPr="00783F6C" w:rsidRDefault="00626837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837">
              <w:rPr>
                <w:rFonts w:ascii="Angsana New" w:hAnsi="Angsana New"/>
                <w:b/>
                <w:bCs/>
                <w:sz w:val="30"/>
                <w:szCs w:val="30"/>
              </w:rPr>
              <w:t>2,525,606.33</w:t>
            </w:r>
          </w:p>
        </w:tc>
        <w:tc>
          <w:tcPr>
            <w:tcW w:w="245" w:type="dxa"/>
          </w:tcPr>
          <w:p w14:paraId="28495EB9" w14:textId="77777777"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BA" w14:textId="77777777" w:rsidR="00783F6C" w:rsidRPr="00783F6C" w:rsidRDefault="00626837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837">
              <w:rPr>
                <w:rFonts w:ascii="Angsana New" w:hAnsi="Angsana New"/>
                <w:b/>
                <w:bCs/>
                <w:sz w:val="30"/>
                <w:szCs w:val="30"/>
              </w:rPr>
              <w:t>2,404,893.05</w:t>
            </w:r>
          </w:p>
        </w:tc>
      </w:tr>
    </w:tbl>
    <w:p w14:paraId="28495EBC" w14:textId="77777777" w:rsidR="00BB5ED7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BD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BE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BF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0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1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2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3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4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5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6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7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8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9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A" w14:textId="77777777" w:rsidR="00943A68" w:rsidRDefault="009D15C4" w:rsidP="00520A2B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71291536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28495ECB" w14:textId="77777777" w:rsidR="00943A68" w:rsidRDefault="009D15C4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p w14:paraId="28495ECC" w14:textId="77777777" w:rsidR="0008379F" w:rsidRPr="00ED0857" w:rsidRDefault="0008379F" w:rsidP="009D15C4">
      <w:pPr>
        <w:spacing w:line="240" w:lineRule="atLeast"/>
        <w:ind w:left="518"/>
        <w:jc w:val="thaiDistribute"/>
        <w:rPr>
          <w:rFonts w:ascii="Angsana New" w:hAnsi="Angsana New"/>
          <w:sz w:val="12"/>
          <w:szCs w:val="12"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08379F" w:rsidRPr="00313FCE" w14:paraId="28495ECF" w14:textId="77777777" w:rsidTr="0008379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ECD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ECE" w14:textId="77777777" w:rsidR="0008379F" w:rsidRPr="00313FCE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FCE">
              <w:rPr>
                <w:rFonts w:ascii="Angsana New" w:hAnsi="Angsana New"/>
                <w:sz w:val="24"/>
                <w:szCs w:val="24"/>
              </w:rPr>
              <w:t>(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313FCE" w14:paraId="28495ED2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ED0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ED1" w14:textId="77777777" w:rsidR="00BB5ED7" w:rsidRPr="00313FCE" w:rsidRDefault="0088661A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FCE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B5ED7" w:rsidRPr="00313FCE" w14:paraId="28495ED7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ED3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ED4" w14:textId="77777777" w:rsidR="00BB5ED7" w:rsidRPr="00313FCE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ED5" w14:textId="77777777" w:rsidR="00BB5ED7" w:rsidRPr="00313FCE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313FCE">
              <w:rPr>
                <w:rFonts w:ascii="Angsana New" w:hAnsi="Angsana New"/>
                <w:sz w:val="24"/>
                <w:szCs w:val="24"/>
              </w:rPr>
              <w:t>/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ED6" w14:textId="77777777" w:rsidR="00BB5ED7" w:rsidRPr="00313FCE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313FCE" w14:paraId="28495EDF" w14:textId="77777777" w:rsidTr="00FF4A18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8495ED8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ED9" w14:textId="77777777" w:rsidR="00D22D3F" w:rsidRPr="00313FCE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 w:rsidRPr="00313FC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EDA" w14:textId="77777777" w:rsidR="00BB5ED7" w:rsidRPr="00313FCE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EDB" w14:textId="77777777" w:rsidR="00D22D3F" w:rsidRPr="00313FCE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EDC" w14:textId="77777777" w:rsidR="00BB5ED7" w:rsidRPr="00313FCE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8495EDD" w14:textId="77777777" w:rsidR="00D22D3F" w:rsidRPr="00313FCE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EDE" w14:textId="77777777" w:rsidR="00D22D3F" w:rsidRPr="00313FCE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A23836"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 w:rsidR="00A23836"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A23836"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BB5ED7" w:rsidRPr="00313FCE" w14:paraId="28495EE4" w14:textId="77777777" w:rsidTr="00FF4A18">
        <w:trPr>
          <w:gridAfter w:val="1"/>
          <w:wAfter w:w="11" w:type="dxa"/>
          <w:trHeight w:val="399"/>
          <w:tblHeader/>
        </w:trPr>
        <w:tc>
          <w:tcPr>
            <w:tcW w:w="3370" w:type="dxa"/>
            <w:shd w:val="clear" w:color="auto" w:fill="auto"/>
          </w:tcPr>
          <w:p w14:paraId="28495EE0" w14:textId="77777777" w:rsidR="00BB5ED7" w:rsidRPr="00313FCE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495EE1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28495EE2" w14:textId="77777777" w:rsidR="00BB5ED7" w:rsidRPr="00313FCE" w:rsidRDefault="00AE1548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(หมายเหตุ 22)</w:t>
            </w:r>
          </w:p>
        </w:tc>
        <w:tc>
          <w:tcPr>
            <w:tcW w:w="1548" w:type="dxa"/>
            <w:shd w:val="clear" w:color="auto" w:fill="auto"/>
          </w:tcPr>
          <w:p w14:paraId="28495EE3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313FCE" w14:paraId="28495EEA" w14:textId="77777777" w:rsidTr="00FF4A18">
        <w:trPr>
          <w:gridAfter w:val="1"/>
          <w:wAfter w:w="11" w:type="dxa"/>
          <w:trHeight w:val="413"/>
        </w:trPr>
        <w:tc>
          <w:tcPr>
            <w:tcW w:w="3370" w:type="dxa"/>
            <w:shd w:val="clear" w:color="auto" w:fill="auto"/>
          </w:tcPr>
          <w:p w14:paraId="28495EE5" w14:textId="77777777" w:rsidR="00BB5ED7" w:rsidRPr="00313FCE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13FC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EE6" w14:textId="77777777" w:rsidR="00BB5ED7" w:rsidRPr="00313FCE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EE7" w14:textId="77777777" w:rsidR="00BB5ED7" w:rsidRPr="00313FCE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EE8" w14:textId="77777777" w:rsidR="00BB5ED7" w:rsidRPr="00313FCE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EE9" w14:textId="77777777" w:rsidR="00BB5ED7" w:rsidRPr="00313FCE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6837" w:rsidRPr="00313FCE" w14:paraId="28495EF0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EB" w14:textId="77777777" w:rsidR="00626837" w:rsidRPr="00313FCE" w:rsidRDefault="00626837" w:rsidP="00626837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FCE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EC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ED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627,954.03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EE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EEF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>1,545,980.8</w:t>
            </w:r>
            <w:r w:rsidR="008B3E48"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6837" w:rsidRPr="00313FCE" w14:paraId="28495EF6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F1" w14:textId="77777777" w:rsidR="00626837" w:rsidRPr="00313FCE" w:rsidRDefault="00626837" w:rsidP="00626837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313FCE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2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3,483,649.45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F3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(468,115.96)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4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EF5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3,015,533.49 </w:t>
            </w:r>
          </w:p>
        </w:tc>
      </w:tr>
      <w:tr w:rsidR="00626837" w:rsidRPr="00313FCE" w14:paraId="28495EFC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F7" w14:textId="77777777" w:rsidR="00626837" w:rsidRPr="00313FCE" w:rsidRDefault="00626837" w:rsidP="00626837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8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Pr="00313FC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F9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25,807.26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A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EFB" w14:textId="77777777" w:rsidR="00626837" w:rsidRPr="00313FCE" w:rsidRDefault="00626837" w:rsidP="0062683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>500,387.4</w:t>
            </w:r>
            <w:r w:rsidR="003C6FE6"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313FC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53C2" w:rsidRPr="00313FCE" w14:paraId="28495F02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FD" w14:textId="77777777" w:rsidR="00D953C2" w:rsidRPr="00313FCE" w:rsidRDefault="00DB48BB" w:rsidP="00594BD0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</w:t>
            </w:r>
            <w:r w:rsidR="00594BD0" w:rsidRPr="00313FCE">
              <w:rPr>
                <w:rFonts w:ascii="Angsana New" w:hAnsi="Angsana New" w:hint="cs"/>
                <w:sz w:val="24"/>
                <w:szCs w:val="24"/>
                <w:cs/>
              </w:rPr>
              <w:t>เวียน</w:t>
            </w: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E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FF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217,075.30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0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01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3,207,425.30</w:t>
            </w:r>
          </w:p>
        </w:tc>
      </w:tr>
      <w:tr w:rsidR="00D953C2" w:rsidRPr="00313FCE" w14:paraId="28495F08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03" w14:textId="77777777" w:rsidR="00D953C2" w:rsidRPr="00313FCE" w:rsidRDefault="00D953C2" w:rsidP="00D953C2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4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05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402,720.63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6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07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8,269,327.10</w:t>
            </w:r>
          </w:p>
        </w:tc>
      </w:tr>
      <w:tr w:rsidR="00BB5ED7" w:rsidRPr="00313FCE" w14:paraId="28495F0E" w14:textId="77777777" w:rsidTr="00313FCE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28495F09" w14:textId="77777777" w:rsidR="00BB5ED7" w:rsidRPr="00313FCE" w:rsidRDefault="00BB5ED7" w:rsidP="00BB5E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A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495F0B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28495F0C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0D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953C2" w:rsidRPr="00313FCE" w14:paraId="28495F14" w14:textId="77777777" w:rsidTr="00313FCE">
        <w:trPr>
          <w:trHeight w:val="385"/>
        </w:trPr>
        <w:tc>
          <w:tcPr>
            <w:tcW w:w="3370" w:type="dxa"/>
            <w:shd w:val="clear" w:color="auto" w:fill="auto"/>
          </w:tcPr>
          <w:p w14:paraId="28495F0F" w14:textId="77777777" w:rsidR="00D953C2" w:rsidRPr="00313FCE" w:rsidRDefault="00D953C2" w:rsidP="00D953C2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0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11" w14:textId="77777777" w:rsidR="00D953C2" w:rsidRPr="00313FCE" w:rsidRDefault="00183490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2" w14:textId="77777777" w:rsidR="00D953C2" w:rsidRPr="00313FCE" w:rsidRDefault="00183490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13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953C2" w:rsidRPr="00313FCE" w14:paraId="28495F1A" w14:textId="77777777" w:rsidTr="00313FCE">
        <w:trPr>
          <w:trHeight w:val="385"/>
        </w:trPr>
        <w:tc>
          <w:tcPr>
            <w:tcW w:w="3370" w:type="dxa"/>
            <w:shd w:val="clear" w:color="auto" w:fill="auto"/>
          </w:tcPr>
          <w:p w14:paraId="28495F15" w14:textId="77777777" w:rsidR="00D953C2" w:rsidRPr="00313FCE" w:rsidRDefault="00D953C2" w:rsidP="00D953C2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6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17" w14:textId="77777777" w:rsidR="00D953C2" w:rsidRPr="00313FCE" w:rsidRDefault="00183490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8" w14:textId="77777777" w:rsidR="00D953C2" w:rsidRPr="00313FCE" w:rsidRDefault="00183490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19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953C2" w:rsidRPr="00494247" w14:paraId="28495F20" w14:textId="77777777" w:rsidTr="00313FCE">
        <w:trPr>
          <w:trHeight w:val="385"/>
        </w:trPr>
        <w:tc>
          <w:tcPr>
            <w:tcW w:w="3370" w:type="dxa"/>
            <w:shd w:val="clear" w:color="auto" w:fill="auto"/>
          </w:tcPr>
          <w:p w14:paraId="28495F1B" w14:textId="77777777" w:rsidR="00D953C2" w:rsidRPr="00313FCE" w:rsidRDefault="00D953C2" w:rsidP="00D953C2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C" w14:textId="77777777" w:rsidR="00D953C2" w:rsidRPr="00313FCE" w:rsidRDefault="00D953C2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564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391.34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1D" w14:textId="77777777" w:rsidR="00D953C2" w:rsidRPr="00313FCE" w:rsidRDefault="00183490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704,935.76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E" w14:textId="77777777" w:rsidR="00D953C2" w:rsidRPr="00313FCE" w:rsidRDefault="00183490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1F" w14:textId="77777777" w:rsidR="00D953C2" w:rsidRPr="00DB48BB" w:rsidRDefault="00626837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8,269,327.10</w:t>
            </w:r>
          </w:p>
        </w:tc>
      </w:tr>
    </w:tbl>
    <w:p w14:paraId="28495F21" w14:textId="77777777" w:rsidR="0008379F" w:rsidRDefault="0008379F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28495F24" w14:textId="7777777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22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F23" w14:textId="77777777"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494247" w14:paraId="28495F27" w14:textId="7777777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25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F26" w14:textId="77777777" w:rsidR="00F943B3" w:rsidRPr="00B15342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494247" w14:paraId="28495F2C" w14:textId="7777777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28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F29" w14:textId="77777777" w:rsidR="00F943B3" w:rsidRPr="00494247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F2A" w14:textId="77777777" w:rsidR="00F943B3" w:rsidRPr="00494247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F2B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494247" w14:paraId="28495F34" w14:textId="77777777" w:rsidTr="00E02645">
        <w:trPr>
          <w:tblHeader/>
        </w:trPr>
        <w:tc>
          <w:tcPr>
            <w:tcW w:w="3370" w:type="dxa"/>
            <w:shd w:val="clear" w:color="auto" w:fill="auto"/>
          </w:tcPr>
          <w:p w14:paraId="28495F2D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2E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F2F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F30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F31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8495F32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F33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F943B3" w:rsidRPr="00494247" w14:paraId="28495F39" w14:textId="77777777" w:rsidTr="00E02645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28495F35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495F36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28495F37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F38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494247" w14:paraId="28495F3F" w14:textId="77777777" w:rsidTr="00E02645">
        <w:trPr>
          <w:trHeight w:val="413"/>
        </w:trPr>
        <w:tc>
          <w:tcPr>
            <w:tcW w:w="3370" w:type="dxa"/>
            <w:shd w:val="clear" w:color="auto" w:fill="auto"/>
          </w:tcPr>
          <w:p w14:paraId="28495F3A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F3B" w14:textId="77777777" w:rsidR="00F943B3" w:rsidRPr="00494247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F3C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3D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F3E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AF5" w:rsidRPr="00494247" w14:paraId="28495F45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8495F40" w14:textId="77777777" w:rsidR="00002AF5" w:rsidRPr="00494247" w:rsidRDefault="00002AF5" w:rsidP="00841D4E">
            <w:pPr>
              <w:ind w:left="332" w:right="-79" w:hanging="35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="00841D4E"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1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42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535,195.79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3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44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</w:tr>
      <w:tr w:rsidR="00002AF5" w:rsidRPr="00494247" w14:paraId="28495F4B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8495F46" w14:textId="77777777" w:rsidR="00002AF5" w:rsidRPr="00494247" w:rsidRDefault="00002AF5" w:rsidP="00002AF5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="00DB48BB"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7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4,864,113.42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48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(1,380,463.97)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9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4A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3,483,649.45 </w:t>
            </w:r>
          </w:p>
        </w:tc>
      </w:tr>
      <w:tr w:rsidR="0067416E" w:rsidRPr="00494247" w14:paraId="28495F51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8495F4C" w14:textId="77777777" w:rsidR="0067416E" w:rsidRPr="00494247" w:rsidRDefault="0067416E" w:rsidP="0067416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D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391,366.42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4E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83,213.7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F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50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</w:tr>
      <w:tr w:rsidR="0067416E" w:rsidRPr="00494247" w14:paraId="28495F57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8495F52" w14:textId="77777777" w:rsidR="0067416E" w:rsidRPr="00494247" w:rsidRDefault="00594BD0" w:rsidP="0067416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</w:t>
            </w:r>
            <w:r w:rsidR="00DB48BB">
              <w:rPr>
                <w:rFonts w:ascii="Angsana New" w:hAnsi="Angsana New" w:hint="cs"/>
                <w:sz w:val="24"/>
                <w:szCs w:val="24"/>
                <w:cs/>
              </w:rPr>
              <w:t>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3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2,247,643.20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54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307,387.40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5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56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.00</w:t>
            </w:r>
          </w:p>
        </w:tc>
      </w:tr>
      <w:tr w:rsidR="00F943B3" w:rsidRPr="00494247" w14:paraId="28495F5D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8495F58" w14:textId="77777777" w:rsidR="00F943B3" w:rsidRPr="00B23386" w:rsidRDefault="00F943B3" w:rsidP="00FF4A18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9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7,885,954.08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5A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(454,667.0</w:t>
            </w:r>
            <w:r w:rsidR="00016250"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B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5C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</w:tr>
      <w:bookmarkEnd w:id="0"/>
    </w:tbl>
    <w:p w14:paraId="28495F5E" w14:textId="77777777" w:rsidR="00E02645" w:rsidRDefault="00E02645"/>
    <w:p w14:paraId="28495F5F" w14:textId="77777777" w:rsidR="00E02645" w:rsidRDefault="00E02645"/>
    <w:p w14:paraId="28495F60" w14:textId="77777777" w:rsidR="00ED0857" w:rsidRDefault="00ED0857"/>
    <w:p w14:paraId="28495F61" w14:textId="77777777" w:rsidR="00E02645" w:rsidRDefault="00E02645" w:rsidP="00520A2B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8495F62" w14:textId="77777777" w:rsidR="00E02645" w:rsidRDefault="00E02645" w:rsidP="00E02645">
      <w:pPr>
        <w:rPr>
          <w:cs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E02645" w:rsidRPr="00494247" w14:paraId="28495F65" w14:textId="7777777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F63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F64" w14:textId="77777777" w:rsidR="00E02645" w:rsidRPr="00494247" w:rsidRDefault="00E02645" w:rsidP="00945B9A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02645" w:rsidRPr="00494247" w14:paraId="28495F68" w14:textId="7777777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F66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F67" w14:textId="77777777" w:rsidR="00E02645" w:rsidRPr="00B15342" w:rsidRDefault="00E02645" w:rsidP="00945B9A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2645" w:rsidRPr="00494247" w14:paraId="28495F6D" w14:textId="7777777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F69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F6A" w14:textId="77777777" w:rsidR="00E02645" w:rsidRPr="00494247" w:rsidRDefault="00E02645" w:rsidP="00945B9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F6B" w14:textId="77777777" w:rsidR="00E02645" w:rsidRPr="00494247" w:rsidRDefault="00E02645" w:rsidP="00945B9A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F6C" w14:textId="77777777" w:rsidR="00E02645" w:rsidRPr="00494247" w:rsidRDefault="00E02645" w:rsidP="00945B9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02645" w:rsidRPr="00494247" w14:paraId="28495F75" w14:textId="77777777" w:rsidTr="00E02645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8495F6E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6F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F70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F71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F72" w14:textId="77777777" w:rsidR="00E02645" w:rsidRPr="00494247" w:rsidRDefault="00E02645" w:rsidP="00945B9A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8495F73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F74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F943B3" w:rsidRPr="00494247" w14:paraId="28495F7B" w14:textId="77777777" w:rsidTr="00E02645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28495F76" w14:textId="77777777" w:rsidR="00F943B3" w:rsidRPr="00494247" w:rsidRDefault="00724F1E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F77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F78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28495F79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8495F7A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41D4E" w:rsidRPr="00494247" w14:paraId="28495F81" w14:textId="77777777" w:rsidTr="00E02645">
        <w:trPr>
          <w:trHeight w:val="385"/>
        </w:trPr>
        <w:tc>
          <w:tcPr>
            <w:tcW w:w="3370" w:type="dxa"/>
            <w:shd w:val="clear" w:color="auto" w:fill="auto"/>
          </w:tcPr>
          <w:p w14:paraId="28495F7C" w14:textId="77777777" w:rsidR="00841D4E" w:rsidRPr="00494247" w:rsidRDefault="00E02645" w:rsidP="00841D4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02645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8495F7D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841D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495F7E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495F7F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495F80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841D4E" w:rsidRPr="00494247" w14:paraId="28495F87" w14:textId="77777777" w:rsidTr="00E02645">
        <w:trPr>
          <w:trHeight w:val="385"/>
        </w:trPr>
        <w:tc>
          <w:tcPr>
            <w:tcW w:w="3370" w:type="dxa"/>
            <w:shd w:val="clear" w:color="auto" w:fill="auto"/>
          </w:tcPr>
          <w:p w14:paraId="28495F82" w14:textId="77777777" w:rsidR="00841D4E" w:rsidRPr="00494247" w:rsidRDefault="00841D4E" w:rsidP="00841D4E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28495F83" w14:textId="77777777" w:rsidR="00841D4E" w:rsidRPr="00494247" w:rsidRDefault="00DB48BB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841D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495F84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495F85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495F86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841D4E" w:rsidRPr="00494247" w14:paraId="28495F8D" w14:textId="77777777" w:rsidTr="00E02645">
        <w:trPr>
          <w:trHeight w:val="385"/>
        </w:trPr>
        <w:tc>
          <w:tcPr>
            <w:tcW w:w="3370" w:type="dxa"/>
            <w:shd w:val="clear" w:color="auto" w:fill="auto"/>
          </w:tcPr>
          <w:p w14:paraId="28495F88" w14:textId="77777777" w:rsidR="00841D4E" w:rsidRPr="00494247" w:rsidRDefault="00841D4E" w:rsidP="00841D4E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28495F89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776.53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495F8A" w14:textId="77777777" w:rsidR="00841D4E" w:rsidRPr="00B23386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(454,667.01)</w:t>
            </w:r>
          </w:p>
        </w:tc>
        <w:tc>
          <w:tcPr>
            <w:tcW w:w="1559" w:type="dxa"/>
            <w:shd w:val="clear" w:color="auto" w:fill="auto"/>
          </w:tcPr>
          <w:p w14:paraId="28495F8B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254,281.82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495F8C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7,564,391.34</w:t>
            </w:r>
          </w:p>
        </w:tc>
      </w:tr>
    </w:tbl>
    <w:p w14:paraId="28495F8E" w14:textId="77777777" w:rsidR="00F943B3" w:rsidRPr="002442CB" w:rsidRDefault="00F943B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14:paraId="28495F8F" w14:textId="77777777" w:rsidR="00E02645" w:rsidRDefault="00E0264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28495F92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90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F91" w14:textId="77777777" w:rsidR="0008379F" w:rsidRPr="00494247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494247" w14:paraId="28495F95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93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F94" w14:textId="77777777" w:rsidR="00E87EAD" w:rsidRPr="00B15342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494247" w14:paraId="28495F9A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96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F97" w14:textId="77777777" w:rsidR="00E87EAD" w:rsidRPr="00494247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F98" w14:textId="77777777" w:rsidR="00E87EAD" w:rsidRPr="00494247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F99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494247" w14:paraId="28495FA2" w14:textId="77777777" w:rsidTr="00FF4A18">
        <w:trPr>
          <w:tblHeader/>
        </w:trPr>
        <w:tc>
          <w:tcPr>
            <w:tcW w:w="3370" w:type="dxa"/>
            <w:shd w:val="clear" w:color="auto" w:fill="auto"/>
          </w:tcPr>
          <w:p w14:paraId="28495F9B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9C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027C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F9D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F9E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F9F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28495FA0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FA1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A2383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027C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E87EAD" w:rsidRPr="00494247" w14:paraId="28495FA8" w14:textId="77777777" w:rsidTr="00FF4A18">
        <w:trPr>
          <w:trHeight w:val="413"/>
        </w:trPr>
        <w:tc>
          <w:tcPr>
            <w:tcW w:w="3370" w:type="dxa"/>
            <w:shd w:val="clear" w:color="auto" w:fill="auto"/>
          </w:tcPr>
          <w:p w14:paraId="28495FA3" w14:textId="77777777"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FA4" w14:textId="77777777" w:rsidR="00E87EAD" w:rsidRPr="00494247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FA5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A6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FA7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5B9A" w:rsidRPr="00494247" w14:paraId="28495FAE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A9" w14:textId="77777777" w:rsidR="00945B9A" w:rsidRPr="00494247" w:rsidRDefault="00945B9A" w:rsidP="00DB48BB">
            <w:pPr>
              <w:ind w:left="242" w:right="-79" w:hanging="27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AA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AB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535,195.79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AC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AD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918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026.83</w:t>
            </w:r>
          </w:p>
        </w:tc>
      </w:tr>
      <w:tr w:rsidR="00945B9A" w:rsidRPr="00494247" w14:paraId="28495FB4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AF" w14:textId="77777777" w:rsidR="00945B9A" w:rsidRPr="00494247" w:rsidRDefault="00945B9A" w:rsidP="00945B9A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0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4,678,846.49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B1" w14:textId="77777777" w:rsidR="00945B9A" w:rsidRPr="00935F1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197.04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2" w14:textId="77777777" w:rsidR="00945B9A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B3" w14:textId="77777777" w:rsidR="00945B9A" w:rsidRPr="00935F1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649.45</w:t>
            </w:r>
          </w:p>
        </w:tc>
      </w:tr>
      <w:tr w:rsidR="0088661A" w:rsidRPr="00494247" w14:paraId="28495FBA" w14:textId="77777777" w:rsidTr="0088661A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28495FB5" w14:textId="77777777" w:rsidR="0088661A" w:rsidRPr="00E50A6D" w:rsidRDefault="0088661A" w:rsidP="00594BD0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6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554.72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B7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91,025.47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8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B9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474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580.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19</w:t>
            </w:r>
          </w:p>
        </w:tc>
      </w:tr>
      <w:tr w:rsidR="00945B9A" w:rsidRPr="00494247" w14:paraId="28495FC0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BB" w14:textId="77777777" w:rsidR="00945B9A" w:rsidRPr="00494247" w:rsidRDefault="0088661A" w:rsidP="00945B9A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C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2,224,828.20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BD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202.40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E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BF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350.00</w:t>
            </w:r>
          </w:p>
        </w:tc>
      </w:tr>
      <w:tr w:rsidR="00945B9A" w:rsidRPr="00935F1E" w14:paraId="28495FC6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C1" w14:textId="77777777" w:rsidR="00945B9A" w:rsidRPr="00935F1E" w:rsidRDefault="00945B9A" w:rsidP="00945B9A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C2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7,670,060.45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C3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C4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C5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866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606.4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945B9A" w:rsidRPr="00494247" w14:paraId="28495FCC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C7" w14:textId="77777777" w:rsidR="00945B9A" w:rsidRPr="004C5C9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95FC8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8495FC9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495FCA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8495FCB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45B9A" w:rsidRPr="00494247" w14:paraId="28495FD2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CD" w14:textId="77777777" w:rsidR="00945B9A" w:rsidRPr="004C5C9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CE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CF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D0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D1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5B9A" w:rsidRPr="00494247" w14:paraId="28495FD8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D3" w14:textId="77777777" w:rsidR="00945B9A" w:rsidRPr="00935F1E" w:rsidRDefault="00945B9A" w:rsidP="00945B9A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D4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D5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D6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D7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5B9A" w:rsidRPr="00935F1E" w14:paraId="28495FDE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D9" w14:textId="77777777" w:rsidR="00945B9A" w:rsidRPr="00935F1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5F1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95FDA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548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882.9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8495FDB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95FDC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254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281.82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8495FDD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391.3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</w:p>
        </w:tc>
      </w:tr>
    </w:tbl>
    <w:p w14:paraId="28495FDF" w14:textId="77777777" w:rsidR="00E87EAD" w:rsidRPr="003D59A3" w:rsidRDefault="00E87EAD" w:rsidP="001119E2">
      <w:pPr>
        <w:pStyle w:val="BodyText"/>
        <w:spacing w:after="0"/>
        <w:ind w:left="540"/>
        <w:jc w:val="right"/>
        <w:rPr>
          <w:rFonts w:ascii="Angsana New" w:hAnsi="Angsana New"/>
          <w:sz w:val="12"/>
          <w:szCs w:val="12"/>
        </w:rPr>
      </w:pPr>
    </w:p>
    <w:p w14:paraId="28495FE0" w14:textId="77777777" w:rsidR="00054327" w:rsidRDefault="00054327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FE1" w14:textId="77777777" w:rsidR="00054327" w:rsidRDefault="00054327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FE2" w14:textId="77777777" w:rsidR="00054327" w:rsidRDefault="00054327" w:rsidP="008866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FE3" w14:textId="77777777" w:rsidR="00594BD0" w:rsidRDefault="00594BD0" w:rsidP="008866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FE4" w14:textId="77777777" w:rsidR="006F30AD" w:rsidRDefault="006F30AD" w:rsidP="00520A2B">
      <w:pPr>
        <w:numPr>
          <w:ilvl w:val="0"/>
          <w:numId w:val="10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494247" w14:paraId="28495FEB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28495FE5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28495FE6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E7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5FE8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E9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28495FEA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494247" w14:paraId="28495FF0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28495FEC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28495FED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5FEE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28495FEF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494247" w14:paraId="28495FF9" w14:textId="77777777" w:rsidTr="00C836E0">
        <w:tc>
          <w:tcPr>
            <w:tcW w:w="2880" w:type="dxa"/>
          </w:tcPr>
          <w:p w14:paraId="28495FF1" w14:textId="77777777" w:rsidR="00945B9A" w:rsidRPr="00494247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8495FF2" w14:textId="77777777" w:rsidR="00945B9A" w:rsidRPr="003A66D8" w:rsidRDefault="00A2383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A23836">
              <w:rPr>
                <w:szCs w:val="26"/>
              </w:rPr>
              <w:t xml:space="preserve">30 </w:t>
            </w:r>
            <w:r w:rsidRPr="00A23836">
              <w:rPr>
                <w:szCs w:val="26"/>
                <w:cs/>
              </w:rPr>
              <w:t xml:space="preserve">มิถุนายน </w:t>
            </w:r>
            <w:r w:rsidRPr="00A23836">
              <w:rPr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FF3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5FF4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2563</w:t>
            </w:r>
          </w:p>
        </w:tc>
        <w:tc>
          <w:tcPr>
            <w:tcW w:w="236" w:type="dxa"/>
          </w:tcPr>
          <w:p w14:paraId="28495FF5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5FF6" w14:textId="77777777" w:rsidR="00945B9A" w:rsidRPr="003A66D8" w:rsidRDefault="00A2383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A23836">
              <w:rPr>
                <w:szCs w:val="26"/>
              </w:rPr>
              <w:t xml:space="preserve">30 </w:t>
            </w:r>
            <w:r w:rsidRPr="00A23836">
              <w:rPr>
                <w:szCs w:val="26"/>
                <w:cs/>
              </w:rPr>
              <w:t xml:space="preserve">มิถุนายน </w:t>
            </w:r>
            <w:r w:rsidRPr="00A23836">
              <w:rPr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FF7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FF8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2563</w:t>
            </w:r>
          </w:p>
        </w:tc>
      </w:tr>
      <w:tr w:rsidR="00C836E0" w:rsidRPr="00494247" w14:paraId="28496002" w14:textId="77777777" w:rsidTr="00C836E0">
        <w:trPr>
          <w:trHeight w:val="203"/>
        </w:trPr>
        <w:tc>
          <w:tcPr>
            <w:tcW w:w="2880" w:type="dxa"/>
          </w:tcPr>
          <w:p w14:paraId="28495FFA" w14:textId="77777777"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8495FFB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FC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8495FFD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FE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FFF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496000" w14:textId="77777777"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28496001" w14:textId="77777777" w:rsidR="00C836E0" w:rsidRPr="00494247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494247" w14:paraId="2849600B" w14:textId="77777777" w:rsidTr="002B0287">
        <w:trPr>
          <w:trHeight w:val="203"/>
        </w:trPr>
        <w:tc>
          <w:tcPr>
            <w:tcW w:w="2880" w:type="dxa"/>
          </w:tcPr>
          <w:p w14:paraId="28496003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28496004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523,451.51</w:t>
            </w:r>
          </w:p>
        </w:tc>
        <w:tc>
          <w:tcPr>
            <w:tcW w:w="236" w:type="dxa"/>
          </w:tcPr>
          <w:p w14:paraId="2849600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006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540,929.59</w:t>
            </w:r>
          </w:p>
        </w:tc>
        <w:tc>
          <w:tcPr>
            <w:tcW w:w="236" w:type="dxa"/>
          </w:tcPr>
          <w:p w14:paraId="2849600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8496008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844,451.51</w:t>
            </w:r>
          </w:p>
        </w:tc>
        <w:tc>
          <w:tcPr>
            <w:tcW w:w="236" w:type="dxa"/>
            <w:vAlign w:val="center"/>
          </w:tcPr>
          <w:p w14:paraId="28496009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00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929.59</w:t>
            </w:r>
          </w:p>
        </w:tc>
      </w:tr>
      <w:tr w:rsidR="00945B9A" w:rsidRPr="00494247" w14:paraId="28496014" w14:textId="77777777" w:rsidTr="002B0287">
        <w:trPr>
          <w:trHeight w:val="203"/>
        </w:trPr>
        <w:tc>
          <w:tcPr>
            <w:tcW w:w="2880" w:type="dxa"/>
          </w:tcPr>
          <w:p w14:paraId="2849600C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2849600D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12,898,620.91</w:t>
            </w:r>
          </w:p>
        </w:tc>
        <w:tc>
          <w:tcPr>
            <w:tcW w:w="236" w:type="dxa"/>
          </w:tcPr>
          <w:p w14:paraId="2849600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849600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7,155,306.84</w:t>
            </w:r>
          </w:p>
        </w:tc>
        <w:tc>
          <w:tcPr>
            <w:tcW w:w="236" w:type="dxa"/>
          </w:tcPr>
          <w:p w14:paraId="2849601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8496011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12,898,620.91</w:t>
            </w:r>
          </w:p>
        </w:tc>
        <w:tc>
          <w:tcPr>
            <w:tcW w:w="236" w:type="dxa"/>
            <w:vAlign w:val="center"/>
          </w:tcPr>
          <w:p w14:paraId="28496012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01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306.84</w:t>
            </w:r>
          </w:p>
        </w:tc>
      </w:tr>
      <w:tr w:rsidR="00945B9A" w:rsidRPr="00494247" w14:paraId="2849601D" w14:textId="77777777" w:rsidTr="002B0287">
        <w:trPr>
          <w:trHeight w:val="149"/>
        </w:trPr>
        <w:tc>
          <w:tcPr>
            <w:tcW w:w="2880" w:type="dxa"/>
          </w:tcPr>
          <w:p w14:paraId="28496015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6016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13,422,072.42</w:t>
            </w:r>
          </w:p>
        </w:tc>
        <w:tc>
          <w:tcPr>
            <w:tcW w:w="236" w:type="dxa"/>
          </w:tcPr>
          <w:p w14:paraId="2849601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01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7,696,236.43</w:t>
            </w:r>
          </w:p>
        </w:tc>
        <w:tc>
          <w:tcPr>
            <w:tcW w:w="236" w:type="dxa"/>
          </w:tcPr>
          <w:p w14:paraId="2849601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1A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13,743,072.42</w:t>
            </w:r>
          </w:p>
        </w:tc>
        <w:tc>
          <w:tcPr>
            <w:tcW w:w="236" w:type="dxa"/>
            <w:vAlign w:val="center"/>
          </w:tcPr>
          <w:p w14:paraId="2849601B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601C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236.43</w:t>
            </w:r>
          </w:p>
        </w:tc>
      </w:tr>
      <w:tr w:rsidR="00945B9A" w:rsidRPr="00494247" w14:paraId="28496026" w14:textId="77777777" w:rsidTr="00C836E0">
        <w:trPr>
          <w:trHeight w:val="149"/>
        </w:trPr>
        <w:tc>
          <w:tcPr>
            <w:tcW w:w="2880" w:type="dxa"/>
          </w:tcPr>
          <w:p w14:paraId="2849601E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849601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02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8496021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02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2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496024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2849602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B9A" w:rsidRPr="00494247" w14:paraId="2849602F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27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28496028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10,799,749.63</w:t>
            </w:r>
          </w:p>
        </w:tc>
        <w:tc>
          <w:tcPr>
            <w:tcW w:w="236" w:type="dxa"/>
          </w:tcPr>
          <w:p w14:paraId="2849602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849602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1,892,057.78</w:t>
            </w:r>
          </w:p>
        </w:tc>
        <w:tc>
          <w:tcPr>
            <w:tcW w:w="236" w:type="dxa"/>
          </w:tcPr>
          <w:p w14:paraId="2849602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849602C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10,733,749.67</w:t>
            </w:r>
          </w:p>
        </w:tc>
        <w:tc>
          <w:tcPr>
            <w:tcW w:w="236" w:type="dxa"/>
            <w:vAlign w:val="center"/>
          </w:tcPr>
          <w:p w14:paraId="2849602D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02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812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057.78</w:t>
            </w:r>
          </w:p>
        </w:tc>
      </w:tr>
      <w:tr w:rsidR="00945B9A" w:rsidRPr="00494247" w14:paraId="28496038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30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28496031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996,482.26</w:t>
            </w:r>
          </w:p>
        </w:tc>
        <w:tc>
          <w:tcPr>
            <w:tcW w:w="236" w:type="dxa"/>
          </w:tcPr>
          <w:p w14:paraId="2849603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849603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2,838,164.45</w:t>
            </w:r>
          </w:p>
        </w:tc>
        <w:tc>
          <w:tcPr>
            <w:tcW w:w="236" w:type="dxa"/>
          </w:tcPr>
          <w:p w14:paraId="28496034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8496035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972,891.01</w:t>
            </w:r>
          </w:p>
        </w:tc>
        <w:tc>
          <w:tcPr>
            <w:tcW w:w="236" w:type="dxa"/>
            <w:vAlign w:val="center"/>
          </w:tcPr>
          <w:p w14:paraId="28496036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03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164.45</w:t>
            </w:r>
          </w:p>
        </w:tc>
      </w:tr>
      <w:tr w:rsidR="00945B9A" w:rsidRPr="00494247" w14:paraId="28496041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39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2849603A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  <w:cs/>
              </w:rPr>
              <w:t>008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  <w:cs/>
              </w:rPr>
              <w:t>297.57</w:t>
            </w:r>
          </w:p>
        </w:tc>
        <w:tc>
          <w:tcPr>
            <w:tcW w:w="236" w:type="dxa"/>
          </w:tcPr>
          <w:p w14:paraId="2849603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849603C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14,597,324.44</w:t>
            </w:r>
          </w:p>
        </w:tc>
        <w:tc>
          <w:tcPr>
            <w:tcW w:w="236" w:type="dxa"/>
          </w:tcPr>
          <w:p w14:paraId="2849603D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849603E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9,005,172.85</w:t>
            </w:r>
          </w:p>
        </w:tc>
        <w:tc>
          <w:tcPr>
            <w:tcW w:w="236" w:type="dxa"/>
            <w:vAlign w:val="center"/>
          </w:tcPr>
          <w:p w14:paraId="2849603F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04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283.76</w:t>
            </w:r>
          </w:p>
        </w:tc>
      </w:tr>
      <w:tr w:rsidR="00945B9A" w:rsidRPr="00494247" w14:paraId="2849604A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42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6043" w14:textId="77777777" w:rsidR="00945B9A" w:rsidRPr="00827D30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  <w:cs/>
              </w:rPr>
              <w:t>804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A266C">
              <w:rPr>
                <w:rFonts w:ascii="Angsana New" w:hAnsi="Angsana New"/>
                <w:color w:val="000000"/>
                <w:sz w:val="30"/>
                <w:szCs w:val="30"/>
                <w:cs/>
              </w:rPr>
              <w:t>529.46</w:t>
            </w:r>
          </w:p>
        </w:tc>
        <w:tc>
          <w:tcPr>
            <w:tcW w:w="236" w:type="dxa"/>
          </w:tcPr>
          <w:p w14:paraId="28496044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04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19,327,546.67</w:t>
            </w:r>
          </w:p>
        </w:tc>
        <w:tc>
          <w:tcPr>
            <w:tcW w:w="236" w:type="dxa"/>
          </w:tcPr>
          <w:p w14:paraId="28496046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47" w14:textId="77777777" w:rsidR="00945B9A" w:rsidRPr="00494247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26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20,711,813.53</w:t>
            </w:r>
          </w:p>
        </w:tc>
        <w:tc>
          <w:tcPr>
            <w:tcW w:w="236" w:type="dxa"/>
            <w:vAlign w:val="center"/>
          </w:tcPr>
          <w:p w14:paraId="28496048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604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505.99</w:t>
            </w:r>
          </w:p>
        </w:tc>
      </w:tr>
      <w:tr w:rsidR="00945B9A" w:rsidRPr="00494247" w14:paraId="28496053" w14:textId="77777777" w:rsidTr="00286043">
        <w:trPr>
          <w:trHeight w:val="149"/>
        </w:trPr>
        <w:tc>
          <w:tcPr>
            <w:tcW w:w="2880" w:type="dxa"/>
            <w:vAlign w:val="center"/>
          </w:tcPr>
          <w:p w14:paraId="2849604B" w14:textId="77777777" w:rsidR="00945B9A" w:rsidRPr="00494247" w:rsidRDefault="00945B9A" w:rsidP="00945B9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4C" w14:textId="77777777" w:rsidR="00945B9A" w:rsidRPr="00827D30" w:rsidRDefault="00CA266C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266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</w:t>
            </w:r>
            <w:r w:rsidRPr="00CA26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A266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226</w:t>
            </w:r>
            <w:r w:rsidRPr="00CA26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A266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601.88</w:t>
            </w:r>
          </w:p>
        </w:tc>
        <w:tc>
          <w:tcPr>
            <w:tcW w:w="236" w:type="dxa"/>
          </w:tcPr>
          <w:p w14:paraId="2849604D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4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27,023,783.10</w:t>
            </w:r>
          </w:p>
        </w:tc>
        <w:tc>
          <w:tcPr>
            <w:tcW w:w="236" w:type="dxa"/>
          </w:tcPr>
          <w:p w14:paraId="2849604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50" w14:textId="77777777" w:rsidR="00945B9A" w:rsidRPr="00494247" w:rsidRDefault="00CA266C" w:rsidP="0028604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A266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34,454,885.95</w:t>
            </w:r>
          </w:p>
        </w:tc>
        <w:tc>
          <w:tcPr>
            <w:tcW w:w="236" w:type="dxa"/>
            <w:vAlign w:val="center"/>
          </w:tcPr>
          <w:p w14:paraId="28496051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5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237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742.42</w:t>
            </w:r>
          </w:p>
        </w:tc>
      </w:tr>
    </w:tbl>
    <w:p w14:paraId="28496054" w14:textId="77777777" w:rsidR="00054327" w:rsidRDefault="00054327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5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6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7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8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9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A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B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C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D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E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5F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0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1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2" w14:textId="77777777" w:rsidR="00CA266C" w:rsidRDefault="00CA266C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3" w14:textId="77777777" w:rsidR="00CA266C" w:rsidRDefault="00CA266C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4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5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6" w14:textId="77777777" w:rsidR="00F91DBE" w:rsidRDefault="00F91DBE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7" w14:textId="77777777" w:rsidR="006F30AD" w:rsidRPr="00574462" w:rsidRDefault="006F30AD" w:rsidP="00520A2B">
      <w:pPr>
        <w:numPr>
          <w:ilvl w:val="0"/>
          <w:numId w:val="1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="00C836E0" w:rsidRPr="00574462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763"/>
        <w:gridCol w:w="1805"/>
        <w:gridCol w:w="266"/>
        <w:gridCol w:w="1637"/>
      </w:tblGrid>
      <w:tr w:rsidR="00C836E0" w:rsidRPr="00574462" w14:paraId="2849606F" w14:textId="77777777" w:rsidTr="004A6D9B">
        <w:tc>
          <w:tcPr>
            <w:tcW w:w="900" w:type="dxa"/>
          </w:tcPr>
          <w:p w14:paraId="28496068" w14:textId="77777777" w:rsidR="00C836E0" w:rsidRPr="00574462" w:rsidRDefault="00C836E0" w:rsidP="00520A2B">
            <w:pPr>
              <w:pStyle w:val="ListParagraph"/>
              <w:numPr>
                <w:ilvl w:val="0"/>
                <w:numId w:val="10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96069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2849606A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849606B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2849606C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849606D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2849606E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>: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574462" w14:paraId="28496075" w14:textId="77777777" w:rsidTr="004A6D9B">
        <w:tc>
          <w:tcPr>
            <w:tcW w:w="900" w:type="dxa"/>
          </w:tcPr>
          <w:p w14:paraId="28496070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96071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28496072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8496073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074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574462" w14:paraId="2849607D" w14:textId="77777777" w:rsidTr="004A6D9B">
        <w:tc>
          <w:tcPr>
            <w:tcW w:w="900" w:type="dxa"/>
          </w:tcPr>
          <w:p w14:paraId="28496076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496077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28496078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8496079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7A" w14:textId="77777777" w:rsidR="00C836E0" w:rsidRPr="00574462" w:rsidRDefault="00A23836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744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7B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7C" w14:textId="77777777" w:rsidR="00C836E0" w:rsidRPr="00574462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5B9A" w:rsidRPr="0057446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B7C83" w:rsidRPr="00574462" w14:paraId="28496085" w14:textId="77777777" w:rsidTr="004A6D9B">
        <w:tc>
          <w:tcPr>
            <w:tcW w:w="900" w:type="dxa"/>
          </w:tcPr>
          <w:p w14:paraId="2849607E" w14:textId="77777777" w:rsidR="00FB7C83" w:rsidRPr="00574462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14:paraId="2849607F" w14:textId="77777777" w:rsidR="00FB7C83" w:rsidRPr="00574462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14:paraId="28496080" w14:textId="77777777" w:rsidR="00FB7C83" w:rsidRPr="00574462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28496081" w14:textId="77777777" w:rsidR="00FB7C83" w:rsidRPr="00574462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28496082" w14:textId="77777777" w:rsidR="00FB7C83" w:rsidRPr="00574462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8496083" w14:textId="77777777" w:rsidR="00FB7C83" w:rsidRPr="00574462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28496084" w14:textId="77777777" w:rsidR="00FB7C83" w:rsidRPr="00574462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574462" w14:paraId="2849608D" w14:textId="77777777" w:rsidTr="004A6D9B">
        <w:tc>
          <w:tcPr>
            <w:tcW w:w="900" w:type="dxa"/>
          </w:tcPr>
          <w:p w14:paraId="28496086" w14:textId="77777777" w:rsidR="00945B9A" w:rsidRPr="00574462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96087" w14:textId="77777777" w:rsidR="00945B9A" w:rsidRPr="00574462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14:paraId="28496088" w14:textId="77777777" w:rsidR="00945B9A" w:rsidRPr="00574462" w:rsidRDefault="00945B9A" w:rsidP="00945B9A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14:paraId="28496089" w14:textId="647B1D45" w:rsidR="00945B9A" w:rsidRPr="00574462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="00450234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1.00</w:t>
            </w:r>
            <w:r w:rsidR="004502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="00450234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805" w:type="dxa"/>
            <w:shd w:val="clear" w:color="auto" w:fill="auto"/>
          </w:tcPr>
          <w:p w14:paraId="2849608A" w14:textId="77777777" w:rsidR="00945B9A" w:rsidRPr="00574462" w:rsidRDefault="00B521FD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792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098.02</w:t>
            </w:r>
          </w:p>
        </w:tc>
        <w:tc>
          <w:tcPr>
            <w:tcW w:w="266" w:type="dxa"/>
            <w:shd w:val="clear" w:color="auto" w:fill="auto"/>
          </w:tcPr>
          <w:p w14:paraId="2849608B" w14:textId="77777777" w:rsidR="00945B9A" w:rsidRPr="00574462" w:rsidRDefault="00945B9A" w:rsidP="00945B9A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8C" w14:textId="77777777" w:rsidR="00945B9A" w:rsidRPr="00574462" w:rsidRDefault="0056376D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46,279,484.71</w:t>
            </w:r>
          </w:p>
        </w:tc>
      </w:tr>
      <w:tr w:rsidR="000726CD" w:rsidRPr="00574462" w14:paraId="28496095" w14:textId="77777777" w:rsidTr="004A6D9B">
        <w:tc>
          <w:tcPr>
            <w:tcW w:w="900" w:type="dxa"/>
          </w:tcPr>
          <w:p w14:paraId="2849608E" w14:textId="77777777" w:rsidR="000726CD" w:rsidRPr="00574462" w:rsidRDefault="000726CD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9608F" w14:textId="77777777" w:rsidR="000726CD" w:rsidRPr="00574462" w:rsidRDefault="000726CD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654" w:type="dxa"/>
            <w:shd w:val="clear" w:color="auto" w:fill="auto"/>
          </w:tcPr>
          <w:p w14:paraId="28496090" w14:textId="77777777" w:rsidR="000726CD" w:rsidRPr="00574462" w:rsidRDefault="00B521FD" w:rsidP="00945B9A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="00A1638A"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="00A1638A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 w:rsidR="00A1638A" w:rsidRPr="00574462">
              <w:rPr>
                <w:rFonts w:ascii="Angsana New" w:hAnsi="Angsana New"/>
                <w:sz w:val="24"/>
                <w:szCs w:val="24"/>
                <w:lang w:val="en-US"/>
              </w:rPr>
              <w:t>7-96</w:t>
            </w:r>
            <w:r w:rsidR="00A1638A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="00954C4E" w:rsidRPr="00574462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A1638A" w:rsidRPr="0057446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954C4E" w:rsidRPr="00574462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A1638A"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A1638A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="00A1638A" w:rsidRPr="00574462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14:paraId="28496091" w14:textId="77777777" w:rsidR="000726CD" w:rsidRPr="00574462" w:rsidRDefault="00A1638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="00954C4E" w:rsidRPr="00574462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="00954C4E" w:rsidRPr="00574462">
              <w:rPr>
                <w:rFonts w:ascii="Angsana New" w:hAnsi="Angsana New"/>
                <w:sz w:val="30"/>
                <w:szCs w:val="30"/>
                <w:lang w:val="en-US"/>
              </w:rPr>
              <w:t>1.50-2.00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805" w:type="dxa"/>
            <w:shd w:val="clear" w:color="auto" w:fill="auto"/>
          </w:tcPr>
          <w:p w14:paraId="28496092" w14:textId="77777777" w:rsidR="000726CD" w:rsidRPr="00574462" w:rsidRDefault="00A1638A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2,000,000.00</w:t>
            </w:r>
          </w:p>
        </w:tc>
        <w:tc>
          <w:tcPr>
            <w:tcW w:w="266" w:type="dxa"/>
            <w:shd w:val="clear" w:color="auto" w:fill="auto"/>
          </w:tcPr>
          <w:p w14:paraId="28496093" w14:textId="77777777" w:rsidR="000726CD" w:rsidRPr="00574462" w:rsidRDefault="000726CD" w:rsidP="00945B9A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94" w14:textId="77777777" w:rsidR="000726CD" w:rsidRPr="00574462" w:rsidRDefault="00A1638A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DBE" w:rsidRPr="00574462" w14:paraId="2849609D" w14:textId="77777777" w:rsidTr="002518F0">
        <w:tc>
          <w:tcPr>
            <w:tcW w:w="900" w:type="dxa"/>
          </w:tcPr>
          <w:p w14:paraId="28496096" w14:textId="77777777" w:rsidR="00F91DBE" w:rsidRPr="00574462" w:rsidRDefault="00F91DBE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96097" w14:textId="77777777" w:rsidR="00F91DBE" w:rsidRPr="00574462" w:rsidRDefault="00F91DBE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654" w:type="dxa"/>
            <w:shd w:val="clear" w:color="auto" w:fill="auto"/>
          </w:tcPr>
          <w:p w14:paraId="28496098" w14:textId="77777777" w:rsidR="00F91DBE" w:rsidRPr="00574462" w:rsidRDefault="001840B3" w:rsidP="00945B9A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>จ่ายชำระเงิน</w:t>
            </w:r>
            <w:r w:rsidR="00054E93" w:rsidRPr="00574462">
              <w:rPr>
                <w:rFonts w:ascii="Angsana New" w:hAnsi="Angsana New"/>
                <w:sz w:val="24"/>
                <w:szCs w:val="24"/>
                <w:cs/>
              </w:rPr>
              <w:t>ต้น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พร้อมดอกเบี้ยเป็นรายเดือน เดือนละ </w:t>
            </w:r>
            <w:r w:rsidRPr="00574462">
              <w:rPr>
                <w:rFonts w:ascii="Angsana New" w:hAnsi="Angsana New"/>
                <w:sz w:val="24"/>
                <w:szCs w:val="24"/>
              </w:rPr>
              <w:t>225,000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บาท </w:t>
            </w:r>
            <w:r w:rsidR="008E1911"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="008E1911"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="008E1911"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="0098011A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ระทั้งเงินต้นและดอกเบี้ย และ</w:t>
            </w:r>
            <w:r w:rsidR="002518F0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เริ่มชำระเดือนที่ </w:t>
            </w:r>
            <w:r w:rsidR="002518F0" w:rsidRPr="0057446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2518F0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="002518F0" w:rsidRPr="0057446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2518F0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="002518F0"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63" w:type="dxa"/>
            <w:shd w:val="clear" w:color="auto" w:fill="auto"/>
          </w:tcPr>
          <w:p w14:paraId="28496099" w14:textId="77777777" w:rsidR="00F91DBE" w:rsidRPr="00574462" w:rsidRDefault="004A6D9B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805" w:type="dxa"/>
            <w:shd w:val="clear" w:color="auto" w:fill="auto"/>
          </w:tcPr>
          <w:p w14:paraId="2849609A" w14:textId="77777777" w:rsidR="00F91DBE" w:rsidRPr="00574462" w:rsidRDefault="001840B3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17,000,000.00</w:t>
            </w:r>
          </w:p>
        </w:tc>
        <w:tc>
          <w:tcPr>
            <w:tcW w:w="266" w:type="dxa"/>
            <w:shd w:val="clear" w:color="auto" w:fill="auto"/>
          </w:tcPr>
          <w:p w14:paraId="2849609B" w14:textId="77777777" w:rsidR="00F91DBE" w:rsidRPr="00574462" w:rsidRDefault="00F91DBE" w:rsidP="00945B9A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9C" w14:textId="77777777" w:rsidR="00F91DBE" w:rsidRPr="00574462" w:rsidRDefault="00F91DBE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DBE" w:rsidRPr="00574462" w14:paraId="284960A5" w14:textId="77777777" w:rsidTr="004A6D9B">
        <w:tc>
          <w:tcPr>
            <w:tcW w:w="900" w:type="dxa"/>
          </w:tcPr>
          <w:p w14:paraId="2849609E" w14:textId="77777777" w:rsidR="00F91DBE" w:rsidRPr="00574462" w:rsidRDefault="001840B3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49609F" w14:textId="77777777" w:rsidR="00F91DBE" w:rsidRPr="00574462" w:rsidRDefault="001840B3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54" w:type="dxa"/>
            <w:shd w:val="clear" w:color="auto" w:fill="auto"/>
          </w:tcPr>
          <w:p w14:paraId="284960A0" w14:textId="77777777" w:rsidR="00F91DBE" w:rsidRPr="00574462" w:rsidRDefault="008E1911" w:rsidP="00945B9A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D520F5"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="00D520F5" w:rsidRPr="0057446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D520F5"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D520F5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="00D520F5"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="00D520F5"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63" w:type="dxa"/>
            <w:shd w:val="clear" w:color="auto" w:fill="auto"/>
          </w:tcPr>
          <w:p w14:paraId="284960A1" w14:textId="77777777" w:rsidR="00F91DBE" w:rsidRPr="00574462" w:rsidRDefault="00D520F5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</w:t>
            </w:r>
            <w:r w:rsidR="009B19DC"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2-7</w:t>
            </w:r>
            <w:r w:rsidR="009B19DC"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805" w:type="dxa"/>
            <w:shd w:val="clear" w:color="auto" w:fill="auto"/>
          </w:tcPr>
          <w:p w14:paraId="284960A2" w14:textId="77777777" w:rsidR="00F91DBE" w:rsidRPr="00574462" w:rsidRDefault="001840B3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9,000,000.00</w:t>
            </w:r>
          </w:p>
        </w:tc>
        <w:tc>
          <w:tcPr>
            <w:tcW w:w="266" w:type="dxa"/>
            <w:shd w:val="clear" w:color="auto" w:fill="auto"/>
          </w:tcPr>
          <w:p w14:paraId="284960A3" w14:textId="77777777" w:rsidR="00F91DBE" w:rsidRPr="00574462" w:rsidRDefault="00F91DBE" w:rsidP="00945B9A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A4" w14:textId="77777777" w:rsidR="00F91DBE" w:rsidRPr="00574462" w:rsidRDefault="001840B3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B9A" w:rsidRPr="003520B0" w14:paraId="284960AB" w14:textId="77777777" w:rsidTr="004A6D9B">
        <w:trPr>
          <w:trHeight w:val="56"/>
        </w:trPr>
        <w:tc>
          <w:tcPr>
            <w:tcW w:w="4724" w:type="dxa"/>
            <w:gridSpan w:val="3"/>
          </w:tcPr>
          <w:p w14:paraId="284960A6" w14:textId="77777777" w:rsidR="00945B9A" w:rsidRPr="003520B0" w:rsidRDefault="00945B9A" w:rsidP="00945B9A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shd w:val="clear" w:color="auto" w:fill="auto"/>
          </w:tcPr>
          <w:p w14:paraId="284960A7" w14:textId="77777777" w:rsidR="00945B9A" w:rsidRPr="003520B0" w:rsidRDefault="00945B9A" w:rsidP="00945B9A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4960A8" w14:textId="77777777" w:rsidR="00945B9A" w:rsidRPr="003520B0" w:rsidRDefault="0092455E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792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098.02</w:t>
            </w:r>
          </w:p>
        </w:tc>
        <w:tc>
          <w:tcPr>
            <w:tcW w:w="266" w:type="dxa"/>
            <w:shd w:val="clear" w:color="auto" w:fill="auto"/>
          </w:tcPr>
          <w:p w14:paraId="284960A9" w14:textId="77777777" w:rsidR="00945B9A" w:rsidRPr="003520B0" w:rsidRDefault="00945B9A" w:rsidP="00945B9A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4960AA" w14:textId="77777777" w:rsidR="00945B9A" w:rsidRPr="003520B0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484.71</w:t>
            </w:r>
          </w:p>
        </w:tc>
      </w:tr>
      <w:tr w:rsidR="00945B9A" w:rsidRPr="003520B0" w14:paraId="284960B0" w14:textId="77777777" w:rsidTr="004A6D9B">
        <w:tc>
          <w:tcPr>
            <w:tcW w:w="6487" w:type="dxa"/>
            <w:gridSpan w:val="4"/>
          </w:tcPr>
          <w:p w14:paraId="284960AC" w14:textId="77777777" w:rsidR="00945B9A" w:rsidRPr="003520B0" w:rsidRDefault="00945B9A" w:rsidP="00945B9A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0AD" w14:textId="77777777" w:rsidR="00945B9A" w:rsidRPr="003520B0" w:rsidRDefault="00500EFF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809.10</w:t>
            </w: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84960AE" w14:textId="77777777" w:rsidR="00945B9A" w:rsidRPr="003520B0" w:rsidRDefault="00945B9A" w:rsidP="00945B9A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0AF" w14:textId="77777777" w:rsidR="00945B9A" w:rsidRPr="003520B0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</w:rPr>
              <w:t>(</w:t>
            </w:r>
            <w:r w:rsidR="0092455E" w:rsidRPr="003520B0">
              <w:rPr>
                <w:rFonts w:ascii="Angsana New" w:hAnsi="Angsana New"/>
                <w:sz w:val="30"/>
                <w:szCs w:val="30"/>
              </w:rPr>
              <w:t>11,087,761.07</w:t>
            </w:r>
            <w:r w:rsidRPr="003520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5B9A" w:rsidRPr="003520B0" w14:paraId="284960B6" w14:textId="77777777" w:rsidTr="004A6D9B">
        <w:tc>
          <w:tcPr>
            <w:tcW w:w="4724" w:type="dxa"/>
            <w:gridSpan w:val="3"/>
          </w:tcPr>
          <w:p w14:paraId="284960B1" w14:textId="77777777" w:rsidR="00945B9A" w:rsidRPr="003520B0" w:rsidRDefault="00945B9A" w:rsidP="00945B9A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63" w:type="dxa"/>
            <w:shd w:val="clear" w:color="auto" w:fill="auto"/>
          </w:tcPr>
          <w:p w14:paraId="284960B2" w14:textId="77777777" w:rsidR="00945B9A" w:rsidRPr="003520B0" w:rsidRDefault="00945B9A" w:rsidP="00945B9A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84960B3" w14:textId="77777777" w:rsidR="00945B9A" w:rsidRPr="003520B0" w:rsidRDefault="00500EFF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467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288.92</w:t>
            </w:r>
          </w:p>
        </w:tc>
        <w:tc>
          <w:tcPr>
            <w:tcW w:w="266" w:type="dxa"/>
            <w:shd w:val="clear" w:color="auto" w:fill="auto"/>
          </w:tcPr>
          <w:p w14:paraId="284960B4" w14:textId="77777777" w:rsidR="00945B9A" w:rsidRPr="003520B0" w:rsidRDefault="00945B9A" w:rsidP="00945B9A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84960B5" w14:textId="77777777" w:rsidR="00945B9A" w:rsidRPr="003520B0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191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723.64</w:t>
            </w:r>
          </w:p>
        </w:tc>
      </w:tr>
    </w:tbl>
    <w:p w14:paraId="284960B7" w14:textId="77777777" w:rsidR="005271B1" w:rsidRPr="00CF461E" w:rsidRDefault="005271B1" w:rsidP="005271B1">
      <w:pPr>
        <w:spacing w:before="240" w:after="240" w:line="240" w:lineRule="atLeast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F461E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เงินกู้ยืมจากธนาคารแห่งที่ </w:t>
      </w:r>
      <w:r w:rsidRPr="00CF461E">
        <w:rPr>
          <w:rFonts w:asciiTheme="majorBidi" w:hAnsiTheme="majorBidi" w:cstheme="majorBidi"/>
          <w:sz w:val="30"/>
          <w:szCs w:val="30"/>
        </w:rPr>
        <w:t xml:space="preserve">1 </w:t>
      </w:r>
      <w:r w:rsidR="00C836E0" w:rsidRPr="00CF461E">
        <w:rPr>
          <w:rFonts w:asciiTheme="majorBidi" w:hAnsiTheme="majorBidi" w:cstheme="majorBidi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</w:t>
      </w:r>
      <w:r w:rsidRPr="00CF461E">
        <w:rPr>
          <w:rFonts w:asciiTheme="majorBidi" w:hAnsiTheme="majorBidi" w:cstheme="majorBidi"/>
          <w:sz w:val="30"/>
          <w:szCs w:val="30"/>
          <w:cs/>
        </w:rPr>
        <w:t>และค้ำประกันโดยบรรษัทประกันสินเชื่ออุตสาหกรรมขนาดย่อม</w:t>
      </w:r>
    </w:p>
    <w:p w14:paraId="284960B8" w14:textId="77777777" w:rsidR="005271B1" w:rsidRPr="00574462" w:rsidRDefault="005271B1" w:rsidP="005271B1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F461E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เงินกู้ยืมจากธนาคารแห่งที่ </w:t>
      </w:r>
      <w:r w:rsidRPr="00CF461E">
        <w:rPr>
          <w:rFonts w:asciiTheme="majorBidi" w:hAnsiTheme="majorBidi" w:cstheme="majorBidi"/>
          <w:sz w:val="30"/>
          <w:szCs w:val="30"/>
        </w:rPr>
        <w:t xml:space="preserve">2 </w:t>
      </w:r>
      <w:r w:rsidRPr="00CF461E">
        <w:rPr>
          <w:rFonts w:asciiTheme="majorBidi" w:hAnsiTheme="majorBidi" w:cstheme="majorBidi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14:paraId="284960B9" w14:textId="77777777" w:rsidR="00054327" w:rsidRPr="00574462" w:rsidRDefault="00054327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BA" w14:textId="77777777" w:rsidR="0092455E" w:rsidRPr="00574462" w:rsidRDefault="0092455E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BB" w14:textId="77777777" w:rsidR="0092455E" w:rsidRPr="00574462" w:rsidRDefault="0092455E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BC" w14:textId="77777777" w:rsidR="0098011A" w:rsidRPr="00574462" w:rsidRDefault="0098011A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0BD" w14:textId="77777777" w:rsidR="00B03B3F" w:rsidRPr="00574462" w:rsidRDefault="00B03B3F" w:rsidP="00520A2B">
      <w:pPr>
        <w:numPr>
          <w:ilvl w:val="0"/>
          <w:numId w:val="15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97AC1" w:rsidRPr="00574462" w14:paraId="284960C0" w14:textId="77777777" w:rsidTr="004F3E43">
        <w:tc>
          <w:tcPr>
            <w:tcW w:w="5760" w:type="dxa"/>
          </w:tcPr>
          <w:p w14:paraId="284960BE" w14:textId="77777777" w:rsidR="00897AC1" w:rsidRPr="00574462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84960BF" w14:textId="77777777" w:rsidR="00897AC1" w:rsidRPr="00574462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74462" w14:paraId="284960C5" w14:textId="77777777" w:rsidTr="00583475">
        <w:trPr>
          <w:gridAfter w:val="1"/>
          <w:wAfter w:w="8" w:type="dxa"/>
        </w:trPr>
        <w:tc>
          <w:tcPr>
            <w:tcW w:w="5760" w:type="dxa"/>
          </w:tcPr>
          <w:p w14:paraId="284960C1" w14:textId="77777777" w:rsidR="00897AC1" w:rsidRPr="00574462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14:paraId="284960C2" w14:textId="77777777" w:rsidR="00897AC1" w:rsidRPr="00574462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84960C3" w14:textId="77777777" w:rsidR="00897AC1" w:rsidRPr="00574462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14:paraId="284960C4" w14:textId="77777777" w:rsidR="00897AC1" w:rsidRPr="00574462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74462" w14:paraId="284960CA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</w:tcPr>
          <w:p w14:paraId="284960C6" w14:textId="77777777" w:rsidR="00945B9A" w:rsidRPr="00574462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574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74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  <w:tc>
          <w:tcPr>
            <w:tcW w:w="239" w:type="dxa"/>
            <w:vAlign w:val="center"/>
          </w:tcPr>
          <w:p w14:paraId="284960C8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0C9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tr w:rsidR="00CA266C" w:rsidRPr="00574462" w14:paraId="284960CF" w14:textId="77777777" w:rsidTr="00354875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CB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77777777" w:rsidR="00CA266C" w:rsidRPr="00574462" w:rsidRDefault="00CA266C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84A79" w:rsidRPr="0057446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184A79"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="00184A79" w:rsidRPr="00574462">
              <w:rPr>
                <w:rFonts w:ascii="Angsana New" w:hAnsi="Angsana New"/>
                <w:sz w:val="30"/>
                <w:szCs w:val="30"/>
                <w:cs/>
              </w:rPr>
              <w:t>938</w:t>
            </w:r>
            <w:r w:rsidR="00184A79"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="00184A79" w:rsidRPr="00574462">
              <w:rPr>
                <w:rFonts w:ascii="Angsana New" w:hAnsi="Angsana New"/>
                <w:sz w:val="30"/>
                <w:szCs w:val="30"/>
                <w:cs/>
              </w:rPr>
              <w:t>792.63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center"/>
          </w:tcPr>
          <w:p w14:paraId="284960CD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0CE" w14:textId="77777777" w:rsidR="00CA266C" w:rsidRPr="00574462" w:rsidRDefault="00CA266C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526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510.80)</w:t>
            </w:r>
          </w:p>
        </w:tc>
      </w:tr>
      <w:tr w:rsidR="00CA266C" w:rsidRPr="00574462" w14:paraId="284960D4" w14:textId="77777777" w:rsidTr="00354875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0D0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574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77777777" w:rsidR="00CA266C" w:rsidRPr="00574462" w:rsidRDefault="00CA266C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648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993.8</w:t>
            </w:r>
            <w:r w:rsidR="00184A79" w:rsidRPr="005744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center"/>
          </w:tcPr>
          <w:p w14:paraId="284960D2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284960D3" w14:textId="77777777" w:rsidR="00CA266C" w:rsidRPr="00574462" w:rsidRDefault="00CA266C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709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831.32</w:t>
            </w:r>
          </w:p>
        </w:tc>
      </w:tr>
      <w:tr w:rsidR="00CA266C" w:rsidRPr="00574462" w14:paraId="284960D9" w14:textId="77777777" w:rsidTr="00354875">
        <w:trPr>
          <w:gridAfter w:val="1"/>
          <w:wAfter w:w="8" w:type="dxa"/>
          <w:trHeight w:val="149"/>
        </w:trPr>
        <w:tc>
          <w:tcPr>
            <w:tcW w:w="5760" w:type="dxa"/>
          </w:tcPr>
          <w:p w14:paraId="284960D5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77777777" w:rsidR="00CA266C" w:rsidRPr="00574462" w:rsidRDefault="00CA266C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696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605.09)</w:t>
            </w:r>
          </w:p>
        </w:tc>
        <w:tc>
          <w:tcPr>
            <w:tcW w:w="239" w:type="dxa"/>
            <w:vAlign w:val="center"/>
          </w:tcPr>
          <w:p w14:paraId="284960D7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0D8" w14:textId="77777777" w:rsidR="00CA266C" w:rsidRPr="00574462" w:rsidRDefault="00CA266C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974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888.58)</w:t>
            </w:r>
          </w:p>
        </w:tc>
      </w:tr>
      <w:tr w:rsidR="00CA266C" w:rsidRPr="00574462" w14:paraId="284960DE" w14:textId="77777777" w:rsidTr="00354875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284960DA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77777777" w:rsidR="00CA266C" w:rsidRPr="00574462" w:rsidRDefault="00184A79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952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388.74</w:t>
            </w:r>
          </w:p>
        </w:tc>
        <w:tc>
          <w:tcPr>
            <w:tcW w:w="239" w:type="dxa"/>
            <w:vAlign w:val="center"/>
          </w:tcPr>
          <w:p w14:paraId="284960DC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77777777" w:rsidR="00CA266C" w:rsidRPr="00574462" w:rsidRDefault="00CA266C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734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942.74</w:t>
            </w:r>
          </w:p>
        </w:tc>
      </w:tr>
    </w:tbl>
    <w:p w14:paraId="284960DF" w14:textId="77777777" w:rsidR="000C30D0" w:rsidRPr="00574462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0C30D0" w:rsidRPr="00574462" w14:paraId="284960E2" w14:textId="77777777" w:rsidTr="00236253">
        <w:tc>
          <w:tcPr>
            <w:tcW w:w="5760" w:type="dxa"/>
          </w:tcPr>
          <w:p w14:paraId="284960E0" w14:textId="77777777" w:rsidR="000C30D0" w:rsidRPr="00574462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84960E1" w14:textId="77777777" w:rsidR="000C30D0" w:rsidRPr="00574462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574462" w14:paraId="284960E5" w14:textId="77777777" w:rsidTr="00583475">
        <w:trPr>
          <w:gridAfter w:val="1"/>
          <w:wAfter w:w="8" w:type="dxa"/>
        </w:trPr>
        <w:tc>
          <w:tcPr>
            <w:tcW w:w="5760" w:type="dxa"/>
          </w:tcPr>
          <w:p w14:paraId="284960E3" w14:textId="77777777" w:rsidR="000C30D0" w:rsidRPr="00574462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bottom w:val="single" w:sz="4" w:space="0" w:color="auto"/>
            </w:tcBorders>
          </w:tcPr>
          <w:p w14:paraId="284960E4" w14:textId="77777777" w:rsidR="000C30D0" w:rsidRPr="00574462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574462" w14:paraId="284960EA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284960E6" w14:textId="77777777" w:rsidR="000C30D0" w:rsidRPr="00574462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84960E7" w14:textId="77777777" w:rsidR="000C30D0" w:rsidRPr="00574462" w:rsidRDefault="00A23836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74462">
              <w:rPr>
                <w:sz w:val="30"/>
                <w:szCs w:val="30"/>
              </w:rPr>
              <w:t xml:space="preserve">30 </w:t>
            </w:r>
            <w:r w:rsidRPr="00574462">
              <w:rPr>
                <w:sz w:val="30"/>
                <w:szCs w:val="30"/>
                <w:cs/>
              </w:rPr>
              <w:t xml:space="preserve">มิถุนายน </w:t>
            </w:r>
            <w:r w:rsidRPr="00574462">
              <w:rPr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84960E8" w14:textId="77777777" w:rsidR="000C30D0" w:rsidRPr="00574462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284960E9" w14:textId="77777777" w:rsidR="000C30D0" w:rsidRPr="00574462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sz w:val="30"/>
                <w:szCs w:val="30"/>
              </w:rPr>
              <w:t>31</w:t>
            </w:r>
            <w:r w:rsidRPr="00574462">
              <w:rPr>
                <w:sz w:val="30"/>
                <w:szCs w:val="30"/>
                <w:cs/>
              </w:rPr>
              <w:t xml:space="preserve"> ธันวาคม </w:t>
            </w:r>
            <w:r w:rsidRPr="00574462">
              <w:rPr>
                <w:sz w:val="30"/>
                <w:szCs w:val="30"/>
              </w:rPr>
              <w:t>256</w:t>
            </w:r>
            <w:r w:rsidR="00945B9A" w:rsidRPr="00574462">
              <w:rPr>
                <w:sz w:val="30"/>
                <w:szCs w:val="30"/>
              </w:rPr>
              <w:t>3</w:t>
            </w:r>
          </w:p>
        </w:tc>
      </w:tr>
      <w:tr w:rsidR="000C30D0" w:rsidRPr="00574462" w14:paraId="284960EF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14:paraId="284960EB" w14:textId="77777777" w:rsidR="000C30D0" w:rsidRPr="00574462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84960EC" w14:textId="77777777" w:rsidR="000C30D0" w:rsidRPr="00574462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84960ED" w14:textId="77777777" w:rsidR="000C30D0" w:rsidRPr="00574462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284960EE" w14:textId="77777777" w:rsidR="000C30D0" w:rsidRPr="00574462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411" w:rsidRPr="00574462" w14:paraId="284960F4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F0" w14:textId="77777777" w:rsidR="00793411" w:rsidRPr="00574462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0F1" w14:textId="77777777" w:rsidR="00793411" w:rsidRPr="00574462" w:rsidRDefault="00CA266C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704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768.00</w:t>
            </w:r>
          </w:p>
        </w:tc>
        <w:tc>
          <w:tcPr>
            <w:tcW w:w="239" w:type="dxa"/>
            <w:vAlign w:val="center"/>
          </w:tcPr>
          <w:p w14:paraId="284960F2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0F3" w14:textId="77777777" w:rsidR="00793411" w:rsidRPr="00574462" w:rsidRDefault="00793411" w:rsidP="009C7E5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4,914,423.00</w:t>
            </w:r>
          </w:p>
        </w:tc>
      </w:tr>
      <w:tr w:rsidR="00793411" w:rsidRPr="00574462" w14:paraId="284960F9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F5" w14:textId="77777777" w:rsidR="00793411" w:rsidRPr="00574462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0F6" w14:textId="77777777" w:rsidR="00793411" w:rsidRPr="00574462" w:rsidRDefault="00CA266C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012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834.00</w:t>
            </w:r>
          </w:p>
        </w:tc>
        <w:tc>
          <w:tcPr>
            <w:tcW w:w="239" w:type="dxa"/>
            <w:vAlign w:val="center"/>
          </w:tcPr>
          <w:p w14:paraId="284960F7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0F8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14,547,718.00</w:t>
            </w:r>
          </w:p>
        </w:tc>
      </w:tr>
      <w:tr w:rsidR="00793411" w:rsidRPr="00574462" w14:paraId="284960FE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FA" w14:textId="77777777" w:rsidR="00793411" w:rsidRPr="00574462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FB" w14:textId="77777777" w:rsidR="00793411" w:rsidRPr="00574462" w:rsidRDefault="00CA266C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284960FC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0FD" w14:textId="77777777" w:rsidR="00793411" w:rsidRPr="00574462" w:rsidRDefault="00793411" w:rsidP="009C7E5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5,230,000.00</w:t>
            </w:r>
          </w:p>
        </w:tc>
      </w:tr>
      <w:tr w:rsidR="00793411" w:rsidRPr="00574462" w14:paraId="28496103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0FF" w14:textId="77777777" w:rsidR="00793411" w:rsidRPr="00574462" w:rsidRDefault="00793411" w:rsidP="007934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00" w14:textId="77777777" w:rsidR="00793411" w:rsidRPr="00574462" w:rsidRDefault="00CA266C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602.00</w:t>
            </w:r>
          </w:p>
        </w:tc>
        <w:tc>
          <w:tcPr>
            <w:tcW w:w="239" w:type="dxa"/>
            <w:vAlign w:val="center"/>
          </w:tcPr>
          <w:p w14:paraId="28496101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28496102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24,692,141.00</w:t>
            </w:r>
          </w:p>
        </w:tc>
      </w:tr>
      <w:tr w:rsidR="00793411" w:rsidRPr="00574462" w14:paraId="28496108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104" w14:textId="77777777" w:rsidR="00793411" w:rsidRPr="00574462" w:rsidRDefault="00793411" w:rsidP="00793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05" w14:textId="77777777" w:rsidR="00793411" w:rsidRPr="00574462" w:rsidRDefault="00CA266C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84A79" w:rsidRPr="0057446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184A79"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="00184A79" w:rsidRPr="00574462">
              <w:rPr>
                <w:rFonts w:ascii="Angsana New" w:hAnsi="Angsana New"/>
                <w:sz w:val="30"/>
                <w:szCs w:val="30"/>
                <w:cs/>
              </w:rPr>
              <w:t>518</w:t>
            </w:r>
            <w:r w:rsidR="00184A79"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="00184A79" w:rsidRPr="00574462">
              <w:rPr>
                <w:rFonts w:ascii="Angsana New" w:hAnsi="Angsana New"/>
                <w:sz w:val="30"/>
                <w:szCs w:val="30"/>
                <w:cs/>
              </w:rPr>
              <w:t>608.17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center"/>
          </w:tcPr>
          <w:p w14:paraId="28496106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107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(4,104,354.54)</w:t>
            </w:r>
          </w:p>
        </w:tc>
      </w:tr>
      <w:tr w:rsidR="00793411" w:rsidRPr="00574462" w14:paraId="2849610D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28496109" w14:textId="77777777" w:rsidR="00793411" w:rsidRPr="00574462" w:rsidRDefault="00793411" w:rsidP="00793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0A" w14:textId="77777777" w:rsidR="00793411" w:rsidRPr="00574462" w:rsidRDefault="00CA266C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648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993.8</w:t>
            </w:r>
            <w:r w:rsidR="00184A79" w:rsidRPr="005744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center"/>
          </w:tcPr>
          <w:p w14:paraId="2849610B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0C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849610F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27D30" w:rsidRPr="00574462" w14:paraId="28496112" w14:textId="77777777" w:rsidTr="002B0287">
        <w:tc>
          <w:tcPr>
            <w:tcW w:w="5760" w:type="dxa"/>
          </w:tcPr>
          <w:p w14:paraId="28496110" w14:textId="77777777" w:rsidR="00827D30" w:rsidRPr="00574462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8496111" w14:textId="77777777" w:rsidR="00827D30" w:rsidRPr="00574462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574462" w14:paraId="28496115" w14:textId="77777777" w:rsidTr="00583475">
        <w:trPr>
          <w:gridAfter w:val="1"/>
          <w:wAfter w:w="8" w:type="dxa"/>
        </w:trPr>
        <w:tc>
          <w:tcPr>
            <w:tcW w:w="5760" w:type="dxa"/>
          </w:tcPr>
          <w:p w14:paraId="28496113" w14:textId="77777777" w:rsidR="00827D30" w:rsidRPr="00574462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bottom w:val="single" w:sz="4" w:space="0" w:color="auto"/>
            </w:tcBorders>
          </w:tcPr>
          <w:p w14:paraId="28496114" w14:textId="77777777" w:rsidR="00827D30" w:rsidRPr="00574462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74462" w14:paraId="2849611A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28496116" w14:textId="77777777" w:rsidR="00945B9A" w:rsidRPr="00574462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8496117" w14:textId="77777777" w:rsidR="00945B9A" w:rsidRPr="00574462" w:rsidRDefault="00A2383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74462">
              <w:rPr>
                <w:sz w:val="30"/>
                <w:szCs w:val="30"/>
              </w:rPr>
              <w:t xml:space="preserve">30 </w:t>
            </w:r>
            <w:r w:rsidRPr="00574462">
              <w:rPr>
                <w:sz w:val="30"/>
                <w:szCs w:val="30"/>
                <w:cs/>
              </w:rPr>
              <w:t xml:space="preserve">มิถุนายน </w:t>
            </w:r>
            <w:r w:rsidRPr="00574462">
              <w:rPr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8496118" w14:textId="77777777" w:rsidR="00945B9A" w:rsidRPr="00574462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28496119" w14:textId="77777777" w:rsidR="00945B9A" w:rsidRPr="00574462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sz w:val="30"/>
                <w:szCs w:val="30"/>
              </w:rPr>
              <w:t>31</w:t>
            </w:r>
            <w:r w:rsidRPr="00574462">
              <w:rPr>
                <w:sz w:val="30"/>
                <w:szCs w:val="30"/>
                <w:cs/>
              </w:rPr>
              <w:t xml:space="preserve"> ธันวาคม </w:t>
            </w:r>
            <w:r w:rsidRPr="00574462">
              <w:rPr>
                <w:sz w:val="30"/>
                <w:szCs w:val="30"/>
              </w:rPr>
              <w:t>2563</w:t>
            </w:r>
          </w:p>
        </w:tc>
      </w:tr>
      <w:tr w:rsidR="00827D30" w:rsidRPr="00574462" w14:paraId="2849611F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2849611B" w14:textId="77777777" w:rsidR="00827D30" w:rsidRPr="00574462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849611C" w14:textId="77777777" w:rsidR="00827D30" w:rsidRPr="00574462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849611D" w14:textId="77777777" w:rsidR="00827D30" w:rsidRPr="00574462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2849611E" w14:textId="77777777" w:rsidR="00827D30" w:rsidRPr="00574462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574462" w14:paraId="28496124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120" w14:textId="77777777" w:rsidR="00945B9A" w:rsidRPr="00574462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121" w14:textId="77777777" w:rsidR="00945B9A" w:rsidRPr="00574462" w:rsidRDefault="00CA266C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  <w:lang w:val="en-US"/>
              </w:rPr>
              <w:t>304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  <w:lang w:val="en-US"/>
              </w:rPr>
              <w:t>768.00</w:t>
            </w:r>
          </w:p>
        </w:tc>
        <w:tc>
          <w:tcPr>
            <w:tcW w:w="239" w:type="dxa"/>
            <w:vAlign w:val="center"/>
          </w:tcPr>
          <w:p w14:paraId="28496122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123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8,514,423.00</w:t>
            </w:r>
          </w:p>
        </w:tc>
      </w:tr>
      <w:tr w:rsidR="00945B9A" w:rsidRPr="00574462" w14:paraId="28496129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125" w14:textId="77777777" w:rsidR="00945B9A" w:rsidRPr="00574462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126" w14:textId="77777777" w:rsidR="00945B9A" w:rsidRPr="00574462" w:rsidRDefault="00CA266C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012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834.00</w:t>
            </w:r>
          </w:p>
        </w:tc>
        <w:tc>
          <w:tcPr>
            <w:tcW w:w="239" w:type="dxa"/>
            <w:vAlign w:val="center"/>
          </w:tcPr>
          <w:p w14:paraId="28496127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128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22,347,718.00</w:t>
            </w:r>
          </w:p>
        </w:tc>
      </w:tr>
      <w:tr w:rsidR="00945B9A" w:rsidRPr="00574462" w14:paraId="2849612E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12A" w14:textId="77777777" w:rsidR="00945B9A" w:rsidRPr="00574462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2B" w14:textId="77777777" w:rsidR="00945B9A" w:rsidRPr="00574462" w:rsidRDefault="00CA266C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2849612C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12D" w14:textId="77777777" w:rsidR="00945B9A" w:rsidRPr="00574462" w:rsidRDefault="00945B9A" w:rsidP="009C7E5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5,230,000.00</w:t>
            </w:r>
          </w:p>
        </w:tc>
      </w:tr>
      <w:tr w:rsidR="00945B9A" w:rsidRPr="00574462" w14:paraId="28496133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12F" w14:textId="77777777" w:rsidR="00945B9A" w:rsidRPr="00574462" w:rsidRDefault="00945B9A" w:rsidP="00945B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30" w14:textId="77777777" w:rsidR="00945B9A" w:rsidRPr="00574462" w:rsidRDefault="00CA266C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767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602.00</w:t>
            </w:r>
          </w:p>
        </w:tc>
        <w:tc>
          <w:tcPr>
            <w:tcW w:w="239" w:type="dxa"/>
            <w:vAlign w:val="center"/>
          </w:tcPr>
          <w:p w14:paraId="28496131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28496132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141.00</w:t>
            </w:r>
          </w:p>
        </w:tc>
      </w:tr>
      <w:tr w:rsidR="00945B9A" w:rsidRPr="00574462" w14:paraId="28496138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134" w14:textId="77777777" w:rsidR="00945B9A" w:rsidRPr="00574462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35" w14:textId="77777777" w:rsidR="00945B9A" w:rsidRPr="00574462" w:rsidRDefault="00CA266C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057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770.68)</w:t>
            </w:r>
          </w:p>
        </w:tc>
        <w:tc>
          <w:tcPr>
            <w:tcW w:w="239" w:type="dxa"/>
            <w:vAlign w:val="center"/>
          </w:tcPr>
          <w:p w14:paraId="28496136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137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798.88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45B9A" w:rsidRPr="00574462" w14:paraId="2849613D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28496139" w14:textId="77777777" w:rsidR="00945B9A" w:rsidRPr="00574462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3A" w14:textId="77777777" w:rsidR="00945B9A" w:rsidRPr="00574462" w:rsidRDefault="00CA266C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709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831.32</w:t>
            </w:r>
          </w:p>
        </w:tc>
        <w:tc>
          <w:tcPr>
            <w:tcW w:w="239" w:type="dxa"/>
            <w:vAlign w:val="center"/>
          </w:tcPr>
          <w:p w14:paraId="2849613B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3C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bookmarkEnd w:id="1"/>
    </w:tbl>
    <w:p w14:paraId="2849613E" w14:textId="77777777" w:rsidR="003502E7" w:rsidRPr="00574462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3F" w14:textId="77777777" w:rsidR="00945B9A" w:rsidRPr="00574462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0" w14:textId="77777777" w:rsidR="00945B9A" w:rsidRPr="00574462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1" w14:textId="77777777" w:rsidR="00E454E7" w:rsidRPr="00574462" w:rsidRDefault="004D4E63" w:rsidP="00520A2B">
      <w:pPr>
        <w:numPr>
          <w:ilvl w:val="0"/>
          <w:numId w:val="1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77777777" w:rsidR="00E45619" w:rsidRPr="00574462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 w:rsidRPr="00574462">
        <w:rPr>
          <w:rFonts w:ascii="Angsana New" w:hAnsi="Angsana New"/>
          <w:sz w:val="30"/>
          <w:szCs w:val="30"/>
          <w:lang w:val="en-US"/>
        </w:rPr>
        <w:t>3</w:t>
      </w:r>
      <w:r w:rsidRPr="00574462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A23836" w:rsidRPr="00574462">
        <w:rPr>
          <w:rFonts w:ascii="Angsana New" w:hAnsi="Angsana New" w:hint="cs"/>
          <w:sz w:val="30"/>
          <w:szCs w:val="30"/>
          <w:cs/>
        </w:rPr>
        <w:t xml:space="preserve">และ </w:t>
      </w:r>
      <w:r w:rsidR="00A23836" w:rsidRPr="00574462">
        <w:rPr>
          <w:rFonts w:ascii="Angsana New" w:hAnsi="Angsana New"/>
          <w:sz w:val="30"/>
          <w:szCs w:val="30"/>
          <w:lang w:val="en-US"/>
        </w:rPr>
        <w:t>6</w:t>
      </w:r>
      <w:r w:rsidR="00A23836" w:rsidRPr="00574462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Pr="00574462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A23836" w:rsidRPr="00574462">
        <w:rPr>
          <w:rFonts w:ascii="Angsana New" w:hAnsi="Angsana New"/>
          <w:sz w:val="30"/>
          <w:szCs w:val="30"/>
        </w:rPr>
        <w:t xml:space="preserve">30 </w:t>
      </w:r>
      <w:r w:rsidR="00A23836" w:rsidRPr="0057446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23836" w:rsidRPr="00574462">
        <w:rPr>
          <w:rFonts w:ascii="Angsana New" w:hAnsi="Angsana New"/>
          <w:sz w:val="30"/>
          <w:szCs w:val="30"/>
        </w:rPr>
        <w:t>2564</w:t>
      </w:r>
      <w:r w:rsidRPr="0057446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 w:rsidRPr="00574462">
        <w:rPr>
          <w:rFonts w:ascii="Angsana New" w:hAnsi="Angsana New"/>
          <w:sz w:val="30"/>
          <w:szCs w:val="30"/>
        </w:rPr>
        <w:t>256</w:t>
      </w:r>
      <w:r w:rsidR="00945B9A" w:rsidRPr="00574462">
        <w:rPr>
          <w:rFonts w:ascii="Angsana New" w:hAnsi="Angsana New"/>
          <w:sz w:val="30"/>
          <w:szCs w:val="30"/>
        </w:rPr>
        <w:t>3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A23836" w:rsidRPr="00574462" w14:paraId="28496148" w14:textId="77777777" w:rsidTr="000453B7">
        <w:trPr>
          <w:gridAfter w:val="1"/>
          <w:wAfter w:w="6" w:type="dxa"/>
        </w:trPr>
        <w:tc>
          <w:tcPr>
            <w:tcW w:w="4408" w:type="dxa"/>
            <w:gridSpan w:val="2"/>
          </w:tcPr>
          <w:p w14:paraId="28496143" w14:textId="77777777" w:rsidR="00A23836" w:rsidRPr="00574462" w:rsidRDefault="00A23836" w:rsidP="000453B7">
            <w:pPr>
              <w:spacing w:line="360" w:lineRule="exact"/>
              <w:ind w:right="25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28496144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145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496146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14:paraId="28496147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836" w:rsidRPr="00574462" w14:paraId="2849614B" w14:textId="77777777" w:rsidTr="000453B7">
        <w:trPr>
          <w:gridAfter w:val="1"/>
          <w:wAfter w:w="6" w:type="dxa"/>
        </w:trPr>
        <w:tc>
          <w:tcPr>
            <w:tcW w:w="2880" w:type="dxa"/>
          </w:tcPr>
          <w:p w14:paraId="28496149" w14:textId="77777777" w:rsidR="00A23836" w:rsidRPr="00574462" w:rsidRDefault="00A23836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14:paraId="2849614A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23836" w:rsidRPr="00574462" w14:paraId="28496150" w14:textId="77777777" w:rsidTr="000453B7">
        <w:tc>
          <w:tcPr>
            <w:tcW w:w="2880" w:type="dxa"/>
          </w:tcPr>
          <w:p w14:paraId="2849614C" w14:textId="77777777" w:rsidR="00A23836" w:rsidRPr="00574462" w:rsidRDefault="00A23836" w:rsidP="000453B7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49614D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574462">
              <w:rPr>
                <w:rFonts w:ascii="Angsana New" w:hAnsi="Angsana New"/>
                <w:sz w:val="30"/>
                <w:szCs w:val="30"/>
              </w:rPr>
              <w:t>3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14:paraId="2849614E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49614F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574462">
              <w:rPr>
                <w:rFonts w:ascii="Angsana New" w:hAnsi="Angsana New"/>
                <w:sz w:val="30"/>
                <w:szCs w:val="30"/>
              </w:rPr>
              <w:t>6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A23836" w:rsidRPr="00574462" w14:paraId="28496159" w14:textId="77777777" w:rsidTr="000453B7">
        <w:tc>
          <w:tcPr>
            <w:tcW w:w="2880" w:type="dxa"/>
          </w:tcPr>
          <w:p w14:paraId="28496151" w14:textId="77777777" w:rsidR="00A23836" w:rsidRPr="00574462" w:rsidRDefault="00A23836" w:rsidP="00A2383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8496152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5744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53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154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57446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28496155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496156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5744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57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6158" w14:textId="77777777" w:rsidR="00A23836" w:rsidRPr="00574462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57446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23836" w:rsidRPr="00574462" w14:paraId="28496162" w14:textId="77777777" w:rsidTr="000453B7">
        <w:trPr>
          <w:trHeight w:val="203"/>
        </w:trPr>
        <w:tc>
          <w:tcPr>
            <w:tcW w:w="2880" w:type="dxa"/>
          </w:tcPr>
          <w:p w14:paraId="2849615A" w14:textId="77777777" w:rsidR="00A23836" w:rsidRPr="00574462" w:rsidRDefault="00A23836" w:rsidP="00A238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49615B" w14:textId="77777777" w:rsidR="00A23836" w:rsidRPr="00574462" w:rsidRDefault="00EE429F" w:rsidP="00A2383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064.74</w:t>
            </w:r>
          </w:p>
        </w:tc>
        <w:tc>
          <w:tcPr>
            <w:tcW w:w="236" w:type="dxa"/>
            <w:vAlign w:val="bottom"/>
          </w:tcPr>
          <w:p w14:paraId="2849615C" w14:textId="77777777" w:rsidR="00A23836" w:rsidRPr="00574462" w:rsidRDefault="00A23836" w:rsidP="00A2383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849615D" w14:textId="77777777" w:rsidR="00A23836" w:rsidRPr="00574462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411,194.95</w:t>
            </w:r>
          </w:p>
        </w:tc>
        <w:tc>
          <w:tcPr>
            <w:tcW w:w="238" w:type="dxa"/>
            <w:vAlign w:val="bottom"/>
          </w:tcPr>
          <w:p w14:paraId="2849615E" w14:textId="77777777" w:rsidR="00A23836" w:rsidRPr="00574462" w:rsidRDefault="00A23836" w:rsidP="00A2383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5F" w14:textId="77777777" w:rsidR="00A23836" w:rsidRPr="00574462" w:rsidRDefault="00EE429F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964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129.48</w:t>
            </w:r>
          </w:p>
        </w:tc>
        <w:tc>
          <w:tcPr>
            <w:tcW w:w="236" w:type="dxa"/>
            <w:vAlign w:val="bottom"/>
          </w:tcPr>
          <w:p w14:paraId="28496160" w14:textId="77777777" w:rsidR="00A23836" w:rsidRPr="00574462" w:rsidRDefault="00A23836" w:rsidP="00A2383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161" w14:textId="77777777" w:rsidR="00A23836" w:rsidRPr="00574462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822,389.90</w:t>
            </w:r>
          </w:p>
        </w:tc>
      </w:tr>
      <w:tr w:rsidR="00A23836" w:rsidRPr="00165280" w14:paraId="2849616B" w14:textId="77777777" w:rsidTr="000453B7">
        <w:trPr>
          <w:trHeight w:val="203"/>
        </w:trPr>
        <w:tc>
          <w:tcPr>
            <w:tcW w:w="2880" w:type="dxa"/>
          </w:tcPr>
          <w:p w14:paraId="28496163" w14:textId="77777777" w:rsidR="00A23836" w:rsidRPr="00574462" w:rsidRDefault="00A23836" w:rsidP="00A238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28496164" w14:textId="77777777" w:rsidR="00A23836" w:rsidRPr="00574462" w:rsidRDefault="00EE429F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623.50</w:t>
            </w:r>
          </w:p>
        </w:tc>
        <w:tc>
          <w:tcPr>
            <w:tcW w:w="236" w:type="dxa"/>
            <w:vAlign w:val="bottom"/>
          </w:tcPr>
          <w:p w14:paraId="28496165" w14:textId="77777777" w:rsidR="00A23836" w:rsidRPr="00574462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8496166" w14:textId="77777777" w:rsidR="00A23836" w:rsidRPr="00574462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54,039.02</w:t>
            </w:r>
          </w:p>
        </w:tc>
        <w:tc>
          <w:tcPr>
            <w:tcW w:w="238" w:type="dxa"/>
            <w:vAlign w:val="bottom"/>
          </w:tcPr>
          <w:p w14:paraId="28496167" w14:textId="77777777" w:rsidR="00A23836" w:rsidRPr="00574462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8496168" w14:textId="77777777" w:rsidR="00A23836" w:rsidRPr="00574462" w:rsidRDefault="00EE429F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121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247.00</w:t>
            </w:r>
          </w:p>
        </w:tc>
        <w:tc>
          <w:tcPr>
            <w:tcW w:w="236" w:type="dxa"/>
            <w:vAlign w:val="bottom"/>
          </w:tcPr>
          <w:p w14:paraId="28496169" w14:textId="77777777" w:rsidR="00A23836" w:rsidRPr="00574462" w:rsidRDefault="00A23836" w:rsidP="00A2383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16A" w14:textId="77777777" w:rsidR="00A23836" w:rsidRPr="00165280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108,078.04</w:t>
            </w:r>
          </w:p>
        </w:tc>
      </w:tr>
      <w:tr w:rsidR="00A23836" w:rsidRPr="00165280" w14:paraId="28496174" w14:textId="77777777" w:rsidTr="000453B7">
        <w:trPr>
          <w:trHeight w:val="149"/>
        </w:trPr>
        <w:tc>
          <w:tcPr>
            <w:tcW w:w="2880" w:type="dxa"/>
          </w:tcPr>
          <w:p w14:paraId="2849616C" w14:textId="77777777" w:rsidR="00A23836" w:rsidRPr="00165280" w:rsidRDefault="00A23836" w:rsidP="00A23836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6D" w14:textId="77777777" w:rsidR="00A23836" w:rsidRPr="00165280" w:rsidRDefault="00EE429F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688.24</w:t>
            </w:r>
          </w:p>
        </w:tc>
        <w:tc>
          <w:tcPr>
            <w:tcW w:w="236" w:type="dxa"/>
            <w:vAlign w:val="bottom"/>
          </w:tcPr>
          <w:p w14:paraId="2849616E" w14:textId="77777777" w:rsidR="00A23836" w:rsidRPr="00165280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6F" w14:textId="77777777" w:rsidR="00A23836" w:rsidRPr="00165280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465,233.97</w:t>
            </w:r>
          </w:p>
        </w:tc>
        <w:tc>
          <w:tcPr>
            <w:tcW w:w="238" w:type="dxa"/>
            <w:vAlign w:val="bottom"/>
          </w:tcPr>
          <w:p w14:paraId="28496170" w14:textId="77777777" w:rsidR="00A23836" w:rsidRPr="00165280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71" w14:textId="77777777" w:rsidR="00A23836" w:rsidRPr="00165280" w:rsidRDefault="00EE429F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085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376.48</w:t>
            </w:r>
          </w:p>
        </w:tc>
        <w:tc>
          <w:tcPr>
            <w:tcW w:w="236" w:type="dxa"/>
            <w:vAlign w:val="bottom"/>
          </w:tcPr>
          <w:p w14:paraId="28496172" w14:textId="77777777" w:rsidR="00A23836" w:rsidRPr="00165280" w:rsidRDefault="00A23836" w:rsidP="00A23836">
            <w:pPr>
              <w:tabs>
                <w:tab w:val="decimal" w:pos="1116"/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73" w14:textId="77777777" w:rsidR="00A23836" w:rsidRPr="00165280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930,467.94</w:t>
            </w:r>
          </w:p>
        </w:tc>
      </w:tr>
    </w:tbl>
    <w:p w14:paraId="28496175" w14:textId="77777777" w:rsidR="00A23836" w:rsidRDefault="00A23836" w:rsidP="001A4557">
      <w:pPr>
        <w:tabs>
          <w:tab w:val="left" w:pos="513"/>
          <w:tab w:val="decimal" w:pos="7920"/>
        </w:tabs>
        <w:spacing w:after="240"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A23836" w:rsidRPr="00165280" w14:paraId="2849617B" w14:textId="77777777" w:rsidTr="000453B7">
        <w:trPr>
          <w:gridAfter w:val="1"/>
          <w:wAfter w:w="6" w:type="dxa"/>
        </w:trPr>
        <w:tc>
          <w:tcPr>
            <w:tcW w:w="4408" w:type="dxa"/>
            <w:gridSpan w:val="2"/>
          </w:tcPr>
          <w:p w14:paraId="28496176" w14:textId="77777777" w:rsidR="00A23836" w:rsidRPr="00165280" w:rsidRDefault="00A23836" w:rsidP="000453B7">
            <w:pPr>
              <w:spacing w:line="360" w:lineRule="exact"/>
              <w:ind w:right="25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28496177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178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496179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14:paraId="2849617A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836" w:rsidRPr="00165280" w14:paraId="2849617E" w14:textId="77777777" w:rsidTr="000453B7">
        <w:trPr>
          <w:gridAfter w:val="1"/>
          <w:wAfter w:w="6" w:type="dxa"/>
        </w:trPr>
        <w:tc>
          <w:tcPr>
            <w:tcW w:w="2880" w:type="dxa"/>
          </w:tcPr>
          <w:p w14:paraId="2849617C" w14:textId="77777777" w:rsidR="00A23836" w:rsidRPr="00165280" w:rsidRDefault="00A23836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14:paraId="2849617D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36" w:rsidRPr="00165280" w14:paraId="28496183" w14:textId="77777777" w:rsidTr="000453B7">
        <w:tc>
          <w:tcPr>
            <w:tcW w:w="2880" w:type="dxa"/>
          </w:tcPr>
          <w:p w14:paraId="2849617F" w14:textId="77777777" w:rsidR="00A23836" w:rsidRPr="00165280" w:rsidRDefault="00A23836" w:rsidP="000453B7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496180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14:paraId="28496181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496182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6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A23836" w:rsidRPr="00165280" w14:paraId="2849618C" w14:textId="77777777" w:rsidTr="000453B7">
        <w:tc>
          <w:tcPr>
            <w:tcW w:w="2880" w:type="dxa"/>
          </w:tcPr>
          <w:p w14:paraId="28496184" w14:textId="77777777" w:rsidR="00A23836" w:rsidRPr="00165280" w:rsidRDefault="00A23836" w:rsidP="00A2383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8496185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8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2383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23836">
              <w:rPr>
                <w:rFonts w:ascii="Angsana New" w:hAnsi="Angsana New"/>
                <w:sz w:val="26"/>
                <w:szCs w:val="26"/>
              </w:rPr>
              <w:t>256</w:t>
            </w:r>
            <w:r w:rsidR="001A455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86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187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8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2383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238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28496188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496189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8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2383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23836">
              <w:rPr>
                <w:rFonts w:ascii="Angsana New" w:hAnsi="Angsana New"/>
                <w:sz w:val="26"/>
                <w:szCs w:val="26"/>
              </w:rPr>
              <w:t>256</w:t>
            </w:r>
            <w:r w:rsidR="001A455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8A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618B" w14:textId="77777777" w:rsidR="00A23836" w:rsidRPr="00A23836" w:rsidRDefault="00A23836" w:rsidP="00A23836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8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2383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238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429F" w:rsidRPr="00165280" w14:paraId="28496195" w14:textId="77777777" w:rsidTr="000453B7">
        <w:trPr>
          <w:trHeight w:val="203"/>
        </w:trPr>
        <w:tc>
          <w:tcPr>
            <w:tcW w:w="2880" w:type="dxa"/>
          </w:tcPr>
          <w:p w14:paraId="2849618D" w14:textId="77777777" w:rsidR="00EE429F" w:rsidRPr="00165280" w:rsidRDefault="00EE429F" w:rsidP="00EE42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49618E" w14:textId="77777777" w:rsidR="00EE429F" w:rsidRPr="00165280" w:rsidRDefault="00EE429F" w:rsidP="00EE429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9F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EE429F">
              <w:rPr>
                <w:rFonts w:ascii="Angsana New" w:hAnsi="Angsana New"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sz w:val="30"/>
                <w:szCs w:val="30"/>
                <w:cs/>
              </w:rPr>
              <w:t>064.74</w:t>
            </w:r>
          </w:p>
        </w:tc>
        <w:tc>
          <w:tcPr>
            <w:tcW w:w="236" w:type="dxa"/>
            <w:vAlign w:val="bottom"/>
          </w:tcPr>
          <w:p w14:paraId="2849618F" w14:textId="77777777" w:rsidR="00EE429F" w:rsidRPr="00165280" w:rsidRDefault="00EE429F" w:rsidP="00EE429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8496190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407,043.22</w:t>
            </w:r>
          </w:p>
        </w:tc>
        <w:tc>
          <w:tcPr>
            <w:tcW w:w="238" w:type="dxa"/>
            <w:vAlign w:val="bottom"/>
          </w:tcPr>
          <w:p w14:paraId="28496191" w14:textId="77777777" w:rsidR="00EE429F" w:rsidRPr="00165280" w:rsidRDefault="00EE429F" w:rsidP="00EE429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92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9F">
              <w:rPr>
                <w:rFonts w:ascii="Angsana New" w:hAnsi="Angsana New"/>
                <w:sz w:val="30"/>
                <w:szCs w:val="30"/>
                <w:cs/>
              </w:rPr>
              <w:t>964</w:t>
            </w:r>
            <w:r w:rsidRPr="00EE429F">
              <w:rPr>
                <w:rFonts w:ascii="Angsana New" w:hAnsi="Angsana New"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sz w:val="30"/>
                <w:szCs w:val="30"/>
                <w:cs/>
              </w:rPr>
              <w:t>129.48</w:t>
            </w:r>
          </w:p>
        </w:tc>
        <w:tc>
          <w:tcPr>
            <w:tcW w:w="236" w:type="dxa"/>
            <w:vAlign w:val="bottom"/>
          </w:tcPr>
          <w:p w14:paraId="28496193" w14:textId="77777777" w:rsidR="00EE429F" w:rsidRPr="00165280" w:rsidRDefault="00EE429F" w:rsidP="00EE429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194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814,086.44</w:t>
            </w:r>
          </w:p>
        </w:tc>
      </w:tr>
      <w:tr w:rsidR="00EE429F" w:rsidRPr="00165280" w14:paraId="2849619E" w14:textId="77777777" w:rsidTr="000453B7">
        <w:trPr>
          <w:trHeight w:val="203"/>
        </w:trPr>
        <w:tc>
          <w:tcPr>
            <w:tcW w:w="2880" w:type="dxa"/>
          </w:tcPr>
          <w:p w14:paraId="28496196" w14:textId="77777777" w:rsidR="00EE429F" w:rsidRPr="00165280" w:rsidRDefault="00EE429F" w:rsidP="00EE42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28496197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9F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EE429F">
              <w:rPr>
                <w:rFonts w:ascii="Angsana New" w:hAnsi="Angsana New"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sz w:val="30"/>
                <w:szCs w:val="30"/>
                <w:cs/>
              </w:rPr>
              <w:t>623.50</w:t>
            </w:r>
          </w:p>
        </w:tc>
        <w:tc>
          <w:tcPr>
            <w:tcW w:w="236" w:type="dxa"/>
            <w:vAlign w:val="bottom"/>
          </w:tcPr>
          <w:p w14:paraId="28496198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8496199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53,458.01</w:t>
            </w:r>
          </w:p>
        </w:tc>
        <w:tc>
          <w:tcPr>
            <w:tcW w:w="238" w:type="dxa"/>
            <w:vAlign w:val="bottom"/>
          </w:tcPr>
          <w:p w14:paraId="2849619A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849619B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9F">
              <w:rPr>
                <w:rFonts w:ascii="Angsana New" w:hAnsi="Angsana New"/>
                <w:sz w:val="30"/>
                <w:szCs w:val="30"/>
                <w:cs/>
              </w:rPr>
              <w:t>121</w:t>
            </w:r>
            <w:r w:rsidRPr="00EE429F">
              <w:rPr>
                <w:rFonts w:ascii="Angsana New" w:hAnsi="Angsana New"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sz w:val="30"/>
                <w:szCs w:val="30"/>
                <w:cs/>
              </w:rPr>
              <w:t>247.00</w:t>
            </w:r>
          </w:p>
        </w:tc>
        <w:tc>
          <w:tcPr>
            <w:tcW w:w="236" w:type="dxa"/>
            <w:vAlign w:val="bottom"/>
          </w:tcPr>
          <w:p w14:paraId="2849619C" w14:textId="77777777" w:rsidR="00EE429F" w:rsidRPr="00165280" w:rsidRDefault="00EE429F" w:rsidP="00EE429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19D" w14:textId="77777777" w:rsidR="00EE429F" w:rsidRPr="00165280" w:rsidRDefault="00EE429F" w:rsidP="00EE429F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106,916.02</w:t>
            </w:r>
          </w:p>
        </w:tc>
      </w:tr>
      <w:tr w:rsidR="00EE429F" w:rsidRPr="00165280" w14:paraId="284961A7" w14:textId="77777777" w:rsidTr="00354875">
        <w:trPr>
          <w:trHeight w:val="149"/>
        </w:trPr>
        <w:tc>
          <w:tcPr>
            <w:tcW w:w="2880" w:type="dxa"/>
          </w:tcPr>
          <w:p w14:paraId="2849619F" w14:textId="77777777" w:rsidR="00EE429F" w:rsidRPr="00165280" w:rsidRDefault="00EE429F" w:rsidP="00EE429F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A0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688.24</w:t>
            </w:r>
          </w:p>
        </w:tc>
        <w:tc>
          <w:tcPr>
            <w:tcW w:w="236" w:type="dxa"/>
            <w:vAlign w:val="bottom"/>
          </w:tcPr>
          <w:p w14:paraId="284961A1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A2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460,501.23</w:t>
            </w:r>
          </w:p>
        </w:tc>
        <w:tc>
          <w:tcPr>
            <w:tcW w:w="238" w:type="dxa"/>
            <w:vAlign w:val="bottom"/>
          </w:tcPr>
          <w:p w14:paraId="284961A3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A4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085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376.48</w:t>
            </w:r>
          </w:p>
        </w:tc>
        <w:tc>
          <w:tcPr>
            <w:tcW w:w="236" w:type="dxa"/>
            <w:vAlign w:val="bottom"/>
          </w:tcPr>
          <w:p w14:paraId="284961A5" w14:textId="77777777" w:rsidR="00EE429F" w:rsidRPr="00165280" w:rsidRDefault="00EE429F" w:rsidP="00EE429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1A6" w14:textId="77777777" w:rsidR="00EE429F" w:rsidRPr="00165280" w:rsidRDefault="00EE429F" w:rsidP="00EE429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921,002.46</w:t>
            </w:r>
          </w:p>
        </w:tc>
      </w:tr>
    </w:tbl>
    <w:p w14:paraId="284961A8" w14:textId="77777777" w:rsidR="00A23836" w:rsidRDefault="00A23836" w:rsidP="001A4557">
      <w:pPr>
        <w:tabs>
          <w:tab w:val="left" w:pos="284"/>
          <w:tab w:val="decimal" w:pos="7920"/>
        </w:tabs>
        <w:spacing w:after="240" w:line="240" w:lineRule="atLeast"/>
        <w:ind w:left="1238" w:hanging="954"/>
        <w:jc w:val="both"/>
        <w:rPr>
          <w:rFonts w:ascii="Angsana New" w:hAnsi="Angsana New"/>
          <w:sz w:val="30"/>
          <w:szCs w:val="30"/>
        </w:rPr>
      </w:pPr>
    </w:p>
    <w:tbl>
      <w:tblPr>
        <w:tblW w:w="96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546"/>
        <w:gridCol w:w="2126"/>
      </w:tblGrid>
      <w:tr w:rsidR="006349AC" w:rsidRPr="00165280" w14:paraId="284961AB" w14:textId="77777777" w:rsidTr="00054E93">
        <w:tc>
          <w:tcPr>
            <w:tcW w:w="7546" w:type="dxa"/>
            <w:vAlign w:val="bottom"/>
          </w:tcPr>
          <w:p w14:paraId="284961A9" w14:textId="77777777" w:rsidR="006349AC" w:rsidRPr="00165280" w:rsidRDefault="006349AC" w:rsidP="000453B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2" w:name="_Hlk16077170"/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hideMark/>
          </w:tcPr>
          <w:p w14:paraId="284961AA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6349AC" w:rsidRPr="00165280" w14:paraId="284961AE" w14:textId="77777777" w:rsidTr="00467155">
        <w:tc>
          <w:tcPr>
            <w:tcW w:w="7546" w:type="dxa"/>
            <w:vAlign w:val="bottom"/>
          </w:tcPr>
          <w:p w14:paraId="284961AC" w14:textId="77777777" w:rsidR="006349AC" w:rsidRPr="006349AC" w:rsidRDefault="006349AC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84961AD" w14:textId="77777777" w:rsidR="006349AC" w:rsidRPr="006349AC" w:rsidRDefault="006349AC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  <w:lang w:val="en-GB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9AC" w:rsidRPr="00165280" w14:paraId="284961B1" w14:textId="77777777" w:rsidTr="00467155">
        <w:trPr>
          <w:trHeight w:val="347"/>
        </w:trPr>
        <w:tc>
          <w:tcPr>
            <w:tcW w:w="7546" w:type="dxa"/>
            <w:shd w:val="clear" w:color="auto" w:fill="auto"/>
          </w:tcPr>
          <w:p w14:paraId="284961AF" w14:textId="77777777" w:rsidR="006349AC" w:rsidRPr="00165280" w:rsidRDefault="006349AC" w:rsidP="000453B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4961B0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49AC" w:rsidRPr="00165280" w14:paraId="284961B4" w14:textId="77777777" w:rsidTr="00442F8D">
        <w:tc>
          <w:tcPr>
            <w:tcW w:w="7546" w:type="dxa"/>
            <w:shd w:val="clear" w:color="auto" w:fill="auto"/>
          </w:tcPr>
          <w:p w14:paraId="284961B2" w14:textId="77777777" w:rsidR="006349AC" w:rsidRPr="00165280" w:rsidRDefault="006349AC" w:rsidP="000453B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2126" w:type="dxa"/>
            <w:shd w:val="clear" w:color="auto" w:fill="auto"/>
          </w:tcPr>
          <w:p w14:paraId="284961B3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9AC" w:rsidRPr="00165280" w14:paraId="284961B7" w14:textId="77777777" w:rsidTr="00442F8D">
        <w:tc>
          <w:tcPr>
            <w:tcW w:w="7546" w:type="dxa"/>
            <w:shd w:val="clear" w:color="auto" w:fill="auto"/>
          </w:tcPr>
          <w:p w14:paraId="284961B5" w14:textId="77777777" w:rsidR="006349AC" w:rsidRPr="00165280" w:rsidRDefault="006349AC" w:rsidP="000453B7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165280">
              <w:rPr>
                <w:rFonts w:ascii="Angsana New" w:hAnsi="Angsana New"/>
                <w:sz w:val="30"/>
                <w:szCs w:val="30"/>
              </w:rPr>
              <w:t>1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52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4961B6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4557">
              <w:rPr>
                <w:rFonts w:ascii="Angsana New" w:hAnsi="Angsana New"/>
                <w:sz w:val="30"/>
                <w:szCs w:val="30"/>
              </w:rPr>
              <w:t>14,951,750.00</w:t>
            </w:r>
          </w:p>
        </w:tc>
      </w:tr>
      <w:tr w:rsidR="006349AC" w:rsidRPr="00165280" w14:paraId="284961BA" w14:textId="77777777" w:rsidTr="00442F8D">
        <w:tc>
          <w:tcPr>
            <w:tcW w:w="7546" w:type="dxa"/>
            <w:shd w:val="clear" w:color="auto" w:fill="auto"/>
          </w:tcPr>
          <w:p w14:paraId="284961B8" w14:textId="77777777" w:rsidR="006349AC" w:rsidRPr="00165280" w:rsidRDefault="006349AC" w:rsidP="006349AC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4961B9" w14:textId="77777777" w:rsidR="006349AC" w:rsidRPr="00165280" w:rsidRDefault="006349AC" w:rsidP="006349A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9F">
              <w:rPr>
                <w:rFonts w:ascii="Angsana New" w:hAnsi="Angsana New"/>
                <w:sz w:val="30"/>
                <w:szCs w:val="30"/>
                <w:cs/>
              </w:rPr>
              <w:t>964</w:t>
            </w:r>
            <w:r w:rsidRPr="00EE429F">
              <w:rPr>
                <w:rFonts w:ascii="Angsana New" w:hAnsi="Angsana New"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sz w:val="30"/>
                <w:szCs w:val="30"/>
                <w:cs/>
              </w:rPr>
              <w:t>129.48</w:t>
            </w:r>
          </w:p>
        </w:tc>
      </w:tr>
      <w:tr w:rsidR="006349AC" w:rsidRPr="00165280" w14:paraId="284961BD" w14:textId="77777777" w:rsidTr="00442F8D">
        <w:tc>
          <w:tcPr>
            <w:tcW w:w="7546" w:type="dxa"/>
            <w:shd w:val="clear" w:color="auto" w:fill="auto"/>
          </w:tcPr>
          <w:p w14:paraId="284961BB" w14:textId="77777777" w:rsidR="006349AC" w:rsidRPr="00165280" w:rsidRDefault="006349AC" w:rsidP="006349AC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BC" w14:textId="77777777" w:rsidR="006349AC" w:rsidRPr="00165280" w:rsidRDefault="006349AC" w:rsidP="006349A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9F">
              <w:rPr>
                <w:rFonts w:ascii="Angsana New" w:hAnsi="Angsana New"/>
                <w:sz w:val="30"/>
                <w:szCs w:val="30"/>
                <w:cs/>
              </w:rPr>
              <w:t>121</w:t>
            </w:r>
            <w:r w:rsidRPr="00EE429F">
              <w:rPr>
                <w:rFonts w:ascii="Angsana New" w:hAnsi="Angsana New"/>
                <w:sz w:val="30"/>
                <w:szCs w:val="30"/>
              </w:rPr>
              <w:t>,</w:t>
            </w:r>
            <w:r w:rsidRPr="00EE429F">
              <w:rPr>
                <w:rFonts w:ascii="Angsana New" w:hAnsi="Angsana New"/>
                <w:sz w:val="30"/>
                <w:szCs w:val="30"/>
                <w:cs/>
              </w:rPr>
              <w:t>247.00</w:t>
            </w:r>
          </w:p>
        </w:tc>
      </w:tr>
      <w:tr w:rsidR="006349AC" w:rsidRPr="00165280" w14:paraId="284961C0" w14:textId="77777777" w:rsidTr="00442F8D">
        <w:tc>
          <w:tcPr>
            <w:tcW w:w="7546" w:type="dxa"/>
            <w:shd w:val="clear" w:color="auto" w:fill="auto"/>
          </w:tcPr>
          <w:p w14:paraId="284961BE" w14:textId="77777777" w:rsidR="006349AC" w:rsidRPr="00794682" w:rsidRDefault="006349AC" w:rsidP="006349AC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68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94682">
              <w:rPr>
                <w:rFonts w:ascii="Angsana New" w:hAnsi="Angsana New"/>
                <w:sz w:val="30"/>
                <w:szCs w:val="30"/>
              </w:rPr>
              <w:t>3</w:t>
            </w:r>
            <w:r w:rsidRPr="0079468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946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468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9468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1BF" w14:textId="77777777" w:rsidR="006349AC" w:rsidRPr="00794682" w:rsidRDefault="006349AC" w:rsidP="006349A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682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94682">
              <w:rPr>
                <w:rFonts w:ascii="Angsana New" w:hAnsi="Angsana New"/>
                <w:sz w:val="30"/>
                <w:szCs w:val="30"/>
              </w:rPr>
              <w:t>,</w:t>
            </w:r>
            <w:r w:rsidRPr="00794682">
              <w:rPr>
                <w:rFonts w:ascii="Angsana New" w:hAnsi="Angsana New"/>
                <w:sz w:val="30"/>
                <w:szCs w:val="30"/>
                <w:cs/>
              </w:rPr>
              <w:t>037</w:t>
            </w:r>
            <w:r w:rsidRPr="00794682">
              <w:rPr>
                <w:rFonts w:ascii="Angsana New" w:hAnsi="Angsana New"/>
                <w:sz w:val="30"/>
                <w:szCs w:val="30"/>
              </w:rPr>
              <w:t>,</w:t>
            </w:r>
            <w:r w:rsidRPr="00794682">
              <w:rPr>
                <w:rFonts w:ascii="Angsana New" w:hAnsi="Angsana New"/>
                <w:sz w:val="30"/>
                <w:szCs w:val="30"/>
                <w:cs/>
              </w:rPr>
              <w:t>126.48</w:t>
            </w:r>
          </w:p>
        </w:tc>
      </w:tr>
      <w:tr w:rsidR="00794682" w:rsidRPr="00165280" w14:paraId="284961C3" w14:textId="77777777" w:rsidTr="00442F8D">
        <w:tc>
          <w:tcPr>
            <w:tcW w:w="7546" w:type="dxa"/>
            <w:shd w:val="clear" w:color="auto" w:fill="auto"/>
          </w:tcPr>
          <w:p w14:paraId="284961C1" w14:textId="77777777" w:rsidR="00794682" w:rsidRPr="00165280" w:rsidRDefault="00794682" w:rsidP="00794682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1C2" w14:textId="77777777" w:rsidR="00794682" w:rsidRPr="00794682" w:rsidRDefault="00794682" w:rsidP="0079468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468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94682">
              <w:rPr>
                <w:rFonts w:ascii="Angsana New" w:hAnsi="Angsana New"/>
                <w:sz w:val="30"/>
                <w:szCs w:val="30"/>
                <w:cs/>
              </w:rPr>
              <w:t>638</w:t>
            </w:r>
            <w:r w:rsidRPr="00794682">
              <w:rPr>
                <w:rFonts w:ascii="Angsana New" w:hAnsi="Angsana New"/>
                <w:sz w:val="30"/>
                <w:szCs w:val="30"/>
              </w:rPr>
              <w:t>,</w:t>
            </w:r>
            <w:r w:rsidRPr="00794682">
              <w:rPr>
                <w:rFonts w:ascii="Angsana New" w:hAnsi="Angsana New"/>
                <w:sz w:val="30"/>
                <w:szCs w:val="30"/>
                <w:cs/>
              </w:rPr>
              <w:t>095.99</w:t>
            </w:r>
            <w:r w:rsidRPr="0079468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94682" w:rsidRPr="00165280" w14:paraId="284961C6" w14:textId="77777777" w:rsidTr="00442F8D">
        <w:trPr>
          <w:trHeight w:val="423"/>
        </w:trPr>
        <w:tc>
          <w:tcPr>
            <w:tcW w:w="7546" w:type="dxa"/>
            <w:shd w:val="clear" w:color="auto" w:fill="auto"/>
          </w:tcPr>
          <w:p w14:paraId="284961C4" w14:textId="77777777" w:rsidR="00794682" w:rsidRPr="00165280" w:rsidRDefault="00794682" w:rsidP="00794682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1C5" w14:textId="77777777" w:rsidR="00794682" w:rsidRPr="00EE429F" w:rsidRDefault="00794682" w:rsidP="00794682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46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Pr="007946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6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399</w:t>
            </w:r>
            <w:r w:rsidRPr="007946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6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030.49</w:t>
            </w:r>
          </w:p>
        </w:tc>
      </w:tr>
      <w:bookmarkEnd w:id="2"/>
    </w:tbl>
    <w:p w14:paraId="284961C7" w14:textId="77777777" w:rsidR="000C30D0" w:rsidRDefault="000C30D0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8" w14:textId="77777777" w:rsidR="00FD22DD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9" w14:textId="77777777" w:rsidR="00FD22DD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A" w14:textId="77777777" w:rsidR="00FD22DD" w:rsidRPr="009D00D6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1CB" w14:textId="77777777" w:rsidR="000C30D0" w:rsidRDefault="000C30D0" w:rsidP="00520A2B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84961CC" w14:textId="77777777"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4410"/>
        <w:gridCol w:w="1920"/>
        <w:gridCol w:w="242"/>
        <w:gridCol w:w="1978"/>
      </w:tblGrid>
      <w:tr w:rsidR="005D26DC" w:rsidRPr="00375B32" w14:paraId="284961CF" w14:textId="77777777" w:rsidTr="000C30D0">
        <w:tc>
          <w:tcPr>
            <w:tcW w:w="4410" w:type="dxa"/>
          </w:tcPr>
          <w:p w14:paraId="284961CD" w14:textId="77777777"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1CE" w14:textId="77777777"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284961D4" w14:textId="77777777" w:rsidTr="000C30D0">
        <w:tc>
          <w:tcPr>
            <w:tcW w:w="4410" w:type="dxa"/>
          </w:tcPr>
          <w:p w14:paraId="284961D0" w14:textId="77777777"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1D1" w14:textId="77777777" w:rsidR="005D26DC" w:rsidRPr="00375B32" w:rsidRDefault="003935F8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5D26DC" w:rsidRPr="0089363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D26DC" w:rsidRPr="008936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D26DC"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84961D2" w14:textId="77777777"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1D3" w14:textId="77777777"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255A" w:rsidRPr="00375B32" w14:paraId="284961D9" w14:textId="77777777" w:rsidTr="000C30D0">
        <w:tc>
          <w:tcPr>
            <w:tcW w:w="4410" w:type="dxa"/>
          </w:tcPr>
          <w:p w14:paraId="284961D5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14:paraId="284961D6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14:paraId="284961D7" w14:textId="77777777" w:rsidR="00C6255A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284961D8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C6255A" w:rsidRPr="00375B32" w14:paraId="284961DE" w14:textId="77777777" w:rsidTr="000C30D0">
        <w:tc>
          <w:tcPr>
            <w:tcW w:w="4410" w:type="dxa"/>
          </w:tcPr>
          <w:p w14:paraId="284961DA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14:paraId="284961DB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  <w:tc>
          <w:tcPr>
            <w:tcW w:w="242" w:type="dxa"/>
            <w:shd w:val="clear" w:color="auto" w:fill="auto"/>
          </w:tcPr>
          <w:p w14:paraId="284961DC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DD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</w:tr>
      <w:tr w:rsidR="00C6255A" w:rsidRPr="00375B32" w14:paraId="284961E3" w14:textId="77777777" w:rsidTr="000C30D0">
        <w:tc>
          <w:tcPr>
            <w:tcW w:w="4410" w:type="dxa"/>
          </w:tcPr>
          <w:p w14:paraId="284961DF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14:paraId="284961E0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  <w:tc>
          <w:tcPr>
            <w:tcW w:w="242" w:type="dxa"/>
            <w:shd w:val="clear" w:color="auto" w:fill="auto"/>
          </w:tcPr>
          <w:p w14:paraId="284961E1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E2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C6255A" w:rsidRPr="00375B32" w14:paraId="284961E8" w14:textId="77777777" w:rsidTr="000C30D0">
        <w:tc>
          <w:tcPr>
            <w:tcW w:w="4410" w:type="dxa"/>
          </w:tcPr>
          <w:p w14:paraId="284961E4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14:paraId="284961E5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42" w:type="dxa"/>
            <w:shd w:val="clear" w:color="auto" w:fill="auto"/>
          </w:tcPr>
          <w:p w14:paraId="284961E6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E7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C6255A" w:rsidRPr="00D933BE" w14:paraId="284961ED" w14:textId="77777777" w:rsidTr="000C30D0">
        <w:tc>
          <w:tcPr>
            <w:tcW w:w="4410" w:type="dxa"/>
          </w:tcPr>
          <w:p w14:paraId="284961E9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14:paraId="284961EA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14:paraId="284961EB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EC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284961EE" w14:textId="77777777"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4961EF" w14:textId="77777777" w:rsidR="00A8454F" w:rsidRPr="0063553E" w:rsidRDefault="00C7442D" w:rsidP="00520A2B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63553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63553E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284961F0" w14:textId="77777777" w:rsidR="00A03D23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75D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284961F1" w14:textId="77777777" w:rsidR="00A8454F" w:rsidRPr="00A6604D" w:rsidRDefault="00A8454F" w:rsidP="00520A2B">
      <w:pPr>
        <w:numPr>
          <w:ilvl w:val="0"/>
          <w:numId w:val="1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284961F2" w14:textId="77777777"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14:paraId="284961F3" w14:textId="77777777"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284961F4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77777777" w:rsidR="00FF73FE" w:rsidRPr="00A6604D" w:rsidRDefault="00FF73FE" w:rsidP="00520A2B">
      <w:pPr>
        <w:numPr>
          <w:ilvl w:val="0"/>
          <w:numId w:val="18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282299" w:rsidRPr="00E64E19" w14:paraId="284961FB" w14:textId="77777777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7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1F8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1F9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A" w14:textId="77777777"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14:paraId="284961FE" w14:textId="77777777" w:rsidTr="00B467C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C" w14:textId="77777777" w:rsidR="00B467CA" w:rsidRPr="00E64E19" w:rsidRDefault="00B467CA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1FD" w14:textId="77777777" w:rsidR="00B467CA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6618" w:rsidRPr="00E64E19" w14:paraId="28496201" w14:textId="77777777" w:rsidTr="00B467C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F" w14:textId="77777777"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0" w14:textId="77777777" w:rsidR="00B16618" w:rsidRPr="00282299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282299" w:rsidRPr="00E64E19" w14:paraId="28496206" w14:textId="77777777" w:rsidTr="00B467C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2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3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4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5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1FF6" w:rsidRPr="00E64E19" w14:paraId="2849620E" w14:textId="77777777" w:rsidTr="00282299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7" w14:textId="77777777" w:rsidR="00D31FF6" w:rsidRPr="00E64E19" w:rsidRDefault="00D31FF6" w:rsidP="00D31FF6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8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A4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015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25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9" w14:textId="77777777" w:rsidR="00D31FF6" w:rsidRPr="00E64E19" w:rsidRDefault="00601519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A" w14:textId="77777777" w:rsidR="00D31FF6" w:rsidRPr="00E64E19" w:rsidRDefault="00601519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B" w14:textId="77777777" w:rsidR="00D31FF6" w:rsidRPr="00E64E19" w:rsidRDefault="00601519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C" w14:textId="77777777" w:rsidR="00D31FF6" w:rsidRPr="00E64E19" w:rsidRDefault="00601519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D" w14:textId="77777777" w:rsidR="00D31FF6" w:rsidRPr="00E64E19" w:rsidRDefault="00601519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01519" w:rsidRPr="00E64E19" w14:paraId="28496216" w14:textId="77777777" w:rsidTr="003A59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F" w14:textId="77777777" w:rsidR="00601519" w:rsidRPr="00FA3987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0" w14:textId="77777777" w:rsidR="00601519" w:rsidRPr="00AD6BC6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76,010,052.15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1" w14:textId="77777777" w:rsidR="00601519" w:rsidRPr="00AD6BC6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82,384,770.61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2" w14:textId="77777777" w:rsidR="00601519" w:rsidRPr="00AD6BC6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15,788,550.06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3" w14:textId="77777777" w:rsidR="00601519" w:rsidRPr="00AD6BC6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8,953,032.54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4" w14:textId="77777777" w:rsidR="00601519" w:rsidRPr="00AD6BC6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91,798,602.21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5" w14:textId="77777777" w:rsidR="00601519" w:rsidRPr="00AD6BC6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91,337,803.15</w:t>
            </w:r>
          </w:p>
        </w:tc>
      </w:tr>
      <w:tr w:rsidR="00601519" w:rsidRPr="00E64E19" w14:paraId="2849621E" w14:textId="77777777" w:rsidTr="003A59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7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8" w14:textId="77777777" w:rsidR="00601519" w:rsidRPr="00AD6BC6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3,250,000.00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9" w14:textId="77777777" w:rsidR="00601519" w:rsidRPr="00700B0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896,188.50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A" w14:textId="77777777" w:rsidR="00601519" w:rsidRPr="00AD6BC6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B" w14:textId="77777777" w:rsidR="00601519" w:rsidRPr="00700B0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C" w14:textId="77777777" w:rsidR="00601519" w:rsidRPr="00AD6BC6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3,250,000.00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1D" w14:textId="77777777" w:rsidR="00601519" w:rsidRPr="00700B0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896,188.50 </w:t>
            </w:r>
          </w:p>
        </w:tc>
      </w:tr>
      <w:tr w:rsidR="00601519" w:rsidRPr="00E64E19" w14:paraId="28496226" w14:textId="77777777" w:rsidTr="003A59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F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0" w14:textId="77777777" w:rsidR="00601519" w:rsidRPr="00E64E19" w:rsidRDefault="0035487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(44,169,697.03)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1" w14:textId="77777777" w:rsidR="00601519" w:rsidRPr="00E64E19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(46,164,028.87)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2" w14:textId="77777777" w:rsidR="00601519" w:rsidRPr="00E64E19" w:rsidRDefault="0035487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(10,173,749.00)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3" w14:textId="77777777" w:rsidR="00601519" w:rsidRPr="00E64E19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(4,673,582.13)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4" w14:textId="77777777" w:rsidR="00601519" w:rsidRPr="005907B5" w:rsidRDefault="0035487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(54,343,446.03)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5" w14:textId="77777777" w:rsidR="00601519" w:rsidRPr="00E64E19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(50,837,611.00)</w:t>
            </w:r>
          </w:p>
        </w:tc>
      </w:tr>
      <w:tr w:rsidR="00601519" w:rsidRPr="00E64E19" w14:paraId="2849622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7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8" w14:textId="77777777" w:rsidR="00601519" w:rsidRPr="00733355" w:rsidRDefault="00354875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35,090,355.12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9" w14:textId="77777777" w:rsidR="00601519" w:rsidRPr="00E64E19" w:rsidRDefault="00601519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37,116,930.24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A" w14:textId="77777777" w:rsidR="00601519" w:rsidRPr="00E64E19" w:rsidRDefault="00354875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5,614,801.06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B" w14:textId="77777777" w:rsidR="00601519" w:rsidRPr="00E64E19" w:rsidRDefault="00601519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4,279,450.41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C" w14:textId="77777777" w:rsidR="00601519" w:rsidRPr="00E64E19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40,705,156.18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D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41,396,380.65</w:t>
            </w:r>
          </w:p>
        </w:tc>
      </w:tr>
      <w:tr w:rsidR="00601519" w:rsidRPr="00E64E19" w14:paraId="28496236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F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0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1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2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3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4" w14:textId="77777777" w:rsidR="00601519" w:rsidRPr="00E64E19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18,397.50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5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370.82</w:t>
            </w:r>
          </w:p>
        </w:tc>
      </w:tr>
      <w:tr w:rsidR="00601519" w:rsidRPr="00E64E19" w14:paraId="2849623E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7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8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9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A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B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C" w14:textId="77777777" w:rsidR="00601519" w:rsidRPr="00313FCE" w:rsidRDefault="0085477F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</w:rPr>
              <w:t>2,197,376.57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D" w14:textId="77777777" w:rsidR="00601519" w:rsidRPr="00636A40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511,881.35</w:t>
            </w:r>
          </w:p>
        </w:tc>
      </w:tr>
      <w:tr w:rsidR="00601519" w:rsidRPr="00E64E19" w14:paraId="2849624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F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0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1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2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3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4" w14:textId="77777777" w:rsidR="00601519" w:rsidRPr="00313FCE" w:rsidRDefault="00354875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</w:rPr>
              <w:t>(7,354,327.13)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5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(5,844,536.91)</w:t>
            </w:r>
          </w:p>
        </w:tc>
      </w:tr>
      <w:tr w:rsidR="00601519" w:rsidRPr="00E64E19" w14:paraId="2849624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7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8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9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A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B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C" w14:textId="77777777" w:rsidR="00601519" w:rsidRPr="00313FCE" w:rsidRDefault="00297093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</w:rPr>
              <w:t>(26,057,439.09)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D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(22,739,121.42)</w:t>
            </w:r>
          </w:p>
        </w:tc>
      </w:tr>
      <w:tr w:rsidR="00601519" w:rsidRPr="00E64E19" w14:paraId="2849625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F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0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1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2" w14:textId="77777777" w:rsidR="00601519" w:rsidRPr="00636A40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3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4" w14:textId="77777777" w:rsidR="00601519" w:rsidRPr="00313FCE" w:rsidRDefault="008253FF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</w:rPr>
              <w:t>(874,447.84)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5" w14:textId="77777777" w:rsidR="00601519" w:rsidRPr="00E64E19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(1,054,639.41)</w:t>
            </w:r>
          </w:p>
        </w:tc>
      </w:tr>
      <w:tr w:rsidR="00601519" w:rsidRPr="00E64E19" w14:paraId="2849625E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7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8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9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A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B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C" w14:textId="77777777" w:rsidR="00601519" w:rsidRPr="00313FCE" w:rsidRDefault="00650FB2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8,634,716.19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D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12,274,335.08 </w:t>
            </w:r>
          </w:p>
        </w:tc>
      </w:tr>
      <w:tr w:rsidR="00601519" w:rsidRPr="00E64E19" w14:paraId="28496266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F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0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1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2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3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4" w14:textId="77777777" w:rsidR="00601519" w:rsidRPr="00313FCE" w:rsidRDefault="00650FB2" w:rsidP="0046715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</w:rPr>
              <w:t>(1,7</w:t>
            </w:r>
            <w:r w:rsidR="00467155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313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7155">
              <w:rPr>
                <w:rFonts w:asciiTheme="majorBidi" w:hAnsiTheme="majorBidi" w:cstheme="majorBidi" w:hint="cs"/>
                <w:sz w:val="28"/>
                <w:szCs w:val="28"/>
                <w:cs/>
              </w:rPr>
              <w:t>431.99</w:t>
            </w:r>
            <w:r w:rsidRPr="00313F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5" w14:textId="77777777" w:rsidR="00601519" w:rsidRPr="00E64E19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(2,446,332.45)</w:t>
            </w:r>
          </w:p>
        </w:tc>
      </w:tr>
      <w:tr w:rsidR="00601519" w:rsidRPr="00E64E19" w14:paraId="2849626E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7" w14:textId="77777777" w:rsidR="00601519" w:rsidRPr="00E64E19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8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9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A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B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C" w14:textId="77777777" w:rsidR="00601519" w:rsidRPr="00313FCE" w:rsidRDefault="00650FB2" w:rsidP="0046715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3F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467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  <w:r w:rsidRPr="00313F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671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284.20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D" w14:textId="77777777" w:rsidR="00601519" w:rsidRPr="00263403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403">
              <w:rPr>
                <w:rFonts w:ascii="Angsana New" w:hAnsi="Angsana New"/>
                <w:sz w:val="28"/>
                <w:szCs w:val="28"/>
              </w:rPr>
              <w:t xml:space="preserve">9,828,002.63 </w:t>
            </w:r>
          </w:p>
        </w:tc>
      </w:tr>
      <w:tr w:rsidR="00601519" w:rsidRPr="00E64E19" w14:paraId="28496276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F" w14:textId="77777777" w:rsidR="00601519" w:rsidRPr="00636A4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0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1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2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3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74" w14:textId="77777777" w:rsidR="00601519" w:rsidRPr="00313FCE" w:rsidRDefault="00BF0182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3F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75" w14:textId="77777777" w:rsidR="00601519" w:rsidRPr="00636A4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108,201.69 </w:t>
            </w:r>
          </w:p>
        </w:tc>
      </w:tr>
      <w:tr w:rsidR="00601519" w:rsidRPr="00E64E19" w14:paraId="2849627E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7" w14:textId="77777777" w:rsidR="00601519" w:rsidRPr="00636A4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8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9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A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B" w14:textId="77777777" w:rsidR="00601519" w:rsidRPr="00E64E19" w:rsidRDefault="00601519" w:rsidP="0060151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7C" w14:textId="77777777" w:rsidR="00601519" w:rsidRPr="00313FCE" w:rsidRDefault="00650FB2" w:rsidP="0046715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3FC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313FC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46715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903</w:t>
            </w:r>
            <w:r w:rsidRPr="00313FC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46715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284.20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7D" w14:textId="77777777" w:rsidR="00601519" w:rsidRPr="00FB7C83" w:rsidRDefault="00601519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9,936,204.32 </w:t>
            </w:r>
          </w:p>
        </w:tc>
      </w:tr>
    </w:tbl>
    <w:p w14:paraId="2849627F" w14:textId="77777777"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28496280" w14:textId="77777777" w:rsidR="00601519" w:rsidRDefault="00601519" w:rsidP="00520A2B">
      <w:pPr>
        <w:numPr>
          <w:ilvl w:val="0"/>
          <w:numId w:val="19"/>
        </w:numPr>
        <w:spacing w:line="240" w:lineRule="atLeast"/>
        <w:ind w:left="540" w:hanging="428"/>
        <w:jc w:val="both"/>
        <w:rPr>
          <w:rFonts w:ascii="Angsana New" w:hAnsi="Angsana New"/>
          <w:b/>
          <w:bCs/>
          <w:sz w:val="30"/>
          <w:szCs w:val="30"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601519" w:rsidRPr="00165280" w14:paraId="28496285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1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2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3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4" w14:textId="77777777" w:rsidR="00601519" w:rsidRPr="00165280" w:rsidRDefault="00601519" w:rsidP="000453B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>(</w:t>
            </w:r>
            <w:r w:rsidRPr="00165280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601519" w:rsidRPr="00165280" w14:paraId="28496288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6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7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01519" w:rsidRPr="00165280" w14:paraId="2849628D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9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628A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628B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9628C" w14:textId="77777777" w:rsidR="00601519" w:rsidRPr="00165280" w:rsidRDefault="00601519" w:rsidP="000453B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601519" w:rsidRPr="00165280" w14:paraId="28496292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E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F" w14:textId="77777777" w:rsidR="00601519" w:rsidRPr="00165280" w:rsidRDefault="00601519" w:rsidP="000453B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90" w14:textId="77777777" w:rsidR="00601519" w:rsidRPr="00165280" w:rsidRDefault="00601519" w:rsidP="000453B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91" w14:textId="77777777" w:rsidR="00601519" w:rsidRPr="00165280" w:rsidRDefault="00601519" w:rsidP="000453B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1519" w:rsidRPr="00165280" w14:paraId="2849629A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3" w14:textId="77777777" w:rsidR="00601519" w:rsidRPr="00165280" w:rsidRDefault="00601519" w:rsidP="00601519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4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5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6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7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8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9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01519" w:rsidRPr="00165280" w14:paraId="284962A2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B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9C" w14:textId="77777777" w:rsidR="00601519" w:rsidRPr="00354875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4875">
              <w:rPr>
                <w:rFonts w:ascii="Angsana New" w:hAnsi="Angsana New"/>
                <w:sz w:val="28"/>
                <w:szCs w:val="28"/>
                <w:cs/>
              </w:rPr>
              <w:t>159</w:t>
            </w:r>
            <w:r w:rsidRPr="00354875">
              <w:rPr>
                <w:rFonts w:ascii="Angsana New" w:hAnsi="Angsana New"/>
                <w:sz w:val="28"/>
                <w:szCs w:val="28"/>
              </w:rPr>
              <w:t>,</w:t>
            </w:r>
            <w:r w:rsidRPr="00354875">
              <w:rPr>
                <w:rFonts w:ascii="Angsana New" w:hAnsi="Angsana New"/>
                <w:sz w:val="28"/>
                <w:szCs w:val="28"/>
                <w:cs/>
              </w:rPr>
              <w:t>506</w:t>
            </w:r>
            <w:r w:rsidRPr="00354875">
              <w:rPr>
                <w:rFonts w:ascii="Angsana New" w:hAnsi="Angsana New"/>
                <w:sz w:val="28"/>
                <w:szCs w:val="28"/>
              </w:rPr>
              <w:t>,</w:t>
            </w:r>
            <w:r w:rsidRPr="00354875">
              <w:rPr>
                <w:rFonts w:ascii="Angsana New" w:hAnsi="Angsana New"/>
                <w:sz w:val="28"/>
                <w:szCs w:val="28"/>
                <w:cs/>
              </w:rPr>
              <w:t>243.81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9D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175,842,803.30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9E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36,100,805.79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9F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34,913,633.35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0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195,607,049.60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1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210,756,436.65</w:t>
            </w:r>
          </w:p>
        </w:tc>
      </w:tr>
      <w:tr w:rsidR="00601519" w:rsidRPr="00165280" w14:paraId="284962AA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3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4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13,408,099.42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5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924,188.50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6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7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8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13,408,099.42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9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924,188.50 </w:t>
            </w:r>
          </w:p>
        </w:tc>
      </w:tr>
      <w:tr w:rsidR="00601519" w:rsidRPr="00165280" w14:paraId="284962B2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B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C" w14:textId="77777777" w:rsidR="00601519" w:rsidRPr="00165280" w:rsidRDefault="0035487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(93,352,255.87)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D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(100,130,073.04)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E" w14:textId="77777777" w:rsidR="00601519" w:rsidRPr="00165280" w:rsidRDefault="0035487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(23,158,744.45)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F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(22,359,863.64)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0" w14:textId="77777777" w:rsidR="00601519" w:rsidRPr="00165280" w:rsidRDefault="0035487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(116,511,000.32)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1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(122,489,936.68)</w:t>
            </w:r>
          </w:p>
        </w:tc>
      </w:tr>
      <w:tr w:rsidR="00601519" w:rsidRPr="00165280" w14:paraId="284962BA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3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4" w14:textId="77777777" w:rsidR="00601519" w:rsidRPr="00165280" w:rsidRDefault="00354875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79,562,087.36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5" w14:textId="77777777" w:rsidR="00601519" w:rsidRPr="00165280" w:rsidRDefault="00601519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76,636,918.76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6" w14:textId="77777777" w:rsidR="00601519" w:rsidRPr="00165280" w:rsidRDefault="00354875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12,942,061.34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7" w14:textId="77777777" w:rsidR="00601519" w:rsidRPr="00165280" w:rsidRDefault="00601519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12,553,769.71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8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92,504,148.70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9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89,190,688.47</w:t>
            </w:r>
          </w:p>
        </w:tc>
      </w:tr>
      <w:tr w:rsidR="00601519" w:rsidRPr="00165280" w14:paraId="284962C2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B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C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D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E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F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C0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56,503.76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C1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447.48</w:t>
            </w:r>
          </w:p>
        </w:tc>
      </w:tr>
      <w:tr w:rsidR="00601519" w:rsidRPr="00165280" w14:paraId="284962CA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3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4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5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6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7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C8" w14:textId="77777777" w:rsidR="00601519" w:rsidRPr="00C43115" w:rsidRDefault="00650FB2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50FB2">
              <w:rPr>
                <w:rFonts w:ascii="Angsana New" w:hAnsi="Angsana New"/>
                <w:sz w:val="28"/>
                <w:szCs w:val="28"/>
              </w:rPr>
              <w:t>3,212,229.77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C9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2,462,377.31</w:t>
            </w:r>
          </w:p>
        </w:tc>
      </w:tr>
      <w:tr w:rsidR="00601519" w:rsidRPr="00165280" w14:paraId="284962D2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B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C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D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E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F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D0" w14:textId="77777777" w:rsidR="00601519" w:rsidRPr="00165280" w:rsidRDefault="0035487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875">
              <w:rPr>
                <w:rFonts w:ascii="Angsana New" w:hAnsi="Angsana New"/>
                <w:sz w:val="28"/>
                <w:szCs w:val="28"/>
              </w:rPr>
              <w:t>(14,570,347.61)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D1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(13,471,961.43)</w:t>
            </w:r>
          </w:p>
        </w:tc>
      </w:tr>
      <w:tr w:rsidR="00601519" w:rsidRPr="00165280" w14:paraId="284962DA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3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4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5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6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7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D8" w14:textId="77777777" w:rsidR="00601519" w:rsidRPr="00183490" w:rsidRDefault="00FC7A3B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F0182">
              <w:rPr>
                <w:rFonts w:ascii="Angsana New" w:hAnsi="Angsana New"/>
                <w:sz w:val="28"/>
                <w:szCs w:val="28"/>
              </w:rPr>
              <w:t>(51,298,686.97)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D9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(47,138,685.89)</w:t>
            </w:r>
          </w:p>
        </w:tc>
      </w:tr>
      <w:tr w:rsidR="00601519" w:rsidRPr="00165280" w14:paraId="284962E2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B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C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D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E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F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E0" w14:textId="77777777" w:rsidR="00601519" w:rsidRPr="00165280" w:rsidRDefault="00FC7A3B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A3B">
              <w:rPr>
                <w:rFonts w:ascii="Angsana New" w:hAnsi="Angsana New"/>
                <w:sz w:val="28"/>
                <w:szCs w:val="28"/>
              </w:rPr>
              <w:t>(1,764,748.14)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E1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(2,327,912.15)</w:t>
            </w:r>
          </w:p>
        </w:tc>
      </w:tr>
      <w:tr w:rsidR="00601519" w:rsidRPr="00165280" w14:paraId="284962EA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3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4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5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6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7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E8" w14:textId="77777777" w:rsidR="00601519" w:rsidRPr="00C43115" w:rsidRDefault="006546DA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546DA">
              <w:rPr>
                <w:rFonts w:ascii="Angsana New" w:hAnsi="Angsana New"/>
                <w:sz w:val="28"/>
                <w:szCs w:val="28"/>
              </w:rPr>
              <w:t>28,139,099.51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E9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28,718,953.79 </w:t>
            </w:r>
          </w:p>
        </w:tc>
      </w:tr>
      <w:tr w:rsidR="00F64185" w:rsidRPr="00165280" w14:paraId="284962F2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B" w14:textId="77777777" w:rsidR="00F64185" w:rsidRPr="00165280" w:rsidRDefault="00F64185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C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D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E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F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F0" w14:textId="77777777" w:rsidR="00F64185" w:rsidRPr="00165280" w:rsidRDefault="00F64185" w:rsidP="00F6418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471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330.78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F1" w14:textId="77777777" w:rsidR="00F64185" w:rsidRPr="00165280" w:rsidRDefault="00F64185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(5,807,976.38)</w:t>
            </w:r>
          </w:p>
        </w:tc>
      </w:tr>
      <w:tr w:rsidR="00601519" w:rsidRPr="00165280" w14:paraId="284962FA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3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165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4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5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6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7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F8" w14:textId="77777777" w:rsidR="00601519" w:rsidRPr="00313FCE" w:rsidRDefault="006546DA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3FCE">
              <w:rPr>
                <w:rFonts w:ascii="Angsana New" w:hAnsi="Angsana New"/>
                <w:sz w:val="28"/>
                <w:szCs w:val="28"/>
              </w:rPr>
              <w:t>22,667,768.73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F9" w14:textId="77777777" w:rsidR="00601519" w:rsidRPr="00263403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3403">
              <w:rPr>
                <w:rFonts w:ascii="Angsana New" w:hAnsi="Angsana New"/>
                <w:sz w:val="28"/>
                <w:szCs w:val="28"/>
              </w:rPr>
              <w:t xml:space="preserve">22,910,977.41 </w:t>
            </w:r>
          </w:p>
        </w:tc>
      </w:tr>
      <w:tr w:rsidR="00601519" w:rsidRPr="00165280" w14:paraId="28496302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B" w14:textId="77777777" w:rsidR="00601519" w:rsidRPr="00165280" w:rsidRDefault="00601519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C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D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E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F" w14:textId="77777777" w:rsidR="00601519" w:rsidRPr="00165280" w:rsidRDefault="00601519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00" w14:textId="77777777" w:rsidR="00601519" w:rsidRPr="00313FCE" w:rsidRDefault="00BF0182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3FC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01" w14:textId="77777777" w:rsidR="00601519" w:rsidRPr="00165280" w:rsidRDefault="00601519" w:rsidP="0060151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585,952.88 </w:t>
            </w:r>
          </w:p>
        </w:tc>
      </w:tr>
      <w:tr w:rsidR="00F64185" w:rsidRPr="00165280" w14:paraId="2849630A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3" w14:textId="77777777" w:rsidR="00F64185" w:rsidRPr="00165280" w:rsidRDefault="00F64185" w:rsidP="00601519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กำไร(ขาดทุน)เบ็ดเสร็จรวมสำหรับ</w:t>
            </w:r>
            <w:r w:rsidRPr="00165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4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5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6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7" w14:textId="77777777" w:rsidR="00F64185" w:rsidRPr="00165280" w:rsidRDefault="00F64185" w:rsidP="00601519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08" w14:textId="77777777" w:rsidR="00F64185" w:rsidRPr="00165280" w:rsidRDefault="00F64185" w:rsidP="00F6418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667</w:t>
            </w: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768.73</w:t>
            </w: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09" w14:textId="77777777" w:rsidR="00F64185" w:rsidRPr="00165280" w:rsidRDefault="00F64185" w:rsidP="0060151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23,496,930.29 </w:t>
            </w:r>
          </w:p>
        </w:tc>
      </w:tr>
    </w:tbl>
    <w:p w14:paraId="2849630B" w14:textId="77777777" w:rsidR="00601519" w:rsidRDefault="00601519" w:rsidP="00601519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30C" w14:textId="77777777" w:rsidR="00601519" w:rsidRPr="00A6604D" w:rsidRDefault="00601519" w:rsidP="00520A2B">
      <w:pPr>
        <w:numPr>
          <w:ilvl w:val="0"/>
          <w:numId w:val="32"/>
        </w:numPr>
        <w:spacing w:line="240" w:lineRule="atLeast"/>
        <w:ind w:left="567" w:hanging="4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601519" w:rsidRPr="00E64E19" w14:paraId="28496311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D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0E" w14:textId="77777777" w:rsidR="00601519" w:rsidRPr="00775D86" w:rsidRDefault="00601519" w:rsidP="000453B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0F" w14:textId="77777777" w:rsidR="00601519" w:rsidRPr="00775D86" w:rsidRDefault="00601519" w:rsidP="000453B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0" w14:textId="77777777" w:rsidR="00601519" w:rsidRPr="00775D86" w:rsidRDefault="00601519" w:rsidP="000453B7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601519" w:rsidRPr="00E64E19" w14:paraId="28496314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2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3" w14:textId="77777777" w:rsidR="00601519" w:rsidRPr="00775D86" w:rsidRDefault="00601519" w:rsidP="000453B7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519" w:rsidRPr="00E64E19" w14:paraId="28496317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5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6" w14:textId="77777777" w:rsidR="00601519" w:rsidRPr="00775D86" w:rsidRDefault="00601519" w:rsidP="000453B7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601519" w:rsidRPr="00E64E19" w14:paraId="2849631C" w14:textId="77777777" w:rsidTr="000453B7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8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9" w14:textId="77777777" w:rsidR="00601519" w:rsidRPr="00775D86" w:rsidRDefault="00601519" w:rsidP="000453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A" w14:textId="77777777" w:rsidR="00601519" w:rsidRPr="00775D86" w:rsidRDefault="00601519" w:rsidP="000453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B" w14:textId="77777777" w:rsidR="00601519" w:rsidRPr="00775D86" w:rsidRDefault="00601519" w:rsidP="000453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01519" w:rsidRPr="00E64E19" w14:paraId="28496324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D" w14:textId="77777777" w:rsidR="00601519" w:rsidRPr="00775D86" w:rsidRDefault="00601519" w:rsidP="0060151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E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F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0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1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2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3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F4652" w:rsidRPr="00E64E19" w14:paraId="2849632C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5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6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76,010,052.15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7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82,401,965.61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8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15,788,550.06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9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8,953,032.54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A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91,798,602.21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B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91,354,998.15</w:t>
            </w:r>
          </w:p>
        </w:tc>
      </w:tr>
      <w:tr w:rsidR="005F4652" w:rsidRPr="00E64E19" w14:paraId="28496334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D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E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3,250,000.00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2F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896,188.50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0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1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2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3,250,000.00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3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896,188.50 </w:t>
            </w:r>
          </w:p>
        </w:tc>
      </w:tr>
      <w:tr w:rsidR="005F4652" w:rsidRPr="00E64E19" w14:paraId="2849633C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5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6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(44,923,822.65)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7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(47,612,511.13)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8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(10,173,749.00)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9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(4,673,582.13)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A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(55,097,571.65)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B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(52,286,093.26)</w:t>
            </w:r>
          </w:p>
        </w:tc>
      </w:tr>
      <w:tr w:rsidR="005F4652" w:rsidRPr="00E64E19" w14:paraId="28496344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D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E" w14:textId="77777777" w:rsidR="005F4652" w:rsidRPr="00775D86" w:rsidRDefault="005F4652" w:rsidP="005F465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34,336,229.50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F" w14:textId="77777777" w:rsidR="005F4652" w:rsidRPr="00775D86" w:rsidRDefault="005F4652" w:rsidP="005F465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35,685,642.98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0" w14:textId="77777777" w:rsidR="005F4652" w:rsidRPr="00775D86" w:rsidRDefault="005F4652" w:rsidP="005F465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5,614,801.06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1" w14:textId="77777777" w:rsidR="005F4652" w:rsidRPr="00775D86" w:rsidRDefault="005F4652" w:rsidP="005F465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4,279,450.41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2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39,951,030.56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3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39,965,093.39</w:t>
            </w:r>
          </w:p>
        </w:tc>
      </w:tr>
      <w:tr w:rsidR="005F4652" w:rsidRPr="00E64E19" w14:paraId="2849634C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5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6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7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8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9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A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91,503.84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B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715.08</w:t>
            </w:r>
          </w:p>
        </w:tc>
      </w:tr>
      <w:tr w:rsidR="005F4652" w:rsidRPr="00E64E19" w14:paraId="28496354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D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E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F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0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1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52" w14:textId="77777777" w:rsidR="005F4652" w:rsidRPr="00C43115" w:rsidRDefault="00482700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82700">
              <w:rPr>
                <w:rFonts w:asciiTheme="majorBidi" w:hAnsiTheme="majorBidi" w:cstheme="majorBidi"/>
                <w:sz w:val="28"/>
                <w:szCs w:val="28"/>
              </w:rPr>
              <w:t>2,197,375.09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53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759,814.68</w:t>
            </w:r>
          </w:p>
        </w:tc>
      </w:tr>
      <w:tr w:rsidR="005F4652" w:rsidRPr="00E64E19" w14:paraId="2849635C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5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6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7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8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9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5A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(7,354,327.13)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5B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(5,844,536.91)</w:t>
            </w:r>
          </w:p>
        </w:tc>
      </w:tr>
      <w:tr w:rsidR="005F4652" w:rsidRPr="00E64E19" w14:paraId="28496364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D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E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F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0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1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62" w14:textId="77777777" w:rsidR="005F4652" w:rsidRPr="00183490" w:rsidRDefault="00BF018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182">
              <w:rPr>
                <w:rFonts w:asciiTheme="majorBidi" w:hAnsiTheme="majorBidi" w:cstheme="majorBidi"/>
                <w:sz w:val="28"/>
                <w:szCs w:val="28"/>
              </w:rPr>
              <w:t>(25,936,303.69)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63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(22,253,852.71)</w:t>
            </w:r>
          </w:p>
        </w:tc>
      </w:tr>
      <w:tr w:rsidR="005F4652" w:rsidRPr="00E64E19" w14:paraId="2849636C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5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6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7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8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9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6A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875">
              <w:rPr>
                <w:rFonts w:asciiTheme="majorBidi" w:hAnsiTheme="majorBidi" w:cstheme="majorBidi"/>
                <w:sz w:val="28"/>
                <w:szCs w:val="28"/>
              </w:rPr>
              <w:t>(976,271.80)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6B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(1,154,086.22)</w:t>
            </w:r>
          </w:p>
        </w:tc>
      </w:tr>
      <w:tr w:rsidR="005F4652" w:rsidRPr="00E64E19" w14:paraId="28496374" w14:textId="77777777" w:rsidTr="00FC207C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D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E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F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0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1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72" w14:textId="77777777" w:rsidR="005F4652" w:rsidRPr="00C43115" w:rsidRDefault="0015030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5030C">
              <w:rPr>
                <w:rFonts w:asciiTheme="majorBidi" w:hAnsiTheme="majorBidi" w:cstheme="majorBidi"/>
                <w:sz w:val="28"/>
                <w:szCs w:val="28"/>
              </w:rPr>
              <w:t>7,973,006.87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73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11,596,147.31 </w:t>
            </w:r>
          </w:p>
        </w:tc>
      </w:tr>
      <w:tr w:rsidR="00FC207C" w:rsidRPr="00E64E19" w14:paraId="2849637C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5" w14:textId="77777777" w:rsidR="00FC207C" w:rsidRPr="00775D86" w:rsidRDefault="00FC207C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6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7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8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9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7A" w14:textId="77777777" w:rsidR="00FC207C" w:rsidRPr="00775D86" w:rsidRDefault="00FC207C" w:rsidP="0058347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731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="005834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.99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7B" w14:textId="77777777" w:rsidR="00FC207C" w:rsidRPr="00775D86" w:rsidRDefault="00FC207C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(2,316,392.93)</w:t>
            </w:r>
          </w:p>
        </w:tc>
      </w:tr>
      <w:tr w:rsidR="005F4652" w:rsidRPr="00E64E19" w14:paraId="28496384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D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E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F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0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1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82" w14:textId="77777777" w:rsidR="005F4652" w:rsidRPr="00C43115" w:rsidRDefault="0015030C" w:rsidP="00FC207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5030C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C207C">
              <w:rPr>
                <w:rFonts w:asciiTheme="majorBidi" w:hAnsiTheme="majorBidi" w:cstheme="majorBidi" w:hint="cs"/>
                <w:sz w:val="28"/>
                <w:szCs w:val="28"/>
                <w:cs/>
              </w:rPr>
              <w:t>241</w:t>
            </w:r>
            <w:r w:rsidRPr="001503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207C">
              <w:rPr>
                <w:rFonts w:asciiTheme="majorBidi" w:hAnsiTheme="majorBidi" w:cstheme="majorBidi" w:hint="cs"/>
                <w:sz w:val="28"/>
                <w:szCs w:val="28"/>
                <w:cs/>
              </w:rPr>
              <w:t>574.88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83" w14:textId="77777777" w:rsidR="005F4652" w:rsidRPr="0071760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7606">
              <w:rPr>
                <w:rFonts w:ascii="Angsana New" w:hAnsi="Angsana New"/>
                <w:sz w:val="28"/>
                <w:szCs w:val="28"/>
              </w:rPr>
              <w:t xml:space="preserve">9,279,754.38 </w:t>
            </w:r>
          </w:p>
        </w:tc>
      </w:tr>
      <w:tr w:rsidR="005F4652" w:rsidRPr="00E64E19" w14:paraId="2849638C" w14:textId="77777777" w:rsidTr="004671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5" w14:textId="77777777" w:rsidR="005F4652" w:rsidRPr="00775D86" w:rsidRDefault="005F4652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6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7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8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9" w14:textId="77777777" w:rsidR="005F4652" w:rsidRPr="00775D86" w:rsidRDefault="005F4652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8A" w14:textId="77777777" w:rsidR="005F4652" w:rsidRPr="00C43115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1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8B" w14:textId="77777777" w:rsidR="005F4652" w:rsidRPr="00775D86" w:rsidRDefault="005F4652" w:rsidP="005F46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108,201.69 </w:t>
            </w:r>
          </w:p>
        </w:tc>
      </w:tr>
      <w:tr w:rsidR="00FC207C" w:rsidRPr="00E64E19" w14:paraId="28496394" w14:textId="77777777" w:rsidTr="000453B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D" w14:textId="77777777" w:rsidR="00FC207C" w:rsidRPr="00775D86" w:rsidRDefault="00FC207C" w:rsidP="005F465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E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F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0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1" w14:textId="77777777" w:rsidR="00FC207C" w:rsidRPr="00775D86" w:rsidRDefault="00FC207C" w:rsidP="005F46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92" w14:textId="77777777" w:rsidR="00FC207C" w:rsidRPr="00775D86" w:rsidRDefault="00FC207C" w:rsidP="00FC207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241</w:t>
            </w: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574.88</w:t>
            </w: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93" w14:textId="77777777" w:rsidR="00FC207C" w:rsidRPr="00775D86" w:rsidRDefault="00FC207C" w:rsidP="005F465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9,387,956.07 </w:t>
            </w:r>
          </w:p>
        </w:tc>
      </w:tr>
    </w:tbl>
    <w:p w14:paraId="28496395" w14:textId="77777777" w:rsidR="00601519" w:rsidRDefault="00601519" w:rsidP="00601519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396" w14:textId="77777777" w:rsidR="00601519" w:rsidRPr="00A6604D" w:rsidRDefault="00601519" w:rsidP="00601519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8496397" w14:textId="77777777" w:rsidR="00B16618" w:rsidRPr="00A6604D" w:rsidRDefault="00B16618" w:rsidP="00520A2B">
      <w:pPr>
        <w:numPr>
          <w:ilvl w:val="0"/>
          <w:numId w:val="33"/>
        </w:numPr>
        <w:spacing w:line="240" w:lineRule="atLeast"/>
        <w:ind w:left="567" w:hanging="4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14:paraId="2849639C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8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9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A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B" w14:textId="77777777" w:rsidR="00B16618" w:rsidRPr="00775D86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14:paraId="2849639F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D" w14:textId="77777777" w:rsidR="00B467CA" w:rsidRPr="00775D86" w:rsidRDefault="00B467CA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E" w14:textId="77777777" w:rsidR="00B467CA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618" w:rsidRPr="00E64E19" w14:paraId="284963A2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0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1" w14:textId="77777777" w:rsidR="00B16618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="0060151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B16618" w:rsidRPr="00E64E19" w14:paraId="284963A7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3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4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5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6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01519" w:rsidRPr="00E64E19" w14:paraId="284963AF" w14:textId="77777777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8" w14:textId="77777777" w:rsidR="00601519" w:rsidRPr="00775D86" w:rsidRDefault="00601519" w:rsidP="0060151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9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A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B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C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D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E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652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601519" w:rsidRPr="00E64E19" w14:paraId="284963B7" w14:textId="77777777" w:rsidTr="004E52D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0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1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159,506,243.81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2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175,872,728.50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3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36,100,805.79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4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34,913,633.35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5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195,607,049.60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6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210,786,361.85</w:t>
            </w:r>
          </w:p>
        </w:tc>
      </w:tr>
      <w:tr w:rsidR="00601519" w:rsidRPr="00E64E19" w14:paraId="284963BF" w14:textId="77777777" w:rsidTr="004E52D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8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9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13,408,099.42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A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924,188.50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B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C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D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13,408,099.42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BE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924,188.50 </w:t>
            </w:r>
          </w:p>
        </w:tc>
      </w:tr>
      <w:tr w:rsidR="00601519" w:rsidRPr="00E64E19" w14:paraId="284963C7" w14:textId="77777777" w:rsidTr="0032347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0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1" w14:textId="77777777" w:rsidR="00601519" w:rsidRPr="00775D86" w:rsidRDefault="00FE53E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(94,956,326.64)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2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(102,980,435.19)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3" w14:textId="77777777" w:rsidR="00601519" w:rsidRPr="00775D86" w:rsidRDefault="00FE53E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(23,158,744.45)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4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(22,359,863.64)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5" w14:textId="77777777" w:rsidR="00601519" w:rsidRPr="00775D86" w:rsidRDefault="00FE53E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(118,115,071.09)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6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(125,340,298.83)</w:t>
            </w:r>
          </w:p>
        </w:tc>
      </w:tr>
      <w:tr w:rsidR="00601519" w:rsidRPr="00E64E19" w14:paraId="284963CF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8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9" w14:textId="77777777" w:rsidR="00601519" w:rsidRPr="00775D86" w:rsidRDefault="00FE53E9" w:rsidP="006015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77,958,016.59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A" w14:textId="77777777" w:rsidR="00601519" w:rsidRPr="00775D86" w:rsidRDefault="00601519" w:rsidP="006015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73,816,481.81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B" w14:textId="77777777" w:rsidR="00601519" w:rsidRPr="00775D86" w:rsidRDefault="00FE53E9" w:rsidP="006015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12,942,061.34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C" w14:textId="77777777" w:rsidR="00601519" w:rsidRPr="00775D86" w:rsidRDefault="00601519" w:rsidP="006015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12,553,769.71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D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90,900,077.93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E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86,370,251.52</w:t>
            </w:r>
          </w:p>
        </w:tc>
      </w:tr>
      <w:tr w:rsidR="00601519" w:rsidRPr="00E64E19" w14:paraId="284963D7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0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1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2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3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4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D5" w14:textId="77777777" w:rsidR="00601519" w:rsidRPr="00775D86" w:rsidRDefault="00FE53E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3E9">
              <w:rPr>
                <w:rFonts w:asciiTheme="majorBidi" w:hAnsiTheme="majorBidi" w:cstheme="majorBidi"/>
                <w:sz w:val="28"/>
                <w:szCs w:val="28"/>
              </w:rPr>
              <w:t>204,097.09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D6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Pr="00165280">
              <w:rPr>
                <w:rFonts w:ascii="Angsana New" w:hAnsi="Angsana New"/>
                <w:sz w:val="28"/>
                <w:szCs w:val="28"/>
              </w:rPr>
              <w:t>,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136.01</w:t>
            </w:r>
          </w:p>
        </w:tc>
      </w:tr>
      <w:tr w:rsidR="00601519" w:rsidRPr="00E64E19" w14:paraId="284963DF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8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9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A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B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C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DD" w14:textId="77777777" w:rsidR="00601519" w:rsidRPr="00C43115" w:rsidRDefault="0015030C" w:rsidP="0060151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5030C">
              <w:rPr>
                <w:rFonts w:ascii="Angsana New" w:hAnsi="Angsana New"/>
                <w:sz w:val="28"/>
                <w:szCs w:val="28"/>
              </w:rPr>
              <w:t>3,219,627.27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DE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3,104,894.14</w:t>
            </w:r>
          </w:p>
        </w:tc>
      </w:tr>
      <w:tr w:rsidR="00FE53E9" w:rsidRPr="00E64E19" w14:paraId="284963E7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0" w14:textId="77777777" w:rsidR="00FE53E9" w:rsidRPr="00775D86" w:rsidRDefault="00FE53E9" w:rsidP="00FE53E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1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2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3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4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E5" w14:textId="77777777" w:rsidR="00FE53E9" w:rsidRPr="00FE53E9" w:rsidRDefault="00FE53E9" w:rsidP="00FE53E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53E9">
              <w:rPr>
                <w:rFonts w:ascii="Angsana New" w:hAnsi="Angsana New"/>
                <w:sz w:val="28"/>
                <w:szCs w:val="28"/>
              </w:rPr>
              <w:t>(14,570,347.61)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E6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(13,471,961.43)</w:t>
            </w:r>
          </w:p>
        </w:tc>
      </w:tr>
      <w:tr w:rsidR="00FE53E9" w:rsidRPr="00E64E19" w14:paraId="284963EF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8" w14:textId="77777777" w:rsidR="00FE53E9" w:rsidRPr="00775D86" w:rsidRDefault="00FE53E9" w:rsidP="00FE53E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9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A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B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C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ED" w14:textId="77777777" w:rsidR="00FE53E9" w:rsidRPr="00BF0182" w:rsidRDefault="004F6C8A" w:rsidP="00FE53E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182">
              <w:rPr>
                <w:rFonts w:ascii="Angsana New" w:hAnsi="Angsana New"/>
                <w:sz w:val="28"/>
                <w:szCs w:val="28"/>
              </w:rPr>
              <w:t>(51,048,940.58)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EE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(46,156,655.54)</w:t>
            </w:r>
          </w:p>
        </w:tc>
      </w:tr>
      <w:tr w:rsidR="00FE53E9" w:rsidRPr="00E64E19" w14:paraId="284963F7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0" w14:textId="77777777" w:rsidR="00FE53E9" w:rsidRPr="00775D86" w:rsidRDefault="00FE53E9" w:rsidP="00FE53E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1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2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3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4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F5" w14:textId="77777777" w:rsidR="00FE53E9" w:rsidRPr="00FE53E9" w:rsidRDefault="00FE53E9" w:rsidP="00FE53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53E9">
              <w:rPr>
                <w:rFonts w:ascii="Angsana New" w:hAnsi="Angsana New"/>
                <w:sz w:val="28"/>
                <w:szCs w:val="28"/>
              </w:rPr>
              <w:t>(1,976,922.91)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F6" w14:textId="77777777" w:rsidR="00FE53E9" w:rsidRPr="00775D86" w:rsidRDefault="00FE53E9" w:rsidP="00FE53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(2,525,420.59)</w:t>
            </w:r>
          </w:p>
        </w:tc>
      </w:tr>
      <w:tr w:rsidR="00FE53E9" w:rsidRPr="00E64E19" w14:paraId="284963FF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8" w14:textId="77777777" w:rsidR="00FE53E9" w:rsidRPr="00775D86" w:rsidRDefault="00FE53E9" w:rsidP="00FE53E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9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A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B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C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FD" w14:textId="77777777" w:rsidR="00FE53E9" w:rsidRPr="00C43115" w:rsidRDefault="0050500B" w:rsidP="00FE53E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0500B">
              <w:rPr>
                <w:rFonts w:ascii="Angsana New" w:hAnsi="Angsana New"/>
                <w:sz w:val="28"/>
                <w:szCs w:val="28"/>
              </w:rPr>
              <w:t>26,727,591.19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FE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27,564,244.11 </w:t>
            </w:r>
          </w:p>
        </w:tc>
      </w:tr>
      <w:tr w:rsidR="00FE53E9" w:rsidRPr="00E64E19" w14:paraId="28496407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0" w14:textId="77777777" w:rsidR="00FE53E9" w:rsidRPr="00775D86" w:rsidRDefault="00FE53E9" w:rsidP="00FE53E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1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2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3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4" w14:textId="77777777" w:rsidR="00FE53E9" w:rsidRPr="00775D86" w:rsidRDefault="00FE53E9" w:rsidP="00FE53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05" w14:textId="77777777" w:rsidR="00FE53E9" w:rsidRPr="00C43115" w:rsidRDefault="0050500B" w:rsidP="00FE53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0500B">
              <w:rPr>
                <w:rFonts w:ascii="Angsana New" w:hAnsi="Angsana New"/>
                <w:sz w:val="28"/>
                <w:szCs w:val="28"/>
              </w:rPr>
              <w:t>(5,471,330.78)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06" w14:textId="77777777" w:rsidR="00FE53E9" w:rsidRPr="00775D86" w:rsidRDefault="00FE53E9" w:rsidP="00FE53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(5,659,499.31)</w:t>
            </w:r>
          </w:p>
        </w:tc>
      </w:tr>
      <w:tr w:rsidR="00601519" w:rsidRPr="00E64E19" w14:paraId="2849640F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8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9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A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B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C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0D" w14:textId="77777777" w:rsidR="00601519" w:rsidRPr="00C43115" w:rsidRDefault="0050500B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0500B">
              <w:rPr>
                <w:rFonts w:asciiTheme="majorBidi" w:hAnsiTheme="majorBidi" w:cstheme="majorBidi"/>
                <w:sz w:val="28"/>
                <w:szCs w:val="28"/>
              </w:rPr>
              <w:t>21,256,260.41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0E" w14:textId="77777777" w:rsidR="00601519" w:rsidRPr="0071760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7606">
              <w:rPr>
                <w:rFonts w:ascii="Angsana New" w:hAnsi="Angsana New"/>
                <w:sz w:val="28"/>
                <w:szCs w:val="28"/>
              </w:rPr>
              <w:t xml:space="preserve">21,904,744.80 </w:t>
            </w:r>
          </w:p>
        </w:tc>
      </w:tr>
      <w:tr w:rsidR="00601519" w:rsidRPr="00E64E19" w14:paraId="28496417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0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1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2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3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4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15" w14:textId="77777777" w:rsidR="00601519" w:rsidRPr="00C43115" w:rsidRDefault="00BF0182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18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16" w14:textId="77777777" w:rsidR="00601519" w:rsidRPr="00775D86" w:rsidRDefault="00601519" w:rsidP="006015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585,952.88 </w:t>
            </w:r>
          </w:p>
        </w:tc>
      </w:tr>
      <w:tr w:rsidR="00601519" w:rsidRPr="00E64E19" w14:paraId="2849641F" w14:textId="77777777" w:rsidTr="00313FC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8" w14:textId="77777777" w:rsidR="00601519" w:rsidRPr="00775D86" w:rsidRDefault="00601519" w:rsidP="00601519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9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A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B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C" w14:textId="77777777" w:rsidR="00601519" w:rsidRPr="00775D86" w:rsidRDefault="00601519" w:rsidP="006015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1D" w14:textId="77777777" w:rsidR="00601519" w:rsidRPr="00C43115" w:rsidRDefault="0050500B" w:rsidP="006015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050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21,256,260.41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1E" w14:textId="77777777" w:rsidR="00601519" w:rsidRPr="00775D86" w:rsidRDefault="00601519" w:rsidP="006015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22,490,697.68 </w:t>
            </w:r>
          </w:p>
        </w:tc>
      </w:tr>
    </w:tbl>
    <w:p w14:paraId="28496420" w14:textId="77777777"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>
        <w:rPr>
          <w:rFonts w:ascii="Angsana New" w:hAnsi="Angsana New"/>
          <w:sz w:val="30"/>
          <w:szCs w:val="30"/>
          <w:u w:val="single"/>
        </w:rPr>
        <w:t xml:space="preserve"> </w:t>
      </w:r>
      <w:r w:rsidR="00EC58FD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28496421" w14:textId="77777777"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 w:rsidR="00C6255A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775D86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="005D1067">
        <w:rPr>
          <w:rFonts w:ascii="Angsana New" w:hAnsi="Angsana New"/>
          <w:sz w:val="30"/>
          <w:szCs w:val="30"/>
          <w:lang w:val="en-US"/>
        </w:rPr>
        <w:t>32.76</w:t>
      </w:r>
      <w:r w:rsidRPr="00775D86">
        <w:rPr>
          <w:rFonts w:ascii="Angsana New" w:hAnsi="Angsana New"/>
          <w:sz w:val="30"/>
          <w:szCs w:val="30"/>
          <w:lang w:val="en-US"/>
        </w:rPr>
        <w:t xml:space="preserve"> </w:t>
      </w:r>
      <w:r w:rsidRPr="00775D86">
        <w:rPr>
          <w:rFonts w:ascii="Angsana New" w:hAnsi="Angsana New"/>
          <w:sz w:val="30"/>
          <w:szCs w:val="30"/>
          <w:cs/>
          <w:lang w:val="en-US"/>
        </w:rPr>
        <w:t>ล้า</w:t>
      </w:r>
      <w:r w:rsidRPr="00C104FB">
        <w:rPr>
          <w:rFonts w:ascii="Angsana New" w:hAnsi="Angsana New"/>
          <w:sz w:val="30"/>
          <w:szCs w:val="30"/>
          <w:cs/>
          <w:lang w:val="en-US"/>
        </w:rPr>
        <w:t>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 w:rsidR="00C6255A">
        <w:rPr>
          <w:rFonts w:ascii="Angsana New" w:hAnsi="Angsana New"/>
          <w:sz w:val="30"/>
          <w:szCs w:val="30"/>
          <w:lang w:val="en-US"/>
        </w:rPr>
        <w:t>3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="00601519" w:rsidRPr="00601519">
        <w:rPr>
          <w:rFonts w:ascii="Angsana New" w:hAnsi="Angsana New"/>
          <w:sz w:val="30"/>
          <w:szCs w:val="30"/>
        </w:rPr>
        <w:t>31.29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28496423" w14:textId="77777777" w:rsidR="00A13B10" w:rsidRPr="00893921" w:rsidRDefault="00A13B10" w:rsidP="00520A2B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8496424" w14:textId="77777777"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601519" w:rsidRPr="00165280" w14:paraId="2849642A" w14:textId="77777777" w:rsidTr="000453B7">
        <w:tc>
          <w:tcPr>
            <w:tcW w:w="3742" w:type="dxa"/>
          </w:tcPr>
          <w:p w14:paraId="28496425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6426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27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28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14:paraId="28496429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1519" w:rsidRPr="00165280" w14:paraId="2849642D" w14:textId="77777777" w:rsidTr="000453B7">
        <w:tc>
          <w:tcPr>
            <w:tcW w:w="3742" w:type="dxa"/>
          </w:tcPr>
          <w:p w14:paraId="2849642B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14:paraId="2849642C" w14:textId="77777777" w:rsidR="00601519" w:rsidRPr="00165280" w:rsidRDefault="00601519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601519" w:rsidRPr="00165280" w14:paraId="28496432" w14:textId="77777777" w:rsidTr="000453B7">
        <w:tc>
          <w:tcPr>
            <w:tcW w:w="3742" w:type="dxa"/>
          </w:tcPr>
          <w:p w14:paraId="2849642E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2849642F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430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14:paraId="28496431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519" w:rsidRPr="00165280" w14:paraId="28496439" w14:textId="77777777" w:rsidTr="000453B7">
        <w:tc>
          <w:tcPr>
            <w:tcW w:w="3742" w:type="dxa"/>
          </w:tcPr>
          <w:p w14:paraId="28496433" w14:textId="77777777" w:rsidR="00601519" w:rsidRPr="00165280" w:rsidRDefault="00601519" w:rsidP="00601519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34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26" w:type="dxa"/>
            <w:vAlign w:val="bottom"/>
          </w:tcPr>
          <w:p w14:paraId="28496435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8496436" w14:textId="77777777" w:rsidR="00601519" w:rsidRPr="00165280" w:rsidRDefault="00601519" w:rsidP="00601519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8496437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28496438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601519" w:rsidRPr="00165280" w14:paraId="28496440" w14:textId="77777777" w:rsidTr="000453B7">
        <w:trPr>
          <w:trHeight w:val="203"/>
        </w:trPr>
        <w:tc>
          <w:tcPr>
            <w:tcW w:w="3742" w:type="dxa"/>
          </w:tcPr>
          <w:p w14:paraId="2849643A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2849643B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3C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3D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849643E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849643F" w14:textId="77777777" w:rsidR="00601519" w:rsidRPr="00165280" w:rsidRDefault="00601519" w:rsidP="00601519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519" w:rsidRPr="00165280" w14:paraId="28496447" w14:textId="77777777" w:rsidTr="000453B7">
        <w:trPr>
          <w:trHeight w:val="203"/>
        </w:trPr>
        <w:tc>
          <w:tcPr>
            <w:tcW w:w="3742" w:type="dxa"/>
          </w:tcPr>
          <w:p w14:paraId="28496441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14:paraId="28496442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349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456.74</w:t>
            </w:r>
          </w:p>
        </w:tc>
        <w:tc>
          <w:tcPr>
            <w:tcW w:w="1526" w:type="dxa"/>
            <w:vAlign w:val="bottom"/>
          </w:tcPr>
          <w:p w14:paraId="28496443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(15,440,715.01)</w:t>
            </w:r>
          </w:p>
        </w:tc>
        <w:tc>
          <w:tcPr>
            <w:tcW w:w="236" w:type="dxa"/>
            <w:vAlign w:val="center"/>
          </w:tcPr>
          <w:p w14:paraId="28496444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45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374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776.60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46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(15,791,362.56)</w:t>
            </w:r>
          </w:p>
        </w:tc>
      </w:tr>
      <w:tr w:rsidR="00601519" w:rsidRPr="00165280" w14:paraId="2849644E" w14:textId="77777777" w:rsidTr="000453B7">
        <w:trPr>
          <w:trHeight w:val="203"/>
        </w:trPr>
        <w:tc>
          <w:tcPr>
            <w:tcW w:w="3742" w:type="dxa"/>
          </w:tcPr>
          <w:p w14:paraId="28496448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6449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201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717.80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49644A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909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066.64</w:t>
            </w:r>
          </w:p>
        </w:tc>
        <w:tc>
          <w:tcPr>
            <w:tcW w:w="236" w:type="dxa"/>
            <w:shd w:val="clear" w:color="auto" w:fill="auto"/>
          </w:tcPr>
          <w:p w14:paraId="2849644B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4C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201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717.80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4D" w14:textId="77777777" w:rsidR="00601519" w:rsidRPr="00165280" w:rsidRDefault="00601519" w:rsidP="0060151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40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446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693.78</w:t>
            </w:r>
          </w:p>
        </w:tc>
      </w:tr>
      <w:tr w:rsidR="00601519" w:rsidRPr="00165280" w14:paraId="28496455" w14:textId="77777777" w:rsidTr="000453B7">
        <w:trPr>
          <w:trHeight w:val="149"/>
        </w:trPr>
        <w:tc>
          <w:tcPr>
            <w:tcW w:w="3742" w:type="dxa"/>
          </w:tcPr>
          <w:p w14:paraId="2849644F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50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125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593.18</w:t>
            </w:r>
          </w:p>
        </w:tc>
        <w:tc>
          <w:tcPr>
            <w:tcW w:w="1526" w:type="dxa"/>
            <w:vAlign w:val="bottom"/>
          </w:tcPr>
          <w:p w14:paraId="28496451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10,608,709.59 </w:t>
            </w:r>
          </w:p>
        </w:tc>
        <w:tc>
          <w:tcPr>
            <w:tcW w:w="236" w:type="dxa"/>
          </w:tcPr>
          <w:p w14:paraId="28496452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53" w14:textId="77777777" w:rsidR="00601519" w:rsidRPr="00165280" w:rsidRDefault="005D1067" w:rsidP="0060151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125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593.18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54" w14:textId="77777777" w:rsidR="00601519" w:rsidRPr="00165280" w:rsidRDefault="00601519" w:rsidP="0060151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9,882,022.59</w:t>
            </w:r>
          </w:p>
        </w:tc>
      </w:tr>
      <w:tr w:rsidR="005D1067" w:rsidRPr="00165280" w14:paraId="2849645C" w14:textId="77777777" w:rsidTr="000453B7">
        <w:trPr>
          <w:trHeight w:val="149"/>
        </w:trPr>
        <w:tc>
          <w:tcPr>
            <w:tcW w:w="3742" w:type="dxa"/>
          </w:tcPr>
          <w:p w14:paraId="28496456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457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110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072.51</w:t>
            </w:r>
          </w:p>
        </w:tc>
        <w:tc>
          <w:tcPr>
            <w:tcW w:w="1526" w:type="dxa"/>
            <w:vAlign w:val="bottom"/>
          </w:tcPr>
          <w:p w14:paraId="28496458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2,159,779.05 </w:t>
            </w:r>
          </w:p>
        </w:tc>
        <w:tc>
          <w:tcPr>
            <w:tcW w:w="236" w:type="dxa"/>
          </w:tcPr>
          <w:p w14:paraId="28496459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5A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024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165.69</w:t>
            </w:r>
          </w:p>
        </w:tc>
        <w:tc>
          <w:tcPr>
            <w:tcW w:w="1548" w:type="dxa"/>
            <w:vAlign w:val="bottom"/>
          </w:tcPr>
          <w:p w14:paraId="2849645B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1,822,164.57</w:t>
            </w:r>
          </w:p>
        </w:tc>
      </w:tr>
      <w:tr w:rsidR="005D1067" w:rsidRPr="00165280" w14:paraId="28496463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5D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14:paraId="2849645E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853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407.00</w:t>
            </w:r>
          </w:p>
        </w:tc>
        <w:tc>
          <w:tcPr>
            <w:tcW w:w="1526" w:type="dxa"/>
            <w:vAlign w:val="bottom"/>
          </w:tcPr>
          <w:p w14:paraId="2849645F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1,212,313.00 </w:t>
            </w:r>
          </w:p>
        </w:tc>
        <w:tc>
          <w:tcPr>
            <w:tcW w:w="236" w:type="dxa"/>
          </w:tcPr>
          <w:p w14:paraId="28496460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61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853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407.00</w:t>
            </w:r>
          </w:p>
        </w:tc>
        <w:tc>
          <w:tcPr>
            <w:tcW w:w="1548" w:type="dxa"/>
            <w:vAlign w:val="bottom"/>
          </w:tcPr>
          <w:p w14:paraId="28496462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1,212,313.00</w:t>
            </w:r>
          </w:p>
        </w:tc>
      </w:tr>
      <w:tr w:rsidR="005D1067" w:rsidRPr="00165280" w14:paraId="2849646A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64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8496465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66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67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68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69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1067" w:rsidRPr="00165280" w14:paraId="28496471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6B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14:paraId="2849646C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6D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6E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6F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70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067" w:rsidRPr="00165280" w14:paraId="28496478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72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73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779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027.39</w:t>
            </w:r>
          </w:p>
        </w:tc>
        <w:tc>
          <w:tcPr>
            <w:tcW w:w="1526" w:type="dxa"/>
            <w:vAlign w:val="bottom"/>
          </w:tcPr>
          <w:p w14:paraId="28496474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3,390,811.25 </w:t>
            </w:r>
          </w:p>
        </w:tc>
        <w:tc>
          <w:tcPr>
            <w:tcW w:w="236" w:type="dxa"/>
          </w:tcPr>
          <w:p w14:paraId="28496475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76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779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027.39</w:t>
            </w:r>
          </w:p>
        </w:tc>
        <w:tc>
          <w:tcPr>
            <w:tcW w:w="1548" w:type="dxa"/>
            <w:vAlign w:val="bottom"/>
          </w:tcPr>
          <w:p w14:paraId="28496477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3,390,811.25 </w:t>
            </w:r>
          </w:p>
        </w:tc>
      </w:tr>
      <w:tr w:rsidR="005D1067" w:rsidRPr="00165280" w14:paraId="2849647F" w14:textId="77777777" w:rsidTr="00601519">
        <w:trPr>
          <w:trHeight w:val="90"/>
        </w:trPr>
        <w:tc>
          <w:tcPr>
            <w:tcW w:w="3742" w:type="dxa"/>
          </w:tcPr>
          <w:p w14:paraId="28496479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14:paraId="2849647A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201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150.36</w:t>
            </w:r>
          </w:p>
        </w:tc>
        <w:tc>
          <w:tcPr>
            <w:tcW w:w="1526" w:type="dxa"/>
            <w:vAlign w:val="bottom"/>
          </w:tcPr>
          <w:p w14:paraId="2849647B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299,583.54 </w:t>
            </w:r>
          </w:p>
        </w:tc>
        <w:tc>
          <w:tcPr>
            <w:tcW w:w="236" w:type="dxa"/>
          </w:tcPr>
          <w:p w14:paraId="2849647C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7D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201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150.36</w:t>
            </w:r>
          </w:p>
        </w:tc>
        <w:tc>
          <w:tcPr>
            <w:tcW w:w="1548" w:type="dxa"/>
            <w:vAlign w:val="bottom"/>
          </w:tcPr>
          <w:p w14:paraId="2849647E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299,583.54 </w:t>
            </w:r>
          </w:p>
        </w:tc>
      </w:tr>
      <w:tr w:rsidR="005D1067" w:rsidRPr="00165280" w14:paraId="28496486" w14:textId="77777777" w:rsidTr="000453B7">
        <w:trPr>
          <w:trHeight w:val="149"/>
        </w:trPr>
        <w:tc>
          <w:tcPr>
            <w:tcW w:w="3742" w:type="dxa"/>
          </w:tcPr>
          <w:p w14:paraId="28496480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8496481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82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83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84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85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1067" w:rsidRPr="00165280" w14:paraId="2849648D" w14:textId="77777777" w:rsidTr="000453B7">
        <w:trPr>
          <w:trHeight w:val="149"/>
        </w:trPr>
        <w:tc>
          <w:tcPr>
            <w:tcW w:w="3742" w:type="dxa"/>
          </w:tcPr>
          <w:p w14:paraId="28496487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14:paraId="28496488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89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8A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8B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8C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1067" w:rsidRPr="00165280" w14:paraId="28496494" w14:textId="77777777" w:rsidTr="000453B7">
        <w:trPr>
          <w:trHeight w:val="149"/>
        </w:trPr>
        <w:tc>
          <w:tcPr>
            <w:tcW w:w="3742" w:type="dxa"/>
          </w:tcPr>
          <w:p w14:paraId="2849648E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8F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324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725.65</w:t>
            </w:r>
          </w:p>
        </w:tc>
        <w:tc>
          <w:tcPr>
            <w:tcW w:w="1526" w:type="dxa"/>
            <w:vAlign w:val="bottom"/>
          </w:tcPr>
          <w:p w14:paraId="28496490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15,160,039.91 </w:t>
            </w:r>
          </w:p>
        </w:tc>
        <w:tc>
          <w:tcPr>
            <w:tcW w:w="236" w:type="dxa"/>
          </w:tcPr>
          <w:p w14:paraId="28496491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92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324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725.65</w:t>
            </w:r>
          </w:p>
        </w:tc>
        <w:tc>
          <w:tcPr>
            <w:tcW w:w="1548" w:type="dxa"/>
            <w:vAlign w:val="bottom"/>
          </w:tcPr>
          <w:p w14:paraId="28496493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14,950,039.91 </w:t>
            </w:r>
          </w:p>
        </w:tc>
      </w:tr>
      <w:tr w:rsidR="005D1067" w:rsidRPr="00165280" w14:paraId="2849649B" w14:textId="77777777" w:rsidTr="000453B7">
        <w:trPr>
          <w:trHeight w:val="149"/>
        </w:trPr>
        <w:tc>
          <w:tcPr>
            <w:tcW w:w="3742" w:type="dxa"/>
          </w:tcPr>
          <w:p w14:paraId="28496495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496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787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792.39</w:t>
            </w:r>
          </w:p>
        </w:tc>
        <w:tc>
          <w:tcPr>
            <w:tcW w:w="1526" w:type="dxa"/>
            <w:vAlign w:val="bottom"/>
          </w:tcPr>
          <w:p w14:paraId="28496497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2,181,667.87 </w:t>
            </w:r>
          </w:p>
        </w:tc>
        <w:tc>
          <w:tcPr>
            <w:tcW w:w="236" w:type="dxa"/>
          </w:tcPr>
          <w:p w14:paraId="28496498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99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778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778.39</w:t>
            </w:r>
          </w:p>
        </w:tc>
        <w:tc>
          <w:tcPr>
            <w:tcW w:w="1548" w:type="dxa"/>
            <w:vAlign w:val="bottom"/>
          </w:tcPr>
          <w:p w14:paraId="2849649A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2,163,557.41 </w:t>
            </w:r>
          </w:p>
        </w:tc>
      </w:tr>
    </w:tbl>
    <w:p w14:paraId="2849649C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9D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9E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9F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0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1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2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3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4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5" w14:textId="77777777" w:rsidR="00601519" w:rsidRPr="00893921" w:rsidRDefault="00601519" w:rsidP="00520A2B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  <w:r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(ต่อ)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601519" w:rsidRPr="00165280" w14:paraId="284964AB" w14:textId="77777777" w:rsidTr="000453B7">
        <w:tc>
          <w:tcPr>
            <w:tcW w:w="3742" w:type="dxa"/>
          </w:tcPr>
          <w:p w14:paraId="284964A6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64A7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A8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A9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14:paraId="284964AA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1519" w:rsidRPr="00165280" w14:paraId="284964AE" w14:textId="77777777" w:rsidTr="000453B7">
        <w:tc>
          <w:tcPr>
            <w:tcW w:w="3742" w:type="dxa"/>
          </w:tcPr>
          <w:p w14:paraId="284964AC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14:paraId="284964AD" w14:textId="77777777" w:rsidR="00601519" w:rsidRPr="00165280" w:rsidRDefault="00601519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601519" w:rsidRPr="00165280" w14:paraId="284964B3" w14:textId="77777777" w:rsidTr="000453B7">
        <w:tc>
          <w:tcPr>
            <w:tcW w:w="3742" w:type="dxa"/>
          </w:tcPr>
          <w:p w14:paraId="284964AF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284964B0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4B1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14:paraId="284964B2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519" w:rsidRPr="00165280" w14:paraId="284964BA" w14:textId="77777777" w:rsidTr="000453B7">
        <w:tc>
          <w:tcPr>
            <w:tcW w:w="3742" w:type="dxa"/>
          </w:tcPr>
          <w:p w14:paraId="284964B4" w14:textId="77777777" w:rsidR="00601519" w:rsidRPr="00165280" w:rsidRDefault="00601519" w:rsidP="00601519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B5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26" w:type="dxa"/>
            <w:vAlign w:val="bottom"/>
          </w:tcPr>
          <w:p w14:paraId="284964B6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84964B7" w14:textId="77777777" w:rsidR="00601519" w:rsidRPr="00165280" w:rsidRDefault="00601519" w:rsidP="00601519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84964B8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284964B9" w14:textId="77777777" w:rsidR="00601519" w:rsidRPr="00165280" w:rsidRDefault="00601519" w:rsidP="0060151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601519" w:rsidRPr="00165280" w14:paraId="284964C1" w14:textId="77777777" w:rsidTr="000453B7">
        <w:trPr>
          <w:trHeight w:val="203"/>
        </w:trPr>
        <w:tc>
          <w:tcPr>
            <w:tcW w:w="3742" w:type="dxa"/>
          </w:tcPr>
          <w:p w14:paraId="284964BB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284964BC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BD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BE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84964BF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84964C0" w14:textId="77777777" w:rsidR="00601519" w:rsidRPr="00165280" w:rsidRDefault="00601519" w:rsidP="00601519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519" w:rsidRPr="00165280" w14:paraId="284964C8" w14:textId="77777777" w:rsidTr="000453B7">
        <w:trPr>
          <w:trHeight w:val="203"/>
        </w:trPr>
        <w:tc>
          <w:tcPr>
            <w:tcW w:w="3742" w:type="dxa"/>
          </w:tcPr>
          <w:p w14:paraId="284964C2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14:paraId="284964C3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162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409.65)</w:t>
            </w:r>
          </w:p>
        </w:tc>
        <w:tc>
          <w:tcPr>
            <w:tcW w:w="1526" w:type="dxa"/>
            <w:vAlign w:val="bottom"/>
          </w:tcPr>
          <w:p w14:paraId="284964C4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(20,334,391.35)</w:t>
            </w:r>
          </w:p>
        </w:tc>
        <w:tc>
          <w:tcPr>
            <w:tcW w:w="236" w:type="dxa"/>
            <w:vAlign w:val="center"/>
          </w:tcPr>
          <w:p w14:paraId="284964C5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C6" w14:textId="77777777" w:rsidR="00601519" w:rsidRPr="00165280" w:rsidRDefault="005D1067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023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456.18)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C7" w14:textId="77777777" w:rsidR="00601519" w:rsidRPr="00165280" w:rsidRDefault="00601519" w:rsidP="0060151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(18,603,728.15)</w:t>
            </w:r>
          </w:p>
        </w:tc>
      </w:tr>
      <w:tr w:rsidR="005D1067" w:rsidRPr="00165280" w14:paraId="284964CF" w14:textId="77777777" w:rsidTr="000453B7">
        <w:trPr>
          <w:trHeight w:val="203"/>
        </w:trPr>
        <w:tc>
          <w:tcPr>
            <w:tcW w:w="3742" w:type="dxa"/>
          </w:tcPr>
          <w:p w14:paraId="284964C9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64CA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64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184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150.70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4964CB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84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560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509.28</w:t>
            </w:r>
          </w:p>
        </w:tc>
        <w:tc>
          <w:tcPr>
            <w:tcW w:w="236" w:type="dxa"/>
            <w:shd w:val="clear" w:color="auto" w:fill="auto"/>
          </w:tcPr>
          <w:p w14:paraId="284964CC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CD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64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184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150.70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CE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80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459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sz w:val="30"/>
                <w:szCs w:val="30"/>
                <w:cs/>
                <w:lang w:val="en-US"/>
              </w:rPr>
              <w:t>892.64</w:t>
            </w:r>
          </w:p>
        </w:tc>
      </w:tr>
      <w:tr w:rsidR="005D1067" w:rsidRPr="00165280" w14:paraId="284964D6" w14:textId="77777777" w:rsidTr="000453B7">
        <w:trPr>
          <w:trHeight w:val="149"/>
        </w:trPr>
        <w:tc>
          <w:tcPr>
            <w:tcW w:w="3742" w:type="dxa"/>
          </w:tcPr>
          <w:p w14:paraId="284964D0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D1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675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371.57</w:t>
            </w:r>
          </w:p>
        </w:tc>
        <w:tc>
          <w:tcPr>
            <w:tcW w:w="1526" w:type="dxa"/>
            <w:vAlign w:val="bottom"/>
          </w:tcPr>
          <w:p w14:paraId="284964D2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21,463,729.01</w:t>
            </w:r>
          </w:p>
        </w:tc>
        <w:tc>
          <w:tcPr>
            <w:tcW w:w="236" w:type="dxa"/>
          </w:tcPr>
          <w:p w14:paraId="284964D3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D4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675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371.57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D5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19,964,298.83</w:t>
            </w:r>
          </w:p>
        </w:tc>
      </w:tr>
      <w:tr w:rsidR="005D1067" w:rsidRPr="00165280" w14:paraId="284964DD" w14:textId="77777777" w:rsidTr="000453B7">
        <w:trPr>
          <w:trHeight w:val="149"/>
        </w:trPr>
        <w:tc>
          <w:tcPr>
            <w:tcW w:w="3742" w:type="dxa"/>
          </w:tcPr>
          <w:p w14:paraId="284964D7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4D8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145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698.72</w:t>
            </w:r>
          </w:p>
        </w:tc>
        <w:tc>
          <w:tcPr>
            <w:tcW w:w="1526" w:type="dxa"/>
            <w:vAlign w:val="bottom"/>
          </w:tcPr>
          <w:p w14:paraId="284964D9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4,354,062.74</w:t>
            </w:r>
          </w:p>
        </w:tc>
        <w:tc>
          <w:tcPr>
            <w:tcW w:w="236" w:type="dxa"/>
          </w:tcPr>
          <w:p w14:paraId="284964DA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DB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974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873.01</w:t>
            </w:r>
          </w:p>
        </w:tc>
        <w:tc>
          <w:tcPr>
            <w:tcW w:w="1548" w:type="dxa"/>
            <w:vAlign w:val="bottom"/>
          </w:tcPr>
          <w:p w14:paraId="284964DC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3,599,314.06</w:t>
            </w:r>
          </w:p>
        </w:tc>
      </w:tr>
      <w:tr w:rsidR="005D1067" w:rsidRPr="00165280" w14:paraId="284964E4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DE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14:paraId="284964DF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758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404.50</w:t>
            </w:r>
          </w:p>
        </w:tc>
        <w:tc>
          <w:tcPr>
            <w:tcW w:w="1526" w:type="dxa"/>
            <w:vAlign w:val="bottom"/>
          </w:tcPr>
          <w:p w14:paraId="284964E0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2,372,406.17</w:t>
            </w:r>
          </w:p>
        </w:tc>
        <w:tc>
          <w:tcPr>
            <w:tcW w:w="236" w:type="dxa"/>
          </w:tcPr>
          <w:p w14:paraId="284964E1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E2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758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404.50</w:t>
            </w:r>
          </w:p>
        </w:tc>
        <w:tc>
          <w:tcPr>
            <w:tcW w:w="1548" w:type="dxa"/>
            <w:vAlign w:val="bottom"/>
          </w:tcPr>
          <w:p w14:paraId="284964E3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2,372,406.17</w:t>
            </w:r>
          </w:p>
        </w:tc>
      </w:tr>
      <w:tr w:rsidR="005D1067" w:rsidRPr="00165280" w14:paraId="284964EB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E5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84964E6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E7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E8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E9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EA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1067" w:rsidRPr="00165280" w14:paraId="284964F2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EC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14:paraId="284964ED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EE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EF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F0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F1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067" w:rsidRPr="00165280" w14:paraId="284964F9" w14:textId="77777777" w:rsidTr="000453B7">
        <w:trPr>
          <w:trHeight w:val="149"/>
        </w:trPr>
        <w:tc>
          <w:tcPr>
            <w:tcW w:w="3742" w:type="dxa"/>
            <w:shd w:val="clear" w:color="auto" w:fill="auto"/>
          </w:tcPr>
          <w:p w14:paraId="284964F3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F4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898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099.37</w:t>
            </w:r>
          </w:p>
        </w:tc>
        <w:tc>
          <w:tcPr>
            <w:tcW w:w="1526" w:type="dxa"/>
            <w:vAlign w:val="bottom"/>
          </w:tcPr>
          <w:p w14:paraId="284964F5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7,490,517.15 </w:t>
            </w:r>
          </w:p>
        </w:tc>
        <w:tc>
          <w:tcPr>
            <w:tcW w:w="236" w:type="dxa"/>
          </w:tcPr>
          <w:p w14:paraId="284964F6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F7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898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099.37</w:t>
            </w:r>
          </w:p>
        </w:tc>
        <w:tc>
          <w:tcPr>
            <w:tcW w:w="1548" w:type="dxa"/>
            <w:vAlign w:val="bottom"/>
          </w:tcPr>
          <w:p w14:paraId="284964F8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7,490,517.15</w:t>
            </w:r>
          </w:p>
        </w:tc>
      </w:tr>
      <w:tr w:rsidR="005D1067" w:rsidRPr="00165280" w14:paraId="28496500" w14:textId="77777777" w:rsidTr="000453B7">
        <w:trPr>
          <w:trHeight w:val="149"/>
        </w:trPr>
        <w:tc>
          <w:tcPr>
            <w:tcW w:w="3742" w:type="dxa"/>
          </w:tcPr>
          <w:p w14:paraId="284964FA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14:paraId="284964FB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411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328.63</w:t>
            </w:r>
          </w:p>
        </w:tc>
        <w:tc>
          <w:tcPr>
            <w:tcW w:w="1526" w:type="dxa"/>
            <w:vAlign w:val="bottom"/>
          </w:tcPr>
          <w:p w14:paraId="284964FC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644,835.10 </w:t>
            </w:r>
          </w:p>
        </w:tc>
        <w:tc>
          <w:tcPr>
            <w:tcW w:w="236" w:type="dxa"/>
          </w:tcPr>
          <w:p w14:paraId="284964FD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FE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411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328.63</w:t>
            </w:r>
          </w:p>
        </w:tc>
        <w:tc>
          <w:tcPr>
            <w:tcW w:w="1548" w:type="dxa"/>
            <w:vAlign w:val="bottom"/>
          </w:tcPr>
          <w:p w14:paraId="284964FF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644,835.10</w:t>
            </w:r>
          </w:p>
        </w:tc>
      </w:tr>
      <w:tr w:rsidR="005D1067" w:rsidRPr="00165280" w14:paraId="28496507" w14:textId="77777777" w:rsidTr="000453B7">
        <w:trPr>
          <w:trHeight w:val="149"/>
        </w:trPr>
        <w:tc>
          <w:tcPr>
            <w:tcW w:w="3742" w:type="dxa"/>
          </w:tcPr>
          <w:p w14:paraId="28496501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8496502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503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504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505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506" w14:textId="77777777" w:rsidR="005D1067" w:rsidRPr="00165280" w:rsidRDefault="005D1067" w:rsidP="005D1067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1067" w:rsidRPr="00165280" w14:paraId="2849650E" w14:textId="77777777" w:rsidTr="000453B7">
        <w:trPr>
          <w:trHeight w:val="149"/>
        </w:trPr>
        <w:tc>
          <w:tcPr>
            <w:tcW w:w="3742" w:type="dxa"/>
          </w:tcPr>
          <w:p w14:paraId="28496508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14:paraId="28496509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50A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50B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50C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50D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1067" w:rsidRPr="00165280" w14:paraId="28496515" w14:textId="77777777" w:rsidTr="000453B7">
        <w:trPr>
          <w:trHeight w:val="149"/>
        </w:trPr>
        <w:tc>
          <w:tcPr>
            <w:tcW w:w="3742" w:type="dxa"/>
          </w:tcPr>
          <w:p w14:paraId="2849650F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510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930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182.54</w:t>
            </w:r>
          </w:p>
        </w:tc>
        <w:tc>
          <w:tcPr>
            <w:tcW w:w="1526" w:type="dxa"/>
            <w:vAlign w:val="bottom"/>
          </w:tcPr>
          <w:p w14:paraId="28496511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30,215,402.08 </w:t>
            </w:r>
          </w:p>
        </w:tc>
        <w:tc>
          <w:tcPr>
            <w:tcW w:w="236" w:type="dxa"/>
          </w:tcPr>
          <w:p w14:paraId="28496512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513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930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182.54</w:t>
            </w:r>
          </w:p>
        </w:tc>
        <w:tc>
          <w:tcPr>
            <w:tcW w:w="1548" w:type="dxa"/>
            <w:vAlign w:val="bottom"/>
          </w:tcPr>
          <w:p w14:paraId="28496514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29,795,402.08</w:t>
            </w:r>
          </w:p>
        </w:tc>
      </w:tr>
      <w:tr w:rsidR="005D1067" w:rsidRPr="00165280" w14:paraId="2849651C" w14:textId="77777777" w:rsidTr="000453B7">
        <w:trPr>
          <w:trHeight w:val="149"/>
        </w:trPr>
        <w:tc>
          <w:tcPr>
            <w:tcW w:w="3742" w:type="dxa"/>
          </w:tcPr>
          <w:p w14:paraId="28496516" w14:textId="77777777" w:rsidR="005D1067" w:rsidRPr="00165280" w:rsidRDefault="005D1067" w:rsidP="005D1067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517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583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254.71</w:t>
            </w:r>
          </w:p>
        </w:tc>
        <w:tc>
          <w:tcPr>
            <w:tcW w:w="1526" w:type="dxa"/>
            <w:vAlign w:val="bottom"/>
          </w:tcPr>
          <w:p w14:paraId="28496518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3,822,332.81 </w:t>
            </w:r>
          </w:p>
        </w:tc>
        <w:tc>
          <w:tcPr>
            <w:tcW w:w="236" w:type="dxa"/>
          </w:tcPr>
          <w:p w14:paraId="28496519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51A" w14:textId="77777777" w:rsidR="005D1067" w:rsidRPr="00165280" w:rsidRDefault="005D1067" w:rsidP="005D10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306.13</w:t>
            </w:r>
          </w:p>
        </w:tc>
        <w:tc>
          <w:tcPr>
            <w:tcW w:w="1548" w:type="dxa"/>
            <w:vAlign w:val="bottom"/>
          </w:tcPr>
          <w:p w14:paraId="2849651B" w14:textId="77777777" w:rsidR="005D1067" w:rsidRPr="00165280" w:rsidRDefault="005D1067" w:rsidP="005D10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3,782,629.88</w:t>
            </w:r>
          </w:p>
        </w:tc>
      </w:tr>
    </w:tbl>
    <w:p w14:paraId="2849651D" w14:textId="77777777" w:rsidR="00601519" w:rsidRP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51E" w14:textId="77777777" w:rsidR="00847976" w:rsidRPr="00A318FF" w:rsidRDefault="00B33341" w:rsidP="00520A2B">
      <w:pPr>
        <w:numPr>
          <w:ilvl w:val="0"/>
          <w:numId w:val="34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849651F" w14:textId="77777777"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1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237"/>
        <w:gridCol w:w="1601"/>
        <w:gridCol w:w="236"/>
        <w:gridCol w:w="1635"/>
        <w:gridCol w:w="236"/>
        <w:gridCol w:w="1534"/>
      </w:tblGrid>
      <w:tr w:rsidR="00BB343C" w:rsidRPr="00494247" w14:paraId="28496526" w14:textId="77777777" w:rsidTr="005D1067">
        <w:tc>
          <w:tcPr>
            <w:tcW w:w="3132" w:type="dxa"/>
          </w:tcPr>
          <w:p w14:paraId="28496520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8496521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22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8496523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24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05" w:type="dxa"/>
            <w:gridSpan w:val="3"/>
          </w:tcPr>
          <w:p w14:paraId="28496525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D1067" w:rsidRPr="00494247" w14:paraId="28496529" w14:textId="77777777" w:rsidTr="005D1067">
        <w:tc>
          <w:tcPr>
            <w:tcW w:w="3132" w:type="dxa"/>
          </w:tcPr>
          <w:p w14:paraId="28496527" w14:textId="77777777" w:rsidR="005D1067" w:rsidRPr="00494247" w:rsidRDefault="005D1067" w:rsidP="005D10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37" w:type="dxa"/>
            <w:gridSpan w:val="7"/>
            <w:vAlign w:val="center"/>
          </w:tcPr>
          <w:p w14:paraId="28496528" w14:textId="77777777" w:rsidR="005D1067" w:rsidRPr="00494247" w:rsidRDefault="005D1067" w:rsidP="005D106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BB343C" w:rsidRPr="00494247" w14:paraId="2849652E" w14:textId="77777777" w:rsidTr="005D1067">
        <w:tc>
          <w:tcPr>
            <w:tcW w:w="3132" w:type="dxa"/>
          </w:tcPr>
          <w:p w14:paraId="2849652A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96" w:type="dxa"/>
            <w:gridSpan w:val="3"/>
            <w:tcBorders>
              <w:bottom w:val="single" w:sz="4" w:space="0" w:color="auto"/>
            </w:tcBorders>
          </w:tcPr>
          <w:p w14:paraId="2849652B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2C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05" w:type="dxa"/>
            <w:gridSpan w:val="3"/>
            <w:tcBorders>
              <w:bottom w:val="single" w:sz="4" w:space="0" w:color="auto"/>
            </w:tcBorders>
          </w:tcPr>
          <w:p w14:paraId="2849652D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067" w:rsidRPr="00494247" w14:paraId="28496537" w14:textId="77777777" w:rsidTr="005D1067">
        <w:tc>
          <w:tcPr>
            <w:tcW w:w="3132" w:type="dxa"/>
          </w:tcPr>
          <w:p w14:paraId="2849652F" w14:textId="77777777" w:rsidR="005D1067" w:rsidRPr="00494247" w:rsidRDefault="005D1067" w:rsidP="005D10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8496530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31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28496532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33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28496534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35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28496536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5D1067" w:rsidRPr="00494247" w14:paraId="28496540" w14:textId="77777777" w:rsidTr="005D1067">
        <w:trPr>
          <w:trHeight w:val="203"/>
        </w:trPr>
        <w:tc>
          <w:tcPr>
            <w:tcW w:w="3132" w:type="dxa"/>
          </w:tcPr>
          <w:p w14:paraId="28496538" w14:textId="77777777" w:rsidR="005D1067" w:rsidRPr="00494247" w:rsidRDefault="005D1067" w:rsidP="005D106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8496539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3A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2849653B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3C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53D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49653E" w14:textId="77777777" w:rsidR="005D1067" w:rsidRPr="00494247" w:rsidRDefault="005D1067" w:rsidP="005D10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2849653F" w14:textId="77777777" w:rsidR="005D1067" w:rsidRPr="00494247" w:rsidRDefault="005D1067" w:rsidP="005D106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C16" w:rsidRPr="00494247" w14:paraId="28496549" w14:textId="77777777" w:rsidTr="006A3DEE">
        <w:trPr>
          <w:trHeight w:val="203"/>
        </w:trPr>
        <w:tc>
          <w:tcPr>
            <w:tcW w:w="3132" w:type="dxa"/>
          </w:tcPr>
          <w:p w14:paraId="28496541" w14:textId="77777777" w:rsidR="008E4C16" w:rsidRPr="00494247" w:rsidRDefault="008E4C16" w:rsidP="008E4C16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8496542" w14:textId="77777777" w:rsidR="008E4C16" w:rsidRPr="00C43115" w:rsidRDefault="000A5560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A556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A55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A5560">
              <w:rPr>
                <w:rFonts w:ascii="Angsana New" w:hAnsi="Angsana New"/>
                <w:sz w:val="30"/>
                <w:szCs w:val="30"/>
                <w:cs/>
                <w:lang w:val="en-US"/>
              </w:rPr>
              <w:t>303</w:t>
            </w:r>
            <w:r w:rsidRPr="000A55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A5560">
              <w:rPr>
                <w:rFonts w:ascii="Angsana New" w:hAnsi="Angsana New"/>
                <w:sz w:val="30"/>
                <w:szCs w:val="30"/>
                <w:cs/>
                <w:lang w:val="en-US"/>
              </w:rPr>
              <w:t>963.38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43" w14:textId="77777777" w:rsidR="008E4C16" w:rsidRPr="00494247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8496544" w14:textId="77777777" w:rsidR="008E4C16" w:rsidRPr="0030065A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784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872.87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45" w14:textId="77777777" w:rsidR="008E4C16" w:rsidRPr="00494247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14:paraId="28496546" w14:textId="77777777" w:rsidR="008E4C16" w:rsidRPr="00C43115" w:rsidRDefault="000A5560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A556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A55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A5560">
              <w:rPr>
                <w:rFonts w:ascii="Angsana New" w:hAnsi="Angsana New"/>
                <w:sz w:val="30"/>
                <w:szCs w:val="30"/>
                <w:cs/>
                <w:lang w:val="en-US"/>
              </w:rPr>
              <w:t>303</w:t>
            </w:r>
            <w:r w:rsidRPr="000A55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A5560">
              <w:rPr>
                <w:rFonts w:ascii="Angsana New" w:hAnsi="Angsana New"/>
                <w:sz w:val="30"/>
                <w:szCs w:val="30"/>
                <w:cs/>
                <w:lang w:val="en-US"/>
              </w:rPr>
              <w:t>963.38</w:t>
            </w:r>
          </w:p>
        </w:tc>
        <w:tc>
          <w:tcPr>
            <w:tcW w:w="236" w:type="dxa"/>
            <w:vAlign w:val="bottom"/>
          </w:tcPr>
          <w:p w14:paraId="28496547" w14:textId="77777777" w:rsidR="008E4C16" w:rsidRPr="00494247" w:rsidRDefault="008E4C16" w:rsidP="008E4C1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8496548" w14:textId="77777777" w:rsidR="008E4C16" w:rsidRPr="00494247" w:rsidRDefault="008E4C16" w:rsidP="008E4C16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710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293.77</w:t>
            </w:r>
          </w:p>
        </w:tc>
      </w:tr>
      <w:tr w:rsidR="008E4C16" w:rsidRPr="00494247" w14:paraId="28496552" w14:textId="77777777" w:rsidTr="006A3DEE">
        <w:trPr>
          <w:trHeight w:val="203"/>
        </w:trPr>
        <w:tc>
          <w:tcPr>
            <w:tcW w:w="3132" w:type="dxa"/>
          </w:tcPr>
          <w:p w14:paraId="2849654A" w14:textId="77777777" w:rsidR="008E4C16" w:rsidRPr="00494247" w:rsidRDefault="008E4C16" w:rsidP="008E4C16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849654B" w14:textId="77777777" w:rsidR="008E4C16" w:rsidRPr="00C43115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849654C" w14:textId="77777777" w:rsidR="008E4C16" w:rsidRPr="00494247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849654D" w14:textId="77777777" w:rsidR="008E4C16" w:rsidRPr="0030065A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49654E" w14:textId="77777777" w:rsidR="008E4C16" w:rsidRPr="00494247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14:paraId="2849654F" w14:textId="77777777" w:rsidR="008E4C16" w:rsidRPr="00C43115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550" w14:textId="77777777" w:rsidR="008E4C16" w:rsidRPr="00494247" w:rsidRDefault="008E4C16" w:rsidP="008E4C1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8496551" w14:textId="77777777" w:rsidR="008E4C16" w:rsidRPr="00494247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4C16" w:rsidRPr="00494247" w14:paraId="2849655B" w14:textId="77777777" w:rsidTr="006A3DEE">
        <w:trPr>
          <w:trHeight w:val="149"/>
        </w:trPr>
        <w:tc>
          <w:tcPr>
            <w:tcW w:w="3132" w:type="dxa"/>
          </w:tcPr>
          <w:p w14:paraId="28496553" w14:textId="77777777" w:rsidR="008E4C16" w:rsidRPr="00494247" w:rsidRDefault="008E4C16" w:rsidP="008E4C16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4" w14:textId="77777777" w:rsidR="008E4C16" w:rsidRPr="008E4C16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(572</w:t>
            </w:r>
            <w:r w:rsidRPr="008E4C1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531.39)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55" w14:textId="77777777" w:rsidR="008E4C16" w:rsidRPr="008E4C16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6" w14:textId="77777777" w:rsidR="008E4C16" w:rsidRPr="008E4C16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4C16">
              <w:rPr>
                <w:rFonts w:ascii="Angsana New" w:hAnsi="Angsana New"/>
                <w:sz w:val="30"/>
                <w:szCs w:val="30"/>
                <w:cs/>
                <w:lang w:val="en-US"/>
              </w:rPr>
              <w:t>661</w:t>
            </w:r>
            <w:r w:rsidRPr="008E4C1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E4C16">
              <w:rPr>
                <w:rFonts w:ascii="Angsana New" w:hAnsi="Angsana New"/>
                <w:sz w:val="30"/>
                <w:szCs w:val="30"/>
                <w:cs/>
                <w:lang w:val="en-US"/>
              </w:rPr>
              <w:t>459.58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57" w14:textId="77777777" w:rsidR="008E4C16" w:rsidRPr="008E4C16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8" w14:textId="77777777" w:rsidR="008E4C16" w:rsidRPr="008E4C16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(572</w:t>
            </w:r>
            <w:r w:rsidRPr="008E4C1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531.39)</w:t>
            </w:r>
          </w:p>
        </w:tc>
        <w:tc>
          <w:tcPr>
            <w:tcW w:w="236" w:type="dxa"/>
            <w:vAlign w:val="bottom"/>
          </w:tcPr>
          <w:p w14:paraId="28496559" w14:textId="77777777" w:rsidR="008E4C16" w:rsidRPr="00494247" w:rsidRDefault="008E4C16" w:rsidP="008E4C1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A" w14:textId="77777777" w:rsidR="008E4C16" w:rsidRPr="00191010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606</w:t>
            </w:r>
            <w:r w:rsidRPr="005D1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067">
              <w:rPr>
                <w:rFonts w:ascii="Angsana New" w:hAnsi="Angsana New"/>
                <w:sz w:val="30"/>
                <w:szCs w:val="30"/>
                <w:cs/>
                <w:lang w:val="en-US"/>
              </w:rPr>
              <w:t>099.16</w:t>
            </w:r>
          </w:p>
        </w:tc>
      </w:tr>
      <w:tr w:rsidR="008E4C16" w:rsidRPr="00494247" w14:paraId="28496564" w14:textId="77777777" w:rsidTr="006A3DEE">
        <w:trPr>
          <w:trHeight w:val="149"/>
        </w:trPr>
        <w:tc>
          <w:tcPr>
            <w:tcW w:w="3132" w:type="dxa"/>
          </w:tcPr>
          <w:p w14:paraId="2849655C" w14:textId="77777777" w:rsidR="008E4C16" w:rsidRPr="00494247" w:rsidRDefault="008E4C16" w:rsidP="008E4C16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5D" w14:textId="77777777" w:rsidR="008E4C16" w:rsidRPr="008E4C16" w:rsidRDefault="00AF1CDC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1C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731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431.99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5E" w14:textId="77777777" w:rsidR="008E4C16" w:rsidRPr="008E4C16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5F" w14:textId="77777777" w:rsidR="008E4C16" w:rsidRPr="008E4C16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4C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8E4C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E4C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446</w:t>
            </w:r>
            <w:r w:rsidRPr="008E4C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E4C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332.45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60" w14:textId="77777777" w:rsidR="008E4C16" w:rsidRPr="008E4C16" w:rsidRDefault="008E4C16" w:rsidP="008E4C1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61" w14:textId="77777777" w:rsidR="008E4C16" w:rsidRPr="008E4C16" w:rsidRDefault="00AF1CDC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1C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731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1C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431.99</w:t>
            </w:r>
          </w:p>
        </w:tc>
        <w:tc>
          <w:tcPr>
            <w:tcW w:w="236" w:type="dxa"/>
            <w:vAlign w:val="bottom"/>
          </w:tcPr>
          <w:p w14:paraId="28496562" w14:textId="77777777" w:rsidR="008E4C16" w:rsidRPr="00494247" w:rsidRDefault="008E4C16" w:rsidP="008E4C1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563" w14:textId="77777777" w:rsidR="008E4C16" w:rsidRPr="00A11D1E" w:rsidRDefault="008E4C16" w:rsidP="008E4C1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71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0B71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B71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316</w:t>
            </w:r>
            <w:r w:rsidRPr="000B71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B71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392.93</w:t>
            </w:r>
          </w:p>
        </w:tc>
      </w:tr>
    </w:tbl>
    <w:p w14:paraId="28496565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8496566" w14:textId="77777777" w:rsidR="00601519" w:rsidRDefault="00601519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28496567" w14:textId="77777777" w:rsidR="000453B7" w:rsidRPr="000453B7" w:rsidRDefault="000453B7" w:rsidP="00520A2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568" w14:textId="77777777" w:rsidR="000453B7" w:rsidRPr="00A318FF" w:rsidRDefault="000453B7" w:rsidP="00520A2B">
      <w:pPr>
        <w:numPr>
          <w:ilvl w:val="0"/>
          <w:numId w:val="35"/>
        </w:numPr>
        <w:tabs>
          <w:tab w:val="left" w:pos="513"/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7"/>
        <w:gridCol w:w="1563"/>
        <w:gridCol w:w="236"/>
        <w:gridCol w:w="1564"/>
        <w:gridCol w:w="236"/>
        <w:gridCol w:w="1564"/>
      </w:tblGrid>
      <w:tr w:rsidR="000453B7" w:rsidRPr="00165280" w14:paraId="2849656F" w14:textId="77777777" w:rsidTr="000453B7">
        <w:tc>
          <w:tcPr>
            <w:tcW w:w="3060" w:type="dxa"/>
          </w:tcPr>
          <w:p w14:paraId="28496569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</w:tcPr>
          <w:p w14:paraId="2849656A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6B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49656C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6D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849656E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65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3B7" w:rsidRPr="00165280" w14:paraId="28496572" w14:textId="77777777" w:rsidTr="000453B7">
        <w:tc>
          <w:tcPr>
            <w:tcW w:w="3060" w:type="dxa"/>
          </w:tcPr>
          <w:p w14:paraId="28496570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9" w:type="dxa"/>
            <w:gridSpan w:val="7"/>
          </w:tcPr>
          <w:p w14:paraId="28496571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6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453B7" w:rsidRPr="00165280" w14:paraId="28496577" w14:textId="77777777" w:rsidTr="000453B7">
        <w:tc>
          <w:tcPr>
            <w:tcW w:w="3060" w:type="dxa"/>
          </w:tcPr>
          <w:p w14:paraId="28496573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28496574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75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8496576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3B7" w:rsidRPr="00165280" w14:paraId="28496580" w14:textId="77777777" w:rsidTr="000453B7">
        <w:tc>
          <w:tcPr>
            <w:tcW w:w="3060" w:type="dxa"/>
          </w:tcPr>
          <w:p w14:paraId="28496578" w14:textId="77777777" w:rsidR="000453B7" w:rsidRPr="00165280" w:rsidRDefault="000453B7" w:rsidP="000453B7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28496579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7A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849657B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7C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7D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7E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7F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0453B7" w:rsidRPr="00165280" w14:paraId="28496589" w14:textId="77777777" w:rsidTr="00AD1849">
        <w:trPr>
          <w:trHeight w:val="203"/>
        </w:trPr>
        <w:tc>
          <w:tcPr>
            <w:tcW w:w="3060" w:type="dxa"/>
          </w:tcPr>
          <w:p w14:paraId="28496581" w14:textId="77777777" w:rsidR="000453B7" w:rsidRPr="00165280" w:rsidRDefault="000453B7" w:rsidP="000453B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8496582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83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28496584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85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586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496587" w14:textId="77777777" w:rsidR="000453B7" w:rsidRPr="00165280" w:rsidRDefault="000453B7" w:rsidP="000453B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8496588" w14:textId="77777777" w:rsidR="000453B7" w:rsidRPr="00165280" w:rsidRDefault="000453B7" w:rsidP="000453B7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36D1" w:rsidRPr="00165280" w14:paraId="28496592" w14:textId="77777777" w:rsidTr="00AD1849">
        <w:trPr>
          <w:trHeight w:val="203"/>
        </w:trPr>
        <w:tc>
          <w:tcPr>
            <w:tcW w:w="3060" w:type="dxa"/>
          </w:tcPr>
          <w:p w14:paraId="2849658A" w14:textId="77777777" w:rsidR="00DC36D1" w:rsidRPr="00165280" w:rsidRDefault="00DC36D1" w:rsidP="00DC36D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849658B" w14:textId="77777777" w:rsidR="00DC36D1" w:rsidRPr="008E4C16" w:rsidRDefault="008D7BCE" w:rsidP="00AD18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BC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D7B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7BCE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="00AD18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  <w:r w:rsidRPr="008D7B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D1849">
              <w:rPr>
                <w:rFonts w:ascii="Angsana New" w:hAnsi="Angsana New"/>
                <w:sz w:val="30"/>
                <w:szCs w:val="30"/>
                <w:lang w:val="en-US"/>
              </w:rPr>
              <w:t>266.54</w:t>
            </w:r>
          </w:p>
        </w:tc>
        <w:tc>
          <w:tcPr>
            <w:tcW w:w="237" w:type="dxa"/>
            <w:vAlign w:val="bottom"/>
          </w:tcPr>
          <w:p w14:paraId="2849658C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849658D" w14:textId="77777777" w:rsidR="00DC36D1" w:rsidRPr="00165280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4,949,120.62 </w:t>
            </w:r>
          </w:p>
        </w:tc>
        <w:tc>
          <w:tcPr>
            <w:tcW w:w="236" w:type="dxa"/>
            <w:vAlign w:val="bottom"/>
          </w:tcPr>
          <w:p w14:paraId="2849658E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8F" w14:textId="77777777" w:rsidR="00DC36D1" w:rsidRPr="008E4C16" w:rsidRDefault="008D7BCE" w:rsidP="00AD18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BC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D7B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D1849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  <w:r w:rsidRPr="008D7B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D1849">
              <w:rPr>
                <w:rFonts w:ascii="Angsana New" w:hAnsi="Angsana New"/>
                <w:sz w:val="30"/>
                <w:szCs w:val="30"/>
                <w:lang w:val="en-US"/>
              </w:rPr>
              <w:t>266.54</w:t>
            </w:r>
          </w:p>
        </w:tc>
        <w:tc>
          <w:tcPr>
            <w:tcW w:w="236" w:type="dxa"/>
            <w:vAlign w:val="bottom"/>
          </w:tcPr>
          <w:p w14:paraId="28496590" w14:textId="77777777" w:rsidR="00DC36D1" w:rsidRPr="000453B7" w:rsidRDefault="00DC36D1" w:rsidP="00DC36D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91" w14:textId="77777777" w:rsidR="00DC36D1" w:rsidRPr="000453B7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3B7">
              <w:rPr>
                <w:rFonts w:ascii="Angsana New" w:hAnsi="Angsana New"/>
                <w:sz w:val="30"/>
                <w:szCs w:val="30"/>
                <w:lang w:val="en-US"/>
              </w:rPr>
              <w:t xml:space="preserve">4,853,939.10 </w:t>
            </w:r>
          </w:p>
        </w:tc>
      </w:tr>
      <w:tr w:rsidR="00DC36D1" w:rsidRPr="00165280" w14:paraId="2849659B" w14:textId="77777777" w:rsidTr="00AD1849">
        <w:trPr>
          <w:trHeight w:val="203"/>
        </w:trPr>
        <w:tc>
          <w:tcPr>
            <w:tcW w:w="3060" w:type="dxa"/>
          </w:tcPr>
          <w:p w14:paraId="28496593" w14:textId="77777777" w:rsidR="00DC36D1" w:rsidRPr="00165280" w:rsidRDefault="00DC36D1" w:rsidP="00DC36D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8496594" w14:textId="77777777" w:rsidR="00DC36D1" w:rsidRPr="008E4C16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8496595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8496596" w14:textId="77777777" w:rsidR="00DC36D1" w:rsidRPr="00165280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6" w:type="dxa"/>
            <w:vAlign w:val="bottom"/>
          </w:tcPr>
          <w:p w14:paraId="28496597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98" w14:textId="77777777" w:rsidR="00DC36D1" w:rsidRPr="008E4C16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599" w14:textId="77777777" w:rsidR="00DC36D1" w:rsidRPr="000453B7" w:rsidRDefault="00DC36D1" w:rsidP="00DC36D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9A" w14:textId="77777777" w:rsidR="00DC36D1" w:rsidRPr="000453B7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3B7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</w:tr>
      <w:tr w:rsidR="00DC36D1" w:rsidRPr="00165280" w14:paraId="284965A4" w14:textId="77777777" w:rsidTr="00313FCE">
        <w:trPr>
          <w:trHeight w:val="149"/>
        </w:trPr>
        <w:tc>
          <w:tcPr>
            <w:tcW w:w="3060" w:type="dxa"/>
          </w:tcPr>
          <w:p w14:paraId="2849659C" w14:textId="77777777" w:rsidR="00DC36D1" w:rsidRPr="00165280" w:rsidRDefault="00DC36D1" w:rsidP="00DC36D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9D" w14:textId="77777777" w:rsidR="00DC36D1" w:rsidRPr="008E4C16" w:rsidRDefault="00DC36D1" w:rsidP="00AD18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E4C16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="00AD18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04</w:t>
            </w:r>
            <w:r w:rsidRPr="008E4C1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D1849">
              <w:rPr>
                <w:rFonts w:ascii="Angsana New" w:hAnsi="Angsana New"/>
                <w:sz w:val="30"/>
                <w:szCs w:val="30"/>
                <w:lang w:val="en-US"/>
              </w:rPr>
              <w:t>935.76</w:t>
            </w: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2849659E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9F" w14:textId="77777777" w:rsidR="00DC36D1" w:rsidRPr="00165280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 xml:space="preserve">858,855.76 </w:t>
            </w:r>
          </w:p>
        </w:tc>
        <w:tc>
          <w:tcPr>
            <w:tcW w:w="236" w:type="dxa"/>
            <w:vAlign w:val="bottom"/>
          </w:tcPr>
          <w:p w14:paraId="284965A0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A1" w14:textId="77777777" w:rsidR="00DC36D1" w:rsidRPr="008E4C16" w:rsidRDefault="00AD1849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E4C16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04</w:t>
            </w:r>
            <w:r w:rsidRPr="008E4C1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935.76</w:t>
            </w:r>
            <w:r w:rsidRPr="008E4C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4965A2" w14:textId="77777777" w:rsidR="00DC36D1" w:rsidRPr="000453B7" w:rsidRDefault="00DC36D1" w:rsidP="00DC36D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A3" w14:textId="77777777" w:rsidR="00DC36D1" w:rsidRPr="000453B7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3B7">
              <w:rPr>
                <w:rFonts w:ascii="Angsana New" w:hAnsi="Angsana New"/>
                <w:sz w:val="30"/>
                <w:szCs w:val="30"/>
                <w:lang w:val="en-US"/>
              </w:rPr>
              <w:t xml:space="preserve">805,560.21 </w:t>
            </w:r>
          </w:p>
        </w:tc>
      </w:tr>
      <w:tr w:rsidR="00DC36D1" w:rsidRPr="00165280" w14:paraId="284965AD" w14:textId="77777777" w:rsidTr="00313FCE">
        <w:trPr>
          <w:trHeight w:val="149"/>
        </w:trPr>
        <w:tc>
          <w:tcPr>
            <w:tcW w:w="3060" w:type="dxa"/>
          </w:tcPr>
          <w:p w14:paraId="284965A5" w14:textId="77777777" w:rsidR="00DC36D1" w:rsidRPr="00165280" w:rsidRDefault="00DC36D1" w:rsidP="00DC36D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A6" w14:textId="77777777" w:rsidR="00DC36D1" w:rsidRPr="008E4C16" w:rsidRDefault="00FF1A43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1A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471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330.78</w:t>
            </w:r>
          </w:p>
        </w:tc>
        <w:tc>
          <w:tcPr>
            <w:tcW w:w="237" w:type="dxa"/>
            <w:vAlign w:val="bottom"/>
          </w:tcPr>
          <w:p w14:paraId="284965A7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A8" w14:textId="77777777" w:rsidR="00DC36D1" w:rsidRPr="00165280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5,807,976.38 </w:t>
            </w:r>
          </w:p>
        </w:tc>
        <w:tc>
          <w:tcPr>
            <w:tcW w:w="236" w:type="dxa"/>
            <w:vAlign w:val="bottom"/>
          </w:tcPr>
          <w:p w14:paraId="284965A9" w14:textId="77777777" w:rsidR="00DC36D1" w:rsidRPr="00165280" w:rsidRDefault="00DC36D1" w:rsidP="00DC36D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AA" w14:textId="77777777" w:rsidR="00DC36D1" w:rsidRPr="008E4C16" w:rsidRDefault="00FF1A43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1A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471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F1A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330.78</w:t>
            </w:r>
          </w:p>
        </w:tc>
        <w:tc>
          <w:tcPr>
            <w:tcW w:w="236" w:type="dxa"/>
            <w:vAlign w:val="bottom"/>
          </w:tcPr>
          <w:p w14:paraId="284965AB" w14:textId="77777777" w:rsidR="00DC36D1" w:rsidRPr="000453B7" w:rsidRDefault="00DC36D1" w:rsidP="00DC36D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5AC" w14:textId="77777777" w:rsidR="00DC36D1" w:rsidRPr="000453B7" w:rsidRDefault="00DC36D1" w:rsidP="00DC36D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5,659,499.31 </w:t>
            </w:r>
          </w:p>
        </w:tc>
      </w:tr>
    </w:tbl>
    <w:p w14:paraId="284965AE" w14:textId="77777777" w:rsidR="000453B7" w:rsidRDefault="000453B7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84965AF" w14:textId="77777777" w:rsidR="00847976" w:rsidRPr="00634D08" w:rsidRDefault="00847976" w:rsidP="00520A2B">
      <w:pPr>
        <w:numPr>
          <w:ilvl w:val="0"/>
          <w:numId w:val="3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84965B0" w14:textId="77777777"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0453B7" w:rsidRPr="00165280" w14:paraId="284965B7" w14:textId="77777777" w:rsidTr="000453B7">
        <w:tc>
          <w:tcPr>
            <w:tcW w:w="3438" w:type="dxa"/>
          </w:tcPr>
          <w:p w14:paraId="284965B1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4965B2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B3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4965B4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B5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84965B6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65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3B7" w:rsidRPr="00165280" w14:paraId="284965BA" w14:textId="77777777" w:rsidTr="000453B7">
        <w:tc>
          <w:tcPr>
            <w:tcW w:w="3438" w:type="dxa"/>
          </w:tcPr>
          <w:p w14:paraId="284965B8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14:paraId="284965B9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453B7" w:rsidRPr="00165280" w14:paraId="284965BF" w14:textId="77777777" w:rsidTr="000453B7">
        <w:tc>
          <w:tcPr>
            <w:tcW w:w="3438" w:type="dxa"/>
          </w:tcPr>
          <w:p w14:paraId="284965BB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84965BC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BD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84965BE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3B7" w:rsidRPr="00165280" w14:paraId="284965C8" w14:textId="77777777" w:rsidTr="00313FCE">
        <w:tc>
          <w:tcPr>
            <w:tcW w:w="3438" w:type="dxa"/>
          </w:tcPr>
          <w:p w14:paraId="284965C0" w14:textId="77777777" w:rsidR="000453B7" w:rsidRPr="00165280" w:rsidRDefault="000453B7" w:rsidP="000453B7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4965C1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C2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84965C3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C4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C5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C6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C7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0453B7" w:rsidRPr="00165280" w14:paraId="284965D1" w14:textId="77777777" w:rsidTr="00313FCE">
        <w:trPr>
          <w:trHeight w:val="203"/>
        </w:trPr>
        <w:tc>
          <w:tcPr>
            <w:tcW w:w="3438" w:type="dxa"/>
          </w:tcPr>
          <w:p w14:paraId="284965C9" w14:textId="77777777" w:rsidR="000453B7" w:rsidRPr="00165280" w:rsidRDefault="000453B7" w:rsidP="000453B7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CA" w14:textId="77777777" w:rsidR="000453B7" w:rsidRPr="008E4C16" w:rsidRDefault="00FD229D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29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D229D">
              <w:rPr>
                <w:rFonts w:ascii="Angsana New" w:hAnsi="Angsana New"/>
                <w:sz w:val="28"/>
                <w:szCs w:val="28"/>
              </w:rPr>
              <w:t>,</w:t>
            </w:r>
            <w:r w:rsidRPr="00FD229D">
              <w:rPr>
                <w:rFonts w:ascii="Angsana New" w:hAnsi="Angsana New"/>
                <w:sz w:val="28"/>
                <w:szCs w:val="28"/>
                <w:cs/>
              </w:rPr>
              <w:t>903</w:t>
            </w:r>
            <w:r w:rsidRPr="00FD229D">
              <w:rPr>
                <w:rFonts w:ascii="Angsana New" w:hAnsi="Angsana New"/>
                <w:sz w:val="28"/>
                <w:szCs w:val="28"/>
              </w:rPr>
              <w:t>,</w:t>
            </w:r>
            <w:r w:rsidRPr="00FD229D">
              <w:rPr>
                <w:rFonts w:ascii="Angsana New" w:hAnsi="Angsana New"/>
                <w:sz w:val="28"/>
                <w:szCs w:val="28"/>
                <w:cs/>
              </w:rPr>
              <w:t>284.20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CB" w14:textId="77777777" w:rsidR="000453B7" w:rsidRPr="008E4C16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CC" w14:textId="77777777" w:rsidR="000453B7" w:rsidRPr="008E4C16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9,828,002.63</w:t>
            </w:r>
          </w:p>
        </w:tc>
        <w:tc>
          <w:tcPr>
            <w:tcW w:w="236" w:type="dxa"/>
            <w:shd w:val="clear" w:color="auto" w:fill="auto"/>
          </w:tcPr>
          <w:p w14:paraId="284965CD" w14:textId="77777777" w:rsidR="000453B7" w:rsidRPr="008E4C16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CE" w14:textId="77777777" w:rsidR="000453B7" w:rsidRPr="008E4C16" w:rsidRDefault="00FD229D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29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D229D">
              <w:rPr>
                <w:rFonts w:ascii="Angsana New" w:hAnsi="Angsana New"/>
                <w:sz w:val="28"/>
                <w:szCs w:val="28"/>
              </w:rPr>
              <w:t>,</w:t>
            </w:r>
            <w:r w:rsidRPr="00FD229D">
              <w:rPr>
                <w:rFonts w:ascii="Angsana New" w:hAnsi="Angsana New"/>
                <w:sz w:val="28"/>
                <w:szCs w:val="28"/>
                <w:cs/>
              </w:rPr>
              <w:t>241</w:t>
            </w:r>
            <w:r w:rsidRPr="00FD229D">
              <w:rPr>
                <w:rFonts w:ascii="Angsana New" w:hAnsi="Angsana New"/>
                <w:sz w:val="28"/>
                <w:szCs w:val="28"/>
              </w:rPr>
              <w:t>,</w:t>
            </w:r>
            <w:r w:rsidRPr="00FD229D">
              <w:rPr>
                <w:rFonts w:ascii="Angsana New" w:hAnsi="Angsana New"/>
                <w:sz w:val="28"/>
                <w:szCs w:val="28"/>
                <w:cs/>
              </w:rPr>
              <w:t>574.88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CF" w14:textId="77777777" w:rsidR="000453B7" w:rsidRPr="00165280" w:rsidRDefault="000453B7" w:rsidP="000453B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5D0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9,279,754.38</w:t>
            </w:r>
          </w:p>
        </w:tc>
      </w:tr>
      <w:tr w:rsidR="000453B7" w:rsidRPr="00165280" w14:paraId="284965DA" w14:textId="77777777" w:rsidTr="000453B7">
        <w:trPr>
          <w:trHeight w:val="203"/>
        </w:trPr>
        <w:tc>
          <w:tcPr>
            <w:tcW w:w="3438" w:type="dxa"/>
          </w:tcPr>
          <w:p w14:paraId="284965D2" w14:textId="77777777" w:rsidR="000453B7" w:rsidRPr="00165280" w:rsidRDefault="000453B7" w:rsidP="000453B7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3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4965D4" w14:textId="77777777" w:rsidR="000453B7" w:rsidRPr="008E4C16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5" w14:textId="77777777" w:rsidR="000453B7" w:rsidRPr="008E4C16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5D6" w14:textId="77777777" w:rsidR="000453B7" w:rsidRPr="008E4C16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7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5D8" w14:textId="77777777" w:rsidR="000453B7" w:rsidRPr="008E4C16" w:rsidRDefault="000453B7" w:rsidP="000453B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9" w14:textId="77777777" w:rsidR="000453B7" w:rsidRPr="008E4C16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0453B7" w:rsidRPr="00165280" w14:paraId="284965E3" w14:textId="77777777" w:rsidTr="000453B7">
        <w:trPr>
          <w:trHeight w:val="203"/>
        </w:trPr>
        <w:tc>
          <w:tcPr>
            <w:tcW w:w="3438" w:type="dxa"/>
          </w:tcPr>
          <w:p w14:paraId="284965DB" w14:textId="77777777" w:rsidR="000453B7" w:rsidRPr="00165280" w:rsidRDefault="000453B7" w:rsidP="000453B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5DC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4C1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0.0</w:t>
            </w:r>
            <w:r w:rsidR="000F0451" w:rsidRPr="008E4C1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DD" w14:textId="77777777" w:rsidR="000453B7" w:rsidRPr="008E4C16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5DE" w14:textId="77777777" w:rsidR="000453B7" w:rsidRPr="008E4C16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  <w:lang w:val="en-US"/>
              </w:rPr>
              <w:t>0.02</w:t>
            </w:r>
          </w:p>
        </w:tc>
        <w:tc>
          <w:tcPr>
            <w:tcW w:w="236" w:type="dxa"/>
            <w:shd w:val="clear" w:color="auto" w:fill="auto"/>
          </w:tcPr>
          <w:p w14:paraId="284965DF" w14:textId="77777777" w:rsidR="000453B7" w:rsidRPr="008E4C16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5E0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 w:rsidR="008E4C1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5E1" w14:textId="77777777" w:rsidR="000453B7" w:rsidRPr="008E4C16" w:rsidRDefault="000453B7" w:rsidP="000453B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5E2" w14:textId="77777777" w:rsidR="000453B7" w:rsidRPr="008E4C16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</w:tbl>
    <w:p w14:paraId="284965E4" w14:textId="77777777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0453B7" w:rsidRPr="00165280" w14:paraId="284965EB" w14:textId="77777777" w:rsidTr="000453B7">
        <w:tc>
          <w:tcPr>
            <w:tcW w:w="3438" w:type="dxa"/>
          </w:tcPr>
          <w:p w14:paraId="284965E5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4965E6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E7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4965E8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E9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84965EA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65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3B7" w:rsidRPr="00165280" w14:paraId="284965EE" w14:textId="77777777" w:rsidTr="000453B7">
        <w:tc>
          <w:tcPr>
            <w:tcW w:w="3438" w:type="dxa"/>
          </w:tcPr>
          <w:p w14:paraId="284965EC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14:paraId="284965ED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6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453B7" w:rsidRPr="00165280" w14:paraId="284965F3" w14:textId="77777777" w:rsidTr="000453B7">
        <w:tc>
          <w:tcPr>
            <w:tcW w:w="3438" w:type="dxa"/>
          </w:tcPr>
          <w:p w14:paraId="284965EF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84965F0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F1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84965F2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3B7" w:rsidRPr="00165280" w14:paraId="284965FC" w14:textId="77777777" w:rsidTr="00313FCE">
        <w:tc>
          <w:tcPr>
            <w:tcW w:w="3438" w:type="dxa"/>
          </w:tcPr>
          <w:p w14:paraId="284965F4" w14:textId="77777777" w:rsidR="000453B7" w:rsidRPr="00165280" w:rsidRDefault="000453B7" w:rsidP="000453B7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4965F5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F6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84965F7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F8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F9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FA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FB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Pr="00165280">
              <w:rPr>
                <w:sz w:val="28"/>
                <w:szCs w:val="28"/>
                <w:cs/>
              </w:rPr>
              <w:t xml:space="preserve">มิถุนายน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0453B7" w:rsidRPr="00165280" w14:paraId="28496605" w14:textId="77777777" w:rsidTr="00313FCE">
        <w:trPr>
          <w:trHeight w:val="203"/>
        </w:trPr>
        <w:tc>
          <w:tcPr>
            <w:tcW w:w="3438" w:type="dxa"/>
          </w:tcPr>
          <w:p w14:paraId="284965FD" w14:textId="77777777" w:rsidR="000453B7" w:rsidRPr="00165280" w:rsidRDefault="000453B7" w:rsidP="000453B7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FE" w14:textId="77777777" w:rsidR="000453B7" w:rsidRPr="00C43115" w:rsidRDefault="008E4C16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4C16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8E4C16">
              <w:rPr>
                <w:rFonts w:ascii="Angsana New" w:hAnsi="Angsana New"/>
                <w:sz w:val="28"/>
                <w:szCs w:val="28"/>
              </w:rPr>
              <w:t>,</w:t>
            </w:r>
            <w:r w:rsidRPr="008E4C16">
              <w:rPr>
                <w:rFonts w:ascii="Angsana New" w:hAnsi="Angsana New"/>
                <w:sz w:val="28"/>
                <w:szCs w:val="28"/>
                <w:cs/>
              </w:rPr>
              <w:t>667</w:t>
            </w:r>
            <w:r w:rsidRPr="008E4C16">
              <w:rPr>
                <w:rFonts w:ascii="Angsana New" w:hAnsi="Angsana New"/>
                <w:sz w:val="28"/>
                <w:szCs w:val="28"/>
              </w:rPr>
              <w:t>,</w:t>
            </w:r>
            <w:r w:rsidRPr="008E4C16">
              <w:rPr>
                <w:rFonts w:ascii="Angsana New" w:hAnsi="Angsana New"/>
                <w:sz w:val="28"/>
                <w:szCs w:val="28"/>
                <w:cs/>
              </w:rPr>
              <w:t>768.73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FF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600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22,910,977.41</w:t>
            </w:r>
          </w:p>
        </w:tc>
        <w:tc>
          <w:tcPr>
            <w:tcW w:w="236" w:type="dxa"/>
            <w:shd w:val="clear" w:color="auto" w:fill="auto"/>
          </w:tcPr>
          <w:p w14:paraId="28496601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602" w14:textId="77777777" w:rsidR="000453B7" w:rsidRPr="00C43115" w:rsidRDefault="008E4C16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4C16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8E4C16">
              <w:rPr>
                <w:rFonts w:ascii="Angsana New" w:hAnsi="Angsana New"/>
                <w:sz w:val="28"/>
                <w:szCs w:val="28"/>
              </w:rPr>
              <w:t>,</w:t>
            </w:r>
            <w:r w:rsidRPr="008E4C1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E4C16">
              <w:rPr>
                <w:rFonts w:ascii="Angsana New" w:hAnsi="Angsana New"/>
                <w:sz w:val="28"/>
                <w:szCs w:val="28"/>
              </w:rPr>
              <w:t>,</w:t>
            </w:r>
            <w:r w:rsidRPr="008E4C16">
              <w:rPr>
                <w:rFonts w:ascii="Angsana New" w:hAnsi="Angsana New"/>
                <w:sz w:val="28"/>
                <w:szCs w:val="28"/>
                <w:cs/>
              </w:rPr>
              <w:t>260.41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603" w14:textId="77777777" w:rsidR="000453B7" w:rsidRPr="00165280" w:rsidRDefault="000453B7" w:rsidP="000453B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604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21,904,744.80</w:t>
            </w:r>
          </w:p>
        </w:tc>
      </w:tr>
      <w:tr w:rsidR="000453B7" w:rsidRPr="00165280" w14:paraId="2849660E" w14:textId="77777777" w:rsidTr="000453B7">
        <w:trPr>
          <w:trHeight w:val="203"/>
        </w:trPr>
        <w:tc>
          <w:tcPr>
            <w:tcW w:w="3438" w:type="dxa"/>
          </w:tcPr>
          <w:p w14:paraId="28496606" w14:textId="77777777" w:rsidR="000453B7" w:rsidRPr="00165280" w:rsidRDefault="000453B7" w:rsidP="000453B7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7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496608" w14:textId="77777777" w:rsidR="000453B7" w:rsidRPr="00165280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9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60A" w14:textId="77777777" w:rsidR="000453B7" w:rsidRPr="00165280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B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60C" w14:textId="77777777" w:rsidR="000453B7" w:rsidRPr="00165280" w:rsidRDefault="000453B7" w:rsidP="000453B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D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0453B7" w:rsidRPr="00165280" w14:paraId="28496617" w14:textId="77777777" w:rsidTr="000453B7">
        <w:trPr>
          <w:trHeight w:val="203"/>
        </w:trPr>
        <w:tc>
          <w:tcPr>
            <w:tcW w:w="3438" w:type="dxa"/>
          </w:tcPr>
          <w:p w14:paraId="2849660F" w14:textId="77777777" w:rsidR="000453B7" w:rsidRPr="00165280" w:rsidRDefault="000453B7" w:rsidP="000453B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8496610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237" w:type="dxa"/>
            <w:shd w:val="clear" w:color="auto" w:fill="auto"/>
          </w:tcPr>
          <w:p w14:paraId="28496611" w14:textId="77777777" w:rsidR="000453B7" w:rsidRPr="00165280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</w:tcPr>
          <w:p w14:paraId="28496612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28496613" w14:textId="77777777" w:rsidR="000453B7" w:rsidRPr="00165280" w:rsidRDefault="000453B7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614" w14:textId="77777777" w:rsidR="000453B7" w:rsidRPr="008E4C16" w:rsidRDefault="00DC36D1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C16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 w:rsidR="00003DED" w:rsidRPr="008E4C1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615" w14:textId="77777777" w:rsidR="000453B7" w:rsidRPr="00165280" w:rsidRDefault="000453B7" w:rsidP="000453B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616" w14:textId="77777777" w:rsidR="000453B7" w:rsidRPr="00165280" w:rsidRDefault="000453B7" w:rsidP="000453B7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</w:tbl>
    <w:p w14:paraId="28496618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9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A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B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C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D" w14:textId="77777777" w:rsidR="000453B7" w:rsidRPr="00165280" w:rsidRDefault="000453B7" w:rsidP="00520A2B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6528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2849661E" w14:textId="77777777" w:rsidR="000453B7" w:rsidRDefault="000453B7" w:rsidP="000453B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>
        <w:rPr>
          <w:rFonts w:ascii="Angsana New" w:hAnsi="Angsana New"/>
          <w:sz w:val="30"/>
          <w:szCs w:val="30"/>
          <w:lang w:val="en-US"/>
        </w:rPr>
        <w:t>23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อนุมัติให้จ่ายเงินปันผล จากผลการดำเนินงานปี </w:t>
      </w:r>
      <w:r>
        <w:rPr>
          <w:rFonts w:ascii="Angsana New" w:hAnsi="Angsana New"/>
          <w:sz w:val="30"/>
          <w:szCs w:val="30"/>
          <w:lang w:val="en-US"/>
        </w:rPr>
        <w:t>2563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ในอัตราหุ้นละ </w:t>
      </w:r>
      <w:r>
        <w:rPr>
          <w:rFonts w:ascii="Angsana New" w:hAnsi="Angsana New"/>
          <w:sz w:val="30"/>
          <w:szCs w:val="30"/>
          <w:lang w:val="en-US"/>
        </w:rPr>
        <w:t>0.09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บาท จากจำนวนหุ้น </w:t>
      </w:r>
      <w:r>
        <w:rPr>
          <w:rFonts w:ascii="Angsana New" w:hAnsi="Angsana New"/>
          <w:sz w:val="30"/>
          <w:szCs w:val="30"/>
          <w:lang w:val="en-US"/>
        </w:rPr>
        <w:t>430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หุ้น รวมเป็นเงิน </w:t>
      </w:r>
      <w:r>
        <w:rPr>
          <w:rFonts w:ascii="Angsana New" w:hAnsi="Angsana New"/>
          <w:sz w:val="30"/>
          <w:szCs w:val="30"/>
          <w:lang w:val="en-US"/>
        </w:rPr>
        <w:t>38.70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="00BE3784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0453B7">
        <w:rPr>
          <w:rFonts w:ascii="Angsana New" w:hAnsi="Angsana New"/>
          <w:sz w:val="30"/>
          <w:szCs w:val="30"/>
          <w:cs/>
          <w:lang w:val="en-US"/>
        </w:rPr>
        <w:t>เงินปันผลดังกล่าวได้จ่ายในวันที่</w:t>
      </w:r>
      <w:r w:rsidR="00BE3784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21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2564</w:t>
      </w:r>
    </w:p>
    <w:p w14:paraId="2849661F" w14:textId="77777777" w:rsidR="002F0114" w:rsidRPr="002F0114" w:rsidRDefault="002F0114" w:rsidP="000453B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65280">
        <w:rPr>
          <w:rFonts w:ascii="Angsana New" w:hAnsi="Angsana New" w:hint="cs"/>
          <w:sz w:val="30"/>
          <w:szCs w:val="30"/>
          <w:cs/>
        </w:rPr>
        <w:t xml:space="preserve">มติที่ประชุมคณะกรรมการบริษัทครั้งที่ </w:t>
      </w:r>
      <w:r w:rsidRPr="00165280">
        <w:rPr>
          <w:rFonts w:ascii="Angsana New" w:hAnsi="Angsana New"/>
          <w:sz w:val="30"/>
          <w:szCs w:val="30"/>
        </w:rPr>
        <w:t xml:space="preserve">3/2563 </w:t>
      </w:r>
      <w:r w:rsidRPr="0016528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65280">
        <w:rPr>
          <w:rFonts w:ascii="Angsana New" w:hAnsi="Angsana New"/>
          <w:sz w:val="30"/>
          <w:szCs w:val="30"/>
        </w:rPr>
        <w:t>10</w:t>
      </w:r>
      <w:r w:rsidRPr="00165280">
        <w:rPr>
          <w:rFonts w:ascii="Angsana New" w:hAnsi="Angsana New"/>
          <w:sz w:val="30"/>
          <w:szCs w:val="30"/>
          <w:cs/>
        </w:rPr>
        <w:t xml:space="preserve"> เมษายน </w:t>
      </w:r>
      <w:r w:rsidRPr="00165280">
        <w:rPr>
          <w:rFonts w:ascii="Angsana New" w:hAnsi="Angsana New"/>
          <w:sz w:val="30"/>
          <w:szCs w:val="30"/>
        </w:rPr>
        <w:t>2563</w:t>
      </w:r>
      <w:r w:rsidRPr="00165280">
        <w:rPr>
          <w:rFonts w:ascii="Angsana New" w:hAnsi="Angsana New"/>
          <w:sz w:val="30"/>
          <w:szCs w:val="30"/>
          <w:cs/>
        </w:rPr>
        <w:t xml:space="preserve"> อนุมัติจ่ายเงินปันผลระหว่างกาล</w:t>
      </w:r>
      <w:r w:rsidRPr="00165280">
        <w:rPr>
          <w:rFonts w:ascii="Angsana New" w:hAnsi="Angsana New" w:hint="cs"/>
          <w:sz w:val="30"/>
          <w:szCs w:val="30"/>
          <w:cs/>
        </w:rPr>
        <w:t xml:space="preserve"> </w:t>
      </w:r>
      <w:r w:rsidRPr="00165280">
        <w:rPr>
          <w:rFonts w:ascii="Angsana New" w:hAnsi="Angsana New"/>
          <w:sz w:val="30"/>
          <w:szCs w:val="30"/>
          <w:cs/>
        </w:rPr>
        <w:t xml:space="preserve">จากผลการดำเนินงานของบริษัทฯ ประจำปี </w:t>
      </w:r>
      <w:r w:rsidRPr="00165280">
        <w:rPr>
          <w:rFonts w:ascii="Angsana New" w:hAnsi="Angsana New"/>
          <w:sz w:val="30"/>
          <w:szCs w:val="30"/>
        </w:rPr>
        <w:t>2562</w:t>
      </w:r>
      <w:r w:rsidRPr="00165280">
        <w:rPr>
          <w:rFonts w:ascii="Angsana New" w:hAnsi="Angsana New"/>
          <w:sz w:val="30"/>
          <w:szCs w:val="30"/>
          <w:cs/>
        </w:rPr>
        <w:t xml:space="preserve"> และกำไรสะสม ในอัตราหุ้นละ </w:t>
      </w:r>
      <w:r w:rsidRPr="00165280">
        <w:rPr>
          <w:rFonts w:ascii="Angsana New" w:hAnsi="Angsana New"/>
          <w:sz w:val="30"/>
          <w:szCs w:val="30"/>
        </w:rPr>
        <w:t>0.07</w:t>
      </w:r>
      <w:r w:rsidRPr="00165280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 w:rsidRPr="00165280">
        <w:rPr>
          <w:rFonts w:ascii="Angsana New" w:hAnsi="Angsana New"/>
          <w:sz w:val="30"/>
          <w:szCs w:val="30"/>
        </w:rPr>
        <w:t>30.10</w:t>
      </w:r>
      <w:r w:rsidRPr="00165280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เงินปันผลระหว่างกาลดังกล่าวได้จ่ายครบถ้วนแล้วในวันที่ </w:t>
      </w:r>
      <w:r w:rsidRPr="00165280">
        <w:rPr>
          <w:rFonts w:ascii="Angsana New" w:hAnsi="Angsana New"/>
          <w:sz w:val="30"/>
          <w:szCs w:val="30"/>
        </w:rPr>
        <w:t>8</w:t>
      </w:r>
      <w:r w:rsidRPr="0016528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65280">
        <w:rPr>
          <w:rFonts w:ascii="Angsana New" w:hAnsi="Angsana New"/>
          <w:sz w:val="30"/>
          <w:szCs w:val="30"/>
        </w:rPr>
        <w:t>2563</w:t>
      </w:r>
      <w:r w:rsidRPr="00165280">
        <w:rPr>
          <w:rFonts w:ascii="Angsana New" w:hAnsi="Angsana New" w:hint="cs"/>
          <w:sz w:val="30"/>
          <w:szCs w:val="30"/>
          <w:cs/>
        </w:rPr>
        <w:t xml:space="preserve"> และการจ่ายเงินปันผลระหว่างกาล ดังกล่าวได้ผ่านมติที่ประชุมผู้ถือหุ้น ประจำปี </w:t>
      </w:r>
      <w:r w:rsidRPr="00165280">
        <w:rPr>
          <w:rFonts w:ascii="Angsana New" w:hAnsi="Angsana New"/>
          <w:sz w:val="30"/>
          <w:szCs w:val="30"/>
        </w:rPr>
        <w:t xml:space="preserve">2563 </w:t>
      </w:r>
      <w:r w:rsidRPr="001652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65280">
        <w:rPr>
          <w:rFonts w:ascii="Angsana New" w:hAnsi="Angsana New"/>
          <w:sz w:val="30"/>
          <w:szCs w:val="30"/>
        </w:rPr>
        <w:t xml:space="preserve">4 </w:t>
      </w:r>
      <w:r w:rsidRPr="0016528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65280">
        <w:rPr>
          <w:rFonts w:ascii="Angsana New" w:hAnsi="Angsana New"/>
          <w:sz w:val="30"/>
          <w:szCs w:val="30"/>
        </w:rPr>
        <w:t>2563</w:t>
      </w:r>
    </w:p>
    <w:p w14:paraId="28496620" w14:textId="77777777" w:rsidR="000453B7" w:rsidRPr="000453B7" w:rsidRDefault="000453B7" w:rsidP="00520A2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621" w14:textId="77777777" w:rsidR="00E04DD7" w:rsidRDefault="00E04DD7" w:rsidP="00520A2B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14:paraId="28496622" w14:textId="77777777" w:rsidR="001C3091" w:rsidRDefault="001C3091" w:rsidP="001C30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28496623" w14:textId="77777777"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>าใช้จ่ายของ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612C4F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494247" w14:paraId="2849662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28496624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8496625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28496626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14:paraId="2849662B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8496628" w14:textId="77777777" w:rsidR="00AD3871" w:rsidRPr="00F76DCD" w:rsidRDefault="00AD3871" w:rsidP="00365A61">
            <w:pPr>
              <w:ind w:left="349" w:right="180" w:hanging="3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="00F76D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(จดทะเบียนเลิกกิจการ วันที่ </w:t>
            </w:r>
            <w:r w:rsidR="00F76DCD">
              <w:rPr>
                <w:rFonts w:ascii="Angsana New" w:hAnsi="Angsana New"/>
                <w:sz w:val="30"/>
                <w:szCs w:val="30"/>
              </w:rPr>
              <w:t>30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F76DCD">
              <w:rPr>
                <w:rFonts w:ascii="Angsana New" w:hAnsi="Angsana New"/>
                <w:sz w:val="30"/>
                <w:szCs w:val="30"/>
              </w:rPr>
              <w:t>2563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โดยโอนกิจการให้บริษัท คัมเวล คอร์ปอเรชั่น จำกัด (มหาชน) )</w:t>
            </w:r>
          </w:p>
        </w:tc>
        <w:tc>
          <w:tcPr>
            <w:tcW w:w="2727" w:type="dxa"/>
            <w:shd w:val="clear" w:color="auto" w:fill="auto"/>
          </w:tcPr>
          <w:p w14:paraId="28496629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2849662A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494247" w14:paraId="2849662F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849662C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2849662D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2849662E" w14:textId="77777777" w:rsidR="00AD3871" w:rsidRPr="00494247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494247" w14:paraId="28496633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28496630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28496631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28496632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14:paraId="2849663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28496634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28496635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28496636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14:paraId="2849663A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8496638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28496639" w14:textId="77777777"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849663B" w14:textId="77777777" w:rsidR="001815D5" w:rsidRDefault="001815D5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</w:p>
    <w:p w14:paraId="2849663C" w14:textId="77777777" w:rsidR="001815D5" w:rsidRDefault="001815D5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849663D" w14:textId="77777777" w:rsidR="000453B7" w:rsidRDefault="000453B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849663E" w14:textId="77777777" w:rsidR="000453B7" w:rsidRDefault="000453B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849663F" w14:textId="77777777" w:rsidR="000453B7" w:rsidRPr="000453B7" w:rsidRDefault="000453B7" w:rsidP="00520A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640" w14:textId="77777777" w:rsidR="001815D5" w:rsidRDefault="001815D5" w:rsidP="00520A2B">
      <w:pPr>
        <w:numPr>
          <w:ilvl w:val="0"/>
          <w:numId w:val="20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641" w14:textId="77777777"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E04DD7">
        <w:rPr>
          <w:rFonts w:ascii="Angsana New" w:hAnsi="Angsana New"/>
          <w:sz w:val="30"/>
          <w:szCs w:val="30"/>
          <w:cs/>
        </w:rPr>
        <w:t>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391"/>
        <w:gridCol w:w="3711"/>
        <w:gridCol w:w="2070"/>
        <w:gridCol w:w="4566"/>
      </w:tblGrid>
      <w:tr w:rsidR="00090443" w:rsidRPr="00494247" w14:paraId="28496645" w14:textId="77777777" w:rsidTr="00583475">
        <w:tc>
          <w:tcPr>
            <w:tcW w:w="4102" w:type="dxa"/>
            <w:gridSpan w:val="2"/>
            <w:shd w:val="clear" w:color="auto" w:fill="auto"/>
          </w:tcPr>
          <w:p w14:paraId="28496642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28496643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6" w:type="dxa"/>
            <w:shd w:val="clear" w:color="auto" w:fill="auto"/>
          </w:tcPr>
          <w:p w14:paraId="28496644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090443" w:rsidRPr="00494247" w14:paraId="2849664A" w14:textId="77777777" w:rsidTr="00583475">
        <w:tc>
          <w:tcPr>
            <w:tcW w:w="391" w:type="dxa"/>
            <w:shd w:val="clear" w:color="auto" w:fill="auto"/>
          </w:tcPr>
          <w:p w14:paraId="28496646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14:paraId="28496647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070" w:type="dxa"/>
            <w:shd w:val="clear" w:color="auto" w:fill="auto"/>
          </w:tcPr>
          <w:p w14:paraId="28496648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28496649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4F" w14:textId="77777777" w:rsidTr="00583475">
        <w:tc>
          <w:tcPr>
            <w:tcW w:w="391" w:type="dxa"/>
            <w:shd w:val="clear" w:color="auto" w:fill="auto"/>
          </w:tcPr>
          <w:p w14:paraId="2849664B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2849664C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4D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6" w:type="dxa"/>
            <w:shd w:val="clear" w:color="auto" w:fill="auto"/>
          </w:tcPr>
          <w:p w14:paraId="2849664E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090443" w:rsidRPr="00494247" w14:paraId="28496654" w14:textId="77777777" w:rsidTr="00583475">
        <w:tc>
          <w:tcPr>
            <w:tcW w:w="391" w:type="dxa"/>
            <w:shd w:val="clear" w:color="auto" w:fill="auto"/>
          </w:tcPr>
          <w:p w14:paraId="28496650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28496651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52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4566" w:type="dxa"/>
            <w:shd w:val="clear" w:color="auto" w:fill="auto"/>
          </w:tcPr>
          <w:p w14:paraId="28496653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DA369A" w:rsidRPr="00494247" w14:paraId="2849665B" w14:textId="77777777" w:rsidTr="00583475">
        <w:tc>
          <w:tcPr>
            <w:tcW w:w="391" w:type="dxa"/>
            <w:shd w:val="clear" w:color="auto" w:fill="auto"/>
          </w:tcPr>
          <w:p w14:paraId="28496655" w14:textId="77777777" w:rsidR="00DA369A" w:rsidRPr="00494247" w:rsidRDefault="00DA369A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14:paraId="28496656" w14:textId="77777777" w:rsidR="00DA369A" w:rsidRPr="00494247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070" w:type="dxa"/>
            <w:shd w:val="clear" w:color="auto" w:fill="auto"/>
          </w:tcPr>
          <w:p w14:paraId="28496657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8496658" w14:textId="77777777" w:rsidR="00DA369A" w:rsidRPr="00494247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28496659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A369A">
              <w:rPr>
                <w:rFonts w:ascii="Angsana New" w:hAnsi="Angsana New"/>
                <w:sz w:val="30"/>
                <w:szCs w:val="30"/>
              </w:rPr>
              <w:t>215,000</w:t>
            </w: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2849665A" w14:textId="77777777" w:rsidR="00DA369A" w:rsidRPr="00DA369A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494247" w14:paraId="28496667" w14:textId="77777777" w:rsidTr="00583475">
        <w:tc>
          <w:tcPr>
            <w:tcW w:w="391" w:type="dxa"/>
            <w:shd w:val="clear" w:color="auto" w:fill="auto"/>
          </w:tcPr>
          <w:p w14:paraId="2849665C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14:paraId="2849665D" w14:textId="77777777" w:rsidR="00090443" w:rsidRPr="00494247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14:paraId="2849665E" w14:textId="77777777" w:rsidR="007457A5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849665F" w14:textId="77777777" w:rsidR="007457A5" w:rsidRDefault="007457A5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  <w:p w14:paraId="28496660" w14:textId="77777777" w:rsidR="001C3091" w:rsidRPr="00E50A6D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28496661" w14:textId="77777777" w:rsidR="001C3091" w:rsidRPr="007457A5" w:rsidRDefault="001C3091" w:rsidP="001C3091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28496662" w14:textId="77777777" w:rsidR="00090443" w:rsidRPr="007457A5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872DC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457A5">
              <w:rPr>
                <w:rFonts w:ascii="Angsana New" w:hAnsi="Angsana New"/>
                <w:sz w:val="30"/>
                <w:szCs w:val="30"/>
              </w:rPr>
              <w:t>,000</w:t>
            </w: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28496663" w14:textId="77777777" w:rsid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  <w:p w14:paraId="28496664" w14:textId="77777777" w:rsidR="001C3091" w:rsidRDefault="001C3091" w:rsidP="007457A5">
            <w:pPr>
              <w:rPr>
                <w:rFonts w:ascii="Angsana New" w:hAnsi="Angsana New"/>
                <w:sz w:val="30"/>
                <w:szCs w:val="30"/>
              </w:rPr>
            </w:pPr>
          </w:p>
          <w:p w14:paraId="28496665" w14:textId="77777777" w:rsidR="001C3091" w:rsidRDefault="001C3091" w:rsidP="001C3091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28496666" w14:textId="77777777" w:rsidR="001C3091" w:rsidRPr="007457A5" w:rsidRDefault="001C3091" w:rsidP="001C30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>
              <w:rPr>
                <w:rFonts w:ascii="Angsana New" w:hAnsi="Angsana New"/>
                <w:sz w:val="30"/>
                <w:szCs w:val="30"/>
              </w:rPr>
              <w:t>4.25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090443" w:rsidRPr="00494247" w14:paraId="2849666C" w14:textId="77777777" w:rsidTr="00583475">
        <w:tc>
          <w:tcPr>
            <w:tcW w:w="391" w:type="dxa"/>
            <w:shd w:val="clear" w:color="auto" w:fill="auto"/>
          </w:tcPr>
          <w:p w14:paraId="28496668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14:paraId="28496669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070" w:type="dxa"/>
            <w:shd w:val="clear" w:color="auto" w:fill="auto"/>
          </w:tcPr>
          <w:p w14:paraId="2849666A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2849666B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71" w14:textId="77777777" w:rsidTr="00583475">
        <w:tc>
          <w:tcPr>
            <w:tcW w:w="391" w:type="dxa"/>
            <w:shd w:val="clear" w:color="auto" w:fill="auto"/>
          </w:tcPr>
          <w:p w14:paraId="2849666D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849666E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6F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6" w:type="dxa"/>
            <w:shd w:val="clear" w:color="auto" w:fill="auto"/>
          </w:tcPr>
          <w:p w14:paraId="28496670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1C3091" w:rsidRPr="00494247" w14:paraId="28496676" w14:textId="77777777" w:rsidTr="00583475">
        <w:tc>
          <w:tcPr>
            <w:tcW w:w="391" w:type="dxa"/>
            <w:shd w:val="clear" w:color="auto" w:fill="auto"/>
          </w:tcPr>
          <w:p w14:paraId="28496672" w14:textId="77777777" w:rsidR="001C3091" w:rsidRPr="00494247" w:rsidRDefault="001C3091" w:rsidP="001C309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8496673" w14:textId="77777777" w:rsidR="001C3091" w:rsidRPr="00494247" w:rsidRDefault="001C3091" w:rsidP="001C309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74" w14:textId="77777777" w:rsidR="001C3091" w:rsidRPr="00494247" w:rsidRDefault="001C3091" w:rsidP="001C309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566" w:type="dxa"/>
            <w:shd w:val="clear" w:color="auto" w:fill="auto"/>
          </w:tcPr>
          <w:p w14:paraId="28496675" w14:textId="77777777" w:rsidR="001C3091" w:rsidRPr="00494247" w:rsidRDefault="001C3091" w:rsidP="001C309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7B" w14:textId="77777777" w:rsidTr="00583475">
        <w:tc>
          <w:tcPr>
            <w:tcW w:w="391" w:type="dxa"/>
            <w:shd w:val="clear" w:color="auto" w:fill="auto"/>
          </w:tcPr>
          <w:p w14:paraId="28496677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8496678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79" w14:textId="77777777" w:rsidR="00090443" w:rsidRPr="00494247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2849667A" w14:textId="77777777" w:rsidR="00090443" w:rsidRPr="00494247" w:rsidRDefault="001C3091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82" w14:textId="77777777" w:rsidTr="00583475">
        <w:tc>
          <w:tcPr>
            <w:tcW w:w="391" w:type="dxa"/>
            <w:shd w:val="clear" w:color="auto" w:fill="auto"/>
          </w:tcPr>
          <w:p w14:paraId="2849667C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711" w:type="dxa"/>
            <w:shd w:val="clear" w:color="auto" w:fill="auto"/>
          </w:tcPr>
          <w:p w14:paraId="2849667D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2849667E" w14:textId="77777777" w:rsidR="007457A5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849667F" w14:textId="77777777" w:rsidR="00090443" w:rsidRPr="00494247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28496680" w14:textId="77777777" w:rsidR="00090443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12,500</w:t>
            </w: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14:paraId="28496681" w14:textId="77777777"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28496683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4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5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6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7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8" w14:textId="77777777" w:rsidR="001B4FDE" w:rsidRDefault="001B4FDE" w:rsidP="00365A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9" w14:textId="77777777" w:rsidR="000453B7" w:rsidRPr="000453B7" w:rsidRDefault="000453B7" w:rsidP="00520A2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68A" w14:textId="77777777" w:rsidR="001B4FDE" w:rsidRDefault="001B4FDE" w:rsidP="00520A2B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68B" w14:textId="77777777" w:rsidR="00E04DD7" w:rsidRDefault="00E04DD7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A131EB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131EB">
        <w:rPr>
          <w:rFonts w:ascii="Angsana New" w:hAnsi="Angsana New" w:hint="cs"/>
          <w:sz w:val="30"/>
          <w:szCs w:val="30"/>
          <w:cs/>
        </w:rPr>
        <w:t>มิถุนายน</w:t>
      </w:r>
      <w:r w:rsidR="00B42919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D457F8">
        <w:rPr>
          <w:rFonts w:ascii="Angsana New" w:hAnsi="Angsana New"/>
          <w:sz w:val="30"/>
          <w:szCs w:val="30"/>
          <w:lang w:val="en-US"/>
        </w:rPr>
        <w:t>4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D457F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75D86" w14:paraId="28496694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8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2849668D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8E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8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90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8496691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92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693" w14:textId="77777777" w:rsidR="00AD3871" w:rsidRPr="00775D86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75D86" w14:paraId="28496699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9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28496696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697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698" w14:textId="77777777" w:rsidR="00AD3871" w:rsidRPr="00775D86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75D86" w14:paraId="284966A2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9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69B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 w:rsidR="00A131EB"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 w:rsidR="00A131EB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69C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69D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22" w:type="dxa"/>
          </w:tcPr>
          <w:p w14:paraId="2849669E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69F" w14:textId="77777777" w:rsidR="00AD3871" w:rsidRPr="00775D86" w:rsidRDefault="00A131EB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6A0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6A1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AD3871" w:rsidRPr="00775D86" w14:paraId="284966AB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A3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84966A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A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A6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A7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284966A8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A9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284966AA" w14:textId="77777777" w:rsidR="00AD3871" w:rsidRPr="00775D86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D3871" w:rsidRPr="00775D86" w14:paraId="284966B4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AC" w14:textId="77777777" w:rsidR="00AD3871" w:rsidRPr="00775D86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284966AD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AE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AF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B0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6B1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84966B2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B3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D3871" w:rsidRPr="00775D86" w14:paraId="284966BD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B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3" w:type="dxa"/>
          </w:tcPr>
          <w:p w14:paraId="284966B6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B7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B8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B9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6BA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BB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BC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7AB1" w:rsidRPr="00775D86" w14:paraId="284966C6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BE" w14:textId="77777777" w:rsidR="005B7AB1" w:rsidRPr="00775D86" w:rsidRDefault="005B7AB1" w:rsidP="005B7AB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="00C977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977EE"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="00C977EE"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</w:tcPr>
          <w:p w14:paraId="284966BF" w14:textId="77777777" w:rsidR="005B7AB1" w:rsidRPr="00775D86" w:rsidRDefault="00C977EE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607.25</w:t>
            </w:r>
          </w:p>
        </w:tc>
        <w:tc>
          <w:tcPr>
            <w:tcW w:w="222" w:type="dxa"/>
          </w:tcPr>
          <w:p w14:paraId="284966C0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284966C1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6C2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6C3" w14:textId="77777777" w:rsidR="005B7AB1" w:rsidRPr="00775D86" w:rsidRDefault="00C977EE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607.25</w:t>
            </w:r>
          </w:p>
        </w:tc>
        <w:tc>
          <w:tcPr>
            <w:tcW w:w="240" w:type="dxa"/>
            <w:shd w:val="clear" w:color="auto" w:fill="auto"/>
          </w:tcPr>
          <w:p w14:paraId="284966C4" w14:textId="77777777" w:rsidR="005B7AB1" w:rsidRPr="00775D86" w:rsidRDefault="005B7AB1" w:rsidP="005B7AB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6C5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B7AB1" w:rsidRPr="00775D86" w14:paraId="284966CF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C7" w14:textId="77777777" w:rsidR="005B7AB1" w:rsidRPr="00775D86" w:rsidRDefault="005B7AB1" w:rsidP="005B7AB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84966C8" w14:textId="77777777" w:rsidR="005B7AB1" w:rsidRPr="001632C5" w:rsidRDefault="00C977EE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607.25</w:t>
            </w:r>
          </w:p>
        </w:tc>
        <w:tc>
          <w:tcPr>
            <w:tcW w:w="222" w:type="dxa"/>
          </w:tcPr>
          <w:p w14:paraId="284966C9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284966CA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6CB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6CC" w14:textId="77777777" w:rsidR="005B7AB1" w:rsidRPr="001632C5" w:rsidRDefault="00C977EE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607.25</w:t>
            </w:r>
          </w:p>
        </w:tc>
        <w:tc>
          <w:tcPr>
            <w:tcW w:w="240" w:type="dxa"/>
            <w:shd w:val="clear" w:color="auto" w:fill="auto"/>
          </w:tcPr>
          <w:p w14:paraId="284966CD" w14:textId="77777777" w:rsidR="005B7AB1" w:rsidRPr="001632C5" w:rsidRDefault="005B7AB1" w:rsidP="005B7AB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6CE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503B6" w:rsidRPr="00775D86" w14:paraId="284966D8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D0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284966D1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284966D2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284966D3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284966D4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6D5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6D6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6D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09BD" w:rsidRPr="00775D86" w14:paraId="284966E1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D9" w14:textId="77777777" w:rsidR="00AB09BD" w:rsidRPr="00775D86" w:rsidRDefault="00AB09BD" w:rsidP="00AB09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vAlign w:val="bottom"/>
          </w:tcPr>
          <w:p w14:paraId="284966DA" w14:textId="77777777" w:rsidR="00AB09BD" w:rsidRPr="00775D86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6DB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6DC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22" w:type="dxa"/>
          </w:tcPr>
          <w:p w14:paraId="284966DD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6DE" w14:textId="77777777" w:rsidR="00AB09BD" w:rsidRPr="00775D86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6DF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E0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</w:tr>
      <w:tr w:rsidR="00AB09BD" w:rsidRPr="00775D86" w14:paraId="284966EA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E2" w14:textId="77777777" w:rsidR="00AB09BD" w:rsidRPr="00775D86" w:rsidRDefault="00AB09BD" w:rsidP="00AB09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6E3" w14:textId="77777777" w:rsidR="00AB09BD" w:rsidRPr="00F54A7C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6E4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6E5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22" w:type="dxa"/>
          </w:tcPr>
          <w:p w14:paraId="284966E6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6E7" w14:textId="77777777" w:rsidR="00AB09BD" w:rsidRPr="00775D86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6E8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6E9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870.00</w:t>
            </w:r>
          </w:p>
        </w:tc>
      </w:tr>
      <w:tr w:rsidR="00775D86" w:rsidRPr="00775D86" w14:paraId="284966F3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EB" w14:textId="77777777" w:rsidR="00775D86" w:rsidRPr="00775D86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6EC" w14:textId="77777777" w:rsidR="00775D86" w:rsidRPr="00775D86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84966ED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EE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EF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84966F0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F1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F2" w14:textId="77777777" w:rsidR="00775D86" w:rsidRPr="00775D86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B09BD" w:rsidRPr="00775D86" w14:paraId="284966FC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F4" w14:textId="77777777" w:rsidR="00AB09BD" w:rsidRPr="00775D86" w:rsidRDefault="00AB09BD" w:rsidP="00AB09BD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84966F5" w14:textId="77777777" w:rsidR="00AB09BD" w:rsidRPr="00775D86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6F6" w14:textId="77777777" w:rsidR="00AB09BD" w:rsidRPr="00775D86" w:rsidRDefault="00AB09BD" w:rsidP="00AB09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F7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6F8" w14:textId="77777777" w:rsidR="00AB09BD" w:rsidRPr="00775D86" w:rsidRDefault="00AB09BD" w:rsidP="00AB09BD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84966F9" w14:textId="77777777" w:rsidR="00AB09BD" w:rsidRPr="00775D86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347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593.33</w:t>
            </w:r>
          </w:p>
        </w:tc>
        <w:tc>
          <w:tcPr>
            <w:tcW w:w="240" w:type="dxa"/>
            <w:shd w:val="clear" w:color="auto" w:fill="auto"/>
          </w:tcPr>
          <w:p w14:paraId="284966FA" w14:textId="77777777" w:rsidR="00AB09BD" w:rsidRPr="00775D86" w:rsidRDefault="00AB09BD" w:rsidP="00AB09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FB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AB09BD" w:rsidRPr="00775D86" w14:paraId="28496705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FD" w14:textId="77777777" w:rsidR="00AB09BD" w:rsidRPr="00775D86" w:rsidRDefault="00AB09BD" w:rsidP="00AB09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84966FE" w14:textId="77777777" w:rsidR="00AB09BD" w:rsidRPr="00775D86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6FF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28496700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701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702" w14:textId="77777777" w:rsidR="00AB09BD" w:rsidRPr="00C977EE" w:rsidRDefault="00C977EE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347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593.33</w:t>
            </w:r>
          </w:p>
        </w:tc>
        <w:tc>
          <w:tcPr>
            <w:tcW w:w="240" w:type="dxa"/>
            <w:shd w:val="clear" w:color="auto" w:fill="auto"/>
          </w:tcPr>
          <w:p w14:paraId="28496703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704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F503B6" w:rsidRPr="00775D86" w14:paraId="2849670E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06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14:paraId="2849670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0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0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0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0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70C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0D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57F8" w:rsidRPr="00775D86" w14:paraId="28496717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0F" w14:textId="77777777" w:rsidR="00D457F8" w:rsidRPr="00775D86" w:rsidRDefault="00D457F8" w:rsidP="00D457F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8496710" w14:textId="77777777" w:rsidR="00D457F8" w:rsidRPr="00775D86" w:rsidRDefault="00C977EE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711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12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13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14" w14:textId="77777777" w:rsidR="00D457F8" w:rsidRPr="00775D86" w:rsidRDefault="00C977EE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690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267.63</w:t>
            </w:r>
          </w:p>
        </w:tc>
        <w:tc>
          <w:tcPr>
            <w:tcW w:w="240" w:type="dxa"/>
            <w:shd w:val="clear" w:color="auto" w:fill="auto"/>
          </w:tcPr>
          <w:p w14:paraId="28496715" w14:textId="77777777" w:rsidR="00D457F8" w:rsidRPr="00775D86" w:rsidRDefault="00D457F8" w:rsidP="00D457F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16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692.68</w:t>
            </w:r>
          </w:p>
        </w:tc>
      </w:tr>
      <w:tr w:rsidR="00C977EE" w:rsidRPr="00775D86" w14:paraId="28496720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18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8496719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603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184.87</w:t>
            </w:r>
          </w:p>
        </w:tc>
        <w:tc>
          <w:tcPr>
            <w:tcW w:w="222" w:type="dxa"/>
          </w:tcPr>
          <w:p w14:paraId="2849671A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1B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8,689,354.08</w:t>
            </w:r>
          </w:p>
        </w:tc>
        <w:tc>
          <w:tcPr>
            <w:tcW w:w="222" w:type="dxa"/>
          </w:tcPr>
          <w:p w14:paraId="2849671C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1D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603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184.87</w:t>
            </w:r>
          </w:p>
        </w:tc>
        <w:tc>
          <w:tcPr>
            <w:tcW w:w="240" w:type="dxa"/>
            <w:shd w:val="clear" w:color="auto" w:fill="auto"/>
          </w:tcPr>
          <w:p w14:paraId="2849671E" w14:textId="77777777" w:rsidR="00C977EE" w:rsidRPr="00775D86" w:rsidRDefault="00C977EE" w:rsidP="00C977E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1F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689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354.08</w:t>
            </w:r>
          </w:p>
        </w:tc>
      </w:tr>
      <w:tr w:rsidR="00C977EE" w:rsidRPr="00775D86" w14:paraId="28496729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21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8496722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68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813.71</w:t>
            </w:r>
          </w:p>
        </w:tc>
        <w:tc>
          <w:tcPr>
            <w:tcW w:w="222" w:type="dxa"/>
          </w:tcPr>
          <w:p w14:paraId="28496723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8496724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137,627.40</w:t>
            </w:r>
          </w:p>
        </w:tc>
        <w:tc>
          <w:tcPr>
            <w:tcW w:w="222" w:type="dxa"/>
          </w:tcPr>
          <w:p w14:paraId="28496725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26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68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813.71</w:t>
            </w:r>
          </w:p>
        </w:tc>
        <w:tc>
          <w:tcPr>
            <w:tcW w:w="240" w:type="dxa"/>
            <w:shd w:val="clear" w:color="auto" w:fill="auto"/>
          </w:tcPr>
          <w:p w14:paraId="28496727" w14:textId="77777777" w:rsidR="00C977EE" w:rsidRPr="00775D86" w:rsidRDefault="00C977EE" w:rsidP="00C977E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28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137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627.40</w:t>
            </w:r>
          </w:p>
        </w:tc>
      </w:tr>
      <w:tr w:rsidR="00D457F8" w:rsidRPr="00775D86" w14:paraId="28496732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2A" w14:textId="77777777" w:rsidR="00D457F8" w:rsidRPr="00775D86" w:rsidRDefault="00D457F8" w:rsidP="00D457F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849672B" w14:textId="77777777" w:rsidR="00D457F8" w:rsidRPr="00775D86" w:rsidRDefault="00C977EE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671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998.5</w:t>
            </w:r>
            <w:r w:rsidR="00EC2C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2" w:type="dxa"/>
          </w:tcPr>
          <w:p w14:paraId="2849672C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2849672D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8,826,981.48</w:t>
            </w:r>
          </w:p>
        </w:tc>
        <w:tc>
          <w:tcPr>
            <w:tcW w:w="222" w:type="dxa"/>
          </w:tcPr>
          <w:p w14:paraId="2849672E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72F" w14:textId="77777777" w:rsidR="00D457F8" w:rsidRPr="00775D86" w:rsidRDefault="00C977EE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16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362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266.2</w:t>
            </w:r>
            <w:r w:rsidR="00EC2CC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8496730" w14:textId="77777777" w:rsidR="00D457F8" w:rsidRPr="00775D86" w:rsidRDefault="00D457F8" w:rsidP="00D457F8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731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146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674.16</w:t>
            </w:r>
          </w:p>
        </w:tc>
      </w:tr>
    </w:tbl>
    <w:p w14:paraId="28496733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4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5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6" w14:textId="77777777" w:rsidR="00A236E7" w:rsidRDefault="00A236E7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7" w14:textId="77777777" w:rsidR="00A236E7" w:rsidRDefault="00A236E7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8" w14:textId="77777777" w:rsidR="00A236E7" w:rsidRDefault="00A236E7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9" w14:textId="77777777" w:rsidR="00AD59A6" w:rsidRDefault="00AD59A6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A" w14:textId="77777777" w:rsidR="009D18DF" w:rsidRDefault="009D18DF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849673B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C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D" w14:textId="77777777" w:rsidR="006550E0" w:rsidRDefault="006550E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E" w14:textId="77777777" w:rsidR="001632C5" w:rsidRDefault="001632C5" w:rsidP="001B4FD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73F" w14:textId="77777777" w:rsidR="000453B7" w:rsidRPr="000453B7" w:rsidRDefault="000453B7" w:rsidP="00520A2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after="240"/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740" w14:textId="77777777" w:rsidR="0080653F" w:rsidRDefault="0080653F" w:rsidP="00E537E5">
      <w:pPr>
        <w:numPr>
          <w:ilvl w:val="0"/>
          <w:numId w:val="22"/>
        </w:numPr>
        <w:tabs>
          <w:tab w:val="left" w:pos="513"/>
          <w:tab w:val="decimal" w:pos="7920"/>
        </w:tabs>
        <w:spacing w:after="12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E92BFE" w:rsidRPr="00775D86" w14:paraId="28496749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41" w14:textId="77777777" w:rsidR="00E92BFE" w:rsidRPr="00E92BFE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28496742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43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44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45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746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47" w14:textId="77777777" w:rsidR="00E92BFE" w:rsidRPr="00E92BFE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748" w14:textId="77777777" w:rsidR="00E92BFE" w:rsidRPr="00B467CA" w:rsidRDefault="00E92BFE" w:rsidP="0023625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7C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92BFE" w:rsidRPr="00775D86" w14:paraId="2849674E" w14:textId="77777777" w:rsidTr="00236253">
        <w:trPr>
          <w:jc w:val="center"/>
        </w:trPr>
        <w:tc>
          <w:tcPr>
            <w:tcW w:w="3690" w:type="dxa"/>
            <w:shd w:val="clear" w:color="auto" w:fill="auto"/>
          </w:tcPr>
          <w:p w14:paraId="2849674A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2849674B" w14:textId="77777777" w:rsidR="00E92BFE" w:rsidRPr="00775D86" w:rsidRDefault="00E92BFE" w:rsidP="0023625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74C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74D" w14:textId="77777777" w:rsidR="00E92BFE" w:rsidRPr="00775D86" w:rsidRDefault="00E92BFE" w:rsidP="00236253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7F8" w:rsidRPr="00775D86" w14:paraId="28496757" w14:textId="77777777" w:rsidTr="00236253">
        <w:trPr>
          <w:jc w:val="center"/>
        </w:trPr>
        <w:tc>
          <w:tcPr>
            <w:tcW w:w="3690" w:type="dxa"/>
            <w:shd w:val="clear" w:color="auto" w:fill="auto"/>
          </w:tcPr>
          <w:p w14:paraId="2849674F" w14:textId="77777777" w:rsidR="00D457F8" w:rsidRPr="00775D86" w:rsidRDefault="00D457F8" w:rsidP="00D457F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750" w14:textId="77777777" w:rsidR="00D457F8" w:rsidRPr="00775D86" w:rsidRDefault="00A131EB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751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752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22" w:type="dxa"/>
          </w:tcPr>
          <w:p w14:paraId="28496753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754" w14:textId="77777777" w:rsidR="00D457F8" w:rsidRPr="00775D86" w:rsidRDefault="00A131EB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755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756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1632C5" w:rsidRPr="00775D86" w14:paraId="28496760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58" w14:textId="77777777" w:rsidR="001632C5" w:rsidRPr="00775D86" w:rsidRDefault="001C3091" w:rsidP="001C309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</w:tcPr>
          <w:p w14:paraId="28496759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5A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5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5C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75D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5E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75F" w14:textId="77777777" w:rsidR="001632C5" w:rsidRPr="00775D86" w:rsidRDefault="001632C5" w:rsidP="000870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C3091" w:rsidRPr="00775D86" w14:paraId="28496769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61" w14:textId="77777777" w:rsidR="001C3091" w:rsidRPr="00775D86" w:rsidRDefault="001C3091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28496762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3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64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5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766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67" w14:textId="77777777" w:rsidR="001C3091" w:rsidRPr="00775D86" w:rsidRDefault="001C3091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768" w14:textId="77777777" w:rsidR="001C3091" w:rsidRPr="00775D86" w:rsidRDefault="001C3091" w:rsidP="000870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632C5" w:rsidRPr="00775D86" w14:paraId="28496772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6A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14:paraId="2849676B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C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6D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E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76F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70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771" w14:textId="77777777" w:rsidR="001632C5" w:rsidRPr="00775D86" w:rsidRDefault="001632C5" w:rsidP="000870B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56" w:rsidRPr="00775D86" w14:paraId="2849677B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73" w14:textId="77777777" w:rsidR="003F0256" w:rsidRPr="00775D86" w:rsidRDefault="003F0256" w:rsidP="003F025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14:paraId="28496774" w14:textId="77777777" w:rsidR="003F0256" w:rsidRPr="00775D86" w:rsidRDefault="00C977EE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75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776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77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78" w14:textId="77777777" w:rsidR="003F0256" w:rsidRPr="00775D86" w:rsidRDefault="00C977EE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321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77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14:paraId="28496779" w14:textId="77777777" w:rsidR="003F0256" w:rsidRPr="00775D86" w:rsidRDefault="003F0256" w:rsidP="003F025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7A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C977EE" w:rsidRPr="00775D86" w14:paraId="28496784" w14:textId="77777777" w:rsidTr="000870B4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7C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849677D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523,451.51</w:t>
            </w:r>
          </w:p>
        </w:tc>
        <w:tc>
          <w:tcPr>
            <w:tcW w:w="222" w:type="dxa"/>
            <w:vAlign w:val="bottom"/>
          </w:tcPr>
          <w:p w14:paraId="2849677E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77F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505,095.29</w:t>
            </w:r>
          </w:p>
        </w:tc>
        <w:tc>
          <w:tcPr>
            <w:tcW w:w="222" w:type="dxa"/>
            <w:vAlign w:val="bottom"/>
          </w:tcPr>
          <w:p w14:paraId="28496780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81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523,451.51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6782" w14:textId="77777777" w:rsidR="00C977EE" w:rsidRPr="00775D86" w:rsidRDefault="00C977EE" w:rsidP="00C977EE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83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505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095.29</w:t>
            </w:r>
          </w:p>
        </w:tc>
      </w:tr>
      <w:tr w:rsidR="00C977EE" w:rsidRPr="00775D86" w14:paraId="2849678D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85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8496786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28496787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8496788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35,834.30</w:t>
            </w:r>
          </w:p>
        </w:tc>
        <w:tc>
          <w:tcPr>
            <w:tcW w:w="222" w:type="dxa"/>
          </w:tcPr>
          <w:p w14:paraId="28496789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8A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78B" w14:textId="77777777" w:rsidR="00C977EE" w:rsidRPr="00775D86" w:rsidRDefault="00C977EE" w:rsidP="00C977E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8C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834.30</w:t>
            </w:r>
          </w:p>
        </w:tc>
      </w:tr>
      <w:tr w:rsidR="00B61B43" w:rsidRPr="00775D86" w14:paraId="28496796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8E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8F" w14:textId="77777777" w:rsidR="00B61B43" w:rsidRPr="00775D86" w:rsidRDefault="00C977EE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523,451.51</w:t>
            </w:r>
          </w:p>
        </w:tc>
        <w:tc>
          <w:tcPr>
            <w:tcW w:w="222" w:type="dxa"/>
            <w:vAlign w:val="bottom"/>
          </w:tcPr>
          <w:p w14:paraId="28496790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91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540,929.59</w:t>
            </w:r>
          </w:p>
        </w:tc>
        <w:tc>
          <w:tcPr>
            <w:tcW w:w="222" w:type="dxa"/>
          </w:tcPr>
          <w:p w14:paraId="2849679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93" w14:textId="77777777" w:rsidR="00B61B43" w:rsidRPr="00775D86" w:rsidRDefault="00C977EE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844,451.51</w:t>
            </w:r>
          </w:p>
        </w:tc>
        <w:tc>
          <w:tcPr>
            <w:tcW w:w="240" w:type="dxa"/>
            <w:shd w:val="clear" w:color="auto" w:fill="auto"/>
          </w:tcPr>
          <w:p w14:paraId="28496794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95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929.59</w:t>
            </w:r>
          </w:p>
        </w:tc>
      </w:tr>
      <w:tr w:rsidR="00E92BFE" w:rsidRPr="00775D86" w14:paraId="2849679F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97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2849679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99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2849679A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849679B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79C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9D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79E" w14:textId="77777777" w:rsidR="00E92BFE" w:rsidRPr="00775D86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1B43" w:rsidRPr="00775D86" w14:paraId="284967A8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A0" w14:textId="77777777" w:rsidR="00B61B43" w:rsidRPr="00775D86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84967A1" w14:textId="77777777" w:rsidR="00B61B43" w:rsidRPr="00775D86" w:rsidRDefault="00C977EE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A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284967A3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A4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A5" w14:textId="77777777" w:rsidR="00B61B43" w:rsidRPr="00775D86" w:rsidRDefault="00C977EE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9,060,837.50</w:t>
            </w:r>
          </w:p>
        </w:tc>
        <w:tc>
          <w:tcPr>
            <w:tcW w:w="240" w:type="dxa"/>
            <w:shd w:val="clear" w:color="auto" w:fill="auto"/>
          </w:tcPr>
          <w:p w14:paraId="284967A6" w14:textId="77777777" w:rsidR="00B61B43" w:rsidRPr="00775D86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A7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555.64</w:t>
            </w:r>
          </w:p>
        </w:tc>
      </w:tr>
      <w:tr w:rsidR="00C977EE" w:rsidRPr="00775D86" w14:paraId="284967B1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A9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84967AA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8,126,634.48</w:t>
            </w:r>
          </w:p>
        </w:tc>
        <w:tc>
          <w:tcPr>
            <w:tcW w:w="222" w:type="dxa"/>
            <w:vAlign w:val="bottom"/>
          </w:tcPr>
          <w:p w14:paraId="284967AB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7AC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9,154,768.32</w:t>
            </w:r>
          </w:p>
        </w:tc>
        <w:tc>
          <w:tcPr>
            <w:tcW w:w="222" w:type="dxa"/>
            <w:vAlign w:val="bottom"/>
          </w:tcPr>
          <w:p w14:paraId="284967AD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AE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8,126,634.48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67AF" w14:textId="77777777" w:rsidR="00C977EE" w:rsidRPr="00775D86" w:rsidRDefault="00C977EE" w:rsidP="00C977EE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B0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154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768.32</w:t>
            </w:r>
          </w:p>
        </w:tc>
      </w:tr>
      <w:tr w:rsidR="00C977EE" w:rsidRPr="00775D86" w14:paraId="284967BA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B2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84967B3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73,704.80</w:t>
            </w:r>
          </w:p>
        </w:tc>
        <w:tc>
          <w:tcPr>
            <w:tcW w:w="222" w:type="dxa"/>
            <w:vAlign w:val="bottom"/>
          </w:tcPr>
          <w:p w14:paraId="284967B4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84967B5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145,236.65</w:t>
            </w:r>
          </w:p>
        </w:tc>
        <w:tc>
          <w:tcPr>
            <w:tcW w:w="222" w:type="dxa"/>
          </w:tcPr>
          <w:p w14:paraId="284967B6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B7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73,704.80</w:t>
            </w:r>
          </w:p>
        </w:tc>
        <w:tc>
          <w:tcPr>
            <w:tcW w:w="240" w:type="dxa"/>
            <w:shd w:val="clear" w:color="auto" w:fill="auto"/>
          </w:tcPr>
          <w:p w14:paraId="284967B8" w14:textId="77777777" w:rsidR="00C977EE" w:rsidRPr="00775D86" w:rsidRDefault="00C977EE" w:rsidP="00C977E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B9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236.65</w:t>
            </w:r>
          </w:p>
        </w:tc>
      </w:tr>
      <w:tr w:rsidR="00B61B43" w:rsidRPr="00775D86" w14:paraId="284967C3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BB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BC" w14:textId="77777777" w:rsidR="00B61B43" w:rsidRPr="00775D86" w:rsidRDefault="00C977EE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8,200,339.28</w:t>
            </w:r>
          </w:p>
        </w:tc>
        <w:tc>
          <w:tcPr>
            <w:tcW w:w="222" w:type="dxa"/>
            <w:vAlign w:val="bottom"/>
          </w:tcPr>
          <w:p w14:paraId="284967BD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BE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9,300,004.97</w:t>
            </w:r>
          </w:p>
        </w:tc>
        <w:tc>
          <w:tcPr>
            <w:tcW w:w="222" w:type="dxa"/>
          </w:tcPr>
          <w:p w14:paraId="284967BF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C0" w14:textId="77777777" w:rsidR="00B61B43" w:rsidRPr="00775D86" w:rsidRDefault="00C977EE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77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17,261,176.78</w:t>
            </w:r>
          </w:p>
        </w:tc>
        <w:tc>
          <w:tcPr>
            <w:tcW w:w="240" w:type="dxa"/>
            <w:shd w:val="clear" w:color="auto" w:fill="auto"/>
          </w:tcPr>
          <w:p w14:paraId="284967C1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C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948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560.61</w:t>
            </w:r>
          </w:p>
        </w:tc>
      </w:tr>
    </w:tbl>
    <w:p w14:paraId="284967C4" w14:textId="77777777" w:rsidR="005274DC" w:rsidRPr="005274DC" w:rsidRDefault="005274DC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284967C5" w14:textId="77777777" w:rsidR="008A22B2" w:rsidRPr="00494247" w:rsidRDefault="008A22B2" w:rsidP="00E537E5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284967C6" w14:textId="77777777"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131EB" w:rsidRPr="00A131EB">
        <w:rPr>
          <w:rFonts w:ascii="Angsana New" w:hAnsi="Angsana New"/>
          <w:sz w:val="30"/>
          <w:szCs w:val="30"/>
        </w:rPr>
        <w:t xml:space="preserve">30 </w:t>
      </w:r>
      <w:r w:rsidR="00A131EB" w:rsidRPr="00A131E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131EB" w:rsidRPr="00A131EB">
        <w:rPr>
          <w:rFonts w:ascii="Angsana New" w:hAnsi="Angsana New"/>
          <w:sz w:val="30"/>
          <w:szCs w:val="30"/>
        </w:rPr>
        <w:t>2564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3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8A22B2" w:rsidRPr="00494247" w14:paraId="284967CC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84967C7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284967C8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967C9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67CA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284967CB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14:paraId="284967D0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84967CD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284967CE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7CF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14:paraId="284967D6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84967D1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284967D2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7D3" w14:textId="77777777" w:rsidR="008A22B2" w:rsidRPr="00A131EB" w:rsidRDefault="00A131EB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131EB">
              <w:rPr>
                <w:sz w:val="30"/>
                <w:szCs w:val="30"/>
              </w:rPr>
              <w:t xml:space="preserve">30 </w:t>
            </w:r>
            <w:r w:rsidRPr="00A131EB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A131EB">
              <w:rPr>
                <w:sz w:val="30"/>
                <w:szCs w:val="30"/>
                <w:cs/>
              </w:rPr>
              <w:t xml:space="preserve"> </w:t>
            </w:r>
            <w:r w:rsidRPr="00A131EB">
              <w:rPr>
                <w:sz w:val="30"/>
                <w:szCs w:val="30"/>
              </w:rPr>
              <w:t>256</w:t>
            </w:r>
            <w:r w:rsidRPr="00A131EB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4967D4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7D5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B61B43">
              <w:rPr>
                <w:sz w:val="30"/>
                <w:szCs w:val="30"/>
              </w:rPr>
              <w:t>3</w:t>
            </w:r>
          </w:p>
        </w:tc>
      </w:tr>
      <w:tr w:rsidR="00B61B43" w:rsidRPr="00494247" w14:paraId="284967DC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D7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284967D8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7D9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284967DA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84967DB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61B43" w:rsidRPr="00494247" w14:paraId="284967E2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DD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284967DE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4967DF" w14:textId="77777777" w:rsidR="00B61B43" w:rsidRPr="00494247" w:rsidRDefault="00C977EE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7E0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84967E1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61B43" w:rsidRPr="00494247" w14:paraId="284967E8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E3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284967E4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E5" w14:textId="77777777" w:rsidR="00B61B43" w:rsidRPr="00494247" w:rsidRDefault="00C977EE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977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1,452,406.67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7E6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E7" w14:textId="77777777" w:rsidR="00B61B43" w:rsidRPr="00494247" w:rsidRDefault="00C977EE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B61B43" w:rsidRPr="00E50A6D">
              <w:rPr>
                <w:rFonts w:ascii="Angsana New" w:hAnsi="Angsana New"/>
                <w:sz w:val="30"/>
                <w:szCs w:val="30"/>
                <w:lang w:val="en-US"/>
              </w:rPr>
              <w:t>200,000.00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1B43" w:rsidRPr="00494247" w14:paraId="284967EE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E9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284967EA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7EB" w14:textId="77777777" w:rsidR="00B61B43" w:rsidRPr="00494247" w:rsidRDefault="00C977EE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977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6,347,593.33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7EC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7ED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</w:tbl>
    <w:p w14:paraId="284967EF" w14:textId="77777777"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="00A131EB">
        <w:rPr>
          <w:rFonts w:ascii="Angsana New" w:eastAsia="Arial Unicode MS" w:hAnsi="Angsana New"/>
          <w:sz w:val="32"/>
          <w:szCs w:val="32"/>
          <w:lang w:val="en-US"/>
        </w:rPr>
        <w:t>4.25</w:t>
      </w:r>
      <w:r w:rsidRPr="00494247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ต่อปี และไม่มีหลักประกัน</w:t>
      </w:r>
    </w:p>
    <w:p w14:paraId="284967F0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7F1" w14:textId="77777777" w:rsidR="00E537E5" w:rsidRDefault="00E537E5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7F2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7F3" w14:textId="77777777" w:rsidR="000453B7" w:rsidRPr="000453B7" w:rsidRDefault="000453B7" w:rsidP="00520A2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7F4" w14:textId="77777777" w:rsidR="00E92BFE" w:rsidRDefault="00E92BFE" w:rsidP="00520A2B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7F5" w14:textId="77777777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E537E5">
        <w:rPr>
          <w:rFonts w:ascii="Angsana New" w:hAnsi="Angsana New" w:hint="cs"/>
          <w:sz w:val="30"/>
          <w:szCs w:val="30"/>
          <w:cs/>
          <w:lang w:val="en-US"/>
        </w:rPr>
        <w:t xml:space="preserve">และ 6 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</w:t>
      </w:r>
      <w:r w:rsidR="00A131EB">
        <w:rPr>
          <w:rFonts w:ascii="Angsana New" w:hAnsi="Angsana New"/>
          <w:sz w:val="30"/>
          <w:szCs w:val="30"/>
          <w:lang w:val="en-US"/>
        </w:rPr>
        <w:t>0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A131EB">
        <w:rPr>
          <w:rFonts w:ascii="Angsana New" w:hAnsi="Angsana New" w:hint="cs"/>
          <w:sz w:val="30"/>
          <w:szCs w:val="30"/>
          <w:cs/>
        </w:rPr>
        <w:t>มิถุนายน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4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3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8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01"/>
        <w:gridCol w:w="1620"/>
        <w:gridCol w:w="236"/>
        <w:gridCol w:w="1505"/>
        <w:gridCol w:w="236"/>
        <w:gridCol w:w="1577"/>
        <w:gridCol w:w="240"/>
        <w:gridCol w:w="1537"/>
      </w:tblGrid>
      <w:tr w:rsidR="00C15729" w:rsidRPr="00494247" w14:paraId="284967FE" w14:textId="77777777" w:rsidTr="00126B37">
        <w:tc>
          <w:tcPr>
            <w:tcW w:w="3901" w:type="dxa"/>
            <w:shd w:val="clear" w:color="auto" w:fill="auto"/>
          </w:tcPr>
          <w:p w14:paraId="284967F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4967F7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7F8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</w:tcPr>
          <w:p w14:paraId="284967F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7FA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shd w:val="clear" w:color="auto" w:fill="auto"/>
          </w:tcPr>
          <w:p w14:paraId="284967FB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7F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7FD" w14:textId="77777777"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31EB" w:rsidRPr="00494247" w14:paraId="28496801" w14:textId="77777777" w:rsidTr="00126B37">
        <w:tc>
          <w:tcPr>
            <w:tcW w:w="3901" w:type="dxa"/>
            <w:shd w:val="clear" w:color="auto" w:fill="auto"/>
          </w:tcPr>
          <w:p w14:paraId="284967FF" w14:textId="77777777" w:rsidR="00A131EB" w:rsidRPr="00494247" w:rsidRDefault="00A131EB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1" w:type="dxa"/>
            <w:gridSpan w:val="7"/>
          </w:tcPr>
          <w:p w14:paraId="28496800" w14:textId="77777777" w:rsidR="00A131EB" w:rsidRPr="00A131EB" w:rsidRDefault="00A131EB" w:rsidP="00A131EB">
            <w:pPr>
              <w:tabs>
                <w:tab w:val="left" w:pos="2581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15729" w:rsidRPr="00494247" w14:paraId="28496806" w14:textId="77777777" w:rsidTr="00126B37">
        <w:tc>
          <w:tcPr>
            <w:tcW w:w="3901" w:type="dxa"/>
            <w:shd w:val="clear" w:color="auto" w:fill="auto"/>
          </w:tcPr>
          <w:p w14:paraId="28496802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1" w:type="dxa"/>
            <w:gridSpan w:val="3"/>
            <w:tcBorders>
              <w:bottom w:val="single" w:sz="4" w:space="0" w:color="auto"/>
            </w:tcBorders>
          </w:tcPr>
          <w:p w14:paraId="28496803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80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805" w14:textId="77777777"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B43" w:rsidRPr="00494247" w14:paraId="2849680F" w14:textId="77777777" w:rsidTr="00126B37">
        <w:tc>
          <w:tcPr>
            <w:tcW w:w="3901" w:type="dxa"/>
            <w:shd w:val="clear" w:color="auto" w:fill="auto"/>
          </w:tcPr>
          <w:p w14:paraId="28496807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808" w14:textId="77777777" w:rsidR="00B61B43" w:rsidRPr="00D80555" w:rsidRDefault="00A131EB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8496809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80A" w14:textId="77777777" w:rsidR="00B61B43" w:rsidRPr="00D80555" w:rsidRDefault="00A131EB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2849680B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80C" w14:textId="77777777" w:rsidR="00B61B43" w:rsidRPr="00D80555" w:rsidRDefault="00A131EB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80D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80E" w14:textId="77777777" w:rsidR="00B61B43" w:rsidRPr="00D80555" w:rsidRDefault="00A131EB" w:rsidP="00B61B4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2563</w:t>
            </w:r>
          </w:p>
        </w:tc>
      </w:tr>
      <w:tr w:rsidR="00B61B43" w:rsidRPr="00494247" w14:paraId="28496818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10" w14:textId="77777777" w:rsidR="00B61B43" w:rsidRPr="00494247" w:rsidRDefault="00B61B43" w:rsidP="00B61B43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496811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12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</w:tcPr>
          <w:p w14:paraId="28496813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14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28496815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816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8496817" w14:textId="77777777" w:rsidR="00B61B43" w:rsidRPr="00494247" w:rsidRDefault="00B61B43" w:rsidP="00B61B43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B61B43" w:rsidRPr="00494247" w14:paraId="28496821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19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2849681A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1B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</w:tcPr>
          <w:p w14:paraId="2849681C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49681D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2849681E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849681F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820" w14:textId="77777777" w:rsidR="00B61B43" w:rsidRPr="00494247" w:rsidRDefault="00B61B43" w:rsidP="00B61B43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1EB" w:rsidRPr="00494247" w14:paraId="2849682A" w14:textId="77777777" w:rsidTr="00126B37">
        <w:tc>
          <w:tcPr>
            <w:tcW w:w="3901" w:type="dxa"/>
            <w:shd w:val="clear" w:color="auto" w:fill="auto"/>
          </w:tcPr>
          <w:p w14:paraId="28496822" w14:textId="77777777" w:rsidR="00A131EB" w:rsidRPr="00494247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14:paraId="28496823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8496824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28496825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26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27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28" w14:textId="77777777" w:rsidR="00A131EB" w:rsidRPr="00494247" w:rsidRDefault="00A131EB" w:rsidP="00A131E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29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17,195.00</w:t>
            </w:r>
          </w:p>
        </w:tc>
      </w:tr>
      <w:tr w:rsidR="00A131EB" w:rsidRPr="00494247" w14:paraId="28496833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2B" w14:textId="77777777" w:rsidR="00A131EB" w:rsidRPr="00494247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49682C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348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8934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9348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291.13</w:t>
            </w:r>
          </w:p>
        </w:tc>
        <w:tc>
          <w:tcPr>
            <w:tcW w:w="236" w:type="dxa"/>
          </w:tcPr>
          <w:p w14:paraId="2849682D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849682E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70,395.00</w:t>
            </w:r>
          </w:p>
        </w:tc>
        <w:tc>
          <w:tcPr>
            <w:tcW w:w="236" w:type="dxa"/>
          </w:tcPr>
          <w:p w14:paraId="2849682F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830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348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8934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9348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291.13</w:t>
            </w:r>
          </w:p>
        </w:tc>
        <w:tc>
          <w:tcPr>
            <w:tcW w:w="240" w:type="dxa"/>
            <w:shd w:val="clear" w:color="auto" w:fill="auto"/>
          </w:tcPr>
          <w:p w14:paraId="28496831" w14:textId="77777777" w:rsidR="00A131EB" w:rsidRPr="00494247" w:rsidRDefault="00A131EB" w:rsidP="00A131EB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832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70,395.00</w:t>
            </w:r>
          </w:p>
        </w:tc>
      </w:tr>
      <w:tr w:rsidR="00A131EB" w:rsidRPr="00494247" w14:paraId="2849683C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34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496835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291.13</w:t>
            </w:r>
          </w:p>
        </w:tc>
        <w:tc>
          <w:tcPr>
            <w:tcW w:w="236" w:type="dxa"/>
          </w:tcPr>
          <w:p w14:paraId="28496836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28496837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70,395.00</w:t>
            </w:r>
          </w:p>
        </w:tc>
        <w:tc>
          <w:tcPr>
            <w:tcW w:w="236" w:type="dxa"/>
          </w:tcPr>
          <w:p w14:paraId="28496838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39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291.13</w:t>
            </w:r>
          </w:p>
        </w:tc>
        <w:tc>
          <w:tcPr>
            <w:tcW w:w="240" w:type="dxa"/>
            <w:shd w:val="clear" w:color="auto" w:fill="auto"/>
          </w:tcPr>
          <w:p w14:paraId="2849683A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3B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87,590.00</w:t>
            </w:r>
          </w:p>
        </w:tc>
      </w:tr>
      <w:tr w:rsidR="00B61B43" w:rsidRPr="00494247" w14:paraId="28496845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3D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="00E245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บริการ</w:t>
            </w: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  <w:r w:rsidR="00E245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49683E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3F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28496840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41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4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843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44" w14:textId="77777777" w:rsidR="00B61B43" w:rsidRPr="00494247" w:rsidRDefault="00B61B43" w:rsidP="00B61B43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9B3" w:rsidRPr="00494247" w14:paraId="2849684E" w14:textId="77777777" w:rsidTr="00126B37">
        <w:tc>
          <w:tcPr>
            <w:tcW w:w="3901" w:type="dxa"/>
            <w:shd w:val="clear" w:color="auto" w:fill="auto"/>
          </w:tcPr>
          <w:p w14:paraId="28496846" w14:textId="77777777" w:rsidR="00E729B3" w:rsidRPr="00494247" w:rsidRDefault="00E729B3" w:rsidP="00E729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28496847" w14:textId="77777777" w:rsidR="00E729B3" w:rsidRPr="00494247" w:rsidRDefault="00AE1FBD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48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28496849" w14:textId="77777777" w:rsidR="00E729B3" w:rsidRPr="00494247" w:rsidRDefault="00A131EB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4A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</w:tcPr>
          <w:p w14:paraId="2849684B" w14:textId="77777777" w:rsidR="00E729B3" w:rsidRPr="00494247" w:rsidRDefault="00AE1FBD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4C" w14:textId="77777777" w:rsidR="00E729B3" w:rsidRPr="00494247" w:rsidRDefault="00E729B3" w:rsidP="00E729B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2849684D" w14:textId="77777777" w:rsidR="00E729B3" w:rsidRPr="00494247" w:rsidRDefault="00AE1FBD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33,975.60</w:t>
            </w:r>
          </w:p>
        </w:tc>
      </w:tr>
      <w:tr w:rsidR="00E729B3" w:rsidRPr="00494247" w14:paraId="28496857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4F" w14:textId="77777777" w:rsidR="00E729B3" w:rsidRPr="00494247" w:rsidRDefault="00E729B3" w:rsidP="00E729B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496850" w14:textId="77777777" w:rsidR="00E729B3" w:rsidRPr="00494247" w:rsidRDefault="00AE1FBD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51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52" w14:textId="77777777" w:rsidR="00E729B3" w:rsidRPr="00494247" w:rsidRDefault="00A131EB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53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54" w14:textId="77777777" w:rsidR="00E729B3" w:rsidRPr="009F36AD" w:rsidRDefault="00AE1FBD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55" w14:textId="77777777" w:rsidR="00E729B3" w:rsidRPr="00494247" w:rsidRDefault="00E729B3" w:rsidP="00E729B3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56" w14:textId="77777777" w:rsidR="00E729B3" w:rsidRPr="00494247" w:rsidRDefault="00AE1FBD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33,975.60</w:t>
            </w:r>
          </w:p>
        </w:tc>
      </w:tr>
      <w:tr w:rsidR="00172C8B" w:rsidRPr="00494247" w14:paraId="28496860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58" w14:textId="77777777" w:rsidR="00172C8B" w:rsidRPr="00494247" w:rsidRDefault="00172C8B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="0048305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496859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5A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2849685B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5C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5D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85E" w14:textId="77777777" w:rsidR="00172C8B" w:rsidRPr="00494247" w:rsidRDefault="00172C8B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5F" w14:textId="77777777" w:rsidR="00172C8B" w:rsidRPr="00494247" w:rsidRDefault="00172C8B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1EB" w:rsidRPr="00494247" w14:paraId="28496869" w14:textId="77777777" w:rsidTr="00126B37">
        <w:tc>
          <w:tcPr>
            <w:tcW w:w="3901" w:type="dxa"/>
            <w:shd w:val="clear" w:color="auto" w:fill="auto"/>
          </w:tcPr>
          <w:p w14:paraId="28496861" w14:textId="77777777" w:rsidR="00A131EB" w:rsidRPr="00E26B32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28496862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63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28496864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65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</w:tcPr>
          <w:p w14:paraId="28496866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67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68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216,000.00</w:t>
            </w:r>
          </w:p>
        </w:tc>
      </w:tr>
      <w:tr w:rsidR="00A131EB" w:rsidRPr="00494247" w14:paraId="28496872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6A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49686B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6C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6D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6E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6F" w14:textId="77777777" w:rsidR="00A131EB" w:rsidRPr="009F36AD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70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71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216,000.00</w:t>
            </w:r>
          </w:p>
        </w:tc>
      </w:tr>
      <w:tr w:rsidR="00483056" w:rsidRPr="00494247" w14:paraId="2849687B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73" w14:textId="77777777" w:rsidR="00483056" w:rsidRPr="00494247" w:rsidRDefault="00483056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496874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75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28496876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77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78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879" w14:textId="77777777" w:rsidR="00483056" w:rsidRPr="00494247" w:rsidRDefault="00483056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7A" w14:textId="77777777" w:rsidR="00483056" w:rsidRPr="00494247" w:rsidRDefault="00483056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1EB" w:rsidRPr="00494247" w14:paraId="28496884" w14:textId="77777777" w:rsidTr="00126B37">
        <w:tc>
          <w:tcPr>
            <w:tcW w:w="3901" w:type="dxa"/>
            <w:shd w:val="clear" w:color="auto" w:fill="auto"/>
          </w:tcPr>
          <w:p w14:paraId="2849687C" w14:textId="77777777" w:rsidR="00A131EB" w:rsidRPr="00494247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30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2849687D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7E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2849687F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80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</w:tcPr>
          <w:p w14:paraId="28496881" w14:textId="77777777" w:rsidR="00A131EB" w:rsidRPr="00494247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34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73,106.34</w:t>
            </w:r>
          </w:p>
        </w:tc>
        <w:tc>
          <w:tcPr>
            <w:tcW w:w="240" w:type="dxa"/>
            <w:shd w:val="clear" w:color="auto" w:fill="auto"/>
          </w:tcPr>
          <w:p w14:paraId="28496882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83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119,344.26</w:t>
            </w:r>
          </w:p>
        </w:tc>
      </w:tr>
      <w:tr w:rsidR="00A131EB" w:rsidRPr="00494247" w14:paraId="2849688D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85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496886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87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88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89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8A" w14:textId="77777777" w:rsidR="00A131EB" w:rsidRPr="009F36AD" w:rsidRDefault="0089348E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934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73,106.34</w:t>
            </w:r>
          </w:p>
        </w:tc>
        <w:tc>
          <w:tcPr>
            <w:tcW w:w="240" w:type="dxa"/>
            <w:shd w:val="clear" w:color="auto" w:fill="auto"/>
          </w:tcPr>
          <w:p w14:paraId="2849688B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8C" w14:textId="77777777" w:rsidR="00A131EB" w:rsidRPr="005A25EF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119,344.26</w:t>
            </w:r>
          </w:p>
        </w:tc>
      </w:tr>
      <w:tr w:rsidR="00B61B43" w:rsidRPr="00494247" w14:paraId="28496896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8E" w14:textId="77777777" w:rsidR="00B61B43" w:rsidRPr="00494247" w:rsidRDefault="00FF0EB1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0E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49688F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90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shd w:val="clear" w:color="auto" w:fill="auto"/>
          </w:tcPr>
          <w:p w14:paraId="28496891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9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93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894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95" w14:textId="77777777" w:rsidR="00B61B43" w:rsidRPr="00494247" w:rsidRDefault="00B61B43" w:rsidP="00B61B4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131EB" w:rsidRPr="00494247" w14:paraId="2849689F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97" w14:textId="77777777" w:rsidR="00A131EB" w:rsidRPr="00494247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  <w:vAlign w:val="bottom"/>
          </w:tcPr>
          <w:p w14:paraId="28496898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99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shd w:val="clear" w:color="auto" w:fill="auto"/>
          </w:tcPr>
          <w:p w14:paraId="2849689A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9B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9C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9D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9E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2,923,309.08</w:t>
            </w:r>
          </w:p>
        </w:tc>
      </w:tr>
      <w:tr w:rsidR="00A131EB" w:rsidRPr="00494247" w14:paraId="284968A8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A0" w14:textId="77777777" w:rsidR="00A131EB" w:rsidRPr="00494247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vAlign w:val="bottom"/>
          </w:tcPr>
          <w:p w14:paraId="284968A1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1,376,131.78</w:t>
            </w:r>
          </w:p>
        </w:tc>
        <w:tc>
          <w:tcPr>
            <w:tcW w:w="236" w:type="dxa"/>
          </w:tcPr>
          <w:p w14:paraId="284968A2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shd w:val="clear" w:color="auto" w:fill="auto"/>
          </w:tcPr>
          <w:p w14:paraId="284968A3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A4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A5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1,376,131.78</w:t>
            </w:r>
          </w:p>
        </w:tc>
        <w:tc>
          <w:tcPr>
            <w:tcW w:w="240" w:type="dxa"/>
            <w:shd w:val="clear" w:color="auto" w:fill="auto"/>
          </w:tcPr>
          <w:p w14:paraId="284968A6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A7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31EB" w:rsidRPr="00494247" w14:paraId="284968B1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A9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8AA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1,376,131.78</w:t>
            </w:r>
          </w:p>
        </w:tc>
        <w:tc>
          <w:tcPr>
            <w:tcW w:w="236" w:type="dxa"/>
            <w:vAlign w:val="bottom"/>
          </w:tcPr>
          <w:p w14:paraId="284968AB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AC" w14:textId="77777777" w:rsidR="00A131EB" w:rsidRPr="002A3E3E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968AD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AE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1,376,131.78</w:t>
            </w:r>
          </w:p>
        </w:tc>
        <w:tc>
          <w:tcPr>
            <w:tcW w:w="240" w:type="dxa"/>
            <w:shd w:val="clear" w:color="auto" w:fill="auto"/>
          </w:tcPr>
          <w:p w14:paraId="284968AF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B0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2,923,309.08</w:t>
            </w:r>
          </w:p>
        </w:tc>
      </w:tr>
      <w:tr w:rsidR="00F9434F" w:rsidRPr="00494247" w14:paraId="284968BA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B2" w14:textId="77777777" w:rsidR="00F9434F" w:rsidRPr="00494247" w:rsidRDefault="005830DB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30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4968B3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B4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shd w:val="clear" w:color="auto" w:fill="auto"/>
          </w:tcPr>
          <w:p w14:paraId="284968B5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4968B6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B7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8B8" w14:textId="77777777" w:rsidR="00F9434F" w:rsidRPr="00494247" w:rsidRDefault="00F9434F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B9" w14:textId="77777777" w:rsidR="00F9434F" w:rsidRPr="00494247" w:rsidRDefault="00F9434F" w:rsidP="003A59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131EB" w:rsidRPr="00494247" w14:paraId="284968C3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BB" w14:textId="77777777" w:rsidR="00A131EB" w:rsidRPr="00494247" w:rsidRDefault="00A131EB" w:rsidP="00A131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shd w:val="clear" w:color="auto" w:fill="auto"/>
          </w:tcPr>
          <w:p w14:paraId="284968BC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968BD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shd w:val="clear" w:color="auto" w:fill="auto"/>
          </w:tcPr>
          <w:p w14:paraId="284968BE" w14:textId="77777777" w:rsidR="00A131EB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968BF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C0" w14:textId="77777777" w:rsidR="00A131EB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  <w:tc>
          <w:tcPr>
            <w:tcW w:w="240" w:type="dxa"/>
            <w:shd w:val="clear" w:color="auto" w:fill="auto"/>
          </w:tcPr>
          <w:p w14:paraId="284968C1" w14:textId="77777777" w:rsidR="00A131EB" w:rsidRPr="00494247" w:rsidRDefault="00A131EB" w:rsidP="00A131E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C2" w14:textId="77777777" w:rsidR="00A131EB" w:rsidRPr="007A28DA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465,530.04</w:t>
            </w:r>
          </w:p>
        </w:tc>
      </w:tr>
      <w:tr w:rsidR="00AE1FBD" w:rsidRPr="00494247" w14:paraId="284968CC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C4" w14:textId="77777777" w:rsidR="00AE1FBD" w:rsidRPr="00494247" w:rsidRDefault="00AE1FBD" w:rsidP="00AE1F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0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bottom"/>
          </w:tcPr>
          <w:p w14:paraId="284968C5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665,434.30</w:t>
            </w:r>
          </w:p>
        </w:tc>
        <w:tc>
          <w:tcPr>
            <w:tcW w:w="236" w:type="dxa"/>
          </w:tcPr>
          <w:p w14:paraId="284968C6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284968C7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684,676.21</w:t>
            </w:r>
          </w:p>
        </w:tc>
        <w:tc>
          <w:tcPr>
            <w:tcW w:w="236" w:type="dxa"/>
            <w:shd w:val="clear" w:color="auto" w:fill="auto"/>
          </w:tcPr>
          <w:p w14:paraId="284968C8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C9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665,434.30</w:t>
            </w:r>
          </w:p>
        </w:tc>
        <w:tc>
          <w:tcPr>
            <w:tcW w:w="240" w:type="dxa"/>
            <w:shd w:val="clear" w:color="auto" w:fill="auto"/>
          </w:tcPr>
          <w:p w14:paraId="284968CA" w14:textId="77777777" w:rsidR="00AE1FBD" w:rsidRPr="00494247" w:rsidRDefault="00AE1FBD" w:rsidP="00AE1FB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8CB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684,676.21</w:t>
            </w:r>
          </w:p>
        </w:tc>
      </w:tr>
      <w:tr w:rsidR="00AE1FBD" w:rsidRPr="00494247" w14:paraId="284968D5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CD" w14:textId="77777777" w:rsidR="00AE1FBD" w:rsidRPr="00494247" w:rsidRDefault="00AE1FBD" w:rsidP="00AE1F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vAlign w:val="bottom"/>
          </w:tcPr>
          <w:p w14:paraId="284968CE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36" w:type="dxa"/>
          </w:tcPr>
          <w:p w14:paraId="284968CF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14:paraId="284968D0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36" w:type="dxa"/>
            <w:shd w:val="clear" w:color="auto" w:fill="auto"/>
          </w:tcPr>
          <w:p w14:paraId="284968D1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D2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40" w:type="dxa"/>
            <w:shd w:val="clear" w:color="auto" w:fill="auto"/>
          </w:tcPr>
          <w:p w14:paraId="284968D3" w14:textId="77777777" w:rsidR="00AE1FBD" w:rsidRPr="00494247" w:rsidRDefault="00AE1FBD" w:rsidP="00AE1FB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8D4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34,406.85</w:t>
            </w:r>
          </w:p>
        </w:tc>
      </w:tr>
      <w:tr w:rsidR="00A131EB" w:rsidRPr="00494247" w14:paraId="284968DE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D6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8D7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699,841.15</w:t>
            </w:r>
          </w:p>
        </w:tc>
        <w:tc>
          <w:tcPr>
            <w:tcW w:w="236" w:type="dxa"/>
            <w:vAlign w:val="bottom"/>
          </w:tcPr>
          <w:p w14:paraId="284968D8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D9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719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083.06</w:t>
            </w:r>
          </w:p>
        </w:tc>
        <w:tc>
          <w:tcPr>
            <w:tcW w:w="236" w:type="dxa"/>
            <w:shd w:val="clear" w:color="auto" w:fill="auto"/>
          </w:tcPr>
          <w:p w14:paraId="284968DA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DB" w14:textId="77777777" w:rsidR="00A131EB" w:rsidRPr="00494247" w:rsidRDefault="00AE1FBD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1,514,553.73</w:t>
            </w:r>
          </w:p>
        </w:tc>
        <w:tc>
          <w:tcPr>
            <w:tcW w:w="240" w:type="dxa"/>
            <w:shd w:val="clear" w:color="auto" w:fill="auto"/>
          </w:tcPr>
          <w:p w14:paraId="284968DC" w14:textId="77777777" w:rsidR="00A131EB" w:rsidRPr="00494247" w:rsidRDefault="00A131EB" w:rsidP="00A131E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DD" w14:textId="77777777" w:rsidR="00A131EB" w:rsidRPr="00494247" w:rsidRDefault="00A131EB" w:rsidP="00A131E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184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613.10</w:t>
            </w:r>
          </w:p>
        </w:tc>
      </w:tr>
    </w:tbl>
    <w:p w14:paraId="284968DF" w14:textId="77777777" w:rsidR="005830DB" w:rsidRDefault="005830DB"/>
    <w:p w14:paraId="284968E0" w14:textId="77777777" w:rsidR="005830DB" w:rsidRDefault="005830DB"/>
    <w:p w14:paraId="284968E1" w14:textId="77777777" w:rsidR="005830DB" w:rsidRDefault="005830DB"/>
    <w:p w14:paraId="284968E2" w14:textId="77777777" w:rsidR="007E4660" w:rsidRDefault="007E4660"/>
    <w:p w14:paraId="284968E3" w14:textId="77777777" w:rsidR="002F1453" w:rsidRDefault="002F1453"/>
    <w:p w14:paraId="284968E4" w14:textId="77777777" w:rsidR="000453B7" w:rsidRPr="000453B7" w:rsidRDefault="000453B7" w:rsidP="00520A2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8E5" w14:textId="77777777" w:rsidR="00C42FAE" w:rsidRDefault="00C42FAE" w:rsidP="002F1453">
      <w:pPr>
        <w:numPr>
          <w:ilvl w:val="0"/>
          <w:numId w:val="2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650"/>
      </w:tblGrid>
      <w:tr w:rsidR="00D80555" w:rsidRPr="00494247" w14:paraId="284968EE" w14:textId="77777777" w:rsidTr="007A6E60">
        <w:tc>
          <w:tcPr>
            <w:tcW w:w="3686" w:type="dxa"/>
            <w:shd w:val="clear" w:color="auto" w:fill="auto"/>
          </w:tcPr>
          <w:p w14:paraId="284968E6" w14:textId="77777777" w:rsidR="00D80555" w:rsidRPr="00D80555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84968E7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8E8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284968E9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8EA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284968EB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8EC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84968ED" w14:textId="77777777" w:rsidR="00D80555" w:rsidRPr="00494247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37E5" w:rsidRPr="00494247" w14:paraId="284968F1" w14:textId="77777777" w:rsidTr="004E4FA3">
        <w:tc>
          <w:tcPr>
            <w:tcW w:w="3686" w:type="dxa"/>
            <w:shd w:val="clear" w:color="auto" w:fill="auto"/>
          </w:tcPr>
          <w:p w14:paraId="284968EF" w14:textId="77777777" w:rsidR="00E537E5" w:rsidRPr="00D80555" w:rsidRDefault="00E537E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4" w:type="dxa"/>
            <w:gridSpan w:val="7"/>
          </w:tcPr>
          <w:p w14:paraId="284968F0" w14:textId="77777777" w:rsidR="00E537E5" w:rsidRPr="00494247" w:rsidRDefault="00E537E5" w:rsidP="00E537E5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D80555" w:rsidRPr="00494247" w14:paraId="284968F6" w14:textId="77777777" w:rsidTr="007A6E60">
        <w:tc>
          <w:tcPr>
            <w:tcW w:w="3686" w:type="dxa"/>
            <w:shd w:val="clear" w:color="auto" w:fill="auto"/>
          </w:tcPr>
          <w:p w14:paraId="284968F2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284968F3" w14:textId="77777777" w:rsidR="00D80555" w:rsidRPr="00494247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8F4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8F5" w14:textId="77777777" w:rsidR="00D80555" w:rsidRPr="00494247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E60" w:rsidRPr="00494247" w14:paraId="284968FF" w14:textId="77777777" w:rsidTr="007A6E60">
        <w:tc>
          <w:tcPr>
            <w:tcW w:w="3686" w:type="dxa"/>
            <w:shd w:val="clear" w:color="auto" w:fill="auto"/>
          </w:tcPr>
          <w:p w14:paraId="284968F7" w14:textId="77777777" w:rsidR="007A6E60" w:rsidRPr="00494247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8F8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8F9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8FA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</w:tcPr>
          <w:p w14:paraId="284968FB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8FC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8FD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8FE" w14:textId="77777777" w:rsidR="007A6E60" w:rsidRPr="00D80555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2563</w:t>
            </w:r>
          </w:p>
        </w:tc>
      </w:tr>
      <w:tr w:rsidR="00AD1849" w:rsidRPr="00494247" w14:paraId="28496908" w14:textId="77777777" w:rsidTr="00AD1849">
        <w:tc>
          <w:tcPr>
            <w:tcW w:w="3686" w:type="dxa"/>
            <w:shd w:val="clear" w:color="auto" w:fill="auto"/>
          </w:tcPr>
          <w:p w14:paraId="28496900" w14:textId="77777777" w:rsidR="00AD1849" w:rsidRPr="00165280" w:rsidRDefault="00AD1849" w:rsidP="00AD1849">
            <w:pPr>
              <w:spacing w:line="400" w:lineRule="exact"/>
              <w:ind w:right="-45" w:firstLine="6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8496901" w14:textId="77777777" w:rsidR="00AD1849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902" w14:textId="77777777" w:rsidR="00AD1849" w:rsidRPr="00D80555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28496903" w14:textId="77777777" w:rsidR="00AD1849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</w:tcPr>
          <w:p w14:paraId="28496904" w14:textId="77777777" w:rsidR="00AD1849" w:rsidRPr="00D80555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905" w14:textId="77777777" w:rsidR="00AD1849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906" w14:textId="77777777" w:rsidR="00AD1849" w:rsidRPr="00D80555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907" w14:textId="77777777" w:rsidR="00AD1849" w:rsidRDefault="00AD1849" w:rsidP="00B61B4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</w:p>
        </w:tc>
      </w:tr>
      <w:tr w:rsidR="007A6E60" w:rsidRPr="00494247" w14:paraId="28496911" w14:textId="77777777" w:rsidTr="00AD1849">
        <w:tc>
          <w:tcPr>
            <w:tcW w:w="3686" w:type="dxa"/>
            <w:shd w:val="clear" w:color="auto" w:fill="auto"/>
          </w:tcPr>
          <w:p w14:paraId="28496909" w14:textId="77777777" w:rsidR="007A6E60" w:rsidRPr="007A6E60" w:rsidRDefault="007A6E60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12" w:type="dxa"/>
            <w:vAlign w:val="center"/>
          </w:tcPr>
          <w:p w14:paraId="2849690A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  <w:vAlign w:val="center"/>
          </w:tcPr>
          <w:p w14:paraId="2849690B" w14:textId="77777777" w:rsidR="007A6E60" w:rsidRPr="00D80555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vAlign w:val="center"/>
          </w:tcPr>
          <w:p w14:paraId="2849690C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</w:tcPr>
          <w:p w14:paraId="2849690D" w14:textId="77777777" w:rsidR="007A6E60" w:rsidRPr="00D80555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849690E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849690F" w14:textId="77777777" w:rsidR="007A6E60" w:rsidRPr="00D80555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8496910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</w:p>
        </w:tc>
      </w:tr>
      <w:tr w:rsidR="00AE1FBD" w:rsidRPr="00494247" w14:paraId="2849691A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12" w14:textId="77777777" w:rsidR="00AE1FBD" w:rsidRPr="00494247" w:rsidRDefault="00AE1FBD" w:rsidP="00AE1F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8496913" w14:textId="77777777" w:rsidR="00AE1FBD" w:rsidRDefault="00AE1FBD" w:rsidP="00AE1FBD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 w:rsidRPr="00AE1FBD">
              <w:rPr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center"/>
          </w:tcPr>
          <w:p w14:paraId="28496914" w14:textId="77777777" w:rsidR="00AE1FBD" w:rsidRPr="00D80555" w:rsidRDefault="00AE1FBD" w:rsidP="00AE1FB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28496915" w14:textId="77777777" w:rsidR="00AE1FBD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 w:rsidRPr="00165280">
              <w:rPr>
                <w:sz w:val="30"/>
                <w:szCs w:val="30"/>
              </w:rPr>
              <w:t>461,672.40</w:t>
            </w:r>
          </w:p>
        </w:tc>
        <w:tc>
          <w:tcPr>
            <w:tcW w:w="222" w:type="dxa"/>
          </w:tcPr>
          <w:p w14:paraId="28496916" w14:textId="77777777" w:rsidR="00AE1FBD" w:rsidRPr="00D80555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917" w14:textId="77777777" w:rsidR="00AE1FBD" w:rsidRPr="00AE1FBD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496918" w14:textId="77777777" w:rsidR="00AE1FBD" w:rsidRPr="00D80555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919" w14:textId="77777777" w:rsidR="00AE1FBD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rPr>
                <w:sz w:val="27"/>
                <w:szCs w:val="27"/>
              </w:rPr>
            </w:pPr>
            <w:r w:rsidRPr="00165280">
              <w:rPr>
                <w:sz w:val="30"/>
                <w:szCs w:val="30"/>
              </w:rPr>
              <w:t>461,672.40</w:t>
            </w:r>
          </w:p>
        </w:tc>
      </w:tr>
      <w:tr w:rsidR="00AE1FBD" w:rsidRPr="00494247" w14:paraId="28496923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1B" w14:textId="77777777" w:rsidR="00AE1FBD" w:rsidRPr="007A6E60" w:rsidRDefault="00AE1FBD" w:rsidP="00AE1FBD">
            <w:pPr>
              <w:spacing w:line="400" w:lineRule="exact"/>
              <w:ind w:left="1453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91C" w14:textId="77777777" w:rsidR="00AE1FBD" w:rsidRDefault="00AE1FBD" w:rsidP="00AE1FBD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 w:rsidRPr="00AE1FBD">
              <w:rPr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center"/>
          </w:tcPr>
          <w:p w14:paraId="2849691D" w14:textId="77777777" w:rsidR="00AE1FBD" w:rsidRPr="00D80555" w:rsidRDefault="00AE1FBD" w:rsidP="00AE1FB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91E" w14:textId="77777777" w:rsidR="00AE1FBD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 w:rsidRPr="00165280">
              <w:rPr>
                <w:b/>
                <w:bCs/>
                <w:sz w:val="30"/>
                <w:szCs w:val="30"/>
              </w:rPr>
              <w:t>461,672.40</w:t>
            </w:r>
          </w:p>
        </w:tc>
        <w:tc>
          <w:tcPr>
            <w:tcW w:w="222" w:type="dxa"/>
          </w:tcPr>
          <w:p w14:paraId="2849691F" w14:textId="77777777" w:rsidR="00AE1FBD" w:rsidRPr="00D80555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920" w14:textId="77777777" w:rsidR="00AE1FBD" w:rsidRPr="00AE1FBD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496921" w14:textId="77777777" w:rsidR="00AE1FBD" w:rsidRPr="00D80555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922" w14:textId="77777777" w:rsidR="00AE1FBD" w:rsidRDefault="00AE1FBD" w:rsidP="00126B37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rPr>
                <w:sz w:val="27"/>
                <w:szCs w:val="27"/>
              </w:rPr>
            </w:pPr>
            <w:r w:rsidRPr="00165280">
              <w:rPr>
                <w:b/>
                <w:bCs/>
                <w:sz w:val="30"/>
                <w:szCs w:val="30"/>
              </w:rPr>
              <w:t>461,672.40</w:t>
            </w:r>
          </w:p>
        </w:tc>
      </w:tr>
      <w:tr w:rsidR="00B61B43" w:rsidRPr="00494247" w14:paraId="2849692C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24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28496925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26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28496927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28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929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849692A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92B" w14:textId="77777777" w:rsidR="00B61B43" w:rsidRPr="007A6E60" w:rsidRDefault="00B61B43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6E60" w:rsidRPr="00494247" w14:paraId="28496935" w14:textId="77777777" w:rsidTr="00F91DBE">
        <w:tc>
          <w:tcPr>
            <w:tcW w:w="3686" w:type="dxa"/>
            <w:shd w:val="clear" w:color="auto" w:fill="auto"/>
            <w:vAlign w:val="center"/>
          </w:tcPr>
          <w:p w14:paraId="2849692D" w14:textId="77777777" w:rsidR="007A6E60" w:rsidRPr="00CD5B5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</w:tcPr>
          <w:p w14:paraId="2849692E" w14:textId="77777777" w:rsidR="007A6E60" w:rsidRPr="00494247" w:rsidRDefault="00AE1FBD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92F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28496930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931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8496932" w14:textId="77777777" w:rsidR="007A6E60" w:rsidRPr="00494247" w:rsidRDefault="00AE1FBD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</w:rPr>
              <w:t>101,931.04</w:t>
            </w:r>
          </w:p>
        </w:tc>
        <w:tc>
          <w:tcPr>
            <w:tcW w:w="240" w:type="dxa"/>
            <w:shd w:val="clear" w:color="auto" w:fill="auto"/>
          </w:tcPr>
          <w:p w14:paraId="28496933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8496934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110,702.35</w:t>
            </w:r>
          </w:p>
        </w:tc>
      </w:tr>
      <w:tr w:rsidR="00AE1FBD" w:rsidRPr="00494247" w14:paraId="2849693E" w14:textId="77777777" w:rsidTr="00F91DBE">
        <w:tc>
          <w:tcPr>
            <w:tcW w:w="3686" w:type="dxa"/>
            <w:shd w:val="clear" w:color="auto" w:fill="auto"/>
            <w:vAlign w:val="center"/>
          </w:tcPr>
          <w:p w14:paraId="28496936" w14:textId="77777777" w:rsidR="00AE1FBD" w:rsidRPr="00CD5B50" w:rsidRDefault="00AE1FBD" w:rsidP="00AE1F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28496937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</w:rPr>
              <w:t>127,087.26</w:t>
            </w:r>
          </w:p>
        </w:tc>
        <w:tc>
          <w:tcPr>
            <w:tcW w:w="222" w:type="dxa"/>
          </w:tcPr>
          <w:p w14:paraId="28496938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8496939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157,175.22</w:t>
            </w:r>
          </w:p>
        </w:tc>
        <w:tc>
          <w:tcPr>
            <w:tcW w:w="222" w:type="dxa"/>
          </w:tcPr>
          <w:p w14:paraId="2849693A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849693B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</w:rPr>
              <w:t>127,087.26</w:t>
            </w:r>
          </w:p>
        </w:tc>
        <w:tc>
          <w:tcPr>
            <w:tcW w:w="240" w:type="dxa"/>
            <w:shd w:val="clear" w:color="auto" w:fill="auto"/>
          </w:tcPr>
          <w:p w14:paraId="2849693C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849693D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157,175.22</w:t>
            </w:r>
          </w:p>
        </w:tc>
      </w:tr>
      <w:tr w:rsidR="00AE1FBD" w:rsidRPr="00494247" w14:paraId="28496947" w14:textId="77777777" w:rsidTr="007A6E60">
        <w:tc>
          <w:tcPr>
            <w:tcW w:w="3686" w:type="dxa"/>
            <w:shd w:val="clear" w:color="auto" w:fill="auto"/>
          </w:tcPr>
          <w:p w14:paraId="2849693F" w14:textId="77777777" w:rsidR="00AE1FBD" w:rsidRPr="00CD5B50" w:rsidRDefault="00AE1FBD" w:rsidP="00AE1F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496940" w14:textId="77777777" w:rsidR="00AE1FBD" w:rsidRPr="00CD5B50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</w:rPr>
              <w:t>1,466.50</w:t>
            </w:r>
          </w:p>
        </w:tc>
        <w:tc>
          <w:tcPr>
            <w:tcW w:w="222" w:type="dxa"/>
          </w:tcPr>
          <w:p w14:paraId="28496941" w14:textId="77777777" w:rsidR="00AE1FBD" w:rsidRPr="00CD5B50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28496942" w14:textId="77777777" w:rsidR="00AE1FBD" w:rsidRPr="00CD5B50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3,559.86</w:t>
            </w:r>
          </w:p>
        </w:tc>
        <w:tc>
          <w:tcPr>
            <w:tcW w:w="222" w:type="dxa"/>
          </w:tcPr>
          <w:p w14:paraId="28496943" w14:textId="77777777" w:rsidR="00AE1FBD" w:rsidRPr="00CD5B50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44" w14:textId="77777777" w:rsidR="00AE1FBD" w:rsidRPr="00CD5B50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</w:rPr>
              <w:t>1,466.50</w:t>
            </w:r>
          </w:p>
        </w:tc>
        <w:tc>
          <w:tcPr>
            <w:tcW w:w="240" w:type="dxa"/>
            <w:shd w:val="clear" w:color="auto" w:fill="auto"/>
          </w:tcPr>
          <w:p w14:paraId="28496945" w14:textId="77777777" w:rsidR="00AE1FBD" w:rsidRPr="00494247" w:rsidRDefault="00AE1FBD" w:rsidP="00AE1F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46" w14:textId="77777777" w:rsidR="00AE1FBD" w:rsidRPr="00CD5B50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3,559.86</w:t>
            </w:r>
          </w:p>
        </w:tc>
      </w:tr>
      <w:tr w:rsidR="007A6E60" w:rsidRPr="00494247" w14:paraId="28496950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48" w14:textId="77777777" w:rsidR="007A6E60" w:rsidRPr="00494247" w:rsidRDefault="007A6E60" w:rsidP="007A6E6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8496949" w14:textId="77777777" w:rsidR="007A6E60" w:rsidRPr="00494247" w:rsidRDefault="00AE1FBD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128,553.76</w:t>
            </w:r>
          </w:p>
        </w:tc>
        <w:tc>
          <w:tcPr>
            <w:tcW w:w="222" w:type="dxa"/>
          </w:tcPr>
          <w:p w14:paraId="2849694A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849694B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160,735.08</w:t>
            </w:r>
          </w:p>
        </w:tc>
        <w:tc>
          <w:tcPr>
            <w:tcW w:w="222" w:type="dxa"/>
          </w:tcPr>
          <w:p w14:paraId="2849694C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4D" w14:textId="77777777" w:rsidR="007A6E60" w:rsidRPr="00494247" w:rsidRDefault="00AE1FBD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230,484.80</w:t>
            </w:r>
          </w:p>
        </w:tc>
        <w:tc>
          <w:tcPr>
            <w:tcW w:w="240" w:type="dxa"/>
            <w:shd w:val="clear" w:color="auto" w:fill="auto"/>
          </w:tcPr>
          <w:p w14:paraId="2849694E" w14:textId="77777777" w:rsidR="007A6E60" w:rsidRPr="00494247" w:rsidRDefault="007A6E60" w:rsidP="007A6E6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4F" w14:textId="77777777" w:rsidR="007A6E60" w:rsidRPr="00494247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271,437.43</w:t>
            </w:r>
          </w:p>
        </w:tc>
      </w:tr>
      <w:tr w:rsidR="00B61B43" w:rsidRPr="00494247" w14:paraId="28496959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51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2849695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53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28496954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55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5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957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58" w14:textId="77777777" w:rsidR="00B61B43" w:rsidRPr="00494247" w:rsidRDefault="00B61B43" w:rsidP="00B61B43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3" w:rsidRPr="00494247" w14:paraId="28496962" w14:textId="77777777" w:rsidTr="007A6E60">
        <w:tc>
          <w:tcPr>
            <w:tcW w:w="3686" w:type="dxa"/>
            <w:shd w:val="clear" w:color="auto" w:fill="auto"/>
          </w:tcPr>
          <w:p w14:paraId="2849695A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14:paraId="2849695B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5C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2849695D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5E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849695F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960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8496961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FBD" w:rsidRPr="00494247" w14:paraId="2849696B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63" w14:textId="77777777" w:rsidR="00AE1FBD" w:rsidRPr="00494247" w:rsidRDefault="00AE1FBD" w:rsidP="00AE1F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496964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4,177,452.00</w:t>
            </w:r>
          </w:p>
        </w:tc>
        <w:tc>
          <w:tcPr>
            <w:tcW w:w="222" w:type="dxa"/>
            <w:shd w:val="clear" w:color="auto" w:fill="auto"/>
          </w:tcPr>
          <w:p w14:paraId="28496965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14:paraId="28496966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3,603,748.00</w:t>
            </w:r>
          </w:p>
        </w:tc>
        <w:tc>
          <w:tcPr>
            <w:tcW w:w="222" w:type="dxa"/>
            <w:shd w:val="clear" w:color="auto" w:fill="auto"/>
          </w:tcPr>
          <w:p w14:paraId="28496967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8496968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4,177,452.00</w:t>
            </w:r>
          </w:p>
        </w:tc>
        <w:tc>
          <w:tcPr>
            <w:tcW w:w="240" w:type="dxa"/>
            <w:shd w:val="clear" w:color="auto" w:fill="auto"/>
          </w:tcPr>
          <w:p w14:paraId="28496969" w14:textId="77777777" w:rsidR="00AE1FBD" w:rsidRPr="00494247" w:rsidRDefault="00AE1FBD" w:rsidP="00AE1FB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849696A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3,393,748.00</w:t>
            </w:r>
          </w:p>
        </w:tc>
      </w:tr>
      <w:tr w:rsidR="00AE1FBD" w:rsidRPr="00494247" w14:paraId="28496974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6C" w14:textId="77777777" w:rsidR="00AE1FBD" w:rsidRPr="00494247" w:rsidRDefault="00AE1FBD" w:rsidP="00AE1F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96D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22" w:type="dxa"/>
            <w:shd w:val="clear" w:color="auto" w:fill="auto"/>
          </w:tcPr>
          <w:p w14:paraId="2849696E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14:paraId="2849696F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139,382.62</w:t>
            </w:r>
          </w:p>
        </w:tc>
        <w:tc>
          <w:tcPr>
            <w:tcW w:w="222" w:type="dxa"/>
            <w:shd w:val="clear" w:color="auto" w:fill="auto"/>
          </w:tcPr>
          <w:p w14:paraId="28496970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971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1F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40" w:type="dxa"/>
            <w:shd w:val="clear" w:color="auto" w:fill="auto"/>
          </w:tcPr>
          <w:p w14:paraId="28496972" w14:textId="77777777" w:rsidR="00AE1FBD" w:rsidRPr="00494247" w:rsidRDefault="00AE1FBD" w:rsidP="00AE1FB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973" w14:textId="77777777" w:rsidR="00AE1FBD" w:rsidRPr="00494247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139,382.62</w:t>
            </w:r>
          </w:p>
        </w:tc>
      </w:tr>
      <w:tr w:rsidR="00AE1FBD" w:rsidRPr="00494247" w14:paraId="2849697D" w14:textId="77777777" w:rsidTr="007A6E60">
        <w:tc>
          <w:tcPr>
            <w:tcW w:w="3686" w:type="dxa"/>
            <w:shd w:val="clear" w:color="auto" w:fill="auto"/>
            <w:vAlign w:val="center"/>
          </w:tcPr>
          <w:p w14:paraId="28496975" w14:textId="77777777" w:rsidR="00AE1FBD" w:rsidRPr="00494247" w:rsidRDefault="00AE1FBD" w:rsidP="00AE1F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976" w14:textId="77777777" w:rsidR="00AE1FBD" w:rsidRPr="00715A45" w:rsidRDefault="00AE1FBD" w:rsidP="00AE1F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4,431,135.91</w:t>
            </w:r>
          </w:p>
        </w:tc>
        <w:tc>
          <w:tcPr>
            <w:tcW w:w="222" w:type="dxa"/>
            <w:shd w:val="clear" w:color="auto" w:fill="auto"/>
          </w:tcPr>
          <w:p w14:paraId="28496977" w14:textId="77777777" w:rsidR="00AE1FBD" w:rsidRPr="00715A45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978" w14:textId="77777777" w:rsidR="00AE1FBD" w:rsidRPr="00715A45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3,743,130.62</w:t>
            </w:r>
          </w:p>
        </w:tc>
        <w:tc>
          <w:tcPr>
            <w:tcW w:w="222" w:type="dxa"/>
            <w:shd w:val="clear" w:color="auto" w:fill="auto"/>
          </w:tcPr>
          <w:p w14:paraId="28496979" w14:textId="77777777" w:rsidR="00AE1FBD" w:rsidRPr="00715A45" w:rsidRDefault="00AE1FBD" w:rsidP="00AE1F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97A" w14:textId="77777777" w:rsidR="00AE1FBD" w:rsidRPr="00715A45" w:rsidRDefault="00AE1FBD" w:rsidP="00AE1F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AE1FBD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4,431,135.91</w:t>
            </w:r>
          </w:p>
        </w:tc>
        <w:tc>
          <w:tcPr>
            <w:tcW w:w="240" w:type="dxa"/>
            <w:shd w:val="clear" w:color="auto" w:fill="auto"/>
          </w:tcPr>
          <w:p w14:paraId="2849697B" w14:textId="77777777" w:rsidR="00AE1FBD" w:rsidRPr="00715A45" w:rsidRDefault="00AE1FBD" w:rsidP="00AE1F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97C" w14:textId="77777777" w:rsidR="00AE1FBD" w:rsidRPr="00715A45" w:rsidRDefault="00AE1FBD" w:rsidP="00126B3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3,533,130.62</w:t>
            </w:r>
          </w:p>
        </w:tc>
      </w:tr>
    </w:tbl>
    <w:p w14:paraId="2849697E" w14:textId="77777777" w:rsidR="007A6E60" w:rsidRPr="007A6E60" w:rsidRDefault="007A6E60" w:rsidP="00896A87">
      <w:pPr>
        <w:spacing w:line="240" w:lineRule="atLeast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10570" w:type="dxa"/>
        <w:tblLook w:val="04A0" w:firstRow="1" w:lastRow="0" w:firstColumn="1" w:lastColumn="0" w:noHBand="0" w:noVBand="1"/>
      </w:tblPr>
      <w:tblGrid>
        <w:gridCol w:w="3724"/>
        <w:gridCol w:w="1622"/>
        <w:gridCol w:w="222"/>
        <w:gridCol w:w="1521"/>
        <w:gridCol w:w="222"/>
        <w:gridCol w:w="1482"/>
        <w:gridCol w:w="240"/>
        <w:gridCol w:w="1537"/>
      </w:tblGrid>
      <w:tr w:rsidR="007A6E60" w:rsidRPr="00165280" w14:paraId="28496987" w14:textId="77777777" w:rsidTr="00F91DBE">
        <w:tc>
          <w:tcPr>
            <w:tcW w:w="3724" w:type="dxa"/>
            <w:shd w:val="clear" w:color="auto" w:fill="auto"/>
          </w:tcPr>
          <w:p w14:paraId="2849697F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28496980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81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8496982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83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8496984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985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986" w14:textId="77777777" w:rsidR="007A6E60" w:rsidRPr="00165280" w:rsidRDefault="007A6E60" w:rsidP="00F91DBE">
            <w:pPr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6E60" w:rsidRPr="00165280" w14:paraId="2849698A" w14:textId="77777777" w:rsidTr="00F91DBE">
        <w:tc>
          <w:tcPr>
            <w:tcW w:w="3724" w:type="dxa"/>
            <w:shd w:val="clear" w:color="auto" w:fill="auto"/>
          </w:tcPr>
          <w:p w14:paraId="28496988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6" w:type="dxa"/>
            <w:gridSpan w:val="7"/>
          </w:tcPr>
          <w:p w14:paraId="28496989" w14:textId="77777777" w:rsidR="007A6E60" w:rsidRPr="00165280" w:rsidRDefault="007A6E60" w:rsidP="00F91DBE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7A6E60" w:rsidRPr="00165280" w14:paraId="2849698F" w14:textId="77777777" w:rsidTr="00F91DBE">
        <w:tc>
          <w:tcPr>
            <w:tcW w:w="3724" w:type="dxa"/>
            <w:shd w:val="clear" w:color="auto" w:fill="auto"/>
          </w:tcPr>
          <w:p w14:paraId="2849698B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2849698C" w14:textId="77777777" w:rsidR="007A6E60" w:rsidRPr="00165280" w:rsidRDefault="007A6E60" w:rsidP="00F91DBE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98D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98E" w14:textId="77777777" w:rsidR="007A6E60" w:rsidRPr="00165280" w:rsidRDefault="007A6E60" w:rsidP="00F91DBE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E60" w:rsidRPr="00165280" w14:paraId="28496998" w14:textId="77777777" w:rsidTr="00F91DBE">
        <w:tc>
          <w:tcPr>
            <w:tcW w:w="3724" w:type="dxa"/>
            <w:shd w:val="clear" w:color="auto" w:fill="auto"/>
          </w:tcPr>
          <w:p w14:paraId="28496990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991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992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993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</w:tcPr>
          <w:p w14:paraId="28496994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995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165280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996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997" w14:textId="77777777" w:rsidR="007A6E60" w:rsidRPr="00165280" w:rsidRDefault="007A6E60" w:rsidP="007A6E60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165280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2563</w:t>
            </w:r>
          </w:p>
        </w:tc>
      </w:tr>
      <w:tr w:rsidR="007A6E60" w:rsidRPr="00165280" w14:paraId="284969A1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99" w14:textId="77777777" w:rsidR="007A6E60" w:rsidRPr="00165280" w:rsidRDefault="007A6E60" w:rsidP="007A6E60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849699A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9B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849699C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9D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2849699E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99F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84969A0" w14:textId="77777777" w:rsidR="007A6E60" w:rsidRPr="00165280" w:rsidRDefault="007A6E60" w:rsidP="007A6E60">
            <w:pPr>
              <w:spacing w:line="400" w:lineRule="exact"/>
              <w:ind w:right="65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A6E60" w:rsidRPr="00165280" w14:paraId="284969AA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A2" w14:textId="77777777" w:rsidR="007A6E60" w:rsidRPr="00165280" w:rsidRDefault="007A6E60" w:rsidP="007A6E6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622" w:type="dxa"/>
          </w:tcPr>
          <w:p w14:paraId="284969A3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84969A4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84969A5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84969A6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284969A7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84969A8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9A9" w14:textId="77777777" w:rsidR="007A6E60" w:rsidRPr="00165280" w:rsidRDefault="007A6E60" w:rsidP="007A6E60">
            <w:pPr>
              <w:spacing w:line="400" w:lineRule="exact"/>
              <w:ind w:right="65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E60" w:rsidRPr="00165280" w14:paraId="284969B3" w14:textId="77777777" w:rsidTr="00F91DBE">
        <w:tc>
          <w:tcPr>
            <w:tcW w:w="3724" w:type="dxa"/>
            <w:shd w:val="clear" w:color="auto" w:fill="auto"/>
          </w:tcPr>
          <w:p w14:paraId="284969AB" w14:textId="77777777" w:rsidR="007A6E60" w:rsidRPr="00165280" w:rsidRDefault="007A6E60" w:rsidP="007A6E6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284969AC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9AD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284969AE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9AF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9B0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9B1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9B2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29,925.20</w:t>
            </w:r>
          </w:p>
        </w:tc>
      </w:tr>
      <w:tr w:rsidR="007A6E60" w:rsidRPr="00165280" w14:paraId="284969BC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B4" w14:textId="77777777" w:rsidR="007A6E60" w:rsidRPr="00165280" w:rsidRDefault="007A6E60" w:rsidP="007A6E6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84969B5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77EE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C977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77EE">
              <w:rPr>
                <w:rFonts w:ascii="Angsana New" w:hAnsi="Angsana New"/>
                <w:sz w:val="30"/>
                <w:szCs w:val="30"/>
                <w:cs/>
                <w:lang w:val="en-US"/>
              </w:rPr>
              <w:t>378.63</w:t>
            </w:r>
          </w:p>
        </w:tc>
        <w:tc>
          <w:tcPr>
            <w:tcW w:w="222" w:type="dxa"/>
          </w:tcPr>
          <w:p w14:paraId="284969B6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84969B7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83,438.50</w:t>
            </w:r>
          </w:p>
        </w:tc>
        <w:tc>
          <w:tcPr>
            <w:tcW w:w="222" w:type="dxa"/>
          </w:tcPr>
          <w:p w14:paraId="284969B8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B9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77EE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C977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77EE">
              <w:rPr>
                <w:rFonts w:ascii="Angsana New" w:hAnsi="Angsana New"/>
                <w:sz w:val="30"/>
                <w:szCs w:val="30"/>
                <w:cs/>
                <w:lang w:val="en-US"/>
              </w:rPr>
              <w:t>378.63</w:t>
            </w:r>
          </w:p>
        </w:tc>
        <w:tc>
          <w:tcPr>
            <w:tcW w:w="240" w:type="dxa"/>
            <w:shd w:val="clear" w:color="auto" w:fill="auto"/>
          </w:tcPr>
          <w:p w14:paraId="284969BA" w14:textId="77777777" w:rsidR="007A6E60" w:rsidRPr="00165280" w:rsidRDefault="007A6E60" w:rsidP="007A6E60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BB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83,438.50</w:t>
            </w:r>
          </w:p>
        </w:tc>
      </w:tr>
      <w:tr w:rsidR="007A6E60" w:rsidRPr="00165280" w14:paraId="284969C5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BD" w14:textId="77777777" w:rsidR="007A6E60" w:rsidRPr="00165280" w:rsidRDefault="007A6E60" w:rsidP="007A6E6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84969BE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7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C977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77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  <w:tc>
          <w:tcPr>
            <w:tcW w:w="222" w:type="dxa"/>
          </w:tcPr>
          <w:p w14:paraId="284969BF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84969C0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83,438.50</w:t>
            </w:r>
          </w:p>
        </w:tc>
        <w:tc>
          <w:tcPr>
            <w:tcW w:w="222" w:type="dxa"/>
          </w:tcPr>
          <w:p w14:paraId="284969C1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C2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7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C977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77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  <w:tc>
          <w:tcPr>
            <w:tcW w:w="240" w:type="dxa"/>
            <w:shd w:val="clear" w:color="auto" w:fill="auto"/>
          </w:tcPr>
          <w:p w14:paraId="284969C3" w14:textId="77777777" w:rsidR="007A6E60" w:rsidRPr="00165280" w:rsidRDefault="007A6E60" w:rsidP="007A6E6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C4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113,363.70</w:t>
            </w:r>
          </w:p>
        </w:tc>
      </w:tr>
      <w:tr w:rsidR="007A6E60" w:rsidRPr="00165280" w14:paraId="284969CE" w14:textId="77777777" w:rsidTr="00F91DBE">
        <w:tc>
          <w:tcPr>
            <w:tcW w:w="3724" w:type="dxa"/>
            <w:shd w:val="clear" w:color="auto" w:fill="auto"/>
          </w:tcPr>
          <w:p w14:paraId="284969C6" w14:textId="77777777" w:rsidR="007A6E60" w:rsidRPr="00165280" w:rsidRDefault="007A6E60" w:rsidP="007A6E6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รายได้บริการอื่นๆ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284969C7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C8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284969C9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CA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CB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9CC" w14:textId="77777777" w:rsidR="007A6E60" w:rsidRPr="00165280" w:rsidRDefault="007A6E60" w:rsidP="007A6E6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CD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6E60" w:rsidRPr="00165280" w14:paraId="284969D7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CF" w14:textId="77777777" w:rsidR="007A6E60" w:rsidRPr="00165280" w:rsidRDefault="006C39A1" w:rsidP="007A6E6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284969D0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9D1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284969D2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9D3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9D4" w14:textId="77777777" w:rsidR="007A6E60" w:rsidRPr="00165280" w:rsidRDefault="006C39A1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9D5" w14:textId="77777777" w:rsidR="007A6E60" w:rsidRPr="00165280" w:rsidRDefault="007A6E60" w:rsidP="007A6E6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9D6" w14:textId="77777777" w:rsidR="007A6E60" w:rsidRPr="00165280" w:rsidRDefault="003613FF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3FF">
              <w:rPr>
                <w:rFonts w:ascii="Angsana New" w:hAnsi="Angsana New"/>
                <w:sz w:val="30"/>
                <w:szCs w:val="30"/>
                <w:lang w:val="en-US"/>
              </w:rPr>
              <w:t>43,426.21</w:t>
            </w:r>
          </w:p>
        </w:tc>
      </w:tr>
      <w:tr w:rsidR="006C39A1" w:rsidRPr="00165280" w14:paraId="284969E0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D8" w14:textId="77777777" w:rsidR="006C39A1" w:rsidRPr="00165280" w:rsidRDefault="006C39A1" w:rsidP="006C39A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284969D9" w14:textId="77777777" w:rsidR="006C39A1" w:rsidRDefault="006C39A1" w:rsidP="006C39A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9DA" w14:textId="77777777" w:rsidR="006C39A1" w:rsidRPr="00165280" w:rsidRDefault="006C39A1" w:rsidP="006C39A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284969DB" w14:textId="77777777" w:rsidR="006C39A1" w:rsidRPr="00165280" w:rsidRDefault="006C39A1" w:rsidP="006C39A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9DC" w14:textId="77777777" w:rsidR="006C39A1" w:rsidRPr="00165280" w:rsidRDefault="006C39A1" w:rsidP="006C39A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9DD" w14:textId="77777777" w:rsidR="006C39A1" w:rsidRDefault="006C39A1" w:rsidP="006C39A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7,400.00</w:t>
            </w:r>
          </w:p>
        </w:tc>
        <w:tc>
          <w:tcPr>
            <w:tcW w:w="240" w:type="dxa"/>
            <w:shd w:val="clear" w:color="auto" w:fill="auto"/>
          </w:tcPr>
          <w:p w14:paraId="284969DE" w14:textId="77777777" w:rsidR="006C39A1" w:rsidRPr="00165280" w:rsidRDefault="006C39A1" w:rsidP="006C39A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9DF" w14:textId="77777777" w:rsidR="006C39A1" w:rsidRPr="00165280" w:rsidRDefault="006C39A1" w:rsidP="006C39A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257,843.52</w:t>
            </w:r>
          </w:p>
        </w:tc>
      </w:tr>
      <w:tr w:rsidR="007A6E60" w:rsidRPr="00165280" w14:paraId="284969E9" w14:textId="77777777" w:rsidTr="00F91DBE">
        <w:tc>
          <w:tcPr>
            <w:tcW w:w="3724" w:type="dxa"/>
            <w:shd w:val="clear" w:color="auto" w:fill="auto"/>
            <w:vAlign w:val="center"/>
          </w:tcPr>
          <w:p w14:paraId="284969E1" w14:textId="77777777" w:rsidR="007A6E60" w:rsidRPr="00165280" w:rsidRDefault="007A6E60" w:rsidP="007A6E6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84969E2" w14:textId="77777777" w:rsidR="007A6E60" w:rsidRPr="00165280" w:rsidRDefault="00C977EE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284969E3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9E4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9E5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E6" w14:textId="77777777" w:rsidR="007A6E60" w:rsidRPr="00806D0B" w:rsidRDefault="00806D0B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D0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7,400.00</w:t>
            </w:r>
          </w:p>
        </w:tc>
        <w:tc>
          <w:tcPr>
            <w:tcW w:w="240" w:type="dxa"/>
            <w:shd w:val="clear" w:color="auto" w:fill="auto"/>
          </w:tcPr>
          <w:p w14:paraId="284969E7" w14:textId="77777777" w:rsidR="007A6E60" w:rsidRPr="00165280" w:rsidRDefault="007A6E60" w:rsidP="007A6E6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E8" w14:textId="77777777" w:rsidR="007A6E60" w:rsidRPr="006C39A1" w:rsidRDefault="003613FF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13FF">
              <w:rPr>
                <w:rFonts w:ascii="Angsana New" w:hAnsi="Angsana New"/>
                <w:b/>
                <w:bCs/>
                <w:sz w:val="30"/>
                <w:szCs w:val="30"/>
              </w:rPr>
              <w:t>301,269.73</w:t>
            </w:r>
          </w:p>
        </w:tc>
      </w:tr>
    </w:tbl>
    <w:p w14:paraId="284969EA" w14:textId="77777777" w:rsidR="00E537E5" w:rsidRDefault="00E537E5" w:rsidP="00E537E5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9EB" w14:textId="77777777" w:rsidR="00AB6A97" w:rsidRDefault="00AB6A97" w:rsidP="00520A2B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1106" w:type="dxa"/>
        <w:tblInd w:w="-540" w:type="dxa"/>
        <w:tblLook w:val="04A0" w:firstRow="1" w:lastRow="0" w:firstColumn="1" w:lastColumn="0" w:noHBand="0" w:noVBand="1"/>
      </w:tblPr>
      <w:tblGrid>
        <w:gridCol w:w="4214"/>
        <w:gridCol w:w="1660"/>
        <w:gridCol w:w="236"/>
        <w:gridCol w:w="1486"/>
        <w:gridCol w:w="222"/>
        <w:gridCol w:w="1481"/>
        <w:gridCol w:w="240"/>
        <w:gridCol w:w="1535"/>
        <w:gridCol w:w="32"/>
      </w:tblGrid>
      <w:tr w:rsidR="00AB6A97" w:rsidRPr="00165280" w14:paraId="284969F4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</w:tcPr>
          <w:p w14:paraId="284969EC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284969ED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EE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84969EF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F0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84969F1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9F2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84969F3" w14:textId="77777777" w:rsidR="00AB6A97" w:rsidRPr="00165280" w:rsidRDefault="00AB6A97" w:rsidP="00F91DBE">
            <w:pPr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6A97" w:rsidRPr="00165280" w14:paraId="284969F7" w14:textId="77777777" w:rsidTr="00B613F3">
        <w:tc>
          <w:tcPr>
            <w:tcW w:w="4223" w:type="dxa"/>
            <w:shd w:val="clear" w:color="auto" w:fill="auto"/>
          </w:tcPr>
          <w:p w14:paraId="284969F5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3" w:type="dxa"/>
            <w:gridSpan w:val="8"/>
          </w:tcPr>
          <w:p w14:paraId="284969F6" w14:textId="77777777" w:rsidR="00AB6A97" w:rsidRPr="00165280" w:rsidRDefault="00AB6A97" w:rsidP="00F91DBE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AB6A97" w:rsidRPr="00165280" w14:paraId="284969FC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</w:tcPr>
          <w:p w14:paraId="284969F8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14:paraId="284969F9" w14:textId="77777777" w:rsidR="00AB6A97" w:rsidRPr="00165280" w:rsidRDefault="00AB6A97" w:rsidP="00F91DBE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9FA" w14:textId="77777777" w:rsidR="00AB6A97" w:rsidRPr="00165280" w:rsidRDefault="00AB6A97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9FB" w14:textId="77777777" w:rsidR="00AB6A97" w:rsidRPr="00165280" w:rsidRDefault="00AB6A97" w:rsidP="00F91DBE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A97" w:rsidRPr="00165280" w14:paraId="28496A05" w14:textId="77777777" w:rsidTr="00E537E5">
        <w:trPr>
          <w:gridAfter w:val="1"/>
          <w:wAfter w:w="32" w:type="dxa"/>
        </w:trPr>
        <w:tc>
          <w:tcPr>
            <w:tcW w:w="4223" w:type="dxa"/>
            <w:shd w:val="clear" w:color="auto" w:fill="auto"/>
          </w:tcPr>
          <w:p w14:paraId="284969FD" w14:textId="77777777" w:rsidR="00AB6A97" w:rsidRPr="00165280" w:rsidRDefault="00AB6A97" w:rsidP="00AB6A97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9FE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9FF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A00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 w:rsidRPr="00165280">
              <w:rPr>
                <w:sz w:val="27"/>
                <w:szCs w:val="27"/>
                <w:cs/>
              </w:rPr>
              <w:t xml:space="preserve">มิถุนายน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</w:tcPr>
          <w:p w14:paraId="28496A01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A02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165280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03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A04" w14:textId="77777777" w:rsidR="00AB6A97" w:rsidRPr="00165280" w:rsidRDefault="00AB6A97" w:rsidP="00AB6A97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165280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2563</w:t>
            </w:r>
          </w:p>
        </w:tc>
      </w:tr>
      <w:tr w:rsidR="00AD1849" w:rsidRPr="00165280" w14:paraId="28496A0E" w14:textId="77777777" w:rsidTr="00AD1849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06" w14:textId="77777777" w:rsidR="00AD1849" w:rsidRPr="00165280" w:rsidRDefault="00AD1849" w:rsidP="00AD1849">
            <w:pPr>
              <w:spacing w:line="400" w:lineRule="exact"/>
              <w:ind w:right="-45" w:firstLine="8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28496A07" w14:textId="77777777" w:rsidR="00AD1849" w:rsidRPr="00165280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</w:tcPr>
          <w:p w14:paraId="28496A08" w14:textId="77777777" w:rsidR="00AD1849" w:rsidRPr="00165280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28496A09" w14:textId="77777777" w:rsidR="00AD1849" w:rsidRPr="00165280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28496A0A" w14:textId="77777777" w:rsidR="00AD1849" w:rsidRPr="00165280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A0B" w14:textId="77777777" w:rsidR="00AD1849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28496A0C" w14:textId="77777777" w:rsidR="00AD1849" w:rsidRPr="00165280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8496A0D" w14:textId="77777777" w:rsidR="00AD1849" w:rsidRDefault="00AD1849" w:rsidP="00E537E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</w:p>
        </w:tc>
      </w:tr>
      <w:tr w:rsidR="00E537E5" w:rsidRPr="00165280" w14:paraId="28496A17" w14:textId="77777777" w:rsidTr="00AD1849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0F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62" w:type="dxa"/>
          </w:tcPr>
          <w:p w14:paraId="28496A10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</w:tcPr>
          <w:p w14:paraId="28496A11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7" w:type="dxa"/>
          </w:tcPr>
          <w:p w14:paraId="28496A12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</w:tcPr>
          <w:p w14:paraId="28496A13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14" w14:textId="77777777" w:rsidR="00E537E5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28496A15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8496A16" w14:textId="77777777" w:rsidR="00E537E5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</w:p>
        </w:tc>
      </w:tr>
      <w:tr w:rsidR="00E537E5" w:rsidRPr="00AD1849" w14:paraId="28496A20" w14:textId="77777777" w:rsidTr="00E537E5">
        <w:trPr>
          <w:gridAfter w:val="1"/>
          <w:wAfter w:w="32" w:type="dxa"/>
        </w:trPr>
        <w:tc>
          <w:tcPr>
            <w:tcW w:w="4223" w:type="dxa"/>
            <w:shd w:val="clear" w:color="auto" w:fill="auto"/>
          </w:tcPr>
          <w:p w14:paraId="28496A18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8496A1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A1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8496A1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1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1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1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1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432,000.00</w:t>
            </w:r>
          </w:p>
        </w:tc>
      </w:tr>
      <w:tr w:rsidR="00E537E5" w:rsidRPr="00AD1849" w14:paraId="28496A29" w14:textId="77777777" w:rsidTr="00E537E5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21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28496A2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28496A2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28496A2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A2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2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2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2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432,000.00</w:t>
            </w:r>
          </w:p>
        </w:tc>
      </w:tr>
      <w:tr w:rsidR="00E537E5" w:rsidRPr="00AD1849" w14:paraId="28496A32" w14:textId="77777777" w:rsidTr="00E537E5">
        <w:trPr>
          <w:gridAfter w:val="1"/>
          <w:wAfter w:w="32" w:type="dxa"/>
        </w:trPr>
        <w:tc>
          <w:tcPr>
            <w:tcW w:w="4223" w:type="dxa"/>
            <w:shd w:val="clear" w:color="auto" w:fill="auto"/>
          </w:tcPr>
          <w:p w14:paraId="28496A2A" w14:textId="77777777" w:rsidR="00E537E5" w:rsidRPr="00165280" w:rsidRDefault="00E537E5" w:rsidP="00E537E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28496A2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2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</w:tcPr>
          <w:p w14:paraId="28496A2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2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2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30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3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37E5" w:rsidRPr="00AD1849" w14:paraId="28496A3B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33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62" w:type="dxa"/>
          </w:tcPr>
          <w:p w14:paraId="28496A3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A3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</w:tcPr>
          <w:p w14:paraId="28496A3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3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3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147</w:t>
            </w: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593.33</w:t>
            </w:r>
          </w:p>
        </w:tc>
        <w:tc>
          <w:tcPr>
            <w:tcW w:w="240" w:type="dxa"/>
            <w:shd w:val="clear" w:color="auto" w:fill="auto"/>
          </w:tcPr>
          <w:p w14:paraId="28496A39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8496A3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238,688.53</w:t>
            </w:r>
          </w:p>
        </w:tc>
      </w:tr>
      <w:tr w:rsidR="00E537E5" w:rsidRPr="00AD1849" w14:paraId="28496A44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3C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28496A3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28496A3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A3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A4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4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147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593.33</w:t>
            </w:r>
          </w:p>
        </w:tc>
        <w:tc>
          <w:tcPr>
            <w:tcW w:w="240" w:type="dxa"/>
            <w:shd w:val="clear" w:color="auto" w:fill="auto"/>
          </w:tcPr>
          <w:p w14:paraId="28496A42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4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238,688.53</w:t>
            </w:r>
          </w:p>
        </w:tc>
      </w:tr>
      <w:tr w:rsidR="00E537E5" w:rsidRPr="00AD1849" w14:paraId="28496A4D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45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28496A4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A4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  <w:shd w:val="clear" w:color="auto" w:fill="auto"/>
          </w:tcPr>
          <w:p w14:paraId="28496A4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A4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A4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A4B" w14:textId="77777777" w:rsidR="00E537E5" w:rsidRPr="00AD1849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A4C" w14:textId="77777777" w:rsidR="00E537E5" w:rsidRPr="00AD1849" w:rsidRDefault="00E537E5" w:rsidP="00E537E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37E5" w:rsidRPr="00AD1849" w14:paraId="28496A56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4E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62" w:type="dxa"/>
          </w:tcPr>
          <w:p w14:paraId="28496A4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5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</w:tcPr>
          <w:p w14:paraId="28496A5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5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5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54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8496A5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7,937,269.08</w:t>
            </w:r>
          </w:p>
        </w:tc>
      </w:tr>
      <w:tr w:rsidR="00E537E5" w:rsidRPr="00AD1849" w14:paraId="28496A5F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57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62" w:type="dxa"/>
          </w:tcPr>
          <w:p w14:paraId="28496A5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025</w:t>
            </w: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053.76</w:t>
            </w:r>
          </w:p>
        </w:tc>
        <w:tc>
          <w:tcPr>
            <w:tcW w:w="222" w:type="dxa"/>
          </w:tcPr>
          <w:p w14:paraId="28496A5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</w:tcPr>
          <w:p w14:paraId="28496A5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670,477.10</w:t>
            </w:r>
          </w:p>
        </w:tc>
        <w:tc>
          <w:tcPr>
            <w:tcW w:w="222" w:type="dxa"/>
          </w:tcPr>
          <w:p w14:paraId="28496A5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5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025</w:t>
            </w: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053.76</w:t>
            </w:r>
          </w:p>
        </w:tc>
        <w:tc>
          <w:tcPr>
            <w:tcW w:w="240" w:type="dxa"/>
            <w:shd w:val="clear" w:color="auto" w:fill="auto"/>
          </w:tcPr>
          <w:p w14:paraId="28496A5D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8496A5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648,635.10</w:t>
            </w:r>
          </w:p>
        </w:tc>
      </w:tr>
      <w:tr w:rsidR="00E537E5" w:rsidRPr="00AD1849" w14:paraId="28496A68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60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6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053.76</w:t>
            </w:r>
          </w:p>
        </w:tc>
        <w:tc>
          <w:tcPr>
            <w:tcW w:w="222" w:type="dxa"/>
            <w:vAlign w:val="bottom"/>
          </w:tcPr>
          <w:p w14:paraId="28496A6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6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670,477.10</w:t>
            </w:r>
          </w:p>
        </w:tc>
        <w:tc>
          <w:tcPr>
            <w:tcW w:w="222" w:type="dxa"/>
          </w:tcPr>
          <w:p w14:paraId="28496A6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6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053.76</w:t>
            </w:r>
          </w:p>
        </w:tc>
        <w:tc>
          <w:tcPr>
            <w:tcW w:w="240" w:type="dxa"/>
            <w:shd w:val="clear" w:color="auto" w:fill="auto"/>
          </w:tcPr>
          <w:p w14:paraId="28496A66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6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8,585,904.18</w:t>
            </w:r>
          </w:p>
        </w:tc>
      </w:tr>
      <w:tr w:rsidR="00E537E5" w:rsidRPr="00AD1849" w14:paraId="28496A71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69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28496A6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6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28496A6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6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6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6F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7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37E5" w:rsidRPr="00AD1849" w14:paraId="28496A7A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72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62" w:type="dxa"/>
          </w:tcPr>
          <w:p w14:paraId="28496A7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7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</w:tcPr>
          <w:p w14:paraId="28496A7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A7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7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1,629,425.16</w:t>
            </w:r>
          </w:p>
        </w:tc>
        <w:tc>
          <w:tcPr>
            <w:tcW w:w="240" w:type="dxa"/>
            <w:shd w:val="clear" w:color="auto" w:fill="auto"/>
          </w:tcPr>
          <w:p w14:paraId="28496A78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8496A7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931,060.08</w:t>
            </w:r>
          </w:p>
        </w:tc>
      </w:tr>
      <w:tr w:rsidR="00E537E5" w:rsidRPr="00AD1849" w14:paraId="28496A83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7B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62" w:type="dxa"/>
            <w:vAlign w:val="center"/>
          </w:tcPr>
          <w:p w14:paraId="28496A7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1,326,325.52</w:t>
            </w:r>
          </w:p>
        </w:tc>
        <w:tc>
          <w:tcPr>
            <w:tcW w:w="222" w:type="dxa"/>
            <w:vAlign w:val="center"/>
          </w:tcPr>
          <w:p w14:paraId="28496A7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vAlign w:val="center"/>
          </w:tcPr>
          <w:p w14:paraId="28496A7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1,360,089.13</w:t>
            </w:r>
          </w:p>
        </w:tc>
        <w:tc>
          <w:tcPr>
            <w:tcW w:w="222" w:type="dxa"/>
          </w:tcPr>
          <w:p w14:paraId="28496A7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28496A8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1,326,325.52</w:t>
            </w:r>
          </w:p>
        </w:tc>
        <w:tc>
          <w:tcPr>
            <w:tcW w:w="240" w:type="dxa"/>
            <w:shd w:val="clear" w:color="auto" w:fill="auto"/>
          </w:tcPr>
          <w:p w14:paraId="28496A81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8496A8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1,360,089.13</w:t>
            </w:r>
          </w:p>
        </w:tc>
      </w:tr>
      <w:tr w:rsidR="00E537E5" w:rsidRPr="00AD1849" w14:paraId="28496A8C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84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28496A8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68,813.70</w:t>
            </w:r>
          </w:p>
        </w:tc>
        <w:tc>
          <w:tcPr>
            <w:tcW w:w="222" w:type="dxa"/>
            <w:vAlign w:val="center"/>
          </w:tcPr>
          <w:p w14:paraId="28496A8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496A8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68,813.70</w:t>
            </w:r>
          </w:p>
        </w:tc>
        <w:tc>
          <w:tcPr>
            <w:tcW w:w="222" w:type="dxa"/>
          </w:tcPr>
          <w:p w14:paraId="28496A8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8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68,813.70</w:t>
            </w:r>
          </w:p>
        </w:tc>
        <w:tc>
          <w:tcPr>
            <w:tcW w:w="240" w:type="dxa"/>
            <w:shd w:val="clear" w:color="auto" w:fill="auto"/>
          </w:tcPr>
          <w:p w14:paraId="28496A8A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8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68,813.70</w:t>
            </w:r>
          </w:p>
        </w:tc>
      </w:tr>
      <w:tr w:rsidR="00E537E5" w:rsidRPr="00AD1849" w14:paraId="28496A95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8D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28496A8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1,395,139.22</w:t>
            </w:r>
          </w:p>
        </w:tc>
        <w:tc>
          <w:tcPr>
            <w:tcW w:w="222" w:type="dxa"/>
            <w:vAlign w:val="bottom"/>
          </w:tcPr>
          <w:p w14:paraId="28496A8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28496A9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428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902.83</w:t>
            </w:r>
          </w:p>
        </w:tc>
        <w:tc>
          <w:tcPr>
            <w:tcW w:w="222" w:type="dxa"/>
          </w:tcPr>
          <w:p w14:paraId="28496A9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9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3,024,564.38</w:t>
            </w:r>
          </w:p>
        </w:tc>
        <w:tc>
          <w:tcPr>
            <w:tcW w:w="240" w:type="dxa"/>
            <w:shd w:val="clear" w:color="auto" w:fill="auto"/>
          </w:tcPr>
          <w:p w14:paraId="28496A93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9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359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18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962.91</w:t>
            </w:r>
          </w:p>
        </w:tc>
      </w:tr>
      <w:tr w:rsidR="00E537E5" w:rsidRPr="00AD1849" w14:paraId="28496A9E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96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8496A9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28496A9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28496A9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9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9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9C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9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37E5" w:rsidRPr="00AD1849" w14:paraId="28496AA7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9F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28496AA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28496AA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496AA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461,672.40</w:t>
            </w:r>
          </w:p>
        </w:tc>
        <w:tc>
          <w:tcPr>
            <w:tcW w:w="222" w:type="dxa"/>
          </w:tcPr>
          <w:p w14:paraId="28496AA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A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A5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A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461,672.40</w:t>
            </w:r>
          </w:p>
        </w:tc>
      </w:tr>
      <w:tr w:rsidR="00E537E5" w:rsidRPr="00AD1849" w14:paraId="28496AB0" w14:textId="77777777" w:rsidTr="00B613F3">
        <w:trPr>
          <w:gridAfter w:val="1"/>
          <w:wAfter w:w="32" w:type="dxa"/>
        </w:trPr>
        <w:tc>
          <w:tcPr>
            <w:tcW w:w="4223" w:type="dxa"/>
            <w:shd w:val="clear" w:color="auto" w:fill="auto"/>
            <w:vAlign w:val="center"/>
          </w:tcPr>
          <w:p w14:paraId="28496AA8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AA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28496AA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AA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461,672.40</w:t>
            </w:r>
          </w:p>
        </w:tc>
        <w:tc>
          <w:tcPr>
            <w:tcW w:w="222" w:type="dxa"/>
          </w:tcPr>
          <w:p w14:paraId="28496AA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A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AE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A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461,672.40</w:t>
            </w:r>
          </w:p>
        </w:tc>
      </w:tr>
      <w:tr w:rsidR="00E537E5" w:rsidRPr="00165280" w14:paraId="28496AB9" w14:textId="77777777" w:rsidTr="00B613F3">
        <w:tc>
          <w:tcPr>
            <w:tcW w:w="4223" w:type="dxa"/>
            <w:shd w:val="clear" w:color="auto" w:fill="auto"/>
            <w:vAlign w:val="center"/>
          </w:tcPr>
          <w:p w14:paraId="28496AB1" w14:textId="77777777" w:rsidR="00E537E5" w:rsidRPr="00165280" w:rsidRDefault="00E537E5" w:rsidP="00E537E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28496AB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AB3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8496AB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28496AB5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B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B7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B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E537E5" w:rsidRPr="00165280" w14:paraId="28496AC2" w14:textId="77777777" w:rsidTr="00B613F3">
        <w:tc>
          <w:tcPr>
            <w:tcW w:w="4223" w:type="dxa"/>
            <w:shd w:val="clear" w:color="auto" w:fill="auto"/>
          </w:tcPr>
          <w:p w14:paraId="28496ABA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62" w:type="dxa"/>
            <w:vAlign w:val="bottom"/>
          </w:tcPr>
          <w:p w14:paraId="28496AB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ABC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473" w:type="dxa"/>
            <w:vAlign w:val="bottom"/>
          </w:tcPr>
          <w:p w14:paraId="28496AB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BE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B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212,281.85</w:t>
            </w:r>
          </w:p>
        </w:tc>
        <w:tc>
          <w:tcPr>
            <w:tcW w:w="240" w:type="dxa"/>
            <w:shd w:val="clear" w:color="auto" w:fill="auto"/>
          </w:tcPr>
          <w:p w14:paraId="28496AC0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8496AC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227,780.30</w:t>
            </w:r>
          </w:p>
        </w:tc>
      </w:tr>
      <w:tr w:rsidR="00E537E5" w:rsidRPr="00165280" w14:paraId="28496ACB" w14:textId="77777777" w:rsidTr="00B613F3">
        <w:tc>
          <w:tcPr>
            <w:tcW w:w="4223" w:type="dxa"/>
            <w:shd w:val="clear" w:color="auto" w:fill="auto"/>
          </w:tcPr>
          <w:p w14:paraId="28496AC3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62" w:type="dxa"/>
          </w:tcPr>
          <w:p w14:paraId="28496AC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</w:rPr>
              <w:t>261,866.16</w:t>
            </w:r>
          </w:p>
        </w:tc>
        <w:tc>
          <w:tcPr>
            <w:tcW w:w="236" w:type="dxa"/>
          </w:tcPr>
          <w:p w14:paraId="28496AC5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473" w:type="dxa"/>
            <w:vAlign w:val="bottom"/>
          </w:tcPr>
          <w:p w14:paraId="28496AC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321,595.24</w:t>
            </w:r>
          </w:p>
        </w:tc>
        <w:tc>
          <w:tcPr>
            <w:tcW w:w="222" w:type="dxa"/>
          </w:tcPr>
          <w:p w14:paraId="28496AC7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C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261,866.16</w:t>
            </w:r>
          </w:p>
        </w:tc>
        <w:tc>
          <w:tcPr>
            <w:tcW w:w="240" w:type="dxa"/>
            <w:shd w:val="clear" w:color="auto" w:fill="auto"/>
          </w:tcPr>
          <w:p w14:paraId="28496AC9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8496AC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321,595.24</w:t>
            </w:r>
          </w:p>
        </w:tc>
      </w:tr>
      <w:tr w:rsidR="00E537E5" w:rsidRPr="00165280" w14:paraId="28496AD4" w14:textId="77777777" w:rsidTr="00B613F3">
        <w:tc>
          <w:tcPr>
            <w:tcW w:w="4223" w:type="dxa"/>
            <w:shd w:val="clear" w:color="auto" w:fill="auto"/>
          </w:tcPr>
          <w:p w14:paraId="28496ACC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8496AC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</w:rPr>
              <w:t>3,468.14</w:t>
            </w:r>
          </w:p>
        </w:tc>
        <w:tc>
          <w:tcPr>
            <w:tcW w:w="236" w:type="dxa"/>
          </w:tcPr>
          <w:p w14:paraId="28496ACE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8496AC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7,623.77</w:t>
            </w:r>
          </w:p>
        </w:tc>
        <w:tc>
          <w:tcPr>
            <w:tcW w:w="222" w:type="dxa"/>
          </w:tcPr>
          <w:p w14:paraId="28496AD0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D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3,468.14</w:t>
            </w:r>
          </w:p>
        </w:tc>
        <w:tc>
          <w:tcPr>
            <w:tcW w:w="240" w:type="dxa"/>
            <w:shd w:val="clear" w:color="auto" w:fill="auto"/>
          </w:tcPr>
          <w:p w14:paraId="28496AD2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D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7,623.77</w:t>
            </w:r>
          </w:p>
        </w:tc>
      </w:tr>
      <w:tr w:rsidR="00E537E5" w:rsidRPr="00165280" w14:paraId="28496ADD" w14:textId="77777777" w:rsidTr="00B613F3">
        <w:tc>
          <w:tcPr>
            <w:tcW w:w="4223" w:type="dxa"/>
            <w:shd w:val="clear" w:color="auto" w:fill="auto"/>
            <w:vAlign w:val="center"/>
          </w:tcPr>
          <w:p w14:paraId="28496AD5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D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265,334.30</w:t>
            </w:r>
          </w:p>
        </w:tc>
        <w:tc>
          <w:tcPr>
            <w:tcW w:w="236" w:type="dxa"/>
          </w:tcPr>
          <w:p w14:paraId="28496AD7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D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329,219.01</w:t>
            </w:r>
          </w:p>
        </w:tc>
        <w:tc>
          <w:tcPr>
            <w:tcW w:w="222" w:type="dxa"/>
          </w:tcPr>
          <w:p w14:paraId="28496AD9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D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477,616.15</w:t>
            </w:r>
          </w:p>
        </w:tc>
        <w:tc>
          <w:tcPr>
            <w:tcW w:w="240" w:type="dxa"/>
            <w:shd w:val="clear" w:color="auto" w:fill="auto"/>
          </w:tcPr>
          <w:p w14:paraId="28496ADB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D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</w:rPr>
              <w:t>556,999.31</w:t>
            </w:r>
          </w:p>
        </w:tc>
      </w:tr>
      <w:tr w:rsidR="00E537E5" w:rsidRPr="00165280" w14:paraId="28496AE6" w14:textId="77777777" w:rsidTr="00B613F3">
        <w:tc>
          <w:tcPr>
            <w:tcW w:w="4223" w:type="dxa"/>
            <w:shd w:val="clear" w:color="auto" w:fill="auto"/>
            <w:vAlign w:val="center"/>
          </w:tcPr>
          <w:p w14:paraId="28496ADE" w14:textId="77777777" w:rsidR="00E537E5" w:rsidRPr="00165280" w:rsidRDefault="00E537E5" w:rsidP="00E537E5">
            <w:pPr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28496AD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AE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28496AE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E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E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E4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E5" w14:textId="77777777" w:rsidR="00E537E5" w:rsidRPr="00AD1849" w:rsidRDefault="00E537E5" w:rsidP="00E537E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7E5" w:rsidRPr="00165280" w14:paraId="28496AEF" w14:textId="77777777" w:rsidTr="00B613F3">
        <w:tc>
          <w:tcPr>
            <w:tcW w:w="4223" w:type="dxa"/>
            <w:shd w:val="clear" w:color="auto" w:fill="auto"/>
          </w:tcPr>
          <w:p w14:paraId="28496AE7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62" w:type="dxa"/>
          </w:tcPr>
          <w:p w14:paraId="28496AE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AE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3" w:type="dxa"/>
          </w:tcPr>
          <w:p w14:paraId="28496AE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E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E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ED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8496AE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7E5" w:rsidRPr="00165280" w14:paraId="28496AF8" w14:textId="77777777" w:rsidTr="00B613F3">
        <w:tc>
          <w:tcPr>
            <w:tcW w:w="4223" w:type="dxa"/>
            <w:shd w:val="clear" w:color="auto" w:fill="auto"/>
            <w:vAlign w:val="center"/>
          </w:tcPr>
          <w:p w14:paraId="28496AF0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662" w:type="dxa"/>
            <w:shd w:val="clear" w:color="auto" w:fill="auto"/>
          </w:tcPr>
          <w:p w14:paraId="28496AF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8,648,529.00</w:t>
            </w:r>
          </w:p>
        </w:tc>
        <w:tc>
          <w:tcPr>
            <w:tcW w:w="236" w:type="dxa"/>
            <w:shd w:val="clear" w:color="auto" w:fill="auto"/>
          </w:tcPr>
          <w:p w14:paraId="28496AF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3" w:type="dxa"/>
            <w:shd w:val="clear" w:color="auto" w:fill="auto"/>
          </w:tcPr>
          <w:p w14:paraId="28496AF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7,211,262.00</w:t>
            </w:r>
          </w:p>
        </w:tc>
        <w:tc>
          <w:tcPr>
            <w:tcW w:w="222" w:type="dxa"/>
            <w:shd w:val="clear" w:color="auto" w:fill="auto"/>
          </w:tcPr>
          <w:p w14:paraId="28496AF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F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8,648,529.00</w:t>
            </w:r>
          </w:p>
        </w:tc>
        <w:tc>
          <w:tcPr>
            <w:tcW w:w="240" w:type="dxa"/>
            <w:shd w:val="clear" w:color="auto" w:fill="auto"/>
          </w:tcPr>
          <w:p w14:paraId="28496AF6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8496AF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6,791,262.00</w:t>
            </w:r>
          </w:p>
        </w:tc>
      </w:tr>
      <w:tr w:rsidR="00E537E5" w:rsidRPr="00165280" w14:paraId="28496B01" w14:textId="77777777" w:rsidTr="00B613F3">
        <w:tc>
          <w:tcPr>
            <w:tcW w:w="4223" w:type="dxa"/>
            <w:shd w:val="clear" w:color="auto" w:fill="auto"/>
            <w:vAlign w:val="center"/>
          </w:tcPr>
          <w:p w14:paraId="28496AF9" w14:textId="77777777" w:rsidR="00E537E5" w:rsidRPr="00165280" w:rsidRDefault="00E537E5" w:rsidP="00E537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62" w:type="dxa"/>
            <w:tcBorders>
              <w:bottom w:val="single" w:sz="4" w:space="0" w:color="000000"/>
            </w:tcBorders>
            <w:shd w:val="clear" w:color="auto" w:fill="auto"/>
          </w:tcPr>
          <w:p w14:paraId="28496AF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507,367.82</w:t>
            </w:r>
          </w:p>
        </w:tc>
        <w:tc>
          <w:tcPr>
            <w:tcW w:w="236" w:type="dxa"/>
            <w:shd w:val="clear" w:color="auto" w:fill="auto"/>
          </w:tcPr>
          <w:p w14:paraId="28496AF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000000"/>
            </w:tcBorders>
            <w:shd w:val="clear" w:color="auto" w:fill="auto"/>
          </w:tcPr>
          <w:p w14:paraId="28496AF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278,765.23</w:t>
            </w:r>
          </w:p>
        </w:tc>
        <w:tc>
          <w:tcPr>
            <w:tcW w:w="222" w:type="dxa"/>
            <w:shd w:val="clear" w:color="auto" w:fill="auto"/>
          </w:tcPr>
          <w:p w14:paraId="28496AF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AF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507,367.82</w:t>
            </w:r>
          </w:p>
        </w:tc>
        <w:tc>
          <w:tcPr>
            <w:tcW w:w="240" w:type="dxa"/>
            <w:shd w:val="clear" w:color="auto" w:fill="auto"/>
          </w:tcPr>
          <w:p w14:paraId="28496AFF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B0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sz w:val="30"/>
                <w:szCs w:val="30"/>
                <w:lang w:val="en-US"/>
              </w:rPr>
              <w:t>278,765.23</w:t>
            </w:r>
          </w:p>
        </w:tc>
      </w:tr>
      <w:tr w:rsidR="00E537E5" w:rsidRPr="00165280" w14:paraId="28496B0A" w14:textId="77777777" w:rsidTr="00B613F3">
        <w:tc>
          <w:tcPr>
            <w:tcW w:w="4223" w:type="dxa"/>
            <w:shd w:val="clear" w:color="auto" w:fill="auto"/>
            <w:vAlign w:val="center"/>
          </w:tcPr>
          <w:p w14:paraId="28496B02" w14:textId="77777777" w:rsidR="00E537E5" w:rsidRPr="00165280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B03" w14:textId="77777777" w:rsidR="00E537E5" w:rsidRPr="00AD1849" w:rsidRDefault="00E537E5" w:rsidP="00E537E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9,155,896.82</w:t>
            </w:r>
          </w:p>
        </w:tc>
        <w:tc>
          <w:tcPr>
            <w:tcW w:w="236" w:type="dxa"/>
            <w:shd w:val="clear" w:color="auto" w:fill="auto"/>
          </w:tcPr>
          <w:p w14:paraId="28496B0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B05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7,490,027.23</w:t>
            </w:r>
          </w:p>
        </w:tc>
        <w:tc>
          <w:tcPr>
            <w:tcW w:w="222" w:type="dxa"/>
            <w:shd w:val="clear" w:color="auto" w:fill="auto"/>
          </w:tcPr>
          <w:p w14:paraId="28496B0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B07" w14:textId="77777777" w:rsidR="00E537E5" w:rsidRPr="00AD1849" w:rsidRDefault="00E537E5" w:rsidP="00E537E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9,155,896.82</w:t>
            </w:r>
          </w:p>
        </w:tc>
        <w:tc>
          <w:tcPr>
            <w:tcW w:w="240" w:type="dxa"/>
            <w:shd w:val="clear" w:color="auto" w:fill="auto"/>
          </w:tcPr>
          <w:p w14:paraId="28496B08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B0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8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7,070,027.23</w:t>
            </w:r>
          </w:p>
        </w:tc>
      </w:tr>
    </w:tbl>
    <w:p w14:paraId="28496B0B" w14:textId="77777777" w:rsidR="00B613F3" w:rsidRDefault="00B613F3" w:rsidP="00B613F3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0C" w14:textId="77777777" w:rsidR="00D80555" w:rsidRPr="00494247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28496B0D" w14:textId="77777777"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28496B0E" w14:textId="77777777"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8496B0F" w14:textId="77777777" w:rsidR="008B410A" w:rsidRPr="00C20F32" w:rsidRDefault="008B410A" w:rsidP="00520A2B">
      <w:pPr>
        <w:numPr>
          <w:ilvl w:val="0"/>
          <w:numId w:val="2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20F3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8496B10" w14:textId="77777777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4" w:name="_Hlk8492122"/>
      <w:r w:rsidR="00C20F32">
        <w:rPr>
          <w:rFonts w:ascii="Angsana New" w:hAnsi="Angsana New"/>
          <w:sz w:val="30"/>
          <w:szCs w:val="30"/>
        </w:rPr>
        <w:t>3</w:t>
      </w:r>
      <w:r w:rsidR="0074312A">
        <w:rPr>
          <w:rFonts w:ascii="Angsana New" w:hAnsi="Angsana New"/>
          <w:sz w:val="30"/>
          <w:szCs w:val="30"/>
        </w:rPr>
        <w:t>0</w:t>
      </w:r>
      <w:r w:rsidR="00C20F32">
        <w:rPr>
          <w:rFonts w:ascii="Angsana New" w:hAnsi="Angsana New"/>
          <w:sz w:val="30"/>
          <w:szCs w:val="30"/>
        </w:rPr>
        <w:t xml:space="preserve"> </w:t>
      </w:r>
      <w:r w:rsidR="0074312A">
        <w:rPr>
          <w:rFonts w:ascii="Angsana New" w:hAnsi="Angsana New" w:hint="cs"/>
          <w:sz w:val="30"/>
          <w:szCs w:val="30"/>
          <w:cs/>
        </w:rPr>
        <w:t>มิถุนายน</w:t>
      </w:r>
      <w:r w:rsidR="00C20F32">
        <w:rPr>
          <w:rFonts w:ascii="Angsana New" w:hAnsi="Angsana New" w:hint="cs"/>
          <w:sz w:val="30"/>
          <w:szCs w:val="30"/>
          <w:cs/>
        </w:rPr>
        <w:t xml:space="preserve"> </w:t>
      </w:r>
      <w:r w:rsidR="00C20F32">
        <w:rPr>
          <w:rFonts w:ascii="Angsana New" w:hAnsi="Angsana New"/>
          <w:sz w:val="30"/>
          <w:szCs w:val="30"/>
          <w:lang w:val="en-US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4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3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4"/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CE07B9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</w:t>
      </w:r>
      <w:r w:rsidRPr="00845268">
        <w:rPr>
          <w:rFonts w:ascii="Angsana New" w:hAnsi="Angsana New"/>
          <w:sz w:val="30"/>
          <w:szCs w:val="30"/>
          <w:cs/>
        </w:rPr>
        <w:t>จำนวน</w:t>
      </w:r>
      <w:r w:rsidRPr="00845268">
        <w:rPr>
          <w:rFonts w:ascii="Angsana New" w:hAnsi="Angsana New" w:hint="cs"/>
          <w:sz w:val="30"/>
          <w:szCs w:val="30"/>
          <w:cs/>
        </w:rPr>
        <w:t xml:space="preserve"> </w:t>
      </w:r>
      <w:r w:rsidR="00845268" w:rsidRPr="00845268">
        <w:rPr>
          <w:rFonts w:ascii="Angsana New" w:hAnsi="Angsana New"/>
          <w:sz w:val="30"/>
          <w:szCs w:val="30"/>
          <w:lang w:val="en-US"/>
        </w:rPr>
        <w:t>51,347.06</w:t>
      </w:r>
      <w:r w:rsidR="001C4039" w:rsidRPr="00845268">
        <w:rPr>
          <w:rFonts w:ascii="Angsana New" w:hAnsi="Angsana New"/>
          <w:sz w:val="30"/>
          <w:szCs w:val="30"/>
          <w:lang w:val="en-US"/>
        </w:rPr>
        <w:t xml:space="preserve"> </w:t>
      </w:r>
      <w:r w:rsidRPr="00845268">
        <w:rPr>
          <w:rFonts w:ascii="Angsana New" w:hAnsi="Angsana New"/>
          <w:sz w:val="30"/>
          <w:szCs w:val="30"/>
          <w:lang w:val="en-US"/>
        </w:rPr>
        <w:t xml:space="preserve">USD </w:t>
      </w:r>
      <w:r w:rsidR="00C20F32" w:rsidRPr="0084526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20F32">
        <w:rPr>
          <w:rFonts w:ascii="Angsana New" w:hAnsi="Angsana New"/>
          <w:sz w:val="30"/>
          <w:szCs w:val="30"/>
          <w:cs/>
          <w:lang w:val="en-US"/>
        </w:rPr>
        <w:br/>
      </w:r>
      <w:r w:rsidR="00B61B43" w:rsidRPr="00B61B43">
        <w:rPr>
          <w:rFonts w:ascii="Angsana New" w:hAnsi="Angsana New"/>
          <w:sz w:val="30"/>
          <w:szCs w:val="30"/>
          <w:lang w:val="en-US"/>
        </w:rPr>
        <w:t>92,956.65 USD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28496B11" w14:textId="77777777" w:rsidR="008B410A" w:rsidRPr="00845268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446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312A">
        <w:rPr>
          <w:rFonts w:ascii="Angsana New" w:hAnsi="Angsana New"/>
          <w:sz w:val="30"/>
          <w:szCs w:val="30"/>
        </w:rPr>
        <w:t xml:space="preserve">30 </w:t>
      </w:r>
      <w:r w:rsidR="0074312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4312A">
        <w:rPr>
          <w:rFonts w:ascii="Angsana New" w:hAnsi="Angsana New"/>
          <w:sz w:val="30"/>
          <w:szCs w:val="30"/>
          <w:lang w:val="en-US"/>
        </w:rPr>
        <w:t>2564</w:t>
      </w:r>
      <w:r w:rsidRPr="00144605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1C4039">
        <w:rPr>
          <w:rFonts w:ascii="Angsana New" w:hAnsi="Angsana New"/>
          <w:sz w:val="30"/>
          <w:szCs w:val="30"/>
          <w:lang w:val="en-US"/>
        </w:rPr>
        <w:t>256</w:t>
      </w:r>
      <w:r w:rsidR="001C4039" w:rsidRPr="001C4039">
        <w:rPr>
          <w:rFonts w:ascii="Angsana New" w:hAnsi="Angsana New"/>
          <w:sz w:val="30"/>
          <w:szCs w:val="30"/>
          <w:lang w:val="en-US"/>
        </w:rPr>
        <w:t>3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C403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1C4039">
        <w:rPr>
          <w:rFonts w:ascii="Angsana New" w:hAnsi="Angsana New"/>
          <w:sz w:val="30"/>
          <w:szCs w:val="30"/>
        </w:rPr>
        <w:t xml:space="preserve">Forward </w:t>
      </w:r>
      <w:r w:rsidRPr="001C4039">
        <w:rPr>
          <w:rFonts w:ascii="Angsana New" w:hAnsi="Angsana New"/>
          <w:sz w:val="30"/>
          <w:szCs w:val="30"/>
          <w:cs/>
        </w:rPr>
        <w:t>รวม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845268">
        <w:rPr>
          <w:rFonts w:ascii="Angsana New" w:hAnsi="Angsana New"/>
          <w:sz w:val="30"/>
          <w:szCs w:val="30"/>
          <w:cs/>
        </w:rPr>
        <w:t xml:space="preserve">จำนวน </w:t>
      </w:r>
      <w:r w:rsidR="001C4039" w:rsidRPr="00845268">
        <w:rPr>
          <w:rFonts w:ascii="Angsana New" w:hAnsi="Angsana New"/>
          <w:sz w:val="30"/>
          <w:szCs w:val="30"/>
        </w:rPr>
        <w:t xml:space="preserve">167 </w:t>
      </w:r>
      <w:r w:rsidR="001C4039" w:rsidRPr="0084526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51DC9" w:rsidRPr="00845268">
        <w:rPr>
          <w:rFonts w:ascii="Angsana New" w:hAnsi="Angsana New"/>
          <w:sz w:val="30"/>
          <w:szCs w:val="30"/>
        </w:rPr>
        <w:t>1</w:t>
      </w:r>
      <w:r w:rsidR="001C4039" w:rsidRPr="00845268">
        <w:rPr>
          <w:rFonts w:ascii="Angsana New" w:hAnsi="Angsana New"/>
          <w:sz w:val="30"/>
          <w:szCs w:val="30"/>
        </w:rPr>
        <w:t xml:space="preserve"> </w:t>
      </w:r>
      <w:r w:rsidR="001C4039" w:rsidRPr="00845268">
        <w:rPr>
          <w:rFonts w:ascii="Angsana New" w:hAnsi="Angsana New"/>
          <w:sz w:val="30"/>
          <w:szCs w:val="30"/>
          <w:cs/>
        </w:rPr>
        <w:t xml:space="preserve">ล้าน </w:t>
      </w:r>
      <w:r w:rsidR="001C4039" w:rsidRPr="00845268">
        <w:rPr>
          <w:rFonts w:ascii="Angsana New" w:hAnsi="Angsana New"/>
          <w:sz w:val="30"/>
          <w:szCs w:val="30"/>
        </w:rPr>
        <w:t>USD</w:t>
      </w:r>
      <w:r w:rsidRPr="00845268">
        <w:rPr>
          <w:rFonts w:ascii="Angsana New" w:hAnsi="Angsana New"/>
          <w:sz w:val="30"/>
          <w:szCs w:val="30"/>
          <w:cs/>
        </w:rPr>
        <w:t xml:space="preserve"> </w:t>
      </w:r>
      <w:r w:rsidRPr="00845268">
        <w:rPr>
          <w:rFonts w:ascii="Angsana New" w:hAnsi="Angsana New" w:hint="cs"/>
          <w:sz w:val="30"/>
          <w:szCs w:val="30"/>
          <w:cs/>
        </w:rPr>
        <w:t>(</w:t>
      </w:r>
      <w:r w:rsidR="001C4039" w:rsidRPr="00845268">
        <w:rPr>
          <w:rFonts w:ascii="Angsana New" w:hAnsi="Angsana New"/>
          <w:sz w:val="30"/>
          <w:szCs w:val="30"/>
          <w:cs/>
        </w:rPr>
        <w:t xml:space="preserve">เฉพาะบริษัทฯ </w:t>
      </w:r>
      <w:r w:rsidR="00551DC9" w:rsidRPr="00845268">
        <w:rPr>
          <w:rFonts w:ascii="Angsana New" w:hAnsi="Angsana New"/>
          <w:sz w:val="30"/>
          <w:szCs w:val="30"/>
        </w:rPr>
        <w:t>165</w:t>
      </w:r>
      <w:r w:rsidR="001C4039" w:rsidRPr="0084526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1DC9" w:rsidRPr="00845268">
        <w:rPr>
          <w:rFonts w:ascii="Angsana New" w:hAnsi="Angsana New"/>
          <w:sz w:val="30"/>
          <w:szCs w:val="30"/>
        </w:rPr>
        <w:t>1</w:t>
      </w:r>
      <w:r w:rsidR="001C4039" w:rsidRPr="00845268">
        <w:rPr>
          <w:rFonts w:ascii="Angsana New" w:hAnsi="Angsana New"/>
          <w:sz w:val="30"/>
          <w:szCs w:val="30"/>
          <w:cs/>
        </w:rPr>
        <w:t xml:space="preserve"> ล้าน </w:t>
      </w:r>
      <w:r w:rsidR="001C4039" w:rsidRPr="00845268">
        <w:rPr>
          <w:rFonts w:ascii="Angsana New" w:hAnsi="Angsana New"/>
          <w:sz w:val="30"/>
          <w:szCs w:val="30"/>
        </w:rPr>
        <w:t>USD</w:t>
      </w:r>
      <w:r w:rsidRPr="00845268">
        <w:rPr>
          <w:rFonts w:ascii="Angsana New" w:hAnsi="Angsana New" w:hint="cs"/>
          <w:sz w:val="30"/>
          <w:szCs w:val="30"/>
          <w:cs/>
        </w:rPr>
        <w:t xml:space="preserve">) </w:t>
      </w:r>
      <w:r w:rsidRPr="00845268">
        <w:rPr>
          <w:rFonts w:ascii="Angsana New" w:hAnsi="Angsana New"/>
          <w:sz w:val="30"/>
          <w:szCs w:val="30"/>
          <w:cs/>
        </w:rPr>
        <w:t xml:space="preserve">ภาระผูกพันดังกล่าวค้ำประกันโดยที่ดินและสิ่งปลูกสร้างกรรมสิทธิ์ของบริษัทฯ </w:t>
      </w:r>
    </w:p>
    <w:p w14:paraId="28496B12" w14:textId="77777777" w:rsidR="008B410A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7537">
        <w:rPr>
          <w:rFonts w:ascii="Angsana New" w:hAnsi="Angsana New"/>
          <w:sz w:val="30"/>
          <w:szCs w:val="30"/>
        </w:rPr>
        <w:t xml:space="preserve">30 </w:t>
      </w:r>
      <w:r w:rsidR="0098753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87537">
        <w:rPr>
          <w:rFonts w:ascii="Angsana New" w:hAnsi="Angsana New"/>
          <w:sz w:val="30"/>
          <w:szCs w:val="30"/>
          <w:lang w:val="en-US"/>
        </w:rPr>
        <w:t>2564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1C4039">
        <w:rPr>
          <w:rFonts w:ascii="Angsana New" w:hAnsi="Angsana New"/>
          <w:sz w:val="30"/>
          <w:szCs w:val="30"/>
          <w:lang w:val="en-US"/>
        </w:rPr>
        <w:t>256</w:t>
      </w:r>
      <w:r w:rsidR="001C4039" w:rsidRPr="001C4039">
        <w:rPr>
          <w:rFonts w:ascii="Angsana New" w:hAnsi="Angsana New"/>
          <w:sz w:val="30"/>
          <w:szCs w:val="30"/>
          <w:lang w:val="en-US"/>
        </w:rPr>
        <w:t>3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2620DF" w:rsidRPr="001C4039">
        <w:rPr>
          <w:rFonts w:ascii="Angsana New" w:hAnsi="Angsana New" w:hint="cs"/>
          <w:sz w:val="30"/>
          <w:szCs w:val="30"/>
          <w:cs/>
        </w:rPr>
        <w:t>กลุ่ม</w:t>
      </w:r>
      <w:r w:rsidRPr="001C403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</w:t>
      </w:r>
      <w:r w:rsidRPr="00B613F3">
        <w:rPr>
          <w:rFonts w:ascii="Angsana New" w:hAnsi="Angsana New"/>
          <w:sz w:val="30"/>
          <w:szCs w:val="30"/>
          <w:cs/>
        </w:rPr>
        <w:t>จำนวน</w:t>
      </w:r>
      <w:r w:rsidR="00DB699A" w:rsidRPr="00B613F3">
        <w:rPr>
          <w:rFonts w:ascii="Angsana New" w:hAnsi="Angsana New"/>
          <w:sz w:val="30"/>
          <w:szCs w:val="30"/>
          <w:lang w:val="en-US"/>
        </w:rPr>
        <w:t xml:space="preserve"> </w:t>
      </w:r>
      <w:r w:rsidR="00B613F3" w:rsidRPr="00B613F3">
        <w:rPr>
          <w:rFonts w:ascii="Angsana New" w:hAnsi="Angsana New"/>
          <w:sz w:val="30"/>
          <w:szCs w:val="30"/>
          <w:lang w:val="en-US"/>
        </w:rPr>
        <w:t>2.57</w:t>
      </w:r>
      <w:r w:rsidR="00DB699A" w:rsidRPr="00B613F3">
        <w:rPr>
          <w:rFonts w:ascii="Angsana New" w:hAnsi="Angsana New"/>
          <w:sz w:val="30"/>
          <w:szCs w:val="30"/>
          <w:lang w:val="en-US"/>
        </w:rPr>
        <w:t xml:space="preserve"> </w:t>
      </w:r>
      <w:r w:rsidRPr="00B613F3">
        <w:rPr>
          <w:rFonts w:ascii="Angsana New" w:hAnsi="Angsana New"/>
          <w:sz w:val="30"/>
          <w:szCs w:val="30"/>
          <w:cs/>
        </w:rPr>
        <w:t>ล้านบาท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>แ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ละ </w:t>
      </w:r>
      <w:r w:rsidR="001C4039" w:rsidRPr="001C4039">
        <w:rPr>
          <w:rFonts w:ascii="Angsana New" w:hAnsi="Angsana New"/>
          <w:sz w:val="30"/>
          <w:szCs w:val="30"/>
          <w:lang w:val="en-US"/>
        </w:rPr>
        <w:t>2.78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1C403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1C403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1C4039">
        <w:rPr>
          <w:rFonts w:ascii="Angsana New" w:hAnsi="Angsana New" w:hint="cs"/>
          <w:sz w:val="30"/>
          <w:szCs w:val="30"/>
          <w:cs/>
        </w:rPr>
        <w:t>เต็มจำนวน</w:t>
      </w:r>
    </w:p>
    <w:p w14:paraId="28496B13" w14:textId="77777777" w:rsidR="001C4039" w:rsidRPr="001C4039" w:rsidRDefault="001C4039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7537">
        <w:rPr>
          <w:rFonts w:ascii="Angsana New" w:hAnsi="Angsana New"/>
          <w:sz w:val="30"/>
          <w:szCs w:val="30"/>
        </w:rPr>
        <w:t xml:space="preserve">30 </w:t>
      </w:r>
      <w:r w:rsidR="0098753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87537">
        <w:rPr>
          <w:rFonts w:ascii="Angsana New" w:hAnsi="Angsana New"/>
          <w:sz w:val="30"/>
          <w:szCs w:val="30"/>
          <w:lang w:val="en-US"/>
        </w:rPr>
        <w:t>2564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4039">
        <w:rPr>
          <w:rFonts w:ascii="Angsana New" w:hAnsi="Angsana New"/>
          <w:sz w:val="30"/>
          <w:szCs w:val="30"/>
        </w:rPr>
        <w:t>2563</w:t>
      </w:r>
      <w:r w:rsidRPr="001C4039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มีภาระผูกพันตามสัญญาก่อสร้างโรงงาน กับบริษัทแห่งหนึ่ง มูลค่าภาระผูกพันตามสัญญาคงเหลือ</w:t>
      </w:r>
      <w:r w:rsidR="00DB69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613F3" w:rsidRPr="00B613F3">
        <w:rPr>
          <w:rFonts w:ascii="Angsana New" w:hAnsi="Angsana New"/>
          <w:sz w:val="30"/>
          <w:szCs w:val="30"/>
          <w:lang w:val="en-US"/>
        </w:rPr>
        <w:t>3.50</w:t>
      </w:r>
      <w:r w:rsidR="00DB699A" w:rsidRPr="00B613F3">
        <w:rPr>
          <w:rFonts w:ascii="Angsana New" w:hAnsi="Angsana New"/>
          <w:sz w:val="30"/>
          <w:szCs w:val="30"/>
          <w:lang w:val="en-US"/>
        </w:rPr>
        <w:t xml:space="preserve"> </w:t>
      </w:r>
      <w:r w:rsidR="00DB699A" w:rsidRPr="00B613F3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DB699A">
        <w:rPr>
          <w:rFonts w:ascii="Angsana New" w:hAnsi="Angsana New" w:hint="cs"/>
          <w:sz w:val="30"/>
          <w:szCs w:val="30"/>
          <w:cs/>
        </w:rPr>
        <w:t>และ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22.72</w:t>
      </w:r>
      <w:r w:rsidRPr="001C4039">
        <w:rPr>
          <w:rFonts w:ascii="Angsana New" w:hAnsi="Angsana New"/>
          <w:sz w:val="30"/>
          <w:szCs w:val="30"/>
          <w:cs/>
        </w:rPr>
        <w:t xml:space="preserve"> ล้านบาท</w:t>
      </w:r>
      <w:r w:rsidR="00B467CA">
        <w:rPr>
          <w:rFonts w:ascii="Angsana New" w:hAnsi="Angsana New" w:hint="cs"/>
          <w:sz w:val="30"/>
          <w:szCs w:val="30"/>
          <w:cs/>
        </w:rPr>
        <w:t xml:space="preserve"> </w:t>
      </w:r>
      <w:r w:rsidR="00DB699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8496B14" w14:textId="77777777" w:rsidR="008B410A" w:rsidRPr="00741962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87537">
        <w:rPr>
          <w:rFonts w:ascii="Angsana New" w:hAnsi="Angsana New"/>
          <w:sz w:val="30"/>
          <w:szCs w:val="30"/>
        </w:rPr>
        <w:t xml:space="preserve">30 </w:t>
      </w:r>
      <w:r w:rsidR="0098753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87537">
        <w:rPr>
          <w:rFonts w:ascii="Angsana New" w:hAnsi="Angsana New"/>
          <w:sz w:val="30"/>
          <w:szCs w:val="30"/>
          <w:lang w:val="en-US"/>
        </w:rPr>
        <w:t>2564</w:t>
      </w:r>
      <w:r w:rsidRPr="001C4039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1C4039">
        <w:rPr>
          <w:rFonts w:ascii="Angsana New" w:hAnsi="Angsana New" w:hint="cs"/>
          <w:sz w:val="30"/>
          <w:szCs w:val="30"/>
          <w:cs/>
        </w:rPr>
        <w:t>วันที่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C4039">
        <w:rPr>
          <w:rFonts w:ascii="Angsana New" w:hAnsi="Angsana New"/>
          <w:sz w:val="30"/>
          <w:szCs w:val="30"/>
        </w:rPr>
        <w:t>256</w:t>
      </w:r>
      <w:r w:rsidR="001C4039">
        <w:rPr>
          <w:rFonts w:ascii="Angsana New" w:hAnsi="Angsana New"/>
          <w:sz w:val="30"/>
          <w:szCs w:val="30"/>
        </w:rPr>
        <w:t>3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</w:t>
      </w:r>
      <w:r w:rsidRPr="00741962">
        <w:rPr>
          <w:rFonts w:ascii="Angsana New" w:hAnsi="Angsana New" w:hint="cs"/>
          <w:sz w:val="30"/>
          <w:szCs w:val="30"/>
          <w:cs/>
        </w:rPr>
        <w:t>จ่ายตามสัญญาเช่าระยะยาว รายละเอียด ดังต่อไปนี้</w:t>
      </w:r>
    </w:p>
    <w:tbl>
      <w:tblPr>
        <w:tblW w:w="9496" w:type="dxa"/>
        <w:tblInd w:w="738" w:type="dxa"/>
        <w:tblLook w:val="04A0" w:firstRow="1" w:lastRow="0" w:firstColumn="1" w:lastColumn="0" w:noHBand="0" w:noVBand="1"/>
      </w:tblPr>
      <w:tblGrid>
        <w:gridCol w:w="2479"/>
        <w:gridCol w:w="1569"/>
        <w:gridCol w:w="284"/>
        <w:gridCol w:w="1509"/>
        <w:gridCol w:w="7"/>
        <w:gridCol w:w="277"/>
        <w:gridCol w:w="7"/>
        <w:gridCol w:w="1602"/>
        <w:gridCol w:w="244"/>
        <w:gridCol w:w="1518"/>
      </w:tblGrid>
      <w:tr w:rsidR="008B410A" w:rsidRPr="00494247" w14:paraId="28496B1D" w14:textId="77777777" w:rsidTr="00987537">
        <w:tc>
          <w:tcPr>
            <w:tcW w:w="2479" w:type="dxa"/>
            <w:shd w:val="clear" w:color="auto" w:fill="auto"/>
          </w:tcPr>
          <w:p w14:paraId="28496B15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28496B16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6B17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gridSpan w:val="2"/>
          </w:tcPr>
          <w:p w14:paraId="28496B18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8496B19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28496B1A" w14:textId="77777777"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8496B1B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28496B1C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14:paraId="28496B22" w14:textId="77777777" w:rsidTr="00987537">
        <w:tc>
          <w:tcPr>
            <w:tcW w:w="2479" w:type="dxa"/>
            <w:shd w:val="clear" w:color="auto" w:fill="auto"/>
          </w:tcPr>
          <w:p w14:paraId="28496B1E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B1F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8496B20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96B21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B8" w:rsidRPr="00494247" w14:paraId="28496B2B" w14:textId="77777777" w:rsidTr="00987537">
        <w:tc>
          <w:tcPr>
            <w:tcW w:w="2479" w:type="dxa"/>
            <w:shd w:val="clear" w:color="auto" w:fill="auto"/>
          </w:tcPr>
          <w:p w14:paraId="28496B23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4" w14:textId="77777777" w:rsidR="00DB3AB8" w:rsidRPr="008B410A" w:rsidRDefault="00987537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Pr="00987537">
              <w:rPr>
                <w:sz w:val="28"/>
                <w:szCs w:val="28"/>
                <w:cs/>
              </w:rPr>
              <w:t xml:space="preserve">มิถุนายน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8496B25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6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8496B27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8" w14:textId="77777777" w:rsidR="00DB3AB8" w:rsidRPr="008B410A" w:rsidRDefault="00987537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Pr="00987537">
              <w:rPr>
                <w:sz w:val="28"/>
                <w:szCs w:val="28"/>
                <w:cs/>
              </w:rPr>
              <w:t xml:space="preserve">มิถุนายน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28496B29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A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</w:tr>
      <w:tr w:rsidR="00DB3AB8" w:rsidRPr="00494247" w14:paraId="28496B34" w14:textId="77777777" w:rsidTr="00987537">
        <w:tc>
          <w:tcPr>
            <w:tcW w:w="2479" w:type="dxa"/>
            <w:shd w:val="clear" w:color="auto" w:fill="auto"/>
          </w:tcPr>
          <w:p w14:paraId="28496B2C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B2D" w14:textId="77777777" w:rsidR="00DB3AB8" w:rsidRPr="00494247" w:rsidRDefault="00B15783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83">
              <w:rPr>
                <w:rFonts w:ascii="Angsana New" w:hAnsi="Angsana New"/>
                <w:sz w:val="30"/>
                <w:szCs w:val="30"/>
                <w:lang w:val="en-US"/>
              </w:rPr>
              <w:t>119,400.00</w:t>
            </w:r>
          </w:p>
        </w:tc>
        <w:tc>
          <w:tcPr>
            <w:tcW w:w="284" w:type="dxa"/>
          </w:tcPr>
          <w:p w14:paraId="28496B2E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gridSpan w:val="2"/>
          </w:tcPr>
          <w:p w14:paraId="28496B2F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207,600.00</w:t>
            </w:r>
          </w:p>
        </w:tc>
        <w:tc>
          <w:tcPr>
            <w:tcW w:w="284" w:type="dxa"/>
            <w:gridSpan w:val="2"/>
          </w:tcPr>
          <w:p w14:paraId="28496B30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8496B31" w14:textId="77777777" w:rsidR="00DB3AB8" w:rsidRPr="00494247" w:rsidRDefault="0014460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496B32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28496B33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AB8" w:rsidRPr="00494247" w14:paraId="28496B3D" w14:textId="77777777" w:rsidTr="00987537">
        <w:tc>
          <w:tcPr>
            <w:tcW w:w="2479" w:type="dxa"/>
            <w:shd w:val="clear" w:color="auto" w:fill="auto"/>
          </w:tcPr>
          <w:p w14:paraId="28496B35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8496B36" w14:textId="77777777" w:rsidR="00DB3AB8" w:rsidRPr="00494247" w:rsidRDefault="00B15783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83">
              <w:rPr>
                <w:rFonts w:ascii="Angsana New" w:hAnsi="Angsana New"/>
                <w:sz w:val="30"/>
                <w:szCs w:val="30"/>
                <w:lang w:val="en-US"/>
              </w:rPr>
              <w:t>18,000.00</w:t>
            </w:r>
          </w:p>
        </w:tc>
        <w:tc>
          <w:tcPr>
            <w:tcW w:w="284" w:type="dxa"/>
          </w:tcPr>
          <w:p w14:paraId="28496B37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gridSpan w:val="2"/>
          </w:tcPr>
          <w:p w14:paraId="28496B38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24,000.00</w:t>
            </w:r>
          </w:p>
        </w:tc>
        <w:tc>
          <w:tcPr>
            <w:tcW w:w="284" w:type="dxa"/>
            <w:gridSpan w:val="2"/>
          </w:tcPr>
          <w:p w14:paraId="28496B39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28496B3A" w14:textId="77777777" w:rsidR="00DB3AB8" w:rsidRPr="00494247" w:rsidRDefault="0014460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496B3B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28496B3C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AB8" w:rsidRPr="00494247" w14:paraId="28496B46" w14:textId="77777777" w:rsidTr="00987537">
        <w:tc>
          <w:tcPr>
            <w:tcW w:w="2479" w:type="dxa"/>
            <w:shd w:val="clear" w:color="auto" w:fill="auto"/>
          </w:tcPr>
          <w:p w14:paraId="28496B3E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B3F" w14:textId="77777777" w:rsidR="00DB3AB8" w:rsidRPr="00494247" w:rsidRDefault="00B15783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83">
              <w:rPr>
                <w:rFonts w:ascii="Angsana New" w:hAnsi="Angsana New"/>
                <w:sz w:val="30"/>
                <w:szCs w:val="30"/>
                <w:lang w:val="en-US"/>
              </w:rPr>
              <w:t>137,400.00</w:t>
            </w:r>
          </w:p>
        </w:tc>
        <w:tc>
          <w:tcPr>
            <w:tcW w:w="284" w:type="dxa"/>
          </w:tcPr>
          <w:p w14:paraId="28496B40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6B41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,600.00</w:t>
            </w:r>
          </w:p>
        </w:tc>
        <w:tc>
          <w:tcPr>
            <w:tcW w:w="284" w:type="dxa"/>
            <w:gridSpan w:val="2"/>
          </w:tcPr>
          <w:p w14:paraId="28496B42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B43" w14:textId="77777777" w:rsidR="00DB3AB8" w:rsidRPr="00494247" w:rsidRDefault="0014460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496B44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B45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8496B47" w14:textId="77777777" w:rsidR="00B613F3" w:rsidRDefault="00B613F3" w:rsidP="00B613F3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8" w14:textId="77777777" w:rsidR="00B613F3" w:rsidRDefault="00B613F3" w:rsidP="00B613F3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9" w14:textId="77777777" w:rsidR="00B613F3" w:rsidRDefault="00B613F3" w:rsidP="00B613F3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A" w14:textId="77777777" w:rsidR="00AD1849" w:rsidRDefault="00AD1849" w:rsidP="00B613F3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B" w14:textId="77777777" w:rsidR="00847976" w:rsidRPr="005658EC" w:rsidRDefault="00847976" w:rsidP="00520A2B">
      <w:pPr>
        <w:numPr>
          <w:ilvl w:val="0"/>
          <w:numId w:val="24"/>
        </w:numPr>
        <w:tabs>
          <w:tab w:val="left" w:pos="513"/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658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8496B4C" w14:textId="77777777" w:rsidR="00905C33" w:rsidRPr="000428D3" w:rsidRDefault="000428D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428D3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28496B4D" w14:textId="77777777" w:rsidR="00905C33" w:rsidRPr="00323AD5" w:rsidRDefault="0042123C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2123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เจ้าหนี้การค้าและเจ้าหนี้หมุนเวียนอื่น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8496B4E" w14:textId="77777777" w:rsidR="00E92BFE" w:rsidRPr="00A0631C" w:rsidRDefault="00323AD5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323AD5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28496B4F" w14:textId="77777777" w:rsidR="00E92BFE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221F7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="00E92BFE" w:rsidRPr="00905C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496B50" w14:textId="77777777" w:rsidR="006D4F21" w:rsidRPr="004D1175" w:rsidRDefault="006D4F21" w:rsidP="004D1175">
      <w:pPr>
        <w:pStyle w:val="ListParagraph"/>
        <w:numPr>
          <w:ilvl w:val="0"/>
          <w:numId w:val="40"/>
        </w:numPr>
        <w:ind w:left="900" w:hanging="180"/>
        <w:jc w:val="thaiDistribute"/>
        <w:rPr>
          <w:rFonts w:ascii="Angsana New" w:hAnsi="Angsana New"/>
          <w:sz w:val="30"/>
          <w:szCs w:val="30"/>
          <w:u w:val="single"/>
        </w:rPr>
      </w:pPr>
      <w:r w:rsidRPr="004D1175">
        <w:rPr>
          <w:rFonts w:ascii="Angsana New" w:hAnsi="Angsana New"/>
          <w:sz w:val="30"/>
          <w:szCs w:val="30"/>
          <w:u w:val="single"/>
          <w:cs/>
        </w:rPr>
        <w:t xml:space="preserve">ลูกหนี้การค้า </w:t>
      </w:r>
    </w:p>
    <w:p w14:paraId="28496B51" w14:textId="77777777" w:rsidR="006D4F21" w:rsidRPr="006D4F21" w:rsidRDefault="006D4F21" w:rsidP="004D1175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28496B52" w14:textId="77777777" w:rsidR="006D4F21" w:rsidRDefault="006D4F21" w:rsidP="004D1175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8496B53" w14:textId="77777777" w:rsidR="00FB3526" w:rsidRPr="00C31419" w:rsidRDefault="00FB3526" w:rsidP="004D1175">
      <w:pPr>
        <w:pStyle w:val="ListParagraph"/>
        <w:numPr>
          <w:ilvl w:val="0"/>
          <w:numId w:val="40"/>
        </w:numPr>
        <w:ind w:left="900" w:hanging="180"/>
        <w:jc w:val="thaiDistribute"/>
        <w:rPr>
          <w:rFonts w:ascii="Angsana New" w:hAnsi="Angsana New"/>
          <w:sz w:val="30"/>
          <w:szCs w:val="30"/>
          <w:u w:val="single"/>
        </w:rPr>
      </w:pPr>
      <w:r w:rsidRPr="00C31419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28496B54" w14:textId="77777777" w:rsidR="006D4F21" w:rsidRDefault="00FB3526" w:rsidP="004D1175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FB3526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8496B55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B56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B57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B58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B59" w14:textId="77777777" w:rsidR="00987537" w:rsidRPr="00987537" w:rsidRDefault="00987537" w:rsidP="00520A2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B5A" w14:textId="77777777" w:rsidR="00312455" w:rsidRPr="0012646A" w:rsidRDefault="00312455" w:rsidP="00520A2B">
      <w:pPr>
        <w:numPr>
          <w:ilvl w:val="0"/>
          <w:numId w:val="27"/>
        </w:numPr>
        <w:spacing w:after="120" w:line="240" w:lineRule="atLeast"/>
        <w:ind w:left="510" w:hanging="510"/>
        <w:mirrorIndents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5B" w14:textId="77777777" w:rsidR="00435EF7" w:rsidRPr="007C3D3D" w:rsidRDefault="002D26E4" w:rsidP="00987537">
      <w:pPr>
        <w:tabs>
          <w:tab w:val="left" w:pos="851"/>
        </w:tabs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2D26E4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28496B5C" w14:textId="77777777" w:rsidR="002D26E4" w:rsidRPr="00B52961" w:rsidRDefault="00C0418A" w:rsidP="001009F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C0418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</w:t>
      </w:r>
      <w:r>
        <w:rPr>
          <w:rFonts w:ascii="Angsana New" w:hAnsi="Angsana New"/>
          <w:sz w:val="30"/>
          <w:szCs w:val="30"/>
        </w:rPr>
        <w:t>2</w:t>
      </w:r>
      <w:r w:rsidRPr="00C0418A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14:paraId="28496B5D" w14:textId="77777777" w:rsidR="00847976" w:rsidRPr="005037F5" w:rsidRDefault="00A0631C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28496B5E" w14:textId="77777777" w:rsidR="00847976" w:rsidRPr="004E6A85" w:rsidRDefault="004E6A85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E6A8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28496B5F" w14:textId="77777777" w:rsidR="00FB1B5D" w:rsidRPr="00FB1B5D" w:rsidRDefault="00FB1B5D" w:rsidP="00A52C66">
      <w:pPr>
        <w:spacing w:line="240" w:lineRule="atLeast"/>
        <w:ind w:left="518"/>
        <w:jc w:val="thaiDistribute"/>
        <w:rPr>
          <w:rFonts w:ascii="Angsana New" w:hAnsi="Angsana New"/>
          <w:cs/>
        </w:rPr>
      </w:pPr>
    </w:p>
    <w:p w14:paraId="28496B60" w14:textId="77777777" w:rsidR="000A2AAF" w:rsidRDefault="000A2AAF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7537" w:rsidRPr="00987537">
        <w:rPr>
          <w:rFonts w:ascii="Angsana New" w:hAnsi="Angsana New"/>
          <w:sz w:val="30"/>
          <w:szCs w:val="30"/>
        </w:rPr>
        <w:t xml:space="preserve">30 </w:t>
      </w:r>
      <w:r w:rsidR="00987537" w:rsidRPr="0098753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87537" w:rsidRPr="0098753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A40F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87CDF" w:rsidRPr="00187CDF">
        <w:rPr>
          <w:rFonts w:ascii="Angsana New" w:hAnsi="Angsana New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474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67"/>
        <w:gridCol w:w="1623"/>
        <w:gridCol w:w="237"/>
        <w:gridCol w:w="1557"/>
        <w:gridCol w:w="270"/>
        <w:gridCol w:w="1621"/>
        <w:gridCol w:w="270"/>
        <w:gridCol w:w="1529"/>
      </w:tblGrid>
      <w:tr w:rsidR="000A2AAF" w:rsidRPr="00494247" w14:paraId="28496B69" w14:textId="77777777" w:rsidTr="00987537">
        <w:trPr>
          <w:cantSplit/>
          <w:tblHeader/>
        </w:trPr>
        <w:tc>
          <w:tcPr>
            <w:tcW w:w="2367" w:type="dxa"/>
            <w:shd w:val="clear" w:color="auto" w:fill="auto"/>
          </w:tcPr>
          <w:p w14:paraId="28496B61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3" w:type="dxa"/>
            <w:shd w:val="clear" w:color="auto" w:fill="auto"/>
          </w:tcPr>
          <w:p w14:paraId="28496B62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8496B63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28496B64" w14:textId="77777777" w:rsidR="000A2AAF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96B65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28496B66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6B67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28496B68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494247" w14:paraId="28496B6E" w14:textId="77777777" w:rsidTr="00987537">
        <w:trPr>
          <w:cantSplit/>
          <w:tblHeader/>
        </w:trPr>
        <w:tc>
          <w:tcPr>
            <w:tcW w:w="2367" w:type="dxa"/>
            <w:shd w:val="clear" w:color="auto" w:fill="auto"/>
          </w:tcPr>
          <w:p w14:paraId="28496B6A" w14:textId="77777777" w:rsidR="00236253" w:rsidRPr="00494247" w:rsidRDefault="00236253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B6B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8496B6C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B6D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0F8" w:rsidRPr="00494247" w14:paraId="28496B77" w14:textId="77777777" w:rsidTr="00987537">
        <w:trPr>
          <w:cantSplit/>
          <w:tblHeader/>
        </w:trPr>
        <w:tc>
          <w:tcPr>
            <w:tcW w:w="2367" w:type="dxa"/>
            <w:shd w:val="clear" w:color="auto" w:fill="auto"/>
          </w:tcPr>
          <w:p w14:paraId="28496B6F" w14:textId="77777777" w:rsidR="004A40F8" w:rsidRPr="00494247" w:rsidRDefault="004A40F8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70" w14:textId="77777777" w:rsidR="004A40F8" w:rsidRPr="00494247" w:rsidRDefault="00987537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Pr="00987537">
              <w:rPr>
                <w:sz w:val="28"/>
                <w:szCs w:val="28"/>
                <w:cs/>
              </w:rPr>
              <w:t xml:space="preserve">มิถุนายน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28496B71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72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8496B73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B74" w14:textId="77777777" w:rsidR="004A40F8" w:rsidRPr="008B410A" w:rsidRDefault="00987537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Pr="00987537">
              <w:rPr>
                <w:sz w:val="28"/>
                <w:szCs w:val="28"/>
                <w:cs/>
              </w:rPr>
              <w:t xml:space="preserve">มิถุนายน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8496B75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B76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</w:tr>
      <w:tr w:rsidR="00C367DC" w:rsidRPr="00494247" w14:paraId="28496B80" w14:textId="77777777" w:rsidTr="00987537">
        <w:trPr>
          <w:cantSplit/>
        </w:trPr>
        <w:tc>
          <w:tcPr>
            <w:tcW w:w="2367" w:type="dxa"/>
            <w:shd w:val="clear" w:color="auto" w:fill="auto"/>
          </w:tcPr>
          <w:p w14:paraId="28496B78" w14:textId="77777777" w:rsidR="00C367DC" w:rsidRPr="00494247" w:rsidRDefault="00C367DC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23" w:type="dxa"/>
            <w:shd w:val="clear" w:color="auto" w:fill="auto"/>
          </w:tcPr>
          <w:p w14:paraId="28496B79" w14:textId="77777777" w:rsidR="00C367DC" w:rsidRPr="00236253" w:rsidRDefault="00B15783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167,018.22</w:t>
            </w:r>
          </w:p>
        </w:tc>
        <w:tc>
          <w:tcPr>
            <w:tcW w:w="237" w:type="dxa"/>
            <w:shd w:val="clear" w:color="auto" w:fill="auto"/>
          </w:tcPr>
          <w:p w14:paraId="28496B7A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28496B7B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144,464.46</w:t>
            </w:r>
          </w:p>
        </w:tc>
        <w:tc>
          <w:tcPr>
            <w:tcW w:w="270" w:type="dxa"/>
            <w:shd w:val="clear" w:color="auto" w:fill="auto"/>
          </w:tcPr>
          <w:p w14:paraId="28496B7C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8496B7D" w14:textId="77777777" w:rsidR="00C367DC" w:rsidRPr="00494247" w:rsidRDefault="00B15783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324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540.85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B7E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8496B7F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4,315,153.43</w:t>
            </w:r>
          </w:p>
        </w:tc>
      </w:tr>
      <w:tr w:rsidR="00C367DC" w:rsidRPr="00494247" w14:paraId="28496B89" w14:textId="77777777" w:rsidTr="00987537">
        <w:trPr>
          <w:cantSplit/>
        </w:trPr>
        <w:tc>
          <w:tcPr>
            <w:tcW w:w="2367" w:type="dxa"/>
            <w:shd w:val="clear" w:color="auto" w:fill="auto"/>
          </w:tcPr>
          <w:p w14:paraId="28496B81" w14:textId="77777777" w:rsidR="00C367DC" w:rsidRPr="00494247" w:rsidRDefault="00C367DC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28496B82" w14:textId="77777777" w:rsidR="00C367DC" w:rsidRPr="00236253" w:rsidRDefault="00B15783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607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733.00</w:t>
            </w:r>
          </w:p>
        </w:tc>
        <w:tc>
          <w:tcPr>
            <w:tcW w:w="237" w:type="dxa"/>
            <w:shd w:val="clear" w:color="auto" w:fill="auto"/>
          </w:tcPr>
          <w:p w14:paraId="28496B83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8496B84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930.63</w:t>
            </w:r>
          </w:p>
        </w:tc>
        <w:tc>
          <w:tcPr>
            <w:tcW w:w="270" w:type="dxa"/>
            <w:shd w:val="clear" w:color="auto" w:fill="auto"/>
          </w:tcPr>
          <w:p w14:paraId="28496B85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B86" w14:textId="77777777" w:rsidR="00C367DC" w:rsidRPr="00494247" w:rsidRDefault="00B15783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377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384.39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B87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B88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482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501.30</w:t>
            </w:r>
          </w:p>
        </w:tc>
      </w:tr>
      <w:tr w:rsidR="00C367DC" w:rsidRPr="00494247" w14:paraId="28496B92" w14:textId="77777777" w:rsidTr="00987537">
        <w:trPr>
          <w:cantSplit/>
        </w:trPr>
        <w:tc>
          <w:tcPr>
            <w:tcW w:w="2367" w:type="dxa"/>
            <w:shd w:val="clear" w:color="auto" w:fill="auto"/>
          </w:tcPr>
          <w:p w14:paraId="28496B8A" w14:textId="77777777" w:rsidR="00C367DC" w:rsidRPr="00494247" w:rsidRDefault="00C367DC" w:rsidP="00A52C66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B8B" w14:textId="77777777" w:rsidR="00C367DC" w:rsidRPr="00236253" w:rsidRDefault="00B775BE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775B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774</w:t>
            </w:r>
            <w:r w:rsidRPr="00B775B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775B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751.22</w:t>
            </w:r>
          </w:p>
        </w:tc>
        <w:tc>
          <w:tcPr>
            <w:tcW w:w="237" w:type="dxa"/>
            <w:shd w:val="clear" w:color="auto" w:fill="auto"/>
          </w:tcPr>
          <w:p w14:paraId="28496B8C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B8D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562,395.09</w:t>
            </w:r>
          </w:p>
        </w:tc>
        <w:tc>
          <w:tcPr>
            <w:tcW w:w="270" w:type="dxa"/>
            <w:shd w:val="clear" w:color="auto" w:fill="auto"/>
          </w:tcPr>
          <w:p w14:paraId="28496B8E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B8F" w14:textId="77777777" w:rsidR="00C367DC" w:rsidRPr="00494247" w:rsidRDefault="00B15783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24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701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1578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925.24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B90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B91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16,797,654.73</w:t>
            </w:r>
          </w:p>
        </w:tc>
      </w:tr>
    </w:tbl>
    <w:p w14:paraId="28496B93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4" w14:textId="77777777" w:rsidR="0064237E" w:rsidRPr="005037F5" w:rsidRDefault="0064237E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28496B95" w14:textId="77777777" w:rsidR="0064237E" w:rsidRDefault="00A52C66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8496B96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7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8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9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A" w14:textId="77777777" w:rsidR="001009F9" w:rsidRDefault="001009F9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  <w:cs/>
        </w:rPr>
      </w:pPr>
    </w:p>
    <w:p w14:paraId="28496B9B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C" w14:textId="77777777" w:rsidR="002F1453" w:rsidRDefault="002F1453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D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E" w14:textId="77777777" w:rsidR="00B613F3" w:rsidRPr="00B613F3" w:rsidRDefault="00B613F3" w:rsidP="00520A2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B9F" w14:textId="77777777" w:rsidR="00900EAD" w:rsidRPr="0012646A" w:rsidRDefault="00900EAD" w:rsidP="00520A2B">
      <w:pPr>
        <w:numPr>
          <w:ilvl w:val="0"/>
          <w:numId w:val="28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A0" w14:textId="77777777" w:rsidR="000A2AAF" w:rsidRPr="001009F9" w:rsidRDefault="000A2AAF" w:rsidP="001009F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1009F9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28496BA1" w14:textId="77777777" w:rsidR="00673BD8" w:rsidRDefault="002359B1" w:rsidP="00A85E1D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1009F9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และสัญญาเช่า กลุ่มบริษัทมีนโยบายที่จะรักษาอัตราส่วนหนี้สินต่อส่วนของผู้ถือหุ้น อัตราส่วนความสามารถในการชำระหนี้ให้อยู่ในอัตราส่วนที่ไม่เกินจากข้อกำหนดที่ระบุไว้ในสัญญาสินเชื่อระหว่างกลุ่มบริษัทกับสถาบันการเงิน ทั้งนี้ ณ วันที่ </w:t>
      </w:r>
      <w:r w:rsidR="00987537" w:rsidRPr="00987537">
        <w:rPr>
          <w:rFonts w:ascii="Angsana New" w:hAnsi="Angsana New"/>
          <w:sz w:val="30"/>
          <w:szCs w:val="30"/>
        </w:rPr>
        <w:t xml:space="preserve">30 </w:t>
      </w:r>
      <w:r w:rsidR="00987537" w:rsidRPr="0098753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87537" w:rsidRPr="00987537">
        <w:rPr>
          <w:rFonts w:ascii="Angsana New" w:hAnsi="Angsana New"/>
          <w:sz w:val="30"/>
          <w:szCs w:val="30"/>
        </w:rPr>
        <w:t>2564</w:t>
      </w:r>
      <w:r w:rsidRPr="001009F9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523E1E">
        <w:rPr>
          <w:rFonts w:ascii="Angsana New" w:hAnsi="Angsana New"/>
          <w:sz w:val="30"/>
          <w:szCs w:val="30"/>
          <w:lang w:val="en-US"/>
        </w:rPr>
        <w:t>39</w:t>
      </w:r>
      <w:r w:rsidRPr="001009F9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5855A5" w:rsidRPr="001009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55A5" w:rsidRPr="001009F9">
        <w:rPr>
          <w:rFonts w:ascii="Angsana New" w:hAnsi="Angsana New"/>
          <w:sz w:val="30"/>
          <w:szCs w:val="30"/>
          <w:lang w:val="en-US"/>
        </w:rPr>
        <w:t xml:space="preserve">31 </w:t>
      </w:r>
      <w:r w:rsidR="005855A5" w:rsidRPr="001009F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192126" w:rsidRPr="001009F9">
        <w:rPr>
          <w:rFonts w:ascii="Angsana New" w:hAnsi="Angsana New"/>
          <w:sz w:val="30"/>
          <w:szCs w:val="30"/>
        </w:rPr>
        <w:t>2563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6F2EA2" w:rsidRPr="001009F9">
        <w:rPr>
          <w:rFonts w:ascii="Angsana New" w:hAnsi="Angsana New"/>
          <w:sz w:val="30"/>
          <w:szCs w:val="30"/>
        </w:rPr>
        <w:t>43</w:t>
      </w:r>
      <w:r w:rsidRPr="001009F9">
        <w:rPr>
          <w:rFonts w:ascii="Angsana New" w:hAnsi="Angsana New"/>
          <w:sz w:val="30"/>
          <w:szCs w:val="30"/>
          <w:cs/>
        </w:rPr>
        <w:t>) (เฉพาะบริษัทฯ</w:t>
      </w:r>
      <w:r w:rsidR="00AF26B9">
        <w:rPr>
          <w:rFonts w:ascii="Angsana New" w:hAnsi="Angsana New" w:hint="cs"/>
          <w:sz w:val="30"/>
          <w:szCs w:val="30"/>
          <w:cs/>
        </w:rPr>
        <w:t xml:space="preserve"> </w:t>
      </w:r>
      <w:r w:rsidR="00AF26B9" w:rsidRPr="001009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F26B9" w:rsidRPr="00987537">
        <w:rPr>
          <w:rFonts w:ascii="Angsana New" w:hAnsi="Angsana New"/>
          <w:sz w:val="30"/>
          <w:szCs w:val="30"/>
        </w:rPr>
        <w:t xml:space="preserve">30 </w:t>
      </w:r>
      <w:r w:rsidR="00AF26B9" w:rsidRPr="0098753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F26B9" w:rsidRPr="00987537">
        <w:rPr>
          <w:rFonts w:ascii="Angsana New" w:hAnsi="Angsana New"/>
          <w:sz w:val="30"/>
          <w:szCs w:val="30"/>
        </w:rPr>
        <w:t>2564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9323DB">
        <w:rPr>
          <w:rFonts w:ascii="Angsana New" w:hAnsi="Angsana New"/>
          <w:sz w:val="30"/>
          <w:szCs w:val="30"/>
          <w:lang w:val="en-US"/>
        </w:rPr>
        <w:t>39</w:t>
      </w:r>
      <w:r w:rsidRPr="001009F9">
        <w:rPr>
          <w:rFonts w:ascii="Angsana New" w:hAnsi="Angsana New"/>
          <w:sz w:val="30"/>
          <w:szCs w:val="30"/>
          <w:cs/>
        </w:rPr>
        <w:t xml:space="preserve"> </w:t>
      </w:r>
      <w:r w:rsidR="005855A5" w:rsidRPr="001009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55A5" w:rsidRPr="001009F9">
        <w:rPr>
          <w:rFonts w:ascii="Angsana New" w:hAnsi="Angsana New"/>
          <w:sz w:val="30"/>
          <w:szCs w:val="30"/>
          <w:lang w:val="en-US"/>
        </w:rPr>
        <w:t xml:space="preserve">31 </w:t>
      </w:r>
      <w:r w:rsidR="005855A5" w:rsidRPr="001009F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6F2EA2" w:rsidRPr="001009F9">
        <w:rPr>
          <w:rFonts w:ascii="Angsana New" w:hAnsi="Angsana New"/>
          <w:sz w:val="30"/>
          <w:szCs w:val="30"/>
        </w:rPr>
        <w:t>2563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6F2EA2" w:rsidRPr="001009F9">
        <w:rPr>
          <w:rFonts w:ascii="Angsana New" w:hAnsi="Angsana New"/>
          <w:sz w:val="30"/>
          <w:szCs w:val="30"/>
          <w:lang w:val="en-US"/>
        </w:rPr>
        <w:t>42</w:t>
      </w:r>
      <w:r w:rsidRPr="001009F9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28496BA2" w14:textId="77777777" w:rsidR="007734AB" w:rsidRPr="00A85E1D" w:rsidRDefault="00027827" w:rsidP="00A85E1D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28496BA3" w14:textId="77777777" w:rsidR="009E5FFC" w:rsidRDefault="0075564C" w:rsidP="00A85E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564C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ฝ่ายบริหารของกลุ่มบริษัทฯ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905C33" w:rsidRPr="00200B43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658EC">
        <w:rPr>
          <w:rFonts w:ascii="Angsana New" w:hAnsi="Angsana New"/>
          <w:sz w:val="30"/>
          <w:szCs w:val="30"/>
        </w:rPr>
        <w:t xml:space="preserve"> </w:t>
      </w:r>
      <w:r w:rsidR="00987537" w:rsidRPr="00987537">
        <w:rPr>
          <w:rFonts w:ascii="Angsana New" w:hAnsi="Angsana New"/>
          <w:sz w:val="30"/>
          <w:szCs w:val="30"/>
          <w:lang w:val="en-US"/>
        </w:rPr>
        <w:t xml:space="preserve">30 </w:t>
      </w:r>
      <w:r w:rsidR="00987537" w:rsidRPr="00987537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987537" w:rsidRPr="00987537">
        <w:rPr>
          <w:rFonts w:ascii="Angsana New" w:hAnsi="Angsana New"/>
          <w:sz w:val="30"/>
          <w:szCs w:val="30"/>
          <w:lang w:val="en-US"/>
        </w:rPr>
        <w:t>2564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5C33" w:rsidRPr="00200B43">
        <w:rPr>
          <w:rFonts w:ascii="Angsana New" w:hAnsi="Angsana New"/>
          <w:sz w:val="30"/>
          <w:szCs w:val="30"/>
        </w:rPr>
        <w:t>256</w:t>
      </w:r>
      <w:r w:rsidR="005658EC">
        <w:rPr>
          <w:rFonts w:ascii="Angsana New" w:hAnsi="Angsana New"/>
          <w:sz w:val="30"/>
          <w:szCs w:val="30"/>
        </w:rPr>
        <w:t>3</w:t>
      </w:r>
      <w:r w:rsidR="00905C33" w:rsidRPr="00200B43">
        <w:rPr>
          <w:rFonts w:ascii="Angsana New" w:hAnsi="Angsana New" w:hint="cs"/>
          <w:sz w:val="30"/>
          <w:szCs w:val="30"/>
          <w:cs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28496BA4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987537" w:rsidRPr="00987537">
        <w:rPr>
          <w:rFonts w:ascii="Angsana New" w:hAnsi="Angsana New"/>
          <w:sz w:val="30"/>
          <w:szCs w:val="30"/>
        </w:rPr>
        <w:t xml:space="preserve">30 </w:t>
      </w:r>
      <w:r w:rsidR="00987537" w:rsidRPr="0098753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87537" w:rsidRPr="0098753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28496BA7" w14:textId="77777777" w:rsidTr="00A85E1D">
        <w:trPr>
          <w:trHeight w:val="330"/>
        </w:trPr>
        <w:tc>
          <w:tcPr>
            <w:tcW w:w="2988" w:type="dxa"/>
            <w:vAlign w:val="bottom"/>
          </w:tcPr>
          <w:p w14:paraId="28496BA5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A6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BAA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A8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A9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87537" w:rsidRPr="0098753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85E1D" w:rsidRPr="00E50A6D" w14:paraId="28496BA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AB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8496BAC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BAD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BB4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28496BAF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28496BB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28496BB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BB2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BB3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BBA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B5" w14:textId="77777777" w:rsidR="00A85E1D" w:rsidRPr="00A85E1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BB6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BB7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BB8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BB9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E1E" w:rsidRPr="00E50A6D" w14:paraId="28496BC0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BB" w14:textId="77777777" w:rsidR="00523E1E" w:rsidRPr="00E50A6D" w:rsidRDefault="00523E1E" w:rsidP="00523E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28496BBC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BBD" w14:textId="77777777" w:rsidR="00523E1E" w:rsidRPr="008845E2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22,482,771.35</w:t>
            </w:r>
          </w:p>
        </w:tc>
        <w:tc>
          <w:tcPr>
            <w:tcW w:w="1620" w:type="dxa"/>
            <w:vAlign w:val="bottom"/>
          </w:tcPr>
          <w:p w14:paraId="28496BBE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22,482,771.35</w:t>
            </w:r>
          </w:p>
        </w:tc>
        <w:tc>
          <w:tcPr>
            <w:tcW w:w="1522" w:type="dxa"/>
            <w:vAlign w:val="bottom"/>
          </w:tcPr>
          <w:p w14:paraId="28496BBF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22,482,771.35</w:t>
            </w:r>
          </w:p>
        </w:tc>
      </w:tr>
      <w:tr w:rsidR="00523E1E" w:rsidRPr="00E50A6D" w14:paraId="28496BC6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C1" w14:textId="77777777" w:rsidR="00523E1E" w:rsidRPr="00E50A6D" w:rsidRDefault="00523E1E" w:rsidP="00523E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BC2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BC3" w14:textId="77777777" w:rsidR="00523E1E" w:rsidRPr="00E50A6D" w:rsidRDefault="000E1464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464">
              <w:rPr>
                <w:rFonts w:asciiTheme="majorBidi" w:hAnsiTheme="majorBidi" w:cstheme="majorBidi"/>
                <w:sz w:val="26"/>
                <w:szCs w:val="26"/>
              </w:rPr>
              <w:t>93,623,259.28</w:t>
            </w:r>
          </w:p>
        </w:tc>
        <w:tc>
          <w:tcPr>
            <w:tcW w:w="1620" w:type="dxa"/>
            <w:vAlign w:val="bottom"/>
          </w:tcPr>
          <w:p w14:paraId="28496BC4" w14:textId="77777777" w:rsidR="00523E1E" w:rsidRPr="00E50A6D" w:rsidRDefault="000E1464" w:rsidP="00523E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464">
              <w:rPr>
                <w:rFonts w:asciiTheme="majorBidi" w:hAnsiTheme="majorBidi" w:cstheme="majorBidi"/>
                <w:sz w:val="26"/>
                <w:szCs w:val="26"/>
              </w:rPr>
              <w:t>93,623,259.28</w:t>
            </w:r>
          </w:p>
        </w:tc>
        <w:tc>
          <w:tcPr>
            <w:tcW w:w="1522" w:type="dxa"/>
            <w:vAlign w:val="bottom"/>
          </w:tcPr>
          <w:p w14:paraId="28496BC5" w14:textId="77777777" w:rsidR="00523E1E" w:rsidRPr="00E50A6D" w:rsidRDefault="000E1464" w:rsidP="00523E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464">
              <w:rPr>
                <w:rFonts w:asciiTheme="majorBidi" w:hAnsiTheme="majorBidi" w:cstheme="majorBidi"/>
                <w:sz w:val="26"/>
                <w:szCs w:val="26"/>
              </w:rPr>
              <w:t>93,623,259.28</w:t>
            </w:r>
          </w:p>
        </w:tc>
      </w:tr>
      <w:tr w:rsidR="00523E1E" w:rsidRPr="00E50A6D" w14:paraId="28496BCC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C7" w14:textId="77777777" w:rsidR="00523E1E" w:rsidRPr="00E50A6D" w:rsidRDefault="00523E1E" w:rsidP="00523E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28496BC8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BC9" w14:textId="77777777" w:rsidR="00523E1E" w:rsidRPr="008845E2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838,404.41</w:t>
            </w:r>
          </w:p>
        </w:tc>
        <w:tc>
          <w:tcPr>
            <w:tcW w:w="1620" w:type="dxa"/>
            <w:vAlign w:val="bottom"/>
          </w:tcPr>
          <w:p w14:paraId="28496BCA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838,404.41</w:t>
            </w:r>
          </w:p>
        </w:tc>
        <w:tc>
          <w:tcPr>
            <w:tcW w:w="1522" w:type="dxa"/>
            <w:vAlign w:val="bottom"/>
          </w:tcPr>
          <w:p w14:paraId="28496BCB" w14:textId="77777777" w:rsidR="00523E1E" w:rsidRPr="00E50A6D" w:rsidRDefault="00523E1E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838,404.41</w:t>
            </w:r>
          </w:p>
        </w:tc>
      </w:tr>
      <w:tr w:rsidR="00523E1E" w:rsidRPr="00E50A6D" w14:paraId="28496BD2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CD" w14:textId="77777777" w:rsidR="00523E1E" w:rsidRPr="00E50A6D" w:rsidRDefault="00523E1E" w:rsidP="00523E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28496BCE" w14:textId="77777777" w:rsidR="00523E1E" w:rsidRPr="00E50A6D" w:rsidRDefault="000D6E69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E69">
              <w:rPr>
                <w:rFonts w:asciiTheme="majorBidi" w:hAnsiTheme="majorBidi" w:cstheme="majorBidi"/>
                <w:sz w:val="26"/>
                <w:szCs w:val="26"/>
              </w:rPr>
              <w:t>49,605,786.66</w:t>
            </w:r>
          </w:p>
        </w:tc>
        <w:tc>
          <w:tcPr>
            <w:tcW w:w="1800" w:type="dxa"/>
            <w:vAlign w:val="bottom"/>
          </w:tcPr>
          <w:p w14:paraId="28496BCF" w14:textId="77777777" w:rsidR="00523E1E" w:rsidRPr="000D6E69" w:rsidRDefault="000D6E69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8496BD0" w14:textId="77777777" w:rsidR="00523E1E" w:rsidRPr="00E50A6D" w:rsidRDefault="00523E1E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</w:rPr>
              <w:t>49,605,786.66</w:t>
            </w:r>
          </w:p>
        </w:tc>
        <w:tc>
          <w:tcPr>
            <w:tcW w:w="1522" w:type="dxa"/>
            <w:vAlign w:val="bottom"/>
          </w:tcPr>
          <w:p w14:paraId="28496BD1" w14:textId="77777777" w:rsidR="00523E1E" w:rsidRPr="00E50A6D" w:rsidRDefault="00523E1E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 w:cstheme="majorBidi"/>
                <w:sz w:val="26"/>
                <w:szCs w:val="26"/>
              </w:rPr>
              <w:t>49,605,786.66</w:t>
            </w:r>
          </w:p>
        </w:tc>
      </w:tr>
      <w:tr w:rsidR="00523E1E" w:rsidRPr="00E50A6D" w14:paraId="28496BD8" w14:textId="77777777" w:rsidTr="008845E2">
        <w:trPr>
          <w:trHeight w:val="374"/>
        </w:trPr>
        <w:tc>
          <w:tcPr>
            <w:tcW w:w="2988" w:type="dxa"/>
            <w:vAlign w:val="bottom"/>
            <w:hideMark/>
          </w:tcPr>
          <w:p w14:paraId="28496BD3" w14:textId="77777777" w:rsidR="00523E1E" w:rsidRPr="00E50A6D" w:rsidRDefault="00523E1E" w:rsidP="00523E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BD4" w14:textId="77777777" w:rsidR="00523E1E" w:rsidRPr="00E50A6D" w:rsidRDefault="000D6E69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E69">
              <w:rPr>
                <w:rFonts w:asciiTheme="majorBidi" w:hAnsiTheme="majorBidi" w:cstheme="majorBidi"/>
                <w:sz w:val="26"/>
                <w:szCs w:val="26"/>
              </w:rPr>
              <w:t>49,605,786.66</w:t>
            </w:r>
          </w:p>
        </w:tc>
        <w:tc>
          <w:tcPr>
            <w:tcW w:w="1800" w:type="dxa"/>
            <w:vAlign w:val="bottom"/>
          </w:tcPr>
          <w:p w14:paraId="28496BD5" w14:textId="77777777" w:rsidR="00523E1E" w:rsidRPr="00E50A6D" w:rsidRDefault="00CB56ED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6ED">
              <w:rPr>
                <w:rFonts w:asciiTheme="majorBidi" w:hAnsiTheme="majorBidi" w:cstheme="majorBidi"/>
                <w:sz w:val="26"/>
                <w:szCs w:val="26"/>
              </w:rPr>
              <w:t>116,944,435.04</w:t>
            </w:r>
          </w:p>
        </w:tc>
        <w:tc>
          <w:tcPr>
            <w:tcW w:w="1620" w:type="dxa"/>
            <w:vAlign w:val="bottom"/>
          </w:tcPr>
          <w:p w14:paraId="28496BD6" w14:textId="77777777" w:rsidR="00523E1E" w:rsidRPr="00E50A6D" w:rsidRDefault="00CB56ED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6ED">
              <w:rPr>
                <w:rFonts w:asciiTheme="majorBidi" w:hAnsiTheme="majorBidi" w:cstheme="majorBidi"/>
                <w:sz w:val="26"/>
                <w:szCs w:val="26"/>
              </w:rPr>
              <w:t>166,550,221.70</w:t>
            </w:r>
          </w:p>
        </w:tc>
        <w:tc>
          <w:tcPr>
            <w:tcW w:w="1522" w:type="dxa"/>
            <w:vAlign w:val="bottom"/>
          </w:tcPr>
          <w:p w14:paraId="28496BD7" w14:textId="77777777" w:rsidR="00523E1E" w:rsidRPr="00E50A6D" w:rsidRDefault="00CB56ED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6ED">
              <w:rPr>
                <w:rFonts w:asciiTheme="majorBidi" w:hAnsiTheme="majorBidi" w:cstheme="majorBidi"/>
                <w:sz w:val="26"/>
                <w:szCs w:val="26"/>
              </w:rPr>
              <w:t>166,550,221.70</w:t>
            </w:r>
          </w:p>
        </w:tc>
      </w:tr>
    </w:tbl>
    <w:p w14:paraId="28496BD9" w14:textId="77777777" w:rsidR="00A85E1D" w:rsidRDefault="00A85E1D"/>
    <w:p w14:paraId="28496BDA" w14:textId="77777777" w:rsidR="00A85E1D" w:rsidRDefault="00A85E1D"/>
    <w:p w14:paraId="28496BDB" w14:textId="77777777" w:rsidR="00A85E1D" w:rsidRDefault="00A85E1D"/>
    <w:p w14:paraId="28496BDC" w14:textId="77777777" w:rsidR="00A85E1D" w:rsidRDefault="00A85E1D"/>
    <w:p w14:paraId="28496BDD" w14:textId="77777777" w:rsidR="00523E1E" w:rsidRDefault="00523E1E"/>
    <w:p w14:paraId="28496BDE" w14:textId="77777777" w:rsidR="00A85E1D" w:rsidRDefault="00A85E1D"/>
    <w:p w14:paraId="28496BDF" w14:textId="77777777" w:rsidR="00A85E1D" w:rsidRDefault="00A85E1D"/>
    <w:p w14:paraId="28496BE0" w14:textId="77777777" w:rsidR="00A85E1D" w:rsidRDefault="00A85E1D"/>
    <w:p w14:paraId="28496BE1" w14:textId="77777777" w:rsidR="00467D22" w:rsidRPr="00467D22" w:rsidRDefault="00467D22" w:rsidP="00520A2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BE2" w14:textId="77777777" w:rsidR="00A85E1D" w:rsidRPr="0012646A" w:rsidRDefault="00A85E1D" w:rsidP="00520A2B">
      <w:pPr>
        <w:numPr>
          <w:ilvl w:val="0"/>
          <w:numId w:val="29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E3" w14:textId="77777777" w:rsidR="00A85E1D" w:rsidRDefault="00A85E1D" w:rsidP="00C61383">
      <w:pPr>
        <w:ind w:left="567"/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28496BE6" w14:textId="77777777" w:rsidTr="003C7364">
        <w:trPr>
          <w:trHeight w:val="330"/>
        </w:trPr>
        <w:tc>
          <w:tcPr>
            <w:tcW w:w="2988" w:type="dxa"/>
            <w:vAlign w:val="bottom"/>
          </w:tcPr>
          <w:p w14:paraId="28496BE4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E5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BE9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E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E8" w14:textId="77777777" w:rsidR="00A85E1D" w:rsidRPr="00987537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87537" w:rsidRPr="0098753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85E1D" w:rsidRPr="00E50A6D" w14:paraId="28496BED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EA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8496BEB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BEC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BF3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28496BEE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28496BE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28496BF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BF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BF2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BF9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F4" w14:textId="77777777" w:rsidR="00A85E1D" w:rsidRPr="00A85E1D" w:rsidRDefault="00A85E1D" w:rsidP="007F261E">
            <w:pPr>
              <w:spacing w:after="120" w:line="320" w:lineRule="exact"/>
              <w:rPr>
                <w:b/>
                <w:bCs/>
                <w:sz w:val="16"/>
                <w:szCs w:val="1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BF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BF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BF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BF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523E1E" w:rsidRPr="00E50A6D" w14:paraId="28496BFF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FA" w14:textId="77777777" w:rsidR="00523E1E" w:rsidRPr="00523E1E" w:rsidRDefault="00523E1E" w:rsidP="00523E1E">
            <w:pPr>
              <w:spacing w:after="120" w:line="320" w:lineRule="exact"/>
              <w:ind w:left="232" w:hanging="232"/>
              <w:rPr>
                <w:sz w:val="26"/>
                <w:szCs w:val="26"/>
                <w:cs/>
                <w:lang w:val="th-TH"/>
              </w:rPr>
            </w:pPr>
            <w:r w:rsidRPr="00523E1E">
              <w:rPr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จากสถานบันการเงิน</w:t>
            </w:r>
          </w:p>
        </w:tc>
        <w:tc>
          <w:tcPr>
            <w:tcW w:w="1890" w:type="dxa"/>
            <w:vAlign w:val="bottom"/>
          </w:tcPr>
          <w:p w14:paraId="28496BFB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BFC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  <w:r w:rsidRPr="00523E1E">
              <w:rPr>
                <w:sz w:val="26"/>
                <w:szCs w:val="26"/>
                <w:cs/>
              </w:rPr>
              <w:t>50</w:t>
            </w:r>
            <w:r w:rsidRPr="00523E1E">
              <w:rPr>
                <w:sz w:val="26"/>
                <w:szCs w:val="26"/>
              </w:rPr>
              <w:t>,</w:t>
            </w:r>
            <w:r w:rsidRPr="00523E1E">
              <w:rPr>
                <w:sz w:val="26"/>
                <w:szCs w:val="26"/>
                <w:cs/>
              </w:rPr>
              <w:t>418.52</w:t>
            </w:r>
          </w:p>
        </w:tc>
        <w:tc>
          <w:tcPr>
            <w:tcW w:w="1620" w:type="dxa"/>
            <w:vAlign w:val="bottom"/>
          </w:tcPr>
          <w:p w14:paraId="28496BFD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  <w:r w:rsidRPr="00523E1E">
              <w:rPr>
                <w:sz w:val="26"/>
                <w:szCs w:val="26"/>
                <w:cs/>
              </w:rPr>
              <w:t>50</w:t>
            </w:r>
            <w:r w:rsidRPr="00523E1E">
              <w:rPr>
                <w:sz w:val="26"/>
                <w:szCs w:val="26"/>
              </w:rPr>
              <w:t>,</w:t>
            </w:r>
            <w:r w:rsidRPr="00523E1E">
              <w:rPr>
                <w:sz w:val="26"/>
                <w:szCs w:val="26"/>
                <w:cs/>
              </w:rPr>
              <w:t>418.52</w:t>
            </w:r>
          </w:p>
        </w:tc>
        <w:tc>
          <w:tcPr>
            <w:tcW w:w="1522" w:type="dxa"/>
            <w:vAlign w:val="bottom"/>
          </w:tcPr>
          <w:p w14:paraId="28496BFE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  <w:r w:rsidRPr="00523E1E">
              <w:rPr>
                <w:sz w:val="26"/>
                <w:szCs w:val="26"/>
                <w:cs/>
              </w:rPr>
              <w:t>50</w:t>
            </w:r>
            <w:r w:rsidRPr="00523E1E">
              <w:rPr>
                <w:sz w:val="26"/>
                <w:szCs w:val="26"/>
              </w:rPr>
              <w:t>,</w:t>
            </w:r>
            <w:r w:rsidRPr="00523E1E">
              <w:rPr>
                <w:sz w:val="26"/>
                <w:szCs w:val="26"/>
                <w:cs/>
              </w:rPr>
              <w:t>418.52</w:t>
            </w:r>
          </w:p>
        </w:tc>
      </w:tr>
      <w:tr w:rsidR="00523E1E" w:rsidRPr="00E50A6D" w14:paraId="28496C05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00" w14:textId="77777777" w:rsidR="00523E1E" w:rsidRPr="00E50A6D" w:rsidRDefault="00523E1E" w:rsidP="00523E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C01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02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226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601.88</w:t>
            </w:r>
          </w:p>
        </w:tc>
        <w:tc>
          <w:tcPr>
            <w:tcW w:w="1620" w:type="dxa"/>
            <w:vAlign w:val="bottom"/>
          </w:tcPr>
          <w:p w14:paraId="28496C03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226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601.88</w:t>
            </w:r>
          </w:p>
        </w:tc>
        <w:tc>
          <w:tcPr>
            <w:tcW w:w="1522" w:type="dxa"/>
            <w:vAlign w:val="bottom"/>
          </w:tcPr>
          <w:p w14:paraId="28496C04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226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601.88</w:t>
            </w:r>
          </w:p>
        </w:tc>
      </w:tr>
      <w:tr w:rsidR="00523E1E" w:rsidRPr="00E50A6D" w14:paraId="28496C0B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06" w14:textId="77777777" w:rsidR="00523E1E" w:rsidRPr="00E50A6D" w:rsidRDefault="00523E1E" w:rsidP="00523E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8496C07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08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098.02</w:t>
            </w:r>
          </w:p>
        </w:tc>
        <w:tc>
          <w:tcPr>
            <w:tcW w:w="1620" w:type="dxa"/>
            <w:vAlign w:val="bottom"/>
          </w:tcPr>
          <w:p w14:paraId="28496C09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098.02</w:t>
            </w:r>
          </w:p>
        </w:tc>
        <w:tc>
          <w:tcPr>
            <w:tcW w:w="1522" w:type="dxa"/>
            <w:vAlign w:val="bottom"/>
          </w:tcPr>
          <w:p w14:paraId="28496C0A" w14:textId="77777777" w:rsidR="00523E1E" w:rsidRPr="00E50A6D" w:rsidRDefault="00523E1E" w:rsidP="00523E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098.02</w:t>
            </w:r>
          </w:p>
        </w:tc>
      </w:tr>
      <w:tr w:rsidR="00523E1E" w:rsidRPr="00E50A6D" w14:paraId="28496C11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0C" w14:textId="77777777" w:rsidR="00523E1E" w:rsidRPr="00E50A6D" w:rsidRDefault="00523E1E" w:rsidP="00523E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28496C0D" w14:textId="77777777" w:rsidR="00523E1E" w:rsidRPr="00E50A6D" w:rsidRDefault="00523E1E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0E" w14:textId="77777777" w:rsidR="00523E1E" w:rsidRPr="00E50A6D" w:rsidRDefault="00523E1E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648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993.83</w:t>
            </w:r>
          </w:p>
        </w:tc>
        <w:tc>
          <w:tcPr>
            <w:tcW w:w="1620" w:type="dxa"/>
            <w:vAlign w:val="bottom"/>
          </w:tcPr>
          <w:p w14:paraId="28496C0F" w14:textId="77777777" w:rsidR="00523E1E" w:rsidRPr="00E50A6D" w:rsidRDefault="00523E1E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648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993.83</w:t>
            </w:r>
          </w:p>
        </w:tc>
        <w:tc>
          <w:tcPr>
            <w:tcW w:w="1522" w:type="dxa"/>
            <w:vAlign w:val="bottom"/>
          </w:tcPr>
          <w:p w14:paraId="28496C10" w14:textId="77777777" w:rsidR="00523E1E" w:rsidRPr="00E50A6D" w:rsidRDefault="00523E1E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648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993.83</w:t>
            </w:r>
          </w:p>
        </w:tc>
      </w:tr>
      <w:tr w:rsidR="00523E1E" w:rsidRPr="00E50A6D" w14:paraId="28496C17" w14:textId="77777777" w:rsidTr="003C7364">
        <w:trPr>
          <w:trHeight w:val="315"/>
        </w:trPr>
        <w:tc>
          <w:tcPr>
            <w:tcW w:w="2988" w:type="dxa"/>
            <w:vAlign w:val="bottom"/>
            <w:hideMark/>
          </w:tcPr>
          <w:p w14:paraId="28496C12" w14:textId="77777777" w:rsidR="00523E1E" w:rsidRPr="00E50A6D" w:rsidRDefault="00523E1E" w:rsidP="00523E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C13" w14:textId="77777777" w:rsidR="00523E1E" w:rsidRPr="00E50A6D" w:rsidRDefault="00523E1E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14" w14:textId="77777777" w:rsidR="00523E1E" w:rsidRPr="00E50A6D" w:rsidRDefault="00523E1E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718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112.25</w:t>
            </w:r>
          </w:p>
        </w:tc>
        <w:tc>
          <w:tcPr>
            <w:tcW w:w="1620" w:type="dxa"/>
            <w:vAlign w:val="bottom"/>
          </w:tcPr>
          <w:p w14:paraId="28496C15" w14:textId="77777777" w:rsidR="00523E1E" w:rsidRPr="00E50A6D" w:rsidRDefault="00523E1E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 w:hanging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718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112.25</w:t>
            </w:r>
          </w:p>
        </w:tc>
        <w:tc>
          <w:tcPr>
            <w:tcW w:w="1522" w:type="dxa"/>
            <w:vAlign w:val="bottom"/>
          </w:tcPr>
          <w:p w14:paraId="28496C16" w14:textId="77777777" w:rsidR="00523E1E" w:rsidRPr="00E50A6D" w:rsidRDefault="00523E1E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718</w:t>
            </w:r>
            <w:r w:rsidRPr="00523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E1E">
              <w:rPr>
                <w:rFonts w:asciiTheme="majorBidi" w:hAnsiTheme="majorBidi"/>
                <w:sz w:val="26"/>
                <w:szCs w:val="26"/>
                <w:cs/>
              </w:rPr>
              <w:t>112.25</w:t>
            </w:r>
          </w:p>
        </w:tc>
      </w:tr>
    </w:tbl>
    <w:p w14:paraId="28496C18" w14:textId="77777777" w:rsidR="00A85E1D" w:rsidRPr="00313FCE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28496C1B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19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C1A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C1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1C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C1D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85E1D" w:rsidRPr="00E50A6D" w14:paraId="28496C22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1F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8496C2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C2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C28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28496C23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28496C24" w14:textId="77777777" w:rsidR="00A85E1D" w:rsidRPr="00E50A6D" w:rsidRDefault="004B1068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4B1068">
              <w:rPr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  <w:hideMark/>
          </w:tcPr>
          <w:p w14:paraId="28496C25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C26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C27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C2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29" w14:textId="77777777"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C2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2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2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2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5E1D" w:rsidRPr="00E50A6D" w14:paraId="28496C34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2F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28496C3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31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620" w:type="dxa"/>
            <w:vAlign w:val="bottom"/>
          </w:tcPr>
          <w:p w14:paraId="28496C3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522" w:type="dxa"/>
            <w:vAlign w:val="bottom"/>
          </w:tcPr>
          <w:p w14:paraId="28496C3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</w:tr>
      <w:tr w:rsidR="00A85E1D" w:rsidRPr="00E50A6D" w14:paraId="28496C3A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35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C3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3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620" w:type="dxa"/>
            <w:vAlign w:val="bottom"/>
          </w:tcPr>
          <w:p w14:paraId="28496C3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522" w:type="dxa"/>
            <w:vAlign w:val="bottom"/>
          </w:tcPr>
          <w:p w14:paraId="28496C39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</w:tr>
      <w:tr w:rsidR="00A85E1D" w:rsidRPr="00E50A6D" w14:paraId="28496C40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3B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28496C3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3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28496C3E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28496C3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A85E1D" w:rsidRPr="00E50A6D" w14:paraId="28496C46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41" w14:textId="77777777" w:rsidR="00A85E1D" w:rsidRPr="00E50A6D" w:rsidRDefault="00A85E1D" w:rsidP="007F26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28496C4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4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28496C4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28496C4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A85E1D" w:rsidRPr="00E50A6D" w14:paraId="28496C4C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47" w14:textId="77777777" w:rsidR="00A85E1D" w:rsidRPr="00E50A6D" w:rsidRDefault="00A85E1D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28496C48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C49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8496C4A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28496C4B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A85E1D" w:rsidRPr="00E50A6D" w14:paraId="28496C52" w14:textId="77777777" w:rsidTr="003C7364">
        <w:trPr>
          <w:trHeight w:val="374"/>
        </w:trPr>
        <w:tc>
          <w:tcPr>
            <w:tcW w:w="2988" w:type="dxa"/>
            <w:vAlign w:val="bottom"/>
            <w:hideMark/>
          </w:tcPr>
          <w:p w14:paraId="28496C4D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C4E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C4F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150,224,151.81</w:t>
            </w:r>
          </w:p>
        </w:tc>
        <w:tc>
          <w:tcPr>
            <w:tcW w:w="1620" w:type="dxa"/>
            <w:vAlign w:val="bottom"/>
          </w:tcPr>
          <w:p w14:paraId="28496C50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  <w:tc>
          <w:tcPr>
            <w:tcW w:w="1522" w:type="dxa"/>
            <w:vAlign w:val="bottom"/>
          </w:tcPr>
          <w:p w14:paraId="28496C51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</w:tr>
      <w:tr w:rsidR="00A85E1D" w:rsidRPr="00E50A6D" w14:paraId="28496C58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53" w14:textId="77777777"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C5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5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5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5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85E1D" w:rsidRPr="00E50A6D" w14:paraId="28496C5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59" w14:textId="77777777" w:rsidR="00A85E1D" w:rsidRPr="00E50A6D" w:rsidRDefault="00A85E1D" w:rsidP="007F26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C5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5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620" w:type="dxa"/>
            <w:vAlign w:val="bottom"/>
          </w:tcPr>
          <w:p w14:paraId="28496C5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522" w:type="dxa"/>
            <w:vAlign w:val="bottom"/>
          </w:tcPr>
          <w:p w14:paraId="28496C5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</w:tr>
      <w:tr w:rsidR="00A85E1D" w:rsidRPr="00E50A6D" w14:paraId="28496C64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5F" w14:textId="77777777" w:rsidR="00A85E1D" w:rsidRPr="00E50A6D" w:rsidRDefault="00A85E1D" w:rsidP="007F26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8496C6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61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28496C6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28496C6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A85E1D" w:rsidRPr="00E50A6D" w14:paraId="28496C6A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65" w14:textId="77777777" w:rsidR="00A85E1D" w:rsidRPr="00E50A6D" w:rsidRDefault="00A85E1D" w:rsidP="007F26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28496C66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67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620" w:type="dxa"/>
            <w:vAlign w:val="bottom"/>
          </w:tcPr>
          <w:p w14:paraId="28496C68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522" w:type="dxa"/>
            <w:vAlign w:val="bottom"/>
          </w:tcPr>
          <w:p w14:paraId="28496C69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</w:tr>
      <w:tr w:rsidR="00A85E1D" w:rsidRPr="00E50A6D" w14:paraId="28496C70" w14:textId="77777777" w:rsidTr="003C7364">
        <w:trPr>
          <w:trHeight w:val="315"/>
        </w:trPr>
        <w:tc>
          <w:tcPr>
            <w:tcW w:w="2988" w:type="dxa"/>
            <w:vAlign w:val="bottom"/>
            <w:hideMark/>
          </w:tcPr>
          <w:p w14:paraId="28496C6B" w14:textId="77777777" w:rsidR="00A85E1D" w:rsidRPr="00E50A6D" w:rsidRDefault="00A85E1D" w:rsidP="007F26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C6C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6D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620" w:type="dxa"/>
            <w:vAlign w:val="bottom"/>
          </w:tcPr>
          <w:p w14:paraId="28496C6E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522" w:type="dxa"/>
            <w:vAlign w:val="bottom"/>
          </w:tcPr>
          <w:p w14:paraId="28496C6F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</w:tr>
    </w:tbl>
    <w:p w14:paraId="28496C71" w14:textId="77777777" w:rsidR="00467D22" w:rsidRPr="00467D22" w:rsidRDefault="00467D22" w:rsidP="00520A2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C72" w14:textId="77777777" w:rsidR="00A85E1D" w:rsidRPr="0012646A" w:rsidRDefault="00A85E1D" w:rsidP="00520A2B">
      <w:pPr>
        <w:numPr>
          <w:ilvl w:val="0"/>
          <w:numId w:val="30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C73" w14:textId="77777777" w:rsidR="00A85E1D" w:rsidRPr="00A85E1D" w:rsidRDefault="00A85E1D" w:rsidP="00A85E1D">
      <w:pPr>
        <w:spacing w:after="240"/>
        <w:ind w:left="567"/>
        <w:rPr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A85E1D" w:rsidRPr="00E50A6D" w14:paraId="28496C7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74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75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C7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7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78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87537" w:rsidRPr="0098753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85E1D" w:rsidRPr="00E50A6D" w14:paraId="28496C7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7A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8496C7B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C7C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C83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28496C7E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8496C7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28496C8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C8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C82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C8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84" w14:textId="77777777"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C8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8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8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8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A34" w:rsidRPr="00E50A6D" w14:paraId="28496C8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8A" w14:textId="77777777" w:rsidR="00AA7A34" w:rsidRPr="00E50A6D" w:rsidRDefault="00AA7A34" w:rsidP="00AA7A34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8496C8B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8C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477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771.33</w:t>
            </w:r>
          </w:p>
        </w:tc>
        <w:tc>
          <w:tcPr>
            <w:tcW w:w="1620" w:type="dxa"/>
            <w:vAlign w:val="bottom"/>
          </w:tcPr>
          <w:p w14:paraId="28496C8D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477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771.33</w:t>
            </w:r>
          </w:p>
        </w:tc>
        <w:tc>
          <w:tcPr>
            <w:tcW w:w="1522" w:type="dxa"/>
            <w:vAlign w:val="bottom"/>
          </w:tcPr>
          <w:p w14:paraId="28496C8E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477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771.33</w:t>
            </w:r>
          </w:p>
        </w:tc>
      </w:tr>
      <w:tr w:rsidR="00AA7A34" w:rsidRPr="00E50A6D" w14:paraId="28496C95" w14:textId="77777777" w:rsidTr="009D00D6">
        <w:trPr>
          <w:trHeight w:val="374"/>
        </w:trPr>
        <w:tc>
          <w:tcPr>
            <w:tcW w:w="3240" w:type="dxa"/>
            <w:vAlign w:val="bottom"/>
          </w:tcPr>
          <w:p w14:paraId="28496C90" w14:textId="77777777" w:rsidR="00AA7A34" w:rsidRPr="00E50A6D" w:rsidRDefault="00AA7A34" w:rsidP="00AA7A34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</w:tcPr>
          <w:p w14:paraId="28496C91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E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92" w14:textId="77777777" w:rsidR="00AA7A34" w:rsidRPr="00E50A6D" w:rsidRDefault="001125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11255A">
              <w:rPr>
                <w:rFonts w:asciiTheme="majorBidi" w:hAnsiTheme="majorBidi"/>
                <w:sz w:val="26"/>
                <w:szCs w:val="26"/>
              </w:rPr>
              <w:t>,</w:t>
            </w: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330</w:t>
            </w:r>
            <w:r w:rsidRPr="0011255A">
              <w:rPr>
                <w:rFonts w:asciiTheme="majorBidi" w:hAnsiTheme="majorBidi"/>
                <w:sz w:val="26"/>
                <w:szCs w:val="26"/>
              </w:rPr>
              <w:t>,</w:t>
            </w: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853.99</w:t>
            </w:r>
          </w:p>
        </w:tc>
        <w:tc>
          <w:tcPr>
            <w:tcW w:w="1620" w:type="dxa"/>
            <w:vAlign w:val="bottom"/>
          </w:tcPr>
          <w:p w14:paraId="28496C93" w14:textId="77777777" w:rsidR="00AA7A34" w:rsidRPr="00E50A6D" w:rsidRDefault="0011255A" w:rsidP="00AA7A34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11255A">
              <w:rPr>
                <w:rFonts w:asciiTheme="majorBidi" w:hAnsiTheme="majorBidi"/>
                <w:sz w:val="26"/>
                <w:szCs w:val="26"/>
              </w:rPr>
              <w:t>,</w:t>
            </w: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330</w:t>
            </w:r>
            <w:r w:rsidRPr="0011255A">
              <w:rPr>
                <w:rFonts w:asciiTheme="majorBidi" w:hAnsiTheme="majorBidi"/>
                <w:sz w:val="26"/>
                <w:szCs w:val="26"/>
              </w:rPr>
              <w:t>,</w:t>
            </w: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853.99</w:t>
            </w:r>
          </w:p>
        </w:tc>
        <w:tc>
          <w:tcPr>
            <w:tcW w:w="1522" w:type="dxa"/>
            <w:vAlign w:val="bottom"/>
          </w:tcPr>
          <w:p w14:paraId="28496C94" w14:textId="77777777" w:rsidR="00AA7A34" w:rsidRPr="00E50A6D" w:rsidRDefault="0011255A" w:rsidP="00AA7A34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11255A">
              <w:rPr>
                <w:rFonts w:asciiTheme="majorBidi" w:hAnsiTheme="majorBidi"/>
                <w:sz w:val="26"/>
                <w:szCs w:val="26"/>
              </w:rPr>
              <w:t>,</w:t>
            </w: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330</w:t>
            </w:r>
            <w:r w:rsidRPr="0011255A">
              <w:rPr>
                <w:rFonts w:asciiTheme="majorBidi" w:hAnsiTheme="majorBidi"/>
                <w:sz w:val="26"/>
                <w:szCs w:val="26"/>
              </w:rPr>
              <w:t>,</w:t>
            </w:r>
            <w:r w:rsidRPr="0011255A">
              <w:rPr>
                <w:rFonts w:asciiTheme="majorBidi" w:hAnsiTheme="majorBidi"/>
                <w:sz w:val="26"/>
                <w:szCs w:val="26"/>
                <w:cs/>
              </w:rPr>
              <w:t>853.99</w:t>
            </w:r>
          </w:p>
        </w:tc>
      </w:tr>
      <w:tr w:rsidR="00AA7A34" w:rsidRPr="00E50A6D" w14:paraId="28496C9B" w14:textId="77777777" w:rsidTr="009D00D6">
        <w:trPr>
          <w:trHeight w:val="374"/>
        </w:trPr>
        <w:tc>
          <w:tcPr>
            <w:tcW w:w="3240" w:type="dxa"/>
            <w:vAlign w:val="bottom"/>
          </w:tcPr>
          <w:p w14:paraId="28496C96" w14:textId="77777777" w:rsidR="00AA7A34" w:rsidRPr="00E50A6D" w:rsidRDefault="00AA7A34" w:rsidP="00AA7A34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</w:tcPr>
          <w:p w14:paraId="28496C97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E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98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347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593.33</w:t>
            </w:r>
          </w:p>
        </w:tc>
        <w:tc>
          <w:tcPr>
            <w:tcW w:w="1620" w:type="dxa"/>
            <w:vAlign w:val="bottom"/>
          </w:tcPr>
          <w:p w14:paraId="28496C99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347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593.33</w:t>
            </w:r>
          </w:p>
        </w:tc>
        <w:tc>
          <w:tcPr>
            <w:tcW w:w="1522" w:type="dxa"/>
            <w:vAlign w:val="bottom"/>
          </w:tcPr>
          <w:p w14:paraId="28496C9A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347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593.33</w:t>
            </w:r>
          </w:p>
        </w:tc>
      </w:tr>
      <w:tr w:rsidR="00AA7A34" w:rsidRPr="00E50A6D" w14:paraId="28496CA1" w14:textId="77777777" w:rsidTr="009D00D6">
        <w:trPr>
          <w:trHeight w:val="374"/>
        </w:trPr>
        <w:tc>
          <w:tcPr>
            <w:tcW w:w="3240" w:type="dxa"/>
            <w:vAlign w:val="bottom"/>
          </w:tcPr>
          <w:p w14:paraId="28496C9C" w14:textId="77777777" w:rsidR="00AA7A34" w:rsidRPr="00E50A6D" w:rsidRDefault="00AA7A34" w:rsidP="00AA7A34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</w:tcPr>
          <w:p w14:paraId="28496C9D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E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9E" w14:textId="77777777" w:rsidR="00AA7A34" w:rsidRPr="004B647B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838</w:t>
            </w:r>
            <w:r w:rsidRPr="00AA7A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404.41</w:t>
            </w:r>
          </w:p>
        </w:tc>
        <w:tc>
          <w:tcPr>
            <w:tcW w:w="1620" w:type="dxa"/>
            <w:vAlign w:val="bottom"/>
          </w:tcPr>
          <w:p w14:paraId="28496C9F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838</w:t>
            </w:r>
            <w:r w:rsidRPr="00AA7A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404.41</w:t>
            </w:r>
          </w:p>
        </w:tc>
        <w:tc>
          <w:tcPr>
            <w:tcW w:w="1522" w:type="dxa"/>
            <w:vAlign w:val="bottom"/>
          </w:tcPr>
          <w:p w14:paraId="28496CA0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838</w:t>
            </w:r>
            <w:r w:rsidRPr="00AA7A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404.41</w:t>
            </w:r>
          </w:p>
        </w:tc>
      </w:tr>
      <w:tr w:rsidR="00AA7A34" w:rsidRPr="00E50A6D" w14:paraId="28496CA7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A2" w14:textId="77777777" w:rsidR="00AA7A34" w:rsidRPr="00E50A6D" w:rsidRDefault="00AA7A34" w:rsidP="00AA7A34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28496CA3" w14:textId="77777777" w:rsidR="00AA7A34" w:rsidRPr="00E50A6D" w:rsidRDefault="00CF302C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302C">
              <w:rPr>
                <w:rFonts w:asciiTheme="majorBidi" w:hAnsiTheme="majorBidi" w:cstheme="majorBidi"/>
                <w:sz w:val="26"/>
                <w:szCs w:val="26"/>
              </w:rPr>
              <w:t>49,605,786.66</w:t>
            </w:r>
          </w:p>
        </w:tc>
        <w:tc>
          <w:tcPr>
            <w:tcW w:w="1800" w:type="dxa"/>
            <w:vAlign w:val="bottom"/>
          </w:tcPr>
          <w:p w14:paraId="28496CA4" w14:textId="77777777" w:rsidR="00AA7A34" w:rsidRPr="00E50A6D" w:rsidRDefault="00CF302C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8496CA5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605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786.66</w:t>
            </w:r>
          </w:p>
        </w:tc>
        <w:tc>
          <w:tcPr>
            <w:tcW w:w="1522" w:type="dxa"/>
            <w:vAlign w:val="bottom"/>
          </w:tcPr>
          <w:p w14:paraId="28496CA6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605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786.66</w:t>
            </w:r>
          </w:p>
        </w:tc>
      </w:tr>
      <w:tr w:rsidR="00A85E1D" w:rsidRPr="00E50A6D" w14:paraId="28496CAD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28496CA8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CA9" w14:textId="77777777" w:rsidR="00A85E1D" w:rsidRPr="00E50A6D" w:rsidRDefault="00CF302C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302C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CF30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302C">
              <w:rPr>
                <w:rFonts w:asciiTheme="majorBidi" w:hAnsiTheme="majorBidi"/>
                <w:sz w:val="26"/>
                <w:szCs w:val="26"/>
                <w:cs/>
              </w:rPr>
              <w:t>605</w:t>
            </w:r>
            <w:r w:rsidRPr="00CF30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302C">
              <w:rPr>
                <w:rFonts w:asciiTheme="majorBidi" w:hAnsiTheme="majorBidi"/>
                <w:sz w:val="26"/>
                <w:szCs w:val="26"/>
                <w:cs/>
              </w:rPr>
              <w:t>786.66</w:t>
            </w:r>
          </w:p>
        </w:tc>
        <w:tc>
          <w:tcPr>
            <w:tcW w:w="1800" w:type="dxa"/>
            <w:vAlign w:val="bottom"/>
          </w:tcPr>
          <w:p w14:paraId="28496CAA" w14:textId="77777777" w:rsidR="00A85E1D" w:rsidRPr="00E50A6D" w:rsidRDefault="006F47B5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122</w:t>
            </w:r>
            <w:r w:rsidRPr="006F47B5">
              <w:rPr>
                <w:rFonts w:asciiTheme="majorBidi" w:hAnsiTheme="majorBidi"/>
                <w:sz w:val="26"/>
                <w:szCs w:val="26"/>
              </w:rPr>
              <w:t>,</w:t>
            </w: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994</w:t>
            </w:r>
            <w:r w:rsidRPr="006F47B5">
              <w:rPr>
                <w:rFonts w:asciiTheme="majorBidi" w:hAnsiTheme="majorBidi"/>
                <w:sz w:val="26"/>
                <w:szCs w:val="26"/>
              </w:rPr>
              <w:t>,</w:t>
            </w: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623.06</w:t>
            </w:r>
          </w:p>
        </w:tc>
        <w:tc>
          <w:tcPr>
            <w:tcW w:w="1620" w:type="dxa"/>
            <w:vAlign w:val="bottom"/>
          </w:tcPr>
          <w:p w14:paraId="28496CAB" w14:textId="77777777" w:rsidR="00A85E1D" w:rsidRPr="00E50A6D" w:rsidRDefault="006F47B5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172</w:t>
            </w:r>
            <w:r w:rsidRPr="006F47B5">
              <w:rPr>
                <w:rFonts w:asciiTheme="majorBidi" w:hAnsiTheme="majorBidi"/>
                <w:sz w:val="26"/>
                <w:szCs w:val="26"/>
              </w:rPr>
              <w:t>,</w:t>
            </w: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600</w:t>
            </w:r>
            <w:r w:rsidRPr="006F47B5">
              <w:rPr>
                <w:rFonts w:asciiTheme="majorBidi" w:hAnsiTheme="majorBidi"/>
                <w:sz w:val="26"/>
                <w:szCs w:val="26"/>
              </w:rPr>
              <w:t>,</w:t>
            </w: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409.72</w:t>
            </w:r>
          </w:p>
        </w:tc>
        <w:tc>
          <w:tcPr>
            <w:tcW w:w="1522" w:type="dxa"/>
            <w:vAlign w:val="bottom"/>
          </w:tcPr>
          <w:p w14:paraId="28496CAC" w14:textId="77777777" w:rsidR="00A85E1D" w:rsidRPr="00E50A6D" w:rsidRDefault="006F47B5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172</w:t>
            </w:r>
            <w:r w:rsidRPr="006F47B5">
              <w:rPr>
                <w:rFonts w:asciiTheme="majorBidi" w:hAnsiTheme="majorBidi"/>
                <w:sz w:val="26"/>
                <w:szCs w:val="26"/>
              </w:rPr>
              <w:t>,</w:t>
            </w: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600</w:t>
            </w:r>
            <w:r w:rsidRPr="006F47B5">
              <w:rPr>
                <w:rFonts w:asciiTheme="majorBidi" w:hAnsiTheme="majorBidi"/>
                <w:sz w:val="26"/>
                <w:szCs w:val="26"/>
              </w:rPr>
              <w:t>,</w:t>
            </w:r>
            <w:r w:rsidRPr="006F47B5">
              <w:rPr>
                <w:rFonts w:asciiTheme="majorBidi" w:hAnsiTheme="majorBidi"/>
                <w:sz w:val="26"/>
                <w:szCs w:val="26"/>
                <w:cs/>
              </w:rPr>
              <w:t>409.72</w:t>
            </w:r>
          </w:p>
        </w:tc>
      </w:tr>
      <w:tr w:rsidR="00A85E1D" w:rsidRPr="00E50A6D" w14:paraId="28496CB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AE" w14:textId="77777777"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CA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B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B1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B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A7A34" w:rsidRPr="00E50A6D" w14:paraId="28496CB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B4" w14:textId="77777777" w:rsidR="00AA7A34" w:rsidRPr="00E50A6D" w:rsidRDefault="00AA7A34" w:rsidP="00AA7A34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28496CB5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B6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454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885.95</w:t>
            </w:r>
          </w:p>
        </w:tc>
        <w:tc>
          <w:tcPr>
            <w:tcW w:w="1620" w:type="dxa"/>
            <w:vAlign w:val="bottom"/>
          </w:tcPr>
          <w:p w14:paraId="28496CB7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454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885.95</w:t>
            </w:r>
          </w:p>
        </w:tc>
        <w:tc>
          <w:tcPr>
            <w:tcW w:w="1522" w:type="dxa"/>
            <w:vAlign w:val="bottom"/>
          </w:tcPr>
          <w:p w14:paraId="28496CB8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454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885.95</w:t>
            </w:r>
          </w:p>
        </w:tc>
      </w:tr>
      <w:tr w:rsidR="00AA7A34" w:rsidRPr="00E50A6D" w14:paraId="28496CB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BA" w14:textId="77777777" w:rsidR="00AA7A34" w:rsidRPr="00E50A6D" w:rsidRDefault="00AA7A34" w:rsidP="00AA7A34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28496CBB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BC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098.02</w:t>
            </w:r>
          </w:p>
        </w:tc>
        <w:tc>
          <w:tcPr>
            <w:tcW w:w="1620" w:type="dxa"/>
            <w:vAlign w:val="bottom"/>
          </w:tcPr>
          <w:p w14:paraId="28496CBD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098.02</w:t>
            </w:r>
          </w:p>
        </w:tc>
        <w:tc>
          <w:tcPr>
            <w:tcW w:w="1522" w:type="dxa"/>
            <w:vAlign w:val="bottom"/>
          </w:tcPr>
          <w:p w14:paraId="28496CBE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098.02</w:t>
            </w:r>
          </w:p>
        </w:tc>
      </w:tr>
      <w:tr w:rsidR="00AA7A34" w:rsidRPr="00E50A6D" w14:paraId="28496CC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C0" w14:textId="77777777" w:rsidR="00AA7A34" w:rsidRPr="00E50A6D" w:rsidRDefault="00AA7A34" w:rsidP="00AA7A34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28496CC1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C2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709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831.32</w:t>
            </w:r>
          </w:p>
        </w:tc>
        <w:tc>
          <w:tcPr>
            <w:tcW w:w="1620" w:type="dxa"/>
            <w:vAlign w:val="bottom"/>
          </w:tcPr>
          <w:p w14:paraId="28496CC3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709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831.32</w:t>
            </w:r>
          </w:p>
        </w:tc>
        <w:tc>
          <w:tcPr>
            <w:tcW w:w="1522" w:type="dxa"/>
            <w:vAlign w:val="bottom"/>
          </w:tcPr>
          <w:p w14:paraId="28496CC4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709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831.32</w:t>
            </w:r>
          </w:p>
        </w:tc>
      </w:tr>
      <w:tr w:rsidR="00AA7A34" w:rsidRPr="00E50A6D" w14:paraId="28496CCB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28496CC6" w14:textId="77777777" w:rsidR="00AA7A34" w:rsidRPr="00E50A6D" w:rsidRDefault="00AA7A34" w:rsidP="00AA7A34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CC7" w14:textId="77777777" w:rsidR="00AA7A34" w:rsidRPr="00E50A6D" w:rsidRDefault="00AA7A34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C8" w14:textId="77777777" w:rsidR="00AA7A34" w:rsidRPr="00E50A6D" w:rsidRDefault="00AA7A34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130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956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815.29</w:t>
            </w:r>
          </w:p>
        </w:tc>
        <w:tc>
          <w:tcPr>
            <w:tcW w:w="1620" w:type="dxa"/>
            <w:vAlign w:val="bottom"/>
          </w:tcPr>
          <w:p w14:paraId="28496CC9" w14:textId="77777777" w:rsidR="00AA7A34" w:rsidRPr="00E50A6D" w:rsidRDefault="00AA7A34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130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956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815.29</w:t>
            </w:r>
          </w:p>
        </w:tc>
        <w:tc>
          <w:tcPr>
            <w:tcW w:w="1522" w:type="dxa"/>
            <w:vAlign w:val="bottom"/>
          </w:tcPr>
          <w:p w14:paraId="28496CCA" w14:textId="77777777" w:rsidR="00AA7A34" w:rsidRPr="00E50A6D" w:rsidRDefault="00AA7A34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130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956</w:t>
            </w:r>
            <w:r w:rsidRPr="00AA7A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A34">
              <w:rPr>
                <w:rFonts w:asciiTheme="majorBidi" w:hAnsiTheme="majorBidi"/>
                <w:sz w:val="26"/>
                <w:szCs w:val="26"/>
                <w:cs/>
              </w:rPr>
              <w:t>815.29</w:t>
            </w:r>
          </w:p>
        </w:tc>
      </w:tr>
    </w:tbl>
    <w:p w14:paraId="28496CCC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CD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CE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CF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0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1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2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3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4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5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6" w14:textId="77777777" w:rsidR="00962737" w:rsidRDefault="00962737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7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8" w14:textId="77777777" w:rsidR="00CF302C" w:rsidRDefault="00CF302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9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A" w14:textId="77777777" w:rsidR="00467D22" w:rsidRPr="00467D22" w:rsidRDefault="00467D22" w:rsidP="00520A2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CDB" w14:textId="77777777" w:rsidR="004A0401" w:rsidRPr="0012646A" w:rsidRDefault="004A0401" w:rsidP="00520A2B">
      <w:pPr>
        <w:numPr>
          <w:ilvl w:val="0"/>
          <w:numId w:val="31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CDC" w14:textId="77777777" w:rsidR="004A0401" w:rsidRPr="00A85E1D" w:rsidRDefault="004A0401" w:rsidP="004A0401">
      <w:pPr>
        <w:spacing w:after="240"/>
        <w:ind w:left="567"/>
        <w:rPr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4A0401" w:rsidRPr="00E50A6D" w14:paraId="28496CD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DD" w14:textId="77777777" w:rsidR="004A0401" w:rsidRPr="00E50A6D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DE" w14:textId="77777777" w:rsidR="004A0401" w:rsidRPr="00CB5105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4A0401" w:rsidRPr="00E50A6D" w14:paraId="28496CE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E0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E1" w14:textId="77777777" w:rsidR="004A0401" w:rsidRPr="00B15342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A0401" w:rsidRPr="00E50A6D" w14:paraId="28496CE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E3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8496CE4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CE5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401" w:rsidRPr="00E50A6D" w14:paraId="28496CEC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28496CE7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8496CE8" w14:textId="77777777" w:rsidR="004A0401" w:rsidRPr="00E50A6D" w:rsidRDefault="00C61383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4B1068">
              <w:rPr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  <w:hideMark/>
          </w:tcPr>
          <w:p w14:paraId="28496CE9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CEA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CEB" w14:textId="77777777" w:rsidR="004A0401" w:rsidRPr="00E50A6D" w:rsidRDefault="004A0401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4A0401" w:rsidRPr="00E50A6D" w14:paraId="28496CF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ED" w14:textId="77777777" w:rsidR="004A0401" w:rsidRPr="00E50A6D" w:rsidRDefault="004A0401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CEE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E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F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F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401" w:rsidRPr="00E50A6D" w14:paraId="28496CF8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F3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8496CF4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F5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620" w:type="dxa"/>
            <w:vAlign w:val="bottom"/>
          </w:tcPr>
          <w:p w14:paraId="28496CF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522" w:type="dxa"/>
            <w:vAlign w:val="bottom"/>
          </w:tcPr>
          <w:p w14:paraId="28496CF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</w:tr>
      <w:tr w:rsidR="004A0401" w:rsidRPr="00E50A6D" w14:paraId="28496CF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F9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28496CFA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F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620" w:type="dxa"/>
            <w:vAlign w:val="bottom"/>
          </w:tcPr>
          <w:p w14:paraId="28496CF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522" w:type="dxa"/>
            <w:vAlign w:val="bottom"/>
          </w:tcPr>
          <w:p w14:paraId="28496CF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</w:tr>
      <w:tr w:rsidR="004A0401" w:rsidRPr="00E50A6D" w14:paraId="28496D04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FF" w14:textId="77777777" w:rsidR="004A0401" w:rsidRPr="00E50A6D" w:rsidRDefault="004A0401" w:rsidP="007F261E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28496D0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0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8496D02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22" w:type="dxa"/>
            <w:vAlign w:val="bottom"/>
          </w:tcPr>
          <w:p w14:paraId="28496D03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</w:tr>
      <w:tr w:rsidR="004A0401" w:rsidRPr="00E50A6D" w14:paraId="28496D0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05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8496D0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D0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28496D08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28496D09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4A0401" w:rsidRPr="00E50A6D" w14:paraId="28496D10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0B" w14:textId="77777777" w:rsidR="004A0401" w:rsidRPr="00E50A6D" w:rsidRDefault="004A0401" w:rsidP="007F26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28496D0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D0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28496D0E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28496D0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4A0401" w:rsidRPr="00E50A6D" w14:paraId="28496D1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11" w14:textId="77777777" w:rsidR="004A0401" w:rsidRPr="00E50A6D" w:rsidRDefault="004A0401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28496D12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D13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8496D14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28496D15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4A0401" w:rsidRPr="00E50A6D" w14:paraId="28496D1C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28496D17" w14:textId="77777777" w:rsidR="004A0401" w:rsidRPr="00E50A6D" w:rsidRDefault="004A0401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D18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D19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157,730,055.70</w:t>
            </w:r>
          </w:p>
        </w:tc>
        <w:tc>
          <w:tcPr>
            <w:tcW w:w="1620" w:type="dxa"/>
            <w:vAlign w:val="bottom"/>
          </w:tcPr>
          <w:p w14:paraId="28496D1A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  <w:tc>
          <w:tcPr>
            <w:tcW w:w="1522" w:type="dxa"/>
            <w:vAlign w:val="bottom"/>
          </w:tcPr>
          <w:p w14:paraId="28496D1B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</w:tr>
      <w:tr w:rsidR="004A0401" w:rsidRPr="00E50A6D" w14:paraId="28496D2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1D" w14:textId="77777777" w:rsidR="004A0401" w:rsidRPr="00E50A6D" w:rsidRDefault="004A0401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D1E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D1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D2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D2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4A0401" w:rsidRPr="00E50A6D" w14:paraId="28496D28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23" w14:textId="77777777" w:rsidR="004A0401" w:rsidRPr="00E50A6D" w:rsidRDefault="004A0401" w:rsidP="007F26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28496D24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25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620" w:type="dxa"/>
            <w:vAlign w:val="bottom"/>
          </w:tcPr>
          <w:p w14:paraId="28496D2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522" w:type="dxa"/>
            <w:vAlign w:val="bottom"/>
          </w:tcPr>
          <w:p w14:paraId="28496D2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</w:tr>
      <w:tr w:rsidR="004A0401" w:rsidRPr="00E50A6D" w14:paraId="28496D2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29" w14:textId="77777777" w:rsidR="004A0401" w:rsidRPr="00E50A6D" w:rsidRDefault="004A0401" w:rsidP="007F26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28496D2A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2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28496D2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28496D2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4A0401" w:rsidRPr="00E50A6D" w14:paraId="28496D34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2F" w14:textId="77777777" w:rsidR="004A0401" w:rsidRPr="00E50A6D" w:rsidRDefault="004A0401" w:rsidP="007F26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28496D30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31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620" w:type="dxa"/>
            <w:vAlign w:val="bottom"/>
          </w:tcPr>
          <w:p w14:paraId="28496D32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522" w:type="dxa"/>
            <w:vAlign w:val="bottom"/>
          </w:tcPr>
          <w:p w14:paraId="28496D33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</w:tr>
      <w:tr w:rsidR="004A0401" w:rsidRPr="00E50A6D" w14:paraId="28496D3A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28496D35" w14:textId="77777777" w:rsidR="004A0401" w:rsidRPr="00E50A6D" w:rsidRDefault="004A0401" w:rsidP="007F26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D36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37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620" w:type="dxa"/>
            <w:vAlign w:val="bottom"/>
          </w:tcPr>
          <w:p w14:paraId="28496D38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522" w:type="dxa"/>
            <w:vAlign w:val="bottom"/>
          </w:tcPr>
          <w:p w14:paraId="28496D39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</w:tr>
    </w:tbl>
    <w:p w14:paraId="28496D3B" w14:textId="77777777" w:rsidR="004A0401" w:rsidRPr="00A3437A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D3C" w14:textId="77777777" w:rsidR="00A3437A" w:rsidRPr="00E50A6D" w:rsidRDefault="00A3437A" w:rsidP="00A3437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</w:t>
      </w:r>
      <w:r w:rsidR="00594BD0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 ไม่มีการโอนรายการระหว่างลำดับชั้นของมูลค่ายุติธรรม</w:t>
      </w:r>
    </w:p>
    <w:p w14:paraId="28496D3D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3E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3F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0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1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2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3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4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5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8496D46" w14:textId="77777777" w:rsidR="005F16BF" w:rsidRDefault="005F16BF" w:rsidP="00C61383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7" w14:textId="77777777" w:rsidR="005F16BF" w:rsidRPr="00183490" w:rsidRDefault="005F16BF" w:rsidP="000C03E1">
      <w:pPr>
        <w:numPr>
          <w:ilvl w:val="0"/>
          <w:numId w:val="41"/>
        </w:numPr>
        <w:spacing w:after="120" w:line="240" w:lineRule="atLeast"/>
        <w:ind w:left="567" w:hanging="709"/>
        <w:rPr>
          <w:rFonts w:ascii="Angsana New" w:hAnsi="Angsana New"/>
          <w:b/>
          <w:bCs/>
          <w:sz w:val="30"/>
          <w:szCs w:val="30"/>
        </w:rPr>
      </w:pPr>
      <w:r w:rsidRPr="00183490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183490">
        <w:rPr>
          <w:rFonts w:ascii="Angsana New" w:hAnsi="Angsana New"/>
          <w:b/>
          <w:bCs/>
          <w:sz w:val="30"/>
          <w:szCs w:val="30"/>
        </w:rPr>
        <w:t xml:space="preserve"> </w:t>
      </w:r>
      <w:r w:rsidRPr="00183490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D48" w14:textId="77777777" w:rsidR="000C03E1" w:rsidRPr="000C03E1" w:rsidRDefault="000C03E1" w:rsidP="000C03E1">
      <w:pPr>
        <w:ind w:firstLine="561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0C03E1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28496D49" w14:textId="77777777" w:rsidR="000C03E1" w:rsidRPr="000C03E1" w:rsidRDefault="000C03E1" w:rsidP="000C03E1">
      <w:pPr>
        <w:ind w:left="561"/>
        <w:jc w:val="thaiDistribute"/>
        <w:rPr>
          <w:rFonts w:ascii="Angsana New" w:hAnsi="Angsana New"/>
          <w:sz w:val="30"/>
          <w:szCs w:val="30"/>
        </w:rPr>
      </w:pPr>
      <w:r w:rsidRPr="000C03E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03E1">
        <w:rPr>
          <w:rFonts w:ascii="Angsana New" w:hAnsi="Angsana New"/>
          <w:sz w:val="30"/>
          <w:szCs w:val="30"/>
        </w:rPr>
        <w:t xml:space="preserve">30 </w:t>
      </w:r>
      <w:r w:rsidRPr="000C03E1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C03E1">
        <w:rPr>
          <w:rFonts w:ascii="Angsana New" w:hAnsi="Angsana New"/>
          <w:sz w:val="30"/>
          <w:szCs w:val="30"/>
        </w:rPr>
        <w:t>2564</w:t>
      </w:r>
      <w:r w:rsidRPr="000C03E1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0C03E1">
        <w:rPr>
          <w:rFonts w:ascii="Angsana New" w:hAnsi="Angsana New"/>
          <w:sz w:val="30"/>
          <w:szCs w:val="30"/>
          <w:lang w:val="en-US"/>
        </w:rPr>
        <w:t xml:space="preserve">31 </w:t>
      </w:r>
      <w:r w:rsidRPr="000C03E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0C03E1">
        <w:rPr>
          <w:rFonts w:ascii="Angsana New" w:hAnsi="Angsana New"/>
          <w:sz w:val="30"/>
          <w:szCs w:val="30"/>
          <w:lang w:val="en-US"/>
        </w:rPr>
        <w:t>2563</w:t>
      </w:r>
      <w:r w:rsidRPr="000C03E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347"/>
        <w:gridCol w:w="1334"/>
        <w:gridCol w:w="1334"/>
        <w:gridCol w:w="1337"/>
      </w:tblGrid>
      <w:tr w:rsidR="000C03E1" w:rsidRPr="00E50A6D" w14:paraId="28496D4B" w14:textId="77777777" w:rsidTr="000612A8">
        <w:trPr>
          <w:tblHeader/>
        </w:trPr>
        <w:tc>
          <w:tcPr>
            <w:tcW w:w="9315" w:type="dxa"/>
            <w:gridSpan w:val="5"/>
            <w:shd w:val="clear" w:color="auto" w:fill="auto"/>
            <w:vAlign w:val="bottom"/>
            <w:hideMark/>
          </w:tcPr>
          <w:p w14:paraId="28496D4A" w14:textId="77777777" w:rsidR="000C03E1" w:rsidRPr="00CB5105" w:rsidRDefault="000C03E1" w:rsidP="00E334BD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C03E1" w:rsidRPr="00E50A6D" w14:paraId="28496D4E" w14:textId="77777777" w:rsidTr="000612A8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4C" w14:textId="77777777" w:rsidR="000C03E1" w:rsidRPr="00E50A6D" w:rsidRDefault="000C03E1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352" w:type="dxa"/>
            <w:gridSpan w:val="4"/>
            <w:shd w:val="clear" w:color="auto" w:fill="auto"/>
            <w:hideMark/>
          </w:tcPr>
          <w:p w14:paraId="28496D4D" w14:textId="77777777" w:rsidR="000C03E1" w:rsidRPr="00B15342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987537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0C03E1" w:rsidRPr="00E50A6D" w14:paraId="28496D54" w14:textId="77777777" w:rsidTr="000612A8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4F" w14:textId="77777777" w:rsidR="000C03E1" w:rsidRPr="00E50A6D" w:rsidRDefault="000C03E1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hideMark/>
          </w:tcPr>
          <w:p w14:paraId="28496D50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28496D51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28496D52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28496D53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C03E1" w:rsidRPr="00E50A6D" w14:paraId="28496D5A" w14:textId="77777777" w:rsidTr="00313FCE">
        <w:trPr>
          <w:trHeight w:val="73"/>
        </w:trPr>
        <w:tc>
          <w:tcPr>
            <w:tcW w:w="3963" w:type="dxa"/>
            <w:shd w:val="clear" w:color="auto" w:fill="auto"/>
          </w:tcPr>
          <w:p w14:paraId="28496D55" w14:textId="77777777" w:rsidR="000C03E1" w:rsidRPr="00E50A6D" w:rsidRDefault="000C03E1" w:rsidP="00E334B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7" w:type="dxa"/>
            <w:shd w:val="clear" w:color="auto" w:fill="auto"/>
          </w:tcPr>
          <w:p w14:paraId="28496D56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8496D57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28496D58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28496D59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0C03E1" w:rsidRPr="00E50A6D" w14:paraId="28496D60" w14:textId="77777777" w:rsidTr="00313FCE">
        <w:trPr>
          <w:trHeight w:val="182"/>
        </w:trPr>
        <w:tc>
          <w:tcPr>
            <w:tcW w:w="3963" w:type="dxa"/>
            <w:shd w:val="clear" w:color="auto" w:fill="auto"/>
          </w:tcPr>
          <w:p w14:paraId="28496D5B" w14:textId="77777777" w:rsidR="000C03E1" w:rsidRPr="00E50A6D" w:rsidRDefault="000C03E1" w:rsidP="00E334BD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7" w:type="dxa"/>
            <w:shd w:val="clear" w:color="auto" w:fill="auto"/>
          </w:tcPr>
          <w:p w14:paraId="28496D5C" w14:textId="77777777" w:rsidR="000C03E1" w:rsidRPr="00313FCE" w:rsidRDefault="000612A8" w:rsidP="000612A8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13FCE">
              <w:rPr>
                <w:rFonts w:asciiTheme="majorBidi" w:hAnsiTheme="majorBidi" w:cs="Angsana New"/>
                <w:sz w:val="26"/>
                <w:szCs w:val="26"/>
                <w:cs/>
              </w:rPr>
              <w:t>49</w:t>
            </w:r>
            <w:r w:rsidRPr="00313FC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13FCE">
              <w:rPr>
                <w:rFonts w:asciiTheme="majorBidi" w:hAnsiTheme="majorBidi" w:cs="Angsana New"/>
                <w:sz w:val="26"/>
                <w:szCs w:val="26"/>
                <w:cs/>
              </w:rPr>
              <w:t>605</w:t>
            </w:r>
            <w:r w:rsidRPr="00313FC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13FCE">
              <w:rPr>
                <w:rFonts w:asciiTheme="majorBidi" w:hAnsiTheme="majorBidi" w:cs="Angsana New"/>
                <w:sz w:val="26"/>
                <w:szCs w:val="26"/>
                <w:cs/>
              </w:rPr>
              <w:t>786.66</w:t>
            </w:r>
          </w:p>
        </w:tc>
        <w:tc>
          <w:tcPr>
            <w:tcW w:w="1334" w:type="dxa"/>
            <w:shd w:val="clear" w:color="auto" w:fill="auto"/>
          </w:tcPr>
          <w:p w14:paraId="28496D5D" w14:textId="77777777" w:rsidR="000C03E1" w:rsidRPr="00313FCE" w:rsidRDefault="000612A8" w:rsidP="00E334BD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313FCE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28496D5E" w14:textId="77777777" w:rsidR="000C03E1" w:rsidRPr="00313FCE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313FCE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28496D5F" w14:textId="77777777" w:rsidR="000C03E1" w:rsidRPr="00313FCE" w:rsidRDefault="000255C3" w:rsidP="00E334BD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313FCE">
              <w:rPr>
                <w:rFonts w:asciiTheme="majorBidi" w:hAnsiTheme="majorBidi" w:cs="Angsana New"/>
                <w:sz w:val="26"/>
                <w:szCs w:val="26"/>
                <w:cs/>
              </w:rPr>
              <w:t>49</w:t>
            </w:r>
            <w:r w:rsidRPr="00313FC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13FCE">
              <w:rPr>
                <w:rFonts w:asciiTheme="majorBidi" w:hAnsiTheme="majorBidi" w:cs="Angsana New"/>
                <w:sz w:val="26"/>
                <w:szCs w:val="26"/>
                <w:cs/>
              </w:rPr>
              <w:t>605</w:t>
            </w:r>
            <w:r w:rsidRPr="00313FC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13FCE">
              <w:rPr>
                <w:rFonts w:asciiTheme="majorBidi" w:hAnsiTheme="majorBidi" w:cs="Angsana New"/>
                <w:sz w:val="26"/>
                <w:szCs w:val="26"/>
                <w:cs/>
              </w:rPr>
              <w:t>786.66</w:t>
            </w:r>
          </w:p>
        </w:tc>
      </w:tr>
    </w:tbl>
    <w:p w14:paraId="28496D61" w14:textId="77777777" w:rsidR="005F16BF" w:rsidRDefault="005F16BF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347"/>
        <w:gridCol w:w="1334"/>
        <w:gridCol w:w="1334"/>
        <w:gridCol w:w="1337"/>
      </w:tblGrid>
      <w:tr w:rsidR="00E464CC" w:rsidRPr="00E50A6D" w14:paraId="28496D63" w14:textId="77777777" w:rsidTr="000612A8">
        <w:trPr>
          <w:tblHeader/>
        </w:trPr>
        <w:tc>
          <w:tcPr>
            <w:tcW w:w="9315" w:type="dxa"/>
            <w:gridSpan w:val="5"/>
            <w:shd w:val="clear" w:color="auto" w:fill="auto"/>
            <w:vAlign w:val="bottom"/>
            <w:hideMark/>
          </w:tcPr>
          <w:p w14:paraId="28496D62" w14:textId="77777777" w:rsidR="00E464CC" w:rsidRPr="00CB5105" w:rsidRDefault="00E464CC" w:rsidP="00E334BD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464CC" w:rsidRPr="00E50A6D" w14:paraId="28496D66" w14:textId="77777777" w:rsidTr="000612A8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64" w14:textId="77777777" w:rsidR="00E464CC" w:rsidRPr="00E50A6D" w:rsidRDefault="00E464CC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352" w:type="dxa"/>
            <w:gridSpan w:val="4"/>
            <w:shd w:val="clear" w:color="auto" w:fill="auto"/>
            <w:hideMark/>
          </w:tcPr>
          <w:p w14:paraId="28496D65" w14:textId="77777777" w:rsidR="00E464CC" w:rsidRPr="00F65D0F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E464CC" w:rsidRPr="00E50A6D" w14:paraId="28496D6C" w14:textId="77777777" w:rsidTr="000612A8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67" w14:textId="77777777" w:rsidR="00E464CC" w:rsidRPr="00E50A6D" w:rsidRDefault="00E464CC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hideMark/>
          </w:tcPr>
          <w:p w14:paraId="28496D68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28496D69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28496D6A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28496D6B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E464CC" w:rsidRPr="00E50A6D" w14:paraId="28496D72" w14:textId="77777777" w:rsidTr="00313FCE">
        <w:trPr>
          <w:trHeight w:val="73"/>
        </w:trPr>
        <w:tc>
          <w:tcPr>
            <w:tcW w:w="3963" w:type="dxa"/>
            <w:shd w:val="clear" w:color="auto" w:fill="auto"/>
          </w:tcPr>
          <w:p w14:paraId="28496D6D" w14:textId="77777777" w:rsidR="00E464CC" w:rsidRPr="00E50A6D" w:rsidRDefault="00E464CC" w:rsidP="00E334B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7" w:type="dxa"/>
            <w:shd w:val="clear" w:color="auto" w:fill="auto"/>
          </w:tcPr>
          <w:p w14:paraId="28496D6E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8496D6F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28496D70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28496D71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E464CC" w:rsidRPr="00E50A6D" w14:paraId="28496D78" w14:textId="77777777" w:rsidTr="00313FCE">
        <w:trPr>
          <w:trHeight w:val="73"/>
        </w:trPr>
        <w:tc>
          <w:tcPr>
            <w:tcW w:w="3963" w:type="dxa"/>
            <w:shd w:val="clear" w:color="auto" w:fill="auto"/>
          </w:tcPr>
          <w:p w14:paraId="28496D73" w14:textId="77777777" w:rsidR="00E464CC" w:rsidRPr="00E50A6D" w:rsidRDefault="00E464CC" w:rsidP="00E334BD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7" w:type="dxa"/>
            <w:shd w:val="clear" w:color="auto" w:fill="auto"/>
          </w:tcPr>
          <w:p w14:paraId="28496D74" w14:textId="77777777" w:rsidR="00E464CC" w:rsidRPr="00183490" w:rsidRDefault="000612A8" w:rsidP="000612A8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83490">
              <w:rPr>
                <w:rFonts w:asciiTheme="majorBidi" w:hAnsiTheme="majorBidi" w:cs="Angsana New"/>
                <w:sz w:val="26"/>
                <w:szCs w:val="26"/>
              </w:rPr>
              <w:t>95,511,075.67</w:t>
            </w:r>
          </w:p>
        </w:tc>
        <w:tc>
          <w:tcPr>
            <w:tcW w:w="1334" w:type="dxa"/>
            <w:shd w:val="clear" w:color="auto" w:fill="auto"/>
          </w:tcPr>
          <w:p w14:paraId="28496D75" w14:textId="77777777" w:rsidR="00E464CC" w:rsidRPr="00183490" w:rsidRDefault="000612A8" w:rsidP="00E334BD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8349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28496D76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28496D77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95,511,075.67</w:t>
            </w:r>
          </w:p>
        </w:tc>
      </w:tr>
    </w:tbl>
    <w:p w14:paraId="28496D79" w14:textId="77777777" w:rsidR="00900EAD" w:rsidRPr="00467D22" w:rsidRDefault="00900EAD" w:rsidP="00520A2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D7A" w14:textId="77777777" w:rsidR="00467D22" w:rsidRPr="00467D22" w:rsidRDefault="00467D22" w:rsidP="00520A2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D7B" w14:textId="77777777" w:rsidR="002F1453" w:rsidRPr="00313FCE" w:rsidRDefault="002F1453" w:rsidP="00313FCE">
      <w:pPr>
        <w:numPr>
          <w:ilvl w:val="0"/>
          <w:numId w:val="26"/>
        </w:numPr>
        <w:tabs>
          <w:tab w:val="left" w:pos="513"/>
        </w:tabs>
        <w:spacing w:before="240" w:line="240" w:lineRule="atLeast"/>
        <w:ind w:hanging="1380"/>
        <w:jc w:val="both"/>
        <w:rPr>
          <w:rFonts w:ascii="Angsana New" w:hAnsi="Angsana New"/>
          <w:b/>
          <w:bCs/>
          <w:sz w:val="30"/>
          <w:szCs w:val="30"/>
        </w:rPr>
      </w:pPr>
      <w:r w:rsidRPr="00313FCE">
        <w:rPr>
          <w:rFonts w:ascii="Angsana New" w:hAnsi="Angsana New" w:hint="cs"/>
          <w:b/>
          <w:bCs/>
          <w:sz w:val="30"/>
          <w:szCs w:val="30"/>
          <w:cs/>
        </w:rPr>
        <w:t>การแก้ไขข้อผิดพลาด</w:t>
      </w:r>
    </w:p>
    <w:p w14:paraId="28496D7C" w14:textId="77777777" w:rsidR="002F1453" w:rsidRPr="00675EC2" w:rsidRDefault="001D6885" w:rsidP="00313FCE">
      <w:pPr>
        <w:ind w:left="561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13FCE">
        <w:rPr>
          <w:rFonts w:ascii="Angsana New" w:hAnsi="Angsana New" w:hint="cs"/>
          <w:sz w:val="30"/>
          <w:szCs w:val="30"/>
          <w:cs/>
        </w:rPr>
        <w:t>กลุ่ม</w:t>
      </w:r>
      <w:r w:rsidR="002F1453" w:rsidRPr="00313FCE">
        <w:rPr>
          <w:rFonts w:ascii="Angsana New" w:hAnsi="Angsana New"/>
          <w:sz w:val="30"/>
          <w:szCs w:val="30"/>
          <w:cs/>
        </w:rPr>
        <w:t>บริษัทมีการ</w:t>
      </w:r>
      <w:r w:rsidR="002F1453" w:rsidRPr="00313FCE">
        <w:rPr>
          <w:rFonts w:ascii="Angsana New" w:hAnsi="Angsana New" w:hint="cs"/>
          <w:sz w:val="30"/>
          <w:szCs w:val="30"/>
          <w:cs/>
        </w:rPr>
        <w:t>แก้ไขข้อผิดพลาดของการจัดประเภทเครื่องมือทางการเงิน</w:t>
      </w:r>
      <w:r w:rsidR="00675EC2" w:rsidRPr="00313FCE">
        <w:rPr>
          <w:rFonts w:ascii="Angsana New" w:hAnsi="Angsana New" w:hint="cs"/>
          <w:sz w:val="30"/>
          <w:szCs w:val="30"/>
          <w:cs/>
        </w:rPr>
        <w:t>ใหม่</w:t>
      </w:r>
      <w:r w:rsidR="002F1453" w:rsidRPr="00313FCE">
        <w:rPr>
          <w:rFonts w:ascii="Angsana New" w:hAnsi="Angsana New" w:hint="cs"/>
          <w:sz w:val="30"/>
          <w:szCs w:val="30"/>
          <w:cs/>
        </w:rPr>
        <w:t xml:space="preserve"> จากเดิมที่จัดประเภท </w:t>
      </w:r>
      <w:r w:rsidR="002F1453" w:rsidRPr="00313FCE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2F1453" w:rsidRPr="00313FCE">
        <w:rPr>
          <w:rFonts w:ascii="Angsana New" w:hAnsi="Angsana New" w:hint="cs"/>
          <w:sz w:val="30"/>
          <w:szCs w:val="30"/>
          <w:cs/>
        </w:rPr>
        <w:t xml:space="preserve">ขาดทุนเบ็ดเสร็จอื่น เปลี่ยนมาเป็น </w:t>
      </w:r>
      <w:r w:rsidR="002F1453" w:rsidRPr="00313FCE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2F1453" w:rsidRPr="00313FCE">
        <w:rPr>
          <w:rFonts w:ascii="Angsana New" w:hAnsi="Angsana New" w:hint="cs"/>
          <w:sz w:val="30"/>
          <w:szCs w:val="30"/>
          <w:cs/>
        </w:rPr>
        <w:t xml:space="preserve">หรือขาดทุน </w:t>
      </w:r>
      <w:r w:rsidR="00675EC2" w:rsidRPr="00313FCE">
        <w:rPr>
          <w:rFonts w:ascii="Angsana New" w:hAnsi="Angsana New" w:hint="cs"/>
          <w:sz w:val="30"/>
          <w:szCs w:val="30"/>
          <w:cs/>
        </w:rPr>
        <w:t>โดย</w:t>
      </w:r>
      <w:r w:rsidRPr="00313FCE">
        <w:rPr>
          <w:rFonts w:ascii="Angsana New" w:hAnsi="Angsana New"/>
          <w:sz w:val="30"/>
          <w:szCs w:val="30"/>
          <w:cs/>
        </w:rPr>
        <w:t xml:space="preserve">กลุ่มบริษัทได้เลือกปรับผลกระทบจากการเปลี่ยนแปลงโดยปรับปรุงกับกำไรสะสม ณ วันที่ </w:t>
      </w:r>
      <w:r w:rsidRPr="00313FCE">
        <w:rPr>
          <w:rFonts w:ascii="Angsana New" w:hAnsi="Angsana New"/>
          <w:sz w:val="30"/>
          <w:szCs w:val="30"/>
        </w:rPr>
        <w:t>1</w:t>
      </w:r>
      <w:r w:rsidRPr="00313F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313FCE">
        <w:rPr>
          <w:rFonts w:ascii="Angsana New" w:hAnsi="Angsana New"/>
          <w:sz w:val="30"/>
          <w:szCs w:val="30"/>
        </w:rPr>
        <w:t>2564</w:t>
      </w:r>
      <w:r w:rsidRPr="00313FCE">
        <w:rPr>
          <w:rFonts w:ascii="Angsana New" w:hAnsi="Angsana New"/>
          <w:sz w:val="30"/>
          <w:szCs w:val="30"/>
          <w:cs/>
        </w:rPr>
        <w:t xml:space="preserve"> และไม่ปรับย้อนหลังงบการเงินปีก่อนที่แสดงเปรียบเทียบ</w:t>
      </w:r>
      <w:r w:rsidR="00675EC2" w:rsidRPr="00313FCE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C969EC">
        <w:rPr>
          <w:rFonts w:ascii="Angsana New" w:hAnsi="Angsana New" w:hint="cs"/>
          <w:sz w:val="30"/>
          <w:szCs w:val="30"/>
          <w:cs/>
        </w:rPr>
        <w:t>กลุ่ม</w:t>
      </w:r>
      <w:r w:rsidR="00675EC2" w:rsidRPr="00313FCE">
        <w:rPr>
          <w:rFonts w:ascii="Angsana New" w:hAnsi="Angsana New" w:hint="cs"/>
          <w:sz w:val="30"/>
          <w:szCs w:val="30"/>
          <w:cs/>
        </w:rPr>
        <w:t>บริษัทได้ปรับปรุงแก้ไขรายการดั</w:t>
      </w:r>
      <w:r w:rsidR="00AD1849">
        <w:rPr>
          <w:rFonts w:ascii="Angsana New" w:hAnsi="Angsana New" w:hint="cs"/>
          <w:sz w:val="30"/>
          <w:szCs w:val="30"/>
          <w:cs/>
        </w:rPr>
        <w:t>งกล่าวแล้ว โดยมีการโอนผลสะสมของ</w:t>
      </w:r>
      <w:r w:rsidR="00675EC2" w:rsidRPr="00313FCE">
        <w:rPr>
          <w:rFonts w:ascii="Angsana New" w:hAnsi="Angsana New" w:hint="cs"/>
          <w:sz w:val="30"/>
          <w:szCs w:val="30"/>
          <w:cs/>
        </w:rPr>
        <w:t>ผลกำไร (ขาดทุน) จากการเปลี่ยนแปลงมูลค่า</w:t>
      </w:r>
      <w:r w:rsidR="00C969EC">
        <w:rPr>
          <w:rFonts w:ascii="Angsana New" w:hAnsi="Angsana New" w:hint="cs"/>
          <w:sz w:val="30"/>
          <w:szCs w:val="30"/>
          <w:cs/>
        </w:rPr>
        <w:t xml:space="preserve"> </w:t>
      </w:r>
      <w:r w:rsidR="00675EC2" w:rsidRPr="00313FCE">
        <w:rPr>
          <w:rFonts w:ascii="Angsana New" w:hAnsi="Angsana New" w:hint="cs"/>
          <w:sz w:val="30"/>
          <w:szCs w:val="30"/>
          <w:cs/>
        </w:rPr>
        <w:t xml:space="preserve">เงินลงทุน ในองค์ประกอบอื่นของส่วนของผู้ถือหุ้น ไปยัง กำไรสะสม จำนวน </w:t>
      </w:r>
      <w:r w:rsidR="00675EC2" w:rsidRPr="00313FCE">
        <w:rPr>
          <w:rFonts w:ascii="Angsana New" w:hAnsi="Angsana New"/>
          <w:sz w:val="30"/>
          <w:szCs w:val="30"/>
          <w:lang w:val="en-US"/>
        </w:rPr>
        <w:t>0.3</w:t>
      </w:r>
      <w:r w:rsidRPr="00313FCE">
        <w:rPr>
          <w:rFonts w:ascii="Angsana New" w:hAnsi="Angsana New"/>
          <w:sz w:val="30"/>
          <w:szCs w:val="30"/>
          <w:lang w:val="en-US"/>
        </w:rPr>
        <w:t>3</w:t>
      </w:r>
      <w:r w:rsidR="00675EC2" w:rsidRPr="00313FCE">
        <w:rPr>
          <w:rFonts w:ascii="Angsana New" w:hAnsi="Angsana New"/>
          <w:sz w:val="30"/>
          <w:szCs w:val="30"/>
          <w:lang w:val="en-US"/>
        </w:rPr>
        <w:t xml:space="preserve"> </w:t>
      </w:r>
      <w:r w:rsidR="00675EC2" w:rsidRPr="00313FCE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</w:t>
      </w:r>
    </w:p>
    <w:p w14:paraId="28496D7D" w14:textId="77777777" w:rsidR="001E11E6" w:rsidRPr="00F25A47" w:rsidRDefault="001E11E6" w:rsidP="00520A2B">
      <w:pPr>
        <w:numPr>
          <w:ilvl w:val="0"/>
          <w:numId w:val="26"/>
        </w:numPr>
        <w:tabs>
          <w:tab w:val="left" w:pos="513"/>
        </w:tabs>
        <w:spacing w:before="240" w:line="240" w:lineRule="atLeast"/>
        <w:ind w:hanging="1380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8496D7E" w14:textId="77777777"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2AAF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B775BE">
        <w:rPr>
          <w:rFonts w:ascii="Angsana New" w:hAnsi="Angsana New" w:hint="cs"/>
          <w:sz w:val="30"/>
          <w:szCs w:val="30"/>
          <w:cs/>
        </w:rPr>
        <w:t>11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987537">
        <w:rPr>
          <w:rFonts w:ascii="Angsana New" w:hAnsi="Angsana New" w:hint="cs"/>
          <w:sz w:val="30"/>
          <w:szCs w:val="30"/>
          <w:cs/>
        </w:rPr>
        <w:t>สิงหาคม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>25</w:t>
      </w:r>
      <w:r w:rsidR="00A748FF" w:rsidRPr="000A2AAF">
        <w:rPr>
          <w:rFonts w:ascii="Angsana New" w:hAnsi="Angsana New"/>
          <w:sz w:val="30"/>
          <w:szCs w:val="30"/>
        </w:rPr>
        <w:t>6</w:t>
      </w:r>
      <w:r w:rsidR="004A40F8">
        <w:rPr>
          <w:rFonts w:ascii="Angsana New" w:hAnsi="Angsana New"/>
          <w:sz w:val="30"/>
          <w:szCs w:val="30"/>
          <w:lang w:val="en-US"/>
        </w:rPr>
        <w:t>4</w:t>
      </w:r>
    </w:p>
    <w:sectPr w:rsidR="00296204" w:rsidRPr="00EA4315" w:rsidSect="00313FCE">
      <w:footerReference w:type="default" r:id="rId17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3569B" w14:textId="77777777" w:rsidR="00E87FFB" w:rsidRDefault="00E87FFB">
      <w:r>
        <w:separator/>
      </w:r>
    </w:p>
  </w:endnote>
  <w:endnote w:type="continuationSeparator" w:id="0">
    <w:p w14:paraId="18EA19B1" w14:textId="77777777" w:rsidR="00E87FFB" w:rsidRDefault="00E87FFB">
      <w:r>
        <w:continuationSeparator/>
      </w:r>
    </w:p>
  </w:endnote>
  <w:endnote w:type="continuationNotice" w:id="1">
    <w:p w14:paraId="5950755D" w14:textId="77777777" w:rsidR="00E87FFB" w:rsidRDefault="00E87F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7" w14:textId="77777777" w:rsidR="00467155" w:rsidRPr="008C31D3" w:rsidRDefault="00467155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77777777" w:rsidR="00467155" w:rsidRPr="008C31D3" w:rsidRDefault="00467155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B" w14:textId="77777777" w:rsidR="00467155" w:rsidRPr="008C31D3" w:rsidRDefault="00467155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C" w14:textId="77777777" w:rsidR="00467155" w:rsidRPr="008C31D3" w:rsidRDefault="00467155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D" w14:textId="77777777" w:rsidR="00467155" w:rsidRDefault="0046715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E" w14:textId="77777777" w:rsidR="00467155" w:rsidRPr="008C31D3" w:rsidRDefault="00467155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bookmarkStart w:id="3" w:name="_Hlk35429669"/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bookmarkEnd w:id="3"/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F" w14:textId="77777777" w:rsidR="00467155" w:rsidRDefault="0046715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7777777" w:rsidR="00467155" w:rsidRPr="008C31D3" w:rsidRDefault="00467155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D31FF6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91" w14:textId="77777777" w:rsidR="00467155" w:rsidRDefault="0046715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2" w14:textId="77777777" w:rsidR="00467155" w:rsidRPr="008C31D3" w:rsidRDefault="00467155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61122A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4B92C" w14:textId="77777777" w:rsidR="00E87FFB" w:rsidRDefault="00E87FFB">
      <w:r>
        <w:separator/>
      </w:r>
    </w:p>
  </w:footnote>
  <w:footnote w:type="continuationSeparator" w:id="0">
    <w:p w14:paraId="7FAA2B11" w14:textId="77777777" w:rsidR="00E87FFB" w:rsidRDefault="00E87FFB">
      <w:r>
        <w:continuationSeparator/>
      </w:r>
    </w:p>
  </w:footnote>
  <w:footnote w:type="continuationNotice" w:id="1">
    <w:p w14:paraId="32C9EFA4" w14:textId="77777777" w:rsidR="00E87FFB" w:rsidRDefault="00E87F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5" w14:textId="77777777" w:rsidR="00467155" w:rsidRDefault="00467155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8F7E81"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6" w14:textId="77777777" w:rsidR="00467155" w:rsidRDefault="00467155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9" w14:textId="77777777" w:rsidR="00467155" w:rsidRDefault="00467155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583475">
      <w:rPr>
        <w:rStyle w:val="PageNumber"/>
        <w:rFonts w:ascii="Angsana New" w:hAnsi="Angsana New" w:cs="Angsana New"/>
        <w:noProof/>
        <w:sz w:val="28"/>
        <w:szCs w:val="28"/>
      </w:rPr>
      <w:t>25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A" w14:textId="77777777" w:rsidR="00467155" w:rsidRPr="00AC69F6" w:rsidRDefault="00467155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3E82"/>
    <w:multiLevelType w:val="hybridMultilevel"/>
    <w:tmpl w:val="62CCA50C"/>
    <w:lvl w:ilvl="0" w:tplc="C66258BE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B38FD"/>
    <w:multiLevelType w:val="hybridMultilevel"/>
    <w:tmpl w:val="1E7CDFD4"/>
    <w:lvl w:ilvl="0" w:tplc="1A9C4854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20500"/>
    <w:multiLevelType w:val="hybridMultilevel"/>
    <w:tmpl w:val="0A8C15CC"/>
    <w:lvl w:ilvl="0" w:tplc="E55A67F2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B02AF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7931EBE"/>
    <w:multiLevelType w:val="hybridMultilevel"/>
    <w:tmpl w:val="37923D10"/>
    <w:lvl w:ilvl="0" w:tplc="CEB22C0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71E4E"/>
    <w:multiLevelType w:val="hybridMultilevel"/>
    <w:tmpl w:val="813E8F6A"/>
    <w:lvl w:ilvl="0" w:tplc="F3E8954E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E74B7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F38DA"/>
    <w:multiLevelType w:val="hybridMultilevel"/>
    <w:tmpl w:val="37923D10"/>
    <w:lvl w:ilvl="0" w:tplc="CEB22C0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E46D6"/>
    <w:multiLevelType w:val="hybridMultilevel"/>
    <w:tmpl w:val="C12C3DBC"/>
    <w:lvl w:ilvl="0" w:tplc="A87C2BAE">
      <w:start w:val="24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4277F"/>
    <w:multiLevelType w:val="hybridMultilevel"/>
    <w:tmpl w:val="813E8F6A"/>
    <w:lvl w:ilvl="0" w:tplc="F3E8954E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06E11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508E5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E737B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43107BE7"/>
    <w:multiLevelType w:val="hybridMultilevel"/>
    <w:tmpl w:val="470AC5D6"/>
    <w:lvl w:ilvl="0" w:tplc="74288742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76295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31D2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D615C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018E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F34BB"/>
    <w:multiLevelType w:val="hybridMultilevel"/>
    <w:tmpl w:val="4F8643FE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53093"/>
    <w:multiLevelType w:val="hybridMultilevel"/>
    <w:tmpl w:val="68040306"/>
    <w:lvl w:ilvl="0" w:tplc="8C58831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C7F9A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4292C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24B610D"/>
    <w:multiLevelType w:val="hybridMultilevel"/>
    <w:tmpl w:val="8842AE7A"/>
    <w:lvl w:ilvl="0" w:tplc="4744873C">
      <w:start w:val="1"/>
      <w:numFmt w:val="decimal"/>
      <w:lvlText w:val="26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4D1EAD"/>
    <w:multiLevelType w:val="hybridMultilevel"/>
    <w:tmpl w:val="B352E780"/>
    <w:lvl w:ilvl="0" w:tplc="968626EC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014EEB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F25A3"/>
    <w:multiLevelType w:val="hybridMultilevel"/>
    <w:tmpl w:val="37923D10"/>
    <w:lvl w:ilvl="0" w:tplc="CEB22C0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B5E4E"/>
    <w:multiLevelType w:val="hybridMultilevel"/>
    <w:tmpl w:val="21C876F4"/>
    <w:lvl w:ilvl="0" w:tplc="7BD64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14F4"/>
    <w:multiLevelType w:val="hybridMultilevel"/>
    <w:tmpl w:val="9D44ABC4"/>
    <w:lvl w:ilvl="0" w:tplc="AF3C1B2E">
      <w:start w:val="31"/>
      <w:numFmt w:val="bullet"/>
      <w:lvlText w:val="-"/>
      <w:lvlJc w:val="left"/>
      <w:pPr>
        <w:ind w:left="12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9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B36DC8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10"/>
  </w:num>
  <w:num w:numId="4">
    <w:abstractNumId w:val="29"/>
  </w:num>
  <w:num w:numId="5">
    <w:abstractNumId w:val="32"/>
  </w:num>
  <w:num w:numId="6">
    <w:abstractNumId w:val="9"/>
  </w:num>
  <w:num w:numId="7">
    <w:abstractNumId w:val="39"/>
  </w:num>
  <w:num w:numId="8">
    <w:abstractNumId w:val="18"/>
  </w:num>
  <w:num w:numId="9">
    <w:abstractNumId w:val="1"/>
  </w:num>
  <w:num w:numId="10">
    <w:abstractNumId w:val="24"/>
  </w:num>
  <w:num w:numId="11">
    <w:abstractNumId w:val="37"/>
  </w:num>
  <w:num w:numId="12">
    <w:abstractNumId w:val="31"/>
  </w:num>
  <w:num w:numId="13">
    <w:abstractNumId w:val="35"/>
  </w:num>
  <w:num w:numId="14">
    <w:abstractNumId w:val="3"/>
  </w:num>
  <w:num w:numId="15">
    <w:abstractNumId w:val="8"/>
  </w:num>
  <w:num w:numId="16">
    <w:abstractNumId w:val="0"/>
  </w:num>
  <w:num w:numId="17">
    <w:abstractNumId w:val="36"/>
  </w:num>
  <w:num w:numId="18">
    <w:abstractNumId w:val="33"/>
  </w:num>
  <w:num w:numId="19">
    <w:abstractNumId w:val="26"/>
  </w:num>
  <w:num w:numId="20">
    <w:abstractNumId w:val="11"/>
  </w:num>
  <w:num w:numId="21">
    <w:abstractNumId w:val="40"/>
  </w:num>
  <w:num w:numId="22">
    <w:abstractNumId w:val="2"/>
  </w:num>
  <w:num w:numId="23">
    <w:abstractNumId w:val="25"/>
  </w:num>
  <w:num w:numId="24">
    <w:abstractNumId w:val="30"/>
  </w:num>
  <w:num w:numId="25">
    <w:abstractNumId w:val="15"/>
  </w:num>
  <w:num w:numId="26">
    <w:abstractNumId w:val="27"/>
  </w:num>
  <w:num w:numId="27">
    <w:abstractNumId w:val="21"/>
  </w:num>
  <w:num w:numId="28">
    <w:abstractNumId w:val="16"/>
  </w:num>
  <w:num w:numId="29">
    <w:abstractNumId w:val="17"/>
  </w:num>
  <w:num w:numId="30">
    <w:abstractNumId w:val="4"/>
  </w:num>
  <w:num w:numId="31">
    <w:abstractNumId w:val="23"/>
  </w:num>
  <w:num w:numId="32">
    <w:abstractNumId w:val="22"/>
  </w:num>
  <w:num w:numId="33">
    <w:abstractNumId w:val="20"/>
  </w:num>
  <w:num w:numId="34">
    <w:abstractNumId w:val="7"/>
  </w:num>
  <w:num w:numId="35">
    <w:abstractNumId w:val="14"/>
  </w:num>
  <w:num w:numId="36">
    <w:abstractNumId w:val="13"/>
  </w:num>
  <w:num w:numId="37">
    <w:abstractNumId w:val="34"/>
  </w:num>
  <w:num w:numId="38">
    <w:abstractNumId w:val="6"/>
  </w:num>
  <w:num w:numId="39">
    <w:abstractNumId w:val="12"/>
  </w:num>
  <w:num w:numId="40">
    <w:abstractNumId w:val="38"/>
  </w:num>
  <w:num w:numId="41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6FD"/>
    <w:rsid w:val="000009F6"/>
    <w:rsid w:val="0000175F"/>
    <w:rsid w:val="00001DCA"/>
    <w:rsid w:val="000027B7"/>
    <w:rsid w:val="00002AF5"/>
    <w:rsid w:val="00002BEF"/>
    <w:rsid w:val="00002EB1"/>
    <w:rsid w:val="00003B9C"/>
    <w:rsid w:val="00003BA3"/>
    <w:rsid w:val="00003DED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07DE8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5FDF"/>
    <w:rsid w:val="000160E4"/>
    <w:rsid w:val="00016248"/>
    <w:rsid w:val="00016250"/>
    <w:rsid w:val="00016765"/>
    <w:rsid w:val="00016F20"/>
    <w:rsid w:val="00020364"/>
    <w:rsid w:val="00020D9A"/>
    <w:rsid w:val="00020FCA"/>
    <w:rsid w:val="00021239"/>
    <w:rsid w:val="00021617"/>
    <w:rsid w:val="00022E54"/>
    <w:rsid w:val="00023B68"/>
    <w:rsid w:val="00023CBB"/>
    <w:rsid w:val="00023D7D"/>
    <w:rsid w:val="00024109"/>
    <w:rsid w:val="000246D4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DB8"/>
    <w:rsid w:val="00031EA7"/>
    <w:rsid w:val="00032C18"/>
    <w:rsid w:val="000332FC"/>
    <w:rsid w:val="0003386E"/>
    <w:rsid w:val="000345C1"/>
    <w:rsid w:val="000346CB"/>
    <w:rsid w:val="000349C4"/>
    <w:rsid w:val="00034AAF"/>
    <w:rsid w:val="0003545E"/>
    <w:rsid w:val="000355B3"/>
    <w:rsid w:val="000357E3"/>
    <w:rsid w:val="000359D6"/>
    <w:rsid w:val="00037859"/>
    <w:rsid w:val="00040BA9"/>
    <w:rsid w:val="00040CAD"/>
    <w:rsid w:val="00041027"/>
    <w:rsid w:val="00041A52"/>
    <w:rsid w:val="000428D3"/>
    <w:rsid w:val="00043C14"/>
    <w:rsid w:val="000440C5"/>
    <w:rsid w:val="000453B7"/>
    <w:rsid w:val="00045512"/>
    <w:rsid w:val="00045D3A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76E"/>
    <w:rsid w:val="00052D9E"/>
    <w:rsid w:val="00052F97"/>
    <w:rsid w:val="00053A10"/>
    <w:rsid w:val="00053E42"/>
    <w:rsid w:val="00054327"/>
    <w:rsid w:val="00054528"/>
    <w:rsid w:val="00054716"/>
    <w:rsid w:val="00054AD9"/>
    <w:rsid w:val="00054E93"/>
    <w:rsid w:val="00055C93"/>
    <w:rsid w:val="00055ED7"/>
    <w:rsid w:val="00056CE1"/>
    <w:rsid w:val="00056E08"/>
    <w:rsid w:val="0005726C"/>
    <w:rsid w:val="000572D0"/>
    <w:rsid w:val="00057447"/>
    <w:rsid w:val="00060C27"/>
    <w:rsid w:val="00061191"/>
    <w:rsid w:val="000612A8"/>
    <w:rsid w:val="000612EC"/>
    <w:rsid w:val="000616CB"/>
    <w:rsid w:val="00061BB8"/>
    <w:rsid w:val="0006394B"/>
    <w:rsid w:val="00065412"/>
    <w:rsid w:val="000659EC"/>
    <w:rsid w:val="00065BE6"/>
    <w:rsid w:val="00065EE6"/>
    <w:rsid w:val="0006698D"/>
    <w:rsid w:val="000669EB"/>
    <w:rsid w:val="00066B80"/>
    <w:rsid w:val="00070C9F"/>
    <w:rsid w:val="00071189"/>
    <w:rsid w:val="000715D6"/>
    <w:rsid w:val="0007242D"/>
    <w:rsid w:val="000726CD"/>
    <w:rsid w:val="00072814"/>
    <w:rsid w:val="00072948"/>
    <w:rsid w:val="00072F22"/>
    <w:rsid w:val="00072FD7"/>
    <w:rsid w:val="00073409"/>
    <w:rsid w:val="00073489"/>
    <w:rsid w:val="00074B7D"/>
    <w:rsid w:val="00075BAC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B3B"/>
    <w:rsid w:val="00081C1F"/>
    <w:rsid w:val="0008379F"/>
    <w:rsid w:val="000837E5"/>
    <w:rsid w:val="00083F73"/>
    <w:rsid w:val="00084458"/>
    <w:rsid w:val="0008512B"/>
    <w:rsid w:val="00085750"/>
    <w:rsid w:val="00085DC8"/>
    <w:rsid w:val="00085DEC"/>
    <w:rsid w:val="0008668F"/>
    <w:rsid w:val="00086CB1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3CC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BDA"/>
    <w:rsid w:val="00095C08"/>
    <w:rsid w:val="000960A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2AAF"/>
    <w:rsid w:val="000A3111"/>
    <w:rsid w:val="000A341C"/>
    <w:rsid w:val="000A399E"/>
    <w:rsid w:val="000A39F8"/>
    <w:rsid w:val="000A3AD8"/>
    <w:rsid w:val="000A411A"/>
    <w:rsid w:val="000A43D7"/>
    <w:rsid w:val="000A49FE"/>
    <w:rsid w:val="000A4DEB"/>
    <w:rsid w:val="000A5560"/>
    <w:rsid w:val="000A636E"/>
    <w:rsid w:val="000A65A7"/>
    <w:rsid w:val="000A7459"/>
    <w:rsid w:val="000A7A9C"/>
    <w:rsid w:val="000B09CD"/>
    <w:rsid w:val="000B21E8"/>
    <w:rsid w:val="000B281D"/>
    <w:rsid w:val="000B2872"/>
    <w:rsid w:val="000B32A8"/>
    <w:rsid w:val="000B362C"/>
    <w:rsid w:val="000B369D"/>
    <w:rsid w:val="000B3B58"/>
    <w:rsid w:val="000B4048"/>
    <w:rsid w:val="000B541E"/>
    <w:rsid w:val="000B5827"/>
    <w:rsid w:val="000B7112"/>
    <w:rsid w:val="000B72DA"/>
    <w:rsid w:val="000C038E"/>
    <w:rsid w:val="000C03E1"/>
    <w:rsid w:val="000C05D4"/>
    <w:rsid w:val="000C13EB"/>
    <w:rsid w:val="000C1737"/>
    <w:rsid w:val="000C189F"/>
    <w:rsid w:val="000C1C57"/>
    <w:rsid w:val="000C23CD"/>
    <w:rsid w:val="000C2BD4"/>
    <w:rsid w:val="000C2D3E"/>
    <w:rsid w:val="000C30D0"/>
    <w:rsid w:val="000C3966"/>
    <w:rsid w:val="000C529A"/>
    <w:rsid w:val="000C5B1B"/>
    <w:rsid w:val="000C5C6A"/>
    <w:rsid w:val="000C5E1E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4D1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464"/>
    <w:rsid w:val="000E14BF"/>
    <w:rsid w:val="000E1546"/>
    <w:rsid w:val="000E1EA5"/>
    <w:rsid w:val="000E1F62"/>
    <w:rsid w:val="000E276E"/>
    <w:rsid w:val="000E28EE"/>
    <w:rsid w:val="000E28F8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F0451"/>
    <w:rsid w:val="000F047C"/>
    <w:rsid w:val="000F05CA"/>
    <w:rsid w:val="000F110C"/>
    <w:rsid w:val="000F12FD"/>
    <w:rsid w:val="000F1642"/>
    <w:rsid w:val="000F1767"/>
    <w:rsid w:val="000F2D3A"/>
    <w:rsid w:val="000F3433"/>
    <w:rsid w:val="000F4407"/>
    <w:rsid w:val="000F4DF6"/>
    <w:rsid w:val="000F50E2"/>
    <w:rsid w:val="000F5990"/>
    <w:rsid w:val="000F5BE4"/>
    <w:rsid w:val="000F5DB6"/>
    <w:rsid w:val="000F6568"/>
    <w:rsid w:val="000F6C5B"/>
    <w:rsid w:val="000F6EC3"/>
    <w:rsid w:val="000F6F61"/>
    <w:rsid w:val="000F737E"/>
    <w:rsid w:val="000F796E"/>
    <w:rsid w:val="000F7B51"/>
    <w:rsid w:val="000F7BB5"/>
    <w:rsid w:val="000F7E01"/>
    <w:rsid w:val="001009F9"/>
    <w:rsid w:val="00100EC3"/>
    <w:rsid w:val="00101C21"/>
    <w:rsid w:val="001021C1"/>
    <w:rsid w:val="0010246E"/>
    <w:rsid w:val="0010339A"/>
    <w:rsid w:val="00103ED3"/>
    <w:rsid w:val="0010478A"/>
    <w:rsid w:val="0010660F"/>
    <w:rsid w:val="001072A9"/>
    <w:rsid w:val="00107622"/>
    <w:rsid w:val="00107902"/>
    <w:rsid w:val="00110629"/>
    <w:rsid w:val="001117D4"/>
    <w:rsid w:val="001119E2"/>
    <w:rsid w:val="00111BB6"/>
    <w:rsid w:val="0011227F"/>
    <w:rsid w:val="0011255A"/>
    <w:rsid w:val="00112EA4"/>
    <w:rsid w:val="001134A6"/>
    <w:rsid w:val="0011493A"/>
    <w:rsid w:val="00115CE5"/>
    <w:rsid w:val="001168BA"/>
    <w:rsid w:val="0011690B"/>
    <w:rsid w:val="00117260"/>
    <w:rsid w:val="00117B13"/>
    <w:rsid w:val="00117C71"/>
    <w:rsid w:val="00117F1F"/>
    <w:rsid w:val="00120267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A2D"/>
    <w:rsid w:val="00125B22"/>
    <w:rsid w:val="00125D14"/>
    <w:rsid w:val="0012602F"/>
    <w:rsid w:val="0012646A"/>
    <w:rsid w:val="0012672F"/>
    <w:rsid w:val="001267F4"/>
    <w:rsid w:val="00126ACF"/>
    <w:rsid w:val="00126B37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EA6"/>
    <w:rsid w:val="00137F97"/>
    <w:rsid w:val="001406A1"/>
    <w:rsid w:val="001429BF"/>
    <w:rsid w:val="00143B5D"/>
    <w:rsid w:val="00143C29"/>
    <w:rsid w:val="00144605"/>
    <w:rsid w:val="00144908"/>
    <w:rsid w:val="00144D5D"/>
    <w:rsid w:val="00145761"/>
    <w:rsid w:val="00145FE8"/>
    <w:rsid w:val="00146DB1"/>
    <w:rsid w:val="00147003"/>
    <w:rsid w:val="00147250"/>
    <w:rsid w:val="0014783A"/>
    <w:rsid w:val="00147CFD"/>
    <w:rsid w:val="00147FE8"/>
    <w:rsid w:val="00147FF1"/>
    <w:rsid w:val="0015025B"/>
    <w:rsid w:val="0015030C"/>
    <w:rsid w:val="00151864"/>
    <w:rsid w:val="00151D0B"/>
    <w:rsid w:val="00152B1B"/>
    <w:rsid w:val="0015325C"/>
    <w:rsid w:val="00153957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1B64"/>
    <w:rsid w:val="00162635"/>
    <w:rsid w:val="00162BE3"/>
    <w:rsid w:val="001632C5"/>
    <w:rsid w:val="00163657"/>
    <w:rsid w:val="00164A19"/>
    <w:rsid w:val="00165123"/>
    <w:rsid w:val="001657B5"/>
    <w:rsid w:val="00165CD4"/>
    <w:rsid w:val="00167443"/>
    <w:rsid w:val="0016794D"/>
    <w:rsid w:val="0017015C"/>
    <w:rsid w:val="001702F5"/>
    <w:rsid w:val="00170D33"/>
    <w:rsid w:val="0017146D"/>
    <w:rsid w:val="001716E3"/>
    <w:rsid w:val="001716EF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807D5"/>
    <w:rsid w:val="001810A1"/>
    <w:rsid w:val="00181552"/>
    <w:rsid w:val="001815D5"/>
    <w:rsid w:val="00182A7E"/>
    <w:rsid w:val="00183455"/>
    <w:rsid w:val="00183490"/>
    <w:rsid w:val="00183671"/>
    <w:rsid w:val="001838D5"/>
    <w:rsid w:val="001840A9"/>
    <w:rsid w:val="001840B3"/>
    <w:rsid w:val="001842BA"/>
    <w:rsid w:val="00184A79"/>
    <w:rsid w:val="00184E49"/>
    <w:rsid w:val="00185C61"/>
    <w:rsid w:val="00185C6D"/>
    <w:rsid w:val="00185EBD"/>
    <w:rsid w:val="0018601C"/>
    <w:rsid w:val="00187570"/>
    <w:rsid w:val="00187CDF"/>
    <w:rsid w:val="0019090D"/>
    <w:rsid w:val="00191010"/>
    <w:rsid w:val="00191089"/>
    <w:rsid w:val="00192126"/>
    <w:rsid w:val="00192457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4557"/>
    <w:rsid w:val="001A4E1E"/>
    <w:rsid w:val="001A505B"/>
    <w:rsid w:val="001A529B"/>
    <w:rsid w:val="001A5B43"/>
    <w:rsid w:val="001A6314"/>
    <w:rsid w:val="001A6841"/>
    <w:rsid w:val="001B0412"/>
    <w:rsid w:val="001B15D6"/>
    <w:rsid w:val="001B19C3"/>
    <w:rsid w:val="001B225A"/>
    <w:rsid w:val="001B2559"/>
    <w:rsid w:val="001B28E3"/>
    <w:rsid w:val="001B2D62"/>
    <w:rsid w:val="001B3439"/>
    <w:rsid w:val="001B3A2C"/>
    <w:rsid w:val="001B3C31"/>
    <w:rsid w:val="001B4FDE"/>
    <w:rsid w:val="001B5992"/>
    <w:rsid w:val="001B5E90"/>
    <w:rsid w:val="001B65CC"/>
    <w:rsid w:val="001B6838"/>
    <w:rsid w:val="001B6EA1"/>
    <w:rsid w:val="001B74A3"/>
    <w:rsid w:val="001B7829"/>
    <w:rsid w:val="001B7CF3"/>
    <w:rsid w:val="001B7DF5"/>
    <w:rsid w:val="001C0395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A2F"/>
    <w:rsid w:val="001C5A94"/>
    <w:rsid w:val="001C6346"/>
    <w:rsid w:val="001C669B"/>
    <w:rsid w:val="001C7227"/>
    <w:rsid w:val="001D011F"/>
    <w:rsid w:val="001D01E8"/>
    <w:rsid w:val="001D0F6B"/>
    <w:rsid w:val="001D2B2C"/>
    <w:rsid w:val="001D3470"/>
    <w:rsid w:val="001D35B7"/>
    <w:rsid w:val="001D3C67"/>
    <w:rsid w:val="001D45CC"/>
    <w:rsid w:val="001D547F"/>
    <w:rsid w:val="001D632F"/>
    <w:rsid w:val="001D6885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A89"/>
    <w:rsid w:val="001E6CE6"/>
    <w:rsid w:val="001E6E2A"/>
    <w:rsid w:val="001E7665"/>
    <w:rsid w:val="001E7AB4"/>
    <w:rsid w:val="001F09CC"/>
    <w:rsid w:val="001F153E"/>
    <w:rsid w:val="001F1682"/>
    <w:rsid w:val="001F2B03"/>
    <w:rsid w:val="001F3FE8"/>
    <w:rsid w:val="001F42AC"/>
    <w:rsid w:val="001F438F"/>
    <w:rsid w:val="001F4BCF"/>
    <w:rsid w:val="001F5AA8"/>
    <w:rsid w:val="001F5B9A"/>
    <w:rsid w:val="001F6B7F"/>
    <w:rsid w:val="001F6C7D"/>
    <w:rsid w:val="001F6CF3"/>
    <w:rsid w:val="001F6FB6"/>
    <w:rsid w:val="001F707B"/>
    <w:rsid w:val="001F7409"/>
    <w:rsid w:val="001F7CF5"/>
    <w:rsid w:val="00200B43"/>
    <w:rsid w:val="00200FB7"/>
    <w:rsid w:val="00201347"/>
    <w:rsid w:val="00201758"/>
    <w:rsid w:val="00201ABB"/>
    <w:rsid w:val="00202912"/>
    <w:rsid w:val="00202B72"/>
    <w:rsid w:val="00203DC7"/>
    <w:rsid w:val="002051C4"/>
    <w:rsid w:val="002056EB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B93"/>
    <w:rsid w:val="002137C9"/>
    <w:rsid w:val="00213C50"/>
    <w:rsid w:val="00213CA4"/>
    <w:rsid w:val="00214377"/>
    <w:rsid w:val="002145EE"/>
    <w:rsid w:val="002155C7"/>
    <w:rsid w:val="00215A60"/>
    <w:rsid w:val="00215EE7"/>
    <w:rsid w:val="002162E7"/>
    <w:rsid w:val="00216682"/>
    <w:rsid w:val="00216C5F"/>
    <w:rsid w:val="00217A0C"/>
    <w:rsid w:val="00217ADF"/>
    <w:rsid w:val="00220169"/>
    <w:rsid w:val="00220E48"/>
    <w:rsid w:val="00221560"/>
    <w:rsid w:val="00222207"/>
    <w:rsid w:val="00223097"/>
    <w:rsid w:val="0022348E"/>
    <w:rsid w:val="00223938"/>
    <w:rsid w:val="0022425F"/>
    <w:rsid w:val="00225581"/>
    <w:rsid w:val="00225DC8"/>
    <w:rsid w:val="00226D26"/>
    <w:rsid w:val="002270E1"/>
    <w:rsid w:val="00227554"/>
    <w:rsid w:val="00230DB1"/>
    <w:rsid w:val="00231267"/>
    <w:rsid w:val="00231EE4"/>
    <w:rsid w:val="00231FD8"/>
    <w:rsid w:val="00232854"/>
    <w:rsid w:val="0023357F"/>
    <w:rsid w:val="002337C7"/>
    <w:rsid w:val="0023467E"/>
    <w:rsid w:val="002348F1"/>
    <w:rsid w:val="002354AF"/>
    <w:rsid w:val="002359B1"/>
    <w:rsid w:val="00236105"/>
    <w:rsid w:val="00236253"/>
    <w:rsid w:val="002364B5"/>
    <w:rsid w:val="00236F11"/>
    <w:rsid w:val="00237B82"/>
    <w:rsid w:val="00240025"/>
    <w:rsid w:val="0024054D"/>
    <w:rsid w:val="00240D10"/>
    <w:rsid w:val="00241553"/>
    <w:rsid w:val="002417BD"/>
    <w:rsid w:val="00241908"/>
    <w:rsid w:val="002428BB"/>
    <w:rsid w:val="00242B1F"/>
    <w:rsid w:val="00242EB3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18F0"/>
    <w:rsid w:val="00251F09"/>
    <w:rsid w:val="00252ADB"/>
    <w:rsid w:val="002532EF"/>
    <w:rsid w:val="002557CB"/>
    <w:rsid w:val="0025590F"/>
    <w:rsid w:val="00255EA7"/>
    <w:rsid w:val="00256204"/>
    <w:rsid w:val="002566F7"/>
    <w:rsid w:val="0025723D"/>
    <w:rsid w:val="002579F2"/>
    <w:rsid w:val="00260556"/>
    <w:rsid w:val="00260FD7"/>
    <w:rsid w:val="002610BB"/>
    <w:rsid w:val="0026164E"/>
    <w:rsid w:val="00261BA6"/>
    <w:rsid w:val="00261BC5"/>
    <w:rsid w:val="002620DF"/>
    <w:rsid w:val="0026224A"/>
    <w:rsid w:val="0026271C"/>
    <w:rsid w:val="00262B5A"/>
    <w:rsid w:val="00263403"/>
    <w:rsid w:val="002636A3"/>
    <w:rsid w:val="0026386F"/>
    <w:rsid w:val="00263A2F"/>
    <w:rsid w:val="00264423"/>
    <w:rsid w:val="002646AD"/>
    <w:rsid w:val="00265CF9"/>
    <w:rsid w:val="00265D41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2C11"/>
    <w:rsid w:val="002736EE"/>
    <w:rsid w:val="00273969"/>
    <w:rsid w:val="00275217"/>
    <w:rsid w:val="002768E7"/>
    <w:rsid w:val="00276D39"/>
    <w:rsid w:val="002772E0"/>
    <w:rsid w:val="0027759A"/>
    <w:rsid w:val="00277EF7"/>
    <w:rsid w:val="00277F46"/>
    <w:rsid w:val="002805B3"/>
    <w:rsid w:val="00280C17"/>
    <w:rsid w:val="00280EC0"/>
    <w:rsid w:val="0028102A"/>
    <w:rsid w:val="00281107"/>
    <w:rsid w:val="00281427"/>
    <w:rsid w:val="00282299"/>
    <w:rsid w:val="002823B7"/>
    <w:rsid w:val="00282AED"/>
    <w:rsid w:val="00282D11"/>
    <w:rsid w:val="00282D7A"/>
    <w:rsid w:val="00282EB1"/>
    <w:rsid w:val="00283497"/>
    <w:rsid w:val="00285340"/>
    <w:rsid w:val="002853BF"/>
    <w:rsid w:val="0028568E"/>
    <w:rsid w:val="00285927"/>
    <w:rsid w:val="00286043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52C4"/>
    <w:rsid w:val="0029555F"/>
    <w:rsid w:val="0029575B"/>
    <w:rsid w:val="00295773"/>
    <w:rsid w:val="00296204"/>
    <w:rsid w:val="00296CD8"/>
    <w:rsid w:val="00297093"/>
    <w:rsid w:val="0029736F"/>
    <w:rsid w:val="002979D6"/>
    <w:rsid w:val="00297CD8"/>
    <w:rsid w:val="002A014E"/>
    <w:rsid w:val="002A05F9"/>
    <w:rsid w:val="002A0779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3E3E"/>
    <w:rsid w:val="002A489E"/>
    <w:rsid w:val="002A5498"/>
    <w:rsid w:val="002A6135"/>
    <w:rsid w:val="002A62B8"/>
    <w:rsid w:val="002A6673"/>
    <w:rsid w:val="002A77C0"/>
    <w:rsid w:val="002A7808"/>
    <w:rsid w:val="002A7AA8"/>
    <w:rsid w:val="002B0287"/>
    <w:rsid w:val="002B0B55"/>
    <w:rsid w:val="002B1C95"/>
    <w:rsid w:val="002B2B3C"/>
    <w:rsid w:val="002B4962"/>
    <w:rsid w:val="002B4BBC"/>
    <w:rsid w:val="002B4BF1"/>
    <w:rsid w:val="002B4CDB"/>
    <w:rsid w:val="002B5508"/>
    <w:rsid w:val="002B5DB9"/>
    <w:rsid w:val="002B682C"/>
    <w:rsid w:val="002B6B97"/>
    <w:rsid w:val="002B71BB"/>
    <w:rsid w:val="002B78C2"/>
    <w:rsid w:val="002C0AA4"/>
    <w:rsid w:val="002C0D56"/>
    <w:rsid w:val="002C12A0"/>
    <w:rsid w:val="002C167A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6E4"/>
    <w:rsid w:val="002D2E65"/>
    <w:rsid w:val="002D30D6"/>
    <w:rsid w:val="002D3451"/>
    <w:rsid w:val="002D4416"/>
    <w:rsid w:val="002D4772"/>
    <w:rsid w:val="002D6008"/>
    <w:rsid w:val="002D63D5"/>
    <w:rsid w:val="002D654D"/>
    <w:rsid w:val="002D69AB"/>
    <w:rsid w:val="002D6AB0"/>
    <w:rsid w:val="002D7273"/>
    <w:rsid w:val="002D7316"/>
    <w:rsid w:val="002D745C"/>
    <w:rsid w:val="002D7C75"/>
    <w:rsid w:val="002D7E04"/>
    <w:rsid w:val="002E0080"/>
    <w:rsid w:val="002E0251"/>
    <w:rsid w:val="002E05C3"/>
    <w:rsid w:val="002E0848"/>
    <w:rsid w:val="002E0AA5"/>
    <w:rsid w:val="002E0DA9"/>
    <w:rsid w:val="002E1657"/>
    <w:rsid w:val="002E1AA5"/>
    <w:rsid w:val="002E1D62"/>
    <w:rsid w:val="002E1DC4"/>
    <w:rsid w:val="002E2099"/>
    <w:rsid w:val="002E2CE8"/>
    <w:rsid w:val="002E3CF6"/>
    <w:rsid w:val="002E4DFB"/>
    <w:rsid w:val="002E4FBC"/>
    <w:rsid w:val="002E54A7"/>
    <w:rsid w:val="002E5681"/>
    <w:rsid w:val="002E650B"/>
    <w:rsid w:val="002E67CF"/>
    <w:rsid w:val="002E6AD4"/>
    <w:rsid w:val="002E7C4F"/>
    <w:rsid w:val="002F0114"/>
    <w:rsid w:val="002F051D"/>
    <w:rsid w:val="002F067B"/>
    <w:rsid w:val="002F1453"/>
    <w:rsid w:val="002F266E"/>
    <w:rsid w:val="002F277E"/>
    <w:rsid w:val="002F2973"/>
    <w:rsid w:val="002F31B3"/>
    <w:rsid w:val="002F33E0"/>
    <w:rsid w:val="002F34BE"/>
    <w:rsid w:val="002F3642"/>
    <w:rsid w:val="002F39AB"/>
    <w:rsid w:val="002F3D01"/>
    <w:rsid w:val="002F4438"/>
    <w:rsid w:val="002F4B37"/>
    <w:rsid w:val="002F5220"/>
    <w:rsid w:val="002F57AB"/>
    <w:rsid w:val="002F5C7C"/>
    <w:rsid w:val="002F6130"/>
    <w:rsid w:val="002F6329"/>
    <w:rsid w:val="002F662B"/>
    <w:rsid w:val="002F66DA"/>
    <w:rsid w:val="002F71AD"/>
    <w:rsid w:val="0030000A"/>
    <w:rsid w:val="0030065A"/>
    <w:rsid w:val="00300FE7"/>
    <w:rsid w:val="003010CA"/>
    <w:rsid w:val="00301F78"/>
    <w:rsid w:val="00302721"/>
    <w:rsid w:val="003027C4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F21"/>
    <w:rsid w:val="00311644"/>
    <w:rsid w:val="00311ECB"/>
    <w:rsid w:val="0031215B"/>
    <w:rsid w:val="00312455"/>
    <w:rsid w:val="00312614"/>
    <w:rsid w:val="00312A2E"/>
    <w:rsid w:val="003132B9"/>
    <w:rsid w:val="00313934"/>
    <w:rsid w:val="00313999"/>
    <w:rsid w:val="00313AB2"/>
    <w:rsid w:val="00313CCF"/>
    <w:rsid w:val="00313E3B"/>
    <w:rsid w:val="00313FCE"/>
    <w:rsid w:val="00314038"/>
    <w:rsid w:val="00314BE9"/>
    <w:rsid w:val="003152EC"/>
    <w:rsid w:val="00315878"/>
    <w:rsid w:val="00316EF8"/>
    <w:rsid w:val="00317188"/>
    <w:rsid w:val="00317361"/>
    <w:rsid w:val="0031756F"/>
    <w:rsid w:val="00320121"/>
    <w:rsid w:val="003202AE"/>
    <w:rsid w:val="003202CA"/>
    <w:rsid w:val="003207D3"/>
    <w:rsid w:val="0032115D"/>
    <w:rsid w:val="00321848"/>
    <w:rsid w:val="00321AB0"/>
    <w:rsid w:val="0032208E"/>
    <w:rsid w:val="003220C1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4C3A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AD7"/>
    <w:rsid w:val="00350FC1"/>
    <w:rsid w:val="00351580"/>
    <w:rsid w:val="00351843"/>
    <w:rsid w:val="00351963"/>
    <w:rsid w:val="003520B0"/>
    <w:rsid w:val="00353B4F"/>
    <w:rsid w:val="00353C96"/>
    <w:rsid w:val="003543CE"/>
    <w:rsid w:val="00354875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CA2"/>
    <w:rsid w:val="00360127"/>
    <w:rsid w:val="00360557"/>
    <w:rsid w:val="00361128"/>
    <w:rsid w:val="003613FF"/>
    <w:rsid w:val="00361F7C"/>
    <w:rsid w:val="00362159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61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769"/>
    <w:rsid w:val="00375E8B"/>
    <w:rsid w:val="00376019"/>
    <w:rsid w:val="00376056"/>
    <w:rsid w:val="003761E1"/>
    <w:rsid w:val="003769C5"/>
    <w:rsid w:val="00376F49"/>
    <w:rsid w:val="003770D7"/>
    <w:rsid w:val="00377703"/>
    <w:rsid w:val="00377BD6"/>
    <w:rsid w:val="00380813"/>
    <w:rsid w:val="00380CD6"/>
    <w:rsid w:val="003812F8"/>
    <w:rsid w:val="00381642"/>
    <w:rsid w:val="00382167"/>
    <w:rsid w:val="00382571"/>
    <w:rsid w:val="003834A1"/>
    <w:rsid w:val="00383E13"/>
    <w:rsid w:val="0038504F"/>
    <w:rsid w:val="003854F9"/>
    <w:rsid w:val="003860D0"/>
    <w:rsid w:val="003869F1"/>
    <w:rsid w:val="00386DC8"/>
    <w:rsid w:val="00390130"/>
    <w:rsid w:val="003909FC"/>
    <w:rsid w:val="0039217C"/>
    <w:rsid w:val="00392187"/>
    <w:rsid w:val="00392414"/>
    <w:rsid w:val="003935F8"/>
    <w:rsid w:val="00393CB4"/>
    <w:rsid w:val="00393D6A"/>
    <w:rsid w:val="003948A1"/>
    <w:rsid w:val="00394FCE"/>
    <w:rsid w:val="00397999"/>
    <w:rsid w:val="003A0233"/>
    <w:rsid w:val="003A064A"/>
    <w:rsid w:val="003A1C5C"/>
    <w:rsid w:val="003A1CB9"/>
    <w:rsid w:val="003A26F5"/>
    <w:rsid w:val="003A274F"/>
    <w:rsid w:val="003A304C"/>
    <w:rsid w:val="003A3515"/>
    <w:rsid w:val="003A394B"/>
    <w:rsid w:val="003A4343"/>
    <w:rsid w:val="003A46A2"/>
    <w:rsid w:val="003A4AC8"/>
    <w:rsid w:val="003A5015"/>
    <w:rsid w:val="003A5652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9A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B2F"/>
    <w:rsid w:val="003C0F27"/>
    <w:rsid w:val="003C15BC"/>
    <w:rsid w:val="003C1870"/>
    <w:rsid w:val="003C2A0A"/>
    <w:rsid w:val="003C4151"/>
    <w:rsid w:val="003C482C"/>
    <w:rsid w:val="003C4DA3"/>
    <w:rsid w:val="003C4EE8"/>
    <w:rsid w:val="003C65C7"/>
    <w:rsid w:val="003C6FE6"/>
    <w:rsid w:val="003C71B5"/>
    <w:rsid w:val="003C7364"/>
    <w:rsid w:val="003D007C"/>
    <w:rsid w:val="003D03DB"/>
    <w:rsid w:val="003D111A"/>
    <w:rsid w:val="003D12FC"/>
    <w:rsid w:val="003D14BF"/>
    <w:rsid w:val="003D17B3"/>
    <w:rsid w:val="003D1C3E"/>
    <w:rsid w:val="003D1EDC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124"/>
    <w:rsid w:val="003E14DA"/>
    <w:rsid w:val="003E159B"/>
    <w:rsid w:val="003E2522"/>
    <w:rsid w:val="003E25F8"/>
    <w:rsid w:val="003E2A53"/>
    <w:rsid w:val="003E2D4E"/>
    <w:rsid w:val="003E36AE"/>
    <w:rsid w:val="003E47E1"/>
    <w:rsid w:val="003E4C17"/>
    <w:rsid w:val="003E5033"/>
    <w:rsid w:val="003E7045"/>
    <w:rsid w:val="003E78CE"/>
    <w:rsid w:val="003E7DDF"/>
    <w:rsid w:val="003F0256"/>
    <w:rsid w:val="003F0C14"/>
    <w:rsid w:val="003F1200"/>
    <w:rsid w:val="003F13D0"/>
    <w:rsid w:val="003F2581"/>
    <w:rsid w:val="003F25E0"/>
    <w:rsid w:val="003F27AA"/>
    <w:rsid w:val="003F32A4"/>
    <w:rsid w:val="003F346C"/>
    <w:rsid w:val="003F4386"/>
    <w:rsid w:val="003F4AF5"/>
    <w:rsid w:val="003F4F24"/>
    <w:rsid w:val="003F5988"/>
    <w:rsid w:val="003F5C85"/>
    <w:rsid w:val="003F5C87"/>
    <w:rsid w:val="003F7A8A"/>
    <w:rsid w:val="00400339"/>
    <w:rsid w:val="004011C9"/>
    <w:rsid w:val="00401F7D"/>
    <w:rsid w:val="00402824"/>
    <w:rsid w:val="00402F5A"/>
    <w:rsid w:val="004034D2"/>
    <w:rsid w:val="00403641"/>
    <w:rsid w:val="00403A26"/>
    <w:rsid w:val="00404440"/>
    <w:rsid w:val="004065EE"/>
    <w:rsid w:val="00407319"/>
    <w:rsid w:val="00407EA1"/>
    <w:rsid w:val="00410D96"/>
    <w:rsid w:val="0041226B"/>
    <w:rsid w:val="00412D96"/>
    <w:rsid w:val="004144CD"/>
    <w:rsid w:val="004151A1"/>
    <w:rsid w:val="0041521B"/>
    <w:rsid w:val="00415586"/>
    <w:rsid w:val="0041611A"/>
    <w:rsid w:val="00416151"/>
    <w:rsid w:val="00416213"/>
    <w:rsid w:val="004208DC"/>
    <w:rsid w:val="0042123C"/>
    <w:rsid w:val="00422A23"/>
    <w:rsid w:val="00423421"/>
    <w:rsid w:val="00423961"/>
    <w:rsid w:val="00423CCF"/>
    <w:rsid w:val="00424539"/>
    <w:rsid w:val="00424806"/>
    <w:rsid w:val="00424CCC"/>
    <w:rsid w:val="00424E80"/>
    <w:rsid w:val="004252B7"/>
    <w:rsid w:val="004259D3"/>
    <w:rsid w:val="00427D4C"/>
    <w:rsid w:val="00430357"/>
    <w:rsid w:val="004307AB"/>
    <w:rsid w:val="004308F1"/>
    <w:rsid w:val="00430CB3"/>
    <w:rsid w:val="0043280A"/>
    <w:rsid w:val="00433090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3C2"/>
    <w:rsid w:val="00441462"/>
    <w:rsid w:val="004415D9"/>
    <w:rsid w:val="00441FD4"/>
    <w:rsid w:val="004420CC"/>
    <w:rsid w:val="0044216A"/>
    <w:rsid w:val="0044281F"/>
    <w:rsid w:val="00442F8D"/>
    <w:rsid w:val="004437B7"/>
    <w:rsid w:val="00443993"/>
    <w:rsid w:val="00443A21"/>
    <w:rsid w:val="00443B86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47B46"/>
    <w:rsid w:val="00450234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488"/>
    <w:rsid w:val="00461669"/>
    <w:rsid w:val="00461FE1"/>
    <w:rsid w:val="00463A86"/>
    <w:rsid w:val="00463E04"/>
    <w:rsid w:val="004652FC"/>
    <w:rsid w:val="00465F82"/>
    <w:rsid w:val="004666DB"/>
    <w:rsid w:val="004667E5"/>
    <w:rsid w:val="00466A1C"/>
    <w:rsid w:val="00466E81"/>
    <w:rsid w:val="00467155"/>
    <w:rsid w:val="00467C61"/>
    <w:rsid w:val="00467D22"/>
    <w:rsid w:val="00470232"/>
    <w:rsid w:val="004714C1"/>
    <w:rsid w:val="00471572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7786F"/>
    <w:rsid w:val="00480EF1"/>
    <w:rsid w:val="004813C3"/>
    <w:rsid w:val="0048151A"/>
    <w:rsid w:val="00482134"/>
    <w:rsid w:val="00482700"/>
    <w:rsid w:val="00483056"/>
    <w:rsid w:val="0048336F"/>
    <w:rsid w:val="00483C4C"/>
    <w:rsid w:val="0048448B"/>
    <w:rsid w:val="00485286"/>
    <w:rsid w:val="004861C4"/>
    <w:rsid w:val="00487F2F"/>
    <w:rsid w:val="0049064E"/>
    <w:rsid w:val="004907F1"/>
    <w:rsid w:val="00491108"/>
    <w:rsid w:val="00491ADA"/>
    <w:rsid w:val="00491F8C"/>
    <w:rsid w:val="004928E0"/>
    <w:rsid w:val="004928F7"/>
    <w:rsid w:val="00492A96"/>
    <w:rsid w:val="00493207"/>
    <w:rsid w:val="00493491"/>
    <w:rsid w:val="00493ACC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7ABE"/>
    <w:rsid w:val="004A0055"/>
    <w:rsid w:val="004A00BD"/>
    <w:rsid w:val="004A0401"/>
    <w:rsid w:val="004A052D"/>
    <w:rsid w:val="004A29D9"/>
    <w:rsid w:val="004A3A60"/>
    <w:rsid w:val="004A40F8"/>
    <w:rsid w:val="004A4B11"/>
    <w:rsid w:val="004A4E48"/>
    <w:rsid w:val="004A5132"/>
    <w:rsid w:val="004A54FC"/>
    <w:rsid w:val="004A59CA"/>
    <w:rsid w:val="004A6315"/>
    <w:rsid w:val="004A65C5"/>
    <w:rsid w:val="004A6D9B"/>
    <w:rsid w:val="004A742D"/>
    <w:rsid w:val="004A7BD6"/>
    <w:rsid w:val="004B0372"/>
    <w:rsid w:val="004B050B"/>
    <w:rsid w:val="004B0EE3"/>
    <w:rsid w:val="004B1068"/>
    <w:rsid w:val="004B11D2"/>
    <w:rsid w:val="004B18F9"/>
    <w:rsid w:val="004B1B99"/>
    <w:rsid w:val="004B23B8"/>
    <w:rsid w:val="004B2DA9"/>
    <w:rsid w:val="004B3F4B"/>
    <w:rsid w:val="004B4387"/>
    <w:rsid w:val="004B4890"/>
    <w:rsid w:val="004B647B"/>
    <w:rsid w:val="004B6CBA"/>
    <w:rsid w:val="004B78AD"/>
    <w:rsid w:val="004C0B4A"/>
    <w:rsid w:val="004C0E0B"/>
    <w:rsid w:val="004C105D"/>
    <w:rsid w:val="004C1C25"/>
    <w:rsid w:val="004C1E58"/>
    <w:rsid w:val="004C1F0D"/>
    <w:rsid w:val="004C239C"/>
    <w:rsid w:val="004C25A9"/>
    <w:rsid w:val="004C29F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1175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B8F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2611"/>
    <w:rsid w:val="004E4118"/>
    <w:rsid w:val="004E435A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3F63"/>
    <w:rsid w:val="004F483E"/>
    <w:rsid w:val="004F4A92"/>
    <w:rsid w:val="004F4E00"/>
    <w:rsid w:val="004F5D14"/>
    <w:rsid w:val="004F6802"/>
    <w:rsid w:val="004F6809"/>
    <w:rsid w:val="004F695C"/>
    <w:rsid w:val="004F6B73"/>
    <w:rsid w:val="004F6C8A"/>
    <w:rsid w:val="004F7003"/>
    <w:rsid w:val="004F798E"/>
    <w:rsid w:val="004F7A7F"/>
    <w:rsid w:val="004F7F49"/>
    <w:rsid w:val="005003B7"/>
    <w:rsid w:val="00500AAD"/>
    <w:rsid w:val="00500EFF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500B"/>
    <w:rsid w:val="0050537E"/>
    <w:rsid w:val="00505987"/>
    <w:rsid w:val="00505B1D"/>
    <w:rsid w:val="00506168"/>
    <w:rsid w:val="0050650D"/>
    <w:rsid w:val="00506C1C"/>
    <w:rsid w:val="00506E54"/>
    <w:rsid w:val="00507579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491"/>
    <w:rsid w:val="005148C3"/>
    <w:rsid w:val="005150A2"/>
    <w:rsid w:val="00515758"/>
    <w:rsid w:val="0051592F"/>
    <w:rsid w:val="00515D62"/>
    <w:rsid w:val="00516CA7"/>
    <w:rsid w:val="005172BD"/>
    <w:rsid w:val="005177EF"/>
    <w:rsid w:val="00517CF3"/>
    <w:rsid w:val="00520314"/>
    <w:rsid w:val="00520582"/>
    <w:rsid w:val="005205BC"/>
    <w:rsid w:val="0052078E"/>
    <w:rsid w:val="00520A2B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43AE"/>
    <w:rsid w:val="005244B1"/>
    <w:rsid w:val="00524621"/>
    <w:rsid w:val="00524BD4"/>
    <w:rsid w:val="00525252"/>
    <w:rsid w:val="00525BEA"/>
    <w:rsid w:val="005260C1"/>
    <w:rsid w:val="00526A5E"/>
    <w:rsid w:val="00526F8E"/>
    <w:rsid w:val="005271B1"/>
    <w:rsid w:val="005274DC"/>
    <w:rsid w:val="00527745"/>
    <w:rsid w:val="00527D98"/>
    <w:rsid w:val="005308F5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BF"/>
    <w:rsid w:val="00537FC9"/>
    <w:rsid w:val="0054000E"/>
    <w:rsid w:val="005406D5"/>
    <w:rsid w:val="005409B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5E8"/>
    <w:rsid w:val="00545CDE"/>
    <w:rsid w:val="005466D7"/>
    <w:rsid w:val="00546840"/>
    <w:rsid w:val="00546F45"/>
    <w:rsid w:val="00546FC9"/>
    <w:rsid w:val="00546FDB"/>
    <w:rsid w:val="005500F6"/>
    <w:rsid w:val="00550886"/>
    <w:rsid w:val="00550A72"/>
    <w:rsid w:val="00551DC9"/>
    <w:rsid w:val="00552A4F"/>
    <w:rsid w:val="00552C97"/>
    <w:rsid w:val="0055304B"/>
    <w:rsid w:val="00553223"/>
    <w:rsid w:val="005532F4"/>
    <w:rsid w:val="00553F7A"/>
    <w:rsid w:val="005542C9"/>
    <w:rsid w:val="00554452"/>
    <w:rsid w:val="00556790"/>
    <w:rsid w:val="00556CB1"/>
    <w:rsid w:val="0055707D"/>
    <w:rsid w:val="005605D6"/>
    <w:rsid w:val="0056198F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513D"/>
    <w:rsid w:val="0056554B"/>
    <w:rsid w:val="005656B7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33DD"/>
    <w:rsid w:val="00573CCE"/>
    <w:rsid w:val="00573EAC"/>
    <w:rsid w:val="0057416E"/>
    <w:rsid w:val="00574462"/>
    <w:rsid w:val="00574C58"/>
    <w:rsid w:val="00574C9A"/>
    <w:rsid w:val="00574F69"/>
    <w:rsid w:val="0057592F"/>
    <w:rsid w:val="00575A06"/>
    <w:rsid w:val="005760DC"/>
    <w:rsid w:val="00576251"/>
    <w:rsid w:val="00576B83"/>
    <w:rsid w:val="00576C3D"/>
    <w:rsid w:val="00577CEE"/>
    <w:rsid w:val="00580702"/>
    <w:rsid w:val="005809EC"/>
    <w:rsid w:val="00580B0D"/>
    <w:rsid w:val="00580DD7"/>
    <w:rsid w:val="00580FBC"/>
    <w:rsid w:val="005815CB"/>
    <w:rsid w:val="005820CA"/>
    <w:rsid w:val="005821D0"/>
    <w:rsid w:val="00582898"/>
    <w:rsid w:val="00582AF9"/>
    <w:rsid w:val="00582E8D"/>
    <w:rsid w:val="005830DB"/>
    <w:rsid w:val="00583475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EBD"/>
    <w:rsid w:val="00593457"/>
    <w:rsid w:val="005934B2"/>
    <w:rsid w:val="00593C87"/>
    <w:rsid w:val="005945E1"/>
    <w:rsid w:val="00594BD0"/>
    <w:rsid w:val="00595411"/>
    <w:rsid w:val="00595625"/>
    <w:rsid w:val="00595914"/>
    <w:rsid w:val="00595932"/>
    <w:rsid w:val="00595EFA"/>
    <w:rsid w:val="00595FDB"/>
    <w:rsid w:val="0059632F"/>
    <w:rsid w:val="00596E12"/>
    <w:rsid w:val="00597629"/>
    <w:rsid w:val="005976CC"/>
    <w:rsid w:val="005A02A8"/>
    <w:rsid w:val="005A0E7A"/>
    <w:rsid w:val="005A114B"/>
    <w:rsid w:val="005A1516"/>
    <w:rsid w:val="005A1A3E"/>
    <w:rsid w:val="005A25EF"/>
    <w:rsid w:val="005A2794"/>
    <w:rsid w:val="005A2E31"/>
    <w:rsid w:val="005A3266"/>
    <w:rsid w:val="005A33D5"/>
    <w:rsid w:val="005A3F80"/>
    <w:rsid w:val="005A423E"/>
    <w:rsid w:val="005A4B05"/>
    <w:rsid w:val="005A4EDC"/>
    <w:rsid w:val="005A4FB2"/>
    <w:rsid w:val="005A5F99"/>
    <w:rsid w:val="005A6110"/>
    <w:rsid w:val="005A6685"/>
    <w:rsid w:val="005A6A9E"/>
    <w:rsid w:val="005A7813"/>
    <w:rsid w:val="005B02E3"/>
    <w:rsid w:val="005B0C47"/>
    <w:rsid w:val="005B12E9"/>
    <w:rsid w:val="005B1EAD"/>
    <w:rsid w:val="005B207A"/>
    <w:rsid w:val="005B2396"/>
    <w:rsid w:val="005B2C35"/>
    <w:rsid w:val="005B4220"/>
    <w:rsid w:val="005B55B6"/>
    <w:rsid w:val="005B5A9F"/>
    <w:rsid w:val="005B5F0B"/>
    <w:rsid w:val="005B652F"/>
    <w:rsid w:val="005B6DBC"/>
    <w:rsid w:val="005B75B1"/>
    <w:rsid w:val="005B7AB1"/>
    <w:rsid w:val="005B7BD7"/>
    <w:rsid w:val="005B7C81"/>
    <w:rsid w:val="005B7E9E"/>
    <w:rsid w:val="005B7F55"/>
    <w:rsid w:val="005C0E7E"/>
    <w:rsid w:val="005C2319"/>
    <w:rsid w:val="005C2B69"/>
    <w:rsid w:val="005C2E9B"/>
    <w:rsid w:val="005C3647"/>
    <w:rsid w:val="005C3EDA"/>
    <w:rsid w:val="005C438A"/>
    <w:rsid w:val="005C43F8"/>
    <w:rsid w:val="005C4911"/>
    <w:rsid w:val="005C4CFB"/>
    <w:rsid w:val="005C4EAD"/>
    <w:rsid w:val="005C520C"/>
    <w:rsid w:val="005C5BC6"/>
    <w:rsid w:val="005C6376"/>
    <w:rsid w:val="005C63BF"/>
    <w:rsid w:val="005C69DC"/>
    <w:rsid w:val="005C6A5E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06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3201"/>
    <w:rsid w:val="005E337C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F92"/>
    <w:rsid w:val="005F0DB0"/>
    <w:rsid w:val="005F0F2D"/>
    <w:rsid w:val="005F16BF"/>
    <w:rsid w:val="005F226E"/>
    <w:rsid w:val="005F260F"/>
    <w:rsid w:val="005F2696"/>
    <w:rsid w:val="005F2833"/>
    <w:rsid w:val="005F2F45"/>
    <w:rsid w:val="005F37B8"/>
    <w:rsid w:val="005F3EBF"/>
    <w:rsid w:val="005F4652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519"/>
    <w:rsid w:val="00601F4E"/>
    <w:rsid w:val="00602835"/>
    <w:rsid w:val="006033B5"/>
    <w:rsid w:val="006038AD"/>
    <w:rsid w:val="00603AD6"/>
    <w:rsid w:val="00604083"/>
    <w:rsid w:val="0060480D"/>
    <w:rsid w:val="0060514F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85F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17AD"/>
    <w:rsid w:val="00621CF2"/>
    <w:rsid w:val="0062232C"/>
    <w:rsid w:val="006244E0"/>
    <w:rsid w:val="00624B0A"/>
    <w:rsid w:val="00624FC5"/>
    <w:rsid w:val="00625127"/>
    <w:rsid w:val="00625184"/>
    <w:rsid w:val="00625E9E"/>
    <w:rsid w:val="00626837"/>
    <w:rsid w:val="00626CD9"/>
    <w:rsid w:val="00627455"/>
    <w:rsid w:val="00630437"/>
    <w:rsid w:val="0063155D"/>
    <w:rsid w:val="00631C8B"/>
    <w:rsid w:val="006329C0"/>
    <w:rsid w:val="00632CDE"/>
    <w:rsid w:val="006349AC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E8A"/>
    <w:rsid w:val="00640214"/>
    <w:rsid w:val="006413A4"/>
    <w:rsid w:val="0064237E"/>
    <w:rsid w:val="00643C82"/>
    <w:rsid w:val="00644E33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EC2"/>
    <w:rsid w:val="006546DA"/>
    <w:rsid w:val="006550E0"/>
    <w:rsid w:val="00655F37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2AB3"/>
    <w:rsid w:val="0067377C"/>
    <w:rsid w:val="00673BD8"/>
    <w:rsid w:val="0067416E"/>
    <w:rsid w:val="00675B3F"/>
    <w:rsid w:val="00675C5A"/>
    <w:rsid w:val="00675CA4"/>
    <w:rsid w:val="00675DD4"/>
    <w:rsid w:val="00675EC2"/>
    <w:rsid w:val="0067686D"/>
    <w:rsid w:val="00676898"/>
    <w:rsid w:val="00676CED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B42"/>
    <w:rsid w:val="00685CAC"/>
    <w:rsid w:val="006860BA"/>
    <w:rsid w:val="00686229"/>
    <w:rsid w:val="00686C6A"/>
    <w:rsid w:val="00686F15"/>
    <w:rsid w:val="00687051"/>
    <w:rsid w:val="00687762"/>
    <w:rsid w:val="00687FB3"/>
    <w:rsid w:val="006915FB"/>
    <w:rsid w:val="006926B3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3DEE"/>
    <w:rsid w:val="006A5F6A"/>
    <w:rsid w:val="006A75FE"/>
    <w:rsid w:val="006B1090"/>
    <w:rsid w:val="006B1B3F"/>
    <w:rsid w:val="006B1B6A"/>
    <w:rsid w:val="006B1DF5"/>
    <w:rsid w:val="006B1F53"/>
    <w:rsid w:val="006B2477"/>
    <w:rsid w:val="006B2A19"/>
    <w:rsid w:val="006B4409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7D1"/>
    <w:rsid w:val="006C2BF4"/>
    <w:rsid w:val="006C302E"/>
    <w:rsid w:val="006C3090"/>
    <w:rsid w:val="006C33A8"/>
    <w:rsid w:val="006C39A1"/>
    <w:rsid w:val="006C3C86"/>
    <w:rsid w:val="006C4726"/>
    <w:rsid w:val="006C4875"/>
    <w:rsid w:val="006C51E0"/>
    <w:rsid w:val="006C59CD"/>
    <w:rsid w:val="006C5DEF"/>
    <w:rsid w:val="006C6D28"/>
    <w:rsid w:val="006C7137"/>
    <w:rsid w:val="006C7BC9"/>
    <w:rsid w:val="006C7E71"/>
    <w:rsid w:val="006D0C3B"/>
    <w:rsid w:val="006D15DD"/>
    <w:rsid w:val="006D242C"/>
    <w:rsid w:val="006D2B77"/>
    <w:rsid w:val="006D2C0C"/>
    <w:rsid w:val="006D301C"/>
    <w:rsid w:val="006D41AB"/>
    <w:rsid w:val="006D44B0"/>
    <w:rsid w:val="006D4F21"/>
    <w:rsid w:val="006D5272"/>
    <w:rsid w:val="006D5859"/>
    <w:rsid w:val="006D6034"/>
    <w:rsid w:val="006E0806"/>
    <w:rsid w:val="006E08B7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F"/>
    <w:rsid w:val="006E2288"/>
    <w:rsid w:val="006E2A40"/>
    <w:rsid w:val="006E2C14"/>
    <w:rsid w:val="006E2DFC"/>
    <w:rsid w:val="006E2F24"/>
    <w:rsid w:val="006E3761"/>
    <w:rsid w:val="006E4CC0"/>
    <w:rsid w:val="006E6249"/>
    <w:rsid w:val="006E6D3E"/>
    <w:rsid w:val="006E7321"/>
    <w:rsid w:val="006E75D9"/>
    <w:rsid w:val="006E7E66"/>
    <w:rsid w:val="006E7EF1"/>
    <w:rsid w:val="006F0481"/>
    <w:rsid w:val="006F0665"/>
    <w:rsid w:val="006F09D2"/>
    <w:rsid w:val="006F1691"/>
    <w:rsid w:val="006F2959"/>
    <w:rsid w:val="006F2EA2"/>
    <w:rsid w:val="006F30AD"/>
    <w:rsid w:val="006F38C1"/>
    <w:rsid w:val="006F3DC7"/>
    <w:rsid w:val="006F40A1"/>
    <w:rsid w:val="006F47B5"/>
    <w:rsid w:val="006F4DB5"/>
    <w:rsid w:val="006F501E"/>
    <w:rsid w:val="006F57A8"/>
    <w:rsid w:val="006F5D9E"/>
    <w:rsid w:val="006F6328"/>
    <w:rsid w:val="006F6F06"/>
    <w:rsid w:val="006F76BD"/>
    <w:rsid w:val="006F78B9"/>
    <w:rsid w:val="00700B09"/>
    <w:rsid w:val="0070147C"/>
    <w:rsid w:val="00702663"/>
    <w:rsid w:val="00702837"/>
    <w:rsid w:val="00702A1D"/>
    <w:rsid w:val="007034A3"/>
    <w:rsid w:val="00703923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33C1"/>
    <w:rsid w:val="007140C0"/>
    <w:rsid w:val="00715906"/>
    <w:rsid w:val="00715A06"/>
    <w:rsid w:val="00715A45"/>
    <w:rsid w:val="00715ED6"/>
    <w:rsid w:val="00716165"/>
    <w:rsid w:val="0071663C"/>
    <w:rsid w:val="007169FD"/>
    <w:rsid w:val="007170D0"/>
    <w:rsid w:val="007172E2"/>
    <w:rsid w:val="00717606"/>
    <w:rsid w:val="00717769"/>
    <w:rsid w:val="00717DB3"/>
    <w:rsid w:val="0072008B"/>
    <w:rsid w:val="007201B4"/>
    <w:rsid w:val="00720552"/>
    <w:rsid w:val="00720702"/>
    <w:rsid w:val="00720DDB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82A"/>
    <w:rsid w:val="00727766"/>
    <w:rsid w:val="00727CF3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5849"/>
    <w:rsid w:val="0073598B"/>
    <w:rsid w:val="007368AA"/>
    <w:rsid w:val="0074005C"/>
    <w:rsid w:val="00740918"/>
    <w:rsid w:val="00740D36"/>
    <w:rsid w:val="007416E9"/>
    <w:rsid w:val="007417D6"/>
    <w:rsid w:val="00741962"/>
    <w:rsid w:val="00741AC4"/>
    <w:rsid w:val="007423E7"/>
    <w:rsid w:val="00742B0F"/>
    <w:rsid w:val="0074312A"/>
    <w:rsid w:val="0074325C"/>
    <w:rsid w:val="00743DBE"/>
    <w:rsid w:val="00744302"/>
    <w:rsid w:val="00744DEC"/>
    <w:rsid w:val="00744EC1"/>
    <w:rsid w:val="00745313"/>
    <w:rsid w:val="007457A5"/>
    <w:rsid w:val="007459AE"/>
    <w:rsid w:val="00745F6F"/>
    <w:rsid w:val="00746DB9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398"/>
    <w:rsid w:val="00754ED1"/>
    <w:rsid w:val="0075564C"/>
    <w:rsid w:val="007570D0"/>
    <w:rsid w:val="00757215"/>
    <w:rsid w:val="00757DF3"/>
    <w:rsid w:val="00760107"/>
    <w:rsid w:val="0076023E"/>
    <w:rsid w:val="00760407"/>
    <w:rsid w:val="007607FB"/>
    <w:rsid w:val="0076119C"/>
    <w:rsid w:val="007612C1"/>
    <w:rsid w:val="007615C9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67AD"/>
    <w:rsid w:val="0077708B"/>
    <w:rsid w:val="00777301"/>
    <w:rsid w:val="00777428"/>
    <w:rsid w:val="00777914"/>
    <w:rsid w:val="007801E7"/>
    <w:rsid w:val="00780834"/>
    <w:rsid w:val="007809D9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CFB"/>
    <w:rsid w:val="00786927"/>
    <w:rsid w:val="00786A5D"/>
    <w:rsid w:val="00786EAF"/>
    <w:rsid w:val="007903AA"/>
    <w:rsid w:val="00790449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BC0"/>
    <w:rsid w:val="00793FBA"/>
    <w:rsid w:val="00794276"/>
    <w:rsid w:val="00794682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28DA"/>
    <w:rsid w:val="007A38EB"/>
    <w:rsid w:val="007A427C"/>
    <w:rsid w:val="007A42DD"/>
    <w:rsid w:val="007A4345"/>
    <w:rsid w:val="007A4D0E"/>
    <w:rsid w:val="007A53B5"/>
    <w:rsid w:val="007A54B5"/>
    <w:rsid w:val="007A57C0"/>
    <w:rsid w:val="007A6917"/>
    <w:rsid w:val="007A6E60"/>
    <w:rsid w:val="007B0225"/>
    <w:rsid w:val="007B0B42"/>
    <w:rsid w:val="007B0BB9"/>
    <w:rsid w:val="007B14AF"/>
    <w:rsid w:val="007B18B0"/>
    <w:rsid w:val="007B1AC8"/>
    <w:rsid w:val="007B1FBD"/>
    <w:rsid w:val="007B3024"/>
    <w:rsid w:val="007B355A"/>
    <w:rsid w:val="007B3C9A"/>
    <w:rsid w:val="007B515F"/>
    <w:rsid w:val="007B55AE"/>
    <w:rsid w:val="007B5AC1"/>
    <w:rsid w:val="007B5E40"/>
    <w:rsid w:val="007B6EF5"/>
    <w:rsid w:val="007C06B8"/>
    <w:rsid w:val="007C0787"/>
    <w:rsid w:val="007C0945"/>
    <w:rsid w:val="007C0DA9"/>
    <w:rsid w:val="007C1988"/>
    <w:rsid w:val="007C1EB8"/>
    <w:rsid w:val="007C20EB"/>
    <w:rsid w:val="007C2507"/>
    <w:rsid w:val="007C2BC2"/>
    <w:rsid w:val="007C2D2C"/>
    <w:rsid w:val="007C2EA2"/>
    <w:rsid w:val="007C314D"/>
    <w:rsid w:val="007C32C7"/>
    <w:rsid w:val="007C341A"/>
    <w:rsid w:val="007C342C"/>
    <w:rsid w:val="007C3D3D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22A"/>
    <w:rsid w:val="007E03AF"/>
    <w:rsid w:val="007E0598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4660"/>
    <w:rsid w:val="007E48ED"/>
    <w:rsid w:val="007E4FCB"/>
    <w:rsid w:val="007E57C8"/>
    <w:rsid w:val="007E6E57"/>
    <w:rsid w:val="007F0268"/>
    <w:rsid w:val="007F02F8"/>
    <w:rsid w:val="007F035B"/>
    <w:rsid w:val="007F1BF1"/>
    <w:rsid w:val="007F1DC3"/>
    <w:rsid w:val="007F261E"/>
    <w:rsid w:val="007F3B4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653F"/>
    <w:rsid w:val="00806699"/>
    <w:rsid w:val="00806C28"/>
    <w:rsid w:val="00806D0B"/>
    <w:rsid w:val="00806F41"/>
    <w:rsid w:val="00806FD5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2541"/>
    <w:rsid w:val="00822A5E"/>
    <w:rsid w:val="00823A46"/>
    <w:rsid w:val="00823B4D"/>
    <w:rsid w:val="00823F67"/>
    <w:rsid w:val="00823FA3"/>
    <w:rsid w:val="0082435B"/>
    <w:rsid w:val="00824A4D"/>
    <w:rsid w:val="00824C30"/>
    <w:rsid w:val="008253FF"/>
    <w:rsid w:val="00825E5C"/>
    <w:rsid w:val="0082740C"/>
    <w:rsid w:val="00827D30"/>
    <w:rsid w:val="00827E69"/>
    <w:rsid w:val="008306ED"/>
    <w:rsid w:val="00830930"/>
    <w:rsid w:val="00830CB9"/>
    <w:rsid w:val="00830CC5"/>
    <w:rsid w:val="00830EAB"/>
    <w:rsid w:val="00831C23"/>
    <w:rsid w:val="0083251E"/>
    <w:rsid w:val="008325C6"/>
    <w:rsid w:val="008325F8"/>
    <w:rsid w:val="00833CBE"/>
    <w:rsid w:val="00834212"/>
    <w:rsid w:val="00835C40"/>
    <w:rsid w:val="00835F67"/>
    <w:rsid w:val="00836743"/>
    <w:rsid w:val="008367C1"/>
    <w:rsid w:val="008371FE"/>
    <w:rsid w:val="0083774E"/>
    <w:rsid w:val="00840621"/>
    <w:rsid w:val="00840740"/>
    <w:rsid w:val="00841360"/>
    <w:rsid w:val="008416A8"/>
    <w:rsid w:val="00841B63"/>
    <w:rsid w:val="00841B7F"/>
    <w:rsid w:val="00841D4E"/>
    <w:rsid w:val="0084212D"/>
    <w:rsid w:val="008424AF"/>
    <w:rsid w:val="00842DBD"/>
    <w:rsid w:val="00842EA0"/>
    <w:rsid w:val="00842FCB"/>
    <w:rsid w:val="00843303"/>
    <w:rsid w:val="00843C87"/>
    <w:rsid w:val="00843EF9"/>
    <w:rsid w:val="00844211"/>
    <w:rsid w:val="008442C5"/>
    <w:rsid w:val="008448CE"/>
    <w:rsid w:val="00845022"/>
    <w:rsid w:val="00845268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FDF"/>
    <w:rsid w:val="00852999"/>
    <w:rsid w:val="00853463"/>
    <w:rsid w:val="00853D0C"/>
    <w:rsid w:val="0085477F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1CA8"/>
    <w:rsid w:val="00862640"/>
    <w:rsid w:val="0086486E"/>
    <w:rsid w:val="00864DC8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2DC2"/>
    <w:rsid w:val="0087365C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45E2"/>
    <w:rsid w:val="00885100"/>
    <w:rsid w:val="00885711"/>
    <w:rsid w:val="008864DA"/>
    <w:rsid w:val="0088661A"/>
    <w:rsid w:val="00887897"/>
    <w:rsid w:val="008907DE"/>
    <w:rsid w:val="00891218"/>
    <w:rsid w:val="00891479"/>
    <w:rsid w:val="008921A7"/>
    <w:rsid w:val="00893358"/>
    <w:rsid w:val="0089348E"/>
    <w:rsid w:val="00893632"/>
    <w:rsid w:val="00893921"/>
    <w:rsid w:val="0089455A"/>
    <w:rsid w:val="00894C27"/>
    <w:rsid w:val="00894CD8"/>
    <w:rsid w:val="0089515B"/>
    <w:rsid w:val="00895F53"/>
    <w:rsid w:val="008963C5"/>
    <w:rsid w:val="00896A87"/>
    <w:rsid w:val="00896D48"/>
    <w:rsid w:val="00896DF2"/>
    <w:rsid w:val="00897AC1"/>
    <w:rsid w:val="008A09BD"/>
    <w:rsid w:val="008A0A26"/>
    <w:rsid w:val="008A1A1B"/>
    <w:rsid w:val="008A1A24"/>
    <w:rsid w:val="008A1A41"/>
    <w:rsid w:val="008A22B2"/>
    <w:rsid w:val="008A2417"/>
    <w:rsid w:val="008A256D"/>
    <w:rsid w:val="008A2B5B"/>
    <w:rsid w:val="008A3174"/>
    <w:rsid w:val="008A324B"/>
    <w:rsid w:val="008A35E8"/>
    <w:rsid w:val="008A3FA5"/>
    <w:rsid w:val="008A4428"/>
    <w:rsid w:val="008A4679"/>
    <w:rsid w:val="008A46E8"/>
    <w:rsid w:val="008A4CA1"/>
    <w:rsid w:val="008A505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3E48"/>
    <w:rsid w:val="008B410A"/>
    <w:rsid w:val="008B57B0"/>
    <w:rsid w:val="008B5AD5"/>
    <w:rsid w:val="008B6A20"/>
    <w:rsid w:val="008B717A"/>
    <w:rsid w:val="008B719D"/>
    <w:rsid w:val="008B724C"/>
    <w:rsid w:val="008B74B3"/>
    <w:rsid w:val="008B74CB"/>
    <w:rsid w:val="008B766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B6E"/>
    <w:rsid w:val="008D5082"/>
    <w:rsid w:val="008D56F3"/>
    <w:rsid w:val="008D5DB7"/>
    <w:rsid w:val="008D6F55"/>
    <w:rsid w:val="008D7125"/>
    <w:rsid w:val="008D7307"/>
    <w:rsid w:val="008D7BCE"/>
    <w:rsid w:val="008E04DF"/>
    <w:rsid w:val="008E05CC"/>
    <w:rsid w:val="008E076F"/>
    <w:rsid w:val="008E14E1"/>
    <w:rsid w:val="008E1758"/>
    <w:rsid w:val="008E175D"/>
    <w:rsid w:val="008E1911"/>
    <w:rsid w:val="008E20A5"/>
    <w:rsid w:val="008E3179"/>
    <w:rsid w:val="008E3322"/>
    <w:rsid w:val="008E3326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1633"/>
    <w:rsid w:val="008F16F6"/>
    <w:rsid w:val="008F1817"/>
    <w:rsid w:val="008F20E6"/>
    <w:rsid w:val="008F2831"/>
    <w:rsid w:val="008F2E0B"/>
    <w:rsid w:val="008F309F"/>
    <w:rsid w:val="008F3F4A"/>
    <w:rsid w:val="008F43EE"/>
    <w:rsid w:val="008F4F07"/>
    <w:rsid w:val="008F5AEA"/>
    <w:rsid w:val="008F6283"/>
    <w:rsid w:val="008F69D0"/>
    <w:rsid w:val="008F6D6F"/>
    <w:rsid w:val="008F74BC"/>
    <w:rsid w:val="008F7E81"/>
    <w:rsid w:val="00900968"/>
    <w:rsid w:val="00900EAD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5E"/>
    <w:rsid w:val="0092459A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3DB"/>
    <w:rsid w:val="00932ACB"/>
    <w:rsid w:val="00932D0E"/>
    <w:rsid w:val="00933C24"/>
    <w:rsid w:val="00933E90"/>
    <w:rsid w:val="009343AF"/>
    <w:rsid w:val="009343C3"/>
    <w:rsid w:val="009356DB"/>
    <w:rsid w:val="00936A63"/>
    <w:rsid w:val="009370E6"/>
    <w:rsid w:val="0093719F"/>
    <w:rsid w:val="00940339"/>
    <w:rsid w:val="00940998"/>
    <w:rsid w:val="00941E99"/>
    <w:rsid w:val="00942AA0"/>
    <w:rsid w:val="00942C6F"/>
    <w:rsid w:val="009431C2"/>
    <w:rsid w:val="00943500"/>
    <w:rsid w:val="00943A68"/>
    <w:rsid w:val="00943F5F"/>
    <w:rsid w:val="00944BA2"/>
    <w:rsid w:val="009454C1"/>
    <w:rsid w:val="00945974"/>
    <w:rsid w:val="00945B9A"/>
    <w:rsid w:val="00946418"/>
    <w:rsid w:val="00946D16"/>
    <w:rsid w:val="00947AD9"/>
    <w:rsid w:val="00950469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4E"/>
    <w:rsid w:val="00954C7E"/>
    <w:rsid w:val="00954FAC"/>
    <w:rsid w:val="00955B32"/>
    <w:rsid w:val="00955D13"/>
    <w:rsid w:val="00955DF5"/>
    <w:rsid w:val="00957DC1"/>
    <w:rsid w:val="00962737"/>
    <w:rsid w:val="00963592"/>
    <w:rsid w:val="00963A71"/>
    <w:rsid w:val="00963C7B"/>
    <w:rsid w:val="00965382"/>
    <w:rsid w:val="00965D64"/>
    <w:rsid w:val="009670E2"/>
    <w:rsid w:val="009676AA"/>
    <w:rsid w:val="00967741"/>
    <w:rsid w:val="00970076"/>
    <w:rsid w:val="009706D1"/>
    <w:rsid w:val="00971DCF"/>
    <w:rsid w:val="00972219"/>
    <w:rsid w:val="00972AD0"/>
    <w:rsid w:val="00972FD9"/>
    <w:rsid w:val="0097304B"/>
    <w:rsid w:val="009741C0"/>
    <w:rsid w:val="0097466B"/>
    <w:rsid w:val="009748EC"/>
    <w:rsid w:val="009758BD"/>
    <w:rsid w:val="00977414"/>
    <w:rsid w:val="00977802"/>
    <w:rsid w:val="00977A3B"/>
    <w:rsid w:val="00977D85"/>
    <w:rsid w:val="00977F54"/>
    <w:rsid w:val="0098011A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5AAB"/>
    <w:rsid w:val="00996194"/>
    <w:rsid w:val="0099692A"/>
    <w:rsid w:val="009A0032"/>
    <w:rsid w:val="009A01CB"/>
    <w:rsid w:val="009A06CF"/>
    <w:rsid w:val="009A06EE"/>
    <w:rsid w:val="009A1441"/>
    <w:rsid w:val="009A16B0"/>
    <w:rsid w:val="009A178A"/>
    <w:rsid w:val="009A329F"/>
    <w:rsid w:val="009A34D6"/>
    <w:rsid w:val="009A35D2"/>
    <w:rsid w:val="009A4CA4"/>
    <w:rsid w:val="009A4F7B"/>
    <w:rsid w:val="009A51B2"/>
    <w:rsid w:val="009A5439"/>
    <w:rsid w:val="009A563C"/>
    <w:rsid w:val="009A5C4E"/>
    <w:rsid w:val="009A5DE3"/>
    <w:rsid w:val="009A6072"/>
    <w:rsid w:val="009A6CA5"/>
    <w:rsid w:val="009B19DC"/>
    <w:rsid w:val="009B24D9"/>
    <w:rsid w:val="009B2BC4"/>
    <w:rsid w:val="009B2C6D"/>
    <w:rsid w:val="009B3B71"/>
    <w:rsid w:val="009B3C25"/>
    <w:rsid w:val="009B43F3"/>
    <w:rsid w:val="009B4869"/>
    <w:rsid w:val="009B5984"/>
    <w:rsid w:val="009B5A2A"/>
    <w:rsid w:val="009B5D5C"/>
    <w:rsid w:val="009B6CBE"/>
    <w:rsid w:val="009B741B"/>
    <w:rsid w:val="009B799D"/>
    <w:rsid w:val="009B7DCA"/>
    <w:rsid w:val="009C040F"/>
    <w:rsid w:val="009C043E"/>
    <w:rsid w:val="009C12BE"/>
    <w:rsid w:val="009C1748"/>
    <w:rsid w:val="009C35A1"/>
    <w:rsid w:val="009C3C50"/>
    <w:rsid w:val="009C42BA"/>
    <w:rsid w:val="009C4E21"/>
    <w:rsid w:val="009C73C7"/>
    <w:rsid w:val="009C7502"/>
    <w:rsid w:val="009C7E52"/>
    <w:rsid w:val="009D00D6"/>
    <w:rsid w:val="009D021D"/>
    <w:rsid w:val="009D056A"/>
    <w:rsid w:val="009D0693"/>
    <w:rsid w:val="009D15C4"/>
    <w:rsid w:val="009D1665"/>
    <w:rsid w:val="009D1743"/>
    <w:rsid w:val="009D17F9"/>
    <w:rsid w:val="009D18DF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64E"/>
    <w:rsid w:val="009E6817"/>
    <w:rsid w:val="009E6AEE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3A"/>
    <w:rsid w:val="00A00F9E"/>
    <w:rsid w:val="00A0119C"/>
    <w:rsid w:val="00A013DB"/>
    <w:rsid w:val="00A01566"/>
    <w:rsid w:val="00A021F1"/>
    <w:rsid w:val="00A02359"/>
    <w:rsid w:val="00A024AB"/>
    <w:rsid w:val="00A02A2E"/>
    <w:rsid w:val="00A03D23"/>
    <w:rsid w:val="00A055A9"/>
    <w:rsid w:val="00A05CA6"/>
    <w:rsid w:val="00A0631C"/>
    <w:rsid w:val="00A0632F"/>
    <w:rsid w:val="00A0678E"/>
    <w:rsid w:val="00A07230"/>
    <w:rsid w:val="00A106A2"/>
    <w:rsid w:val="00A10E4E"/>
    <w:rsid w:val="00A11D1E"/>
    <w:rsid w:val="00A12231"/>
    <w:rsid w:val="00A128FA"/>
    <w:rsid w:val="00A131EB"/>
    <w:rsid w:val="00A1391F"/>
    <w:rsid w:val="00A13B10"/>
    <w:rsid w:val="00A14454"/>
    <w:rsid w:val="00A14ABE"/>
    <w:rsid w:val="00A1530F"/>
    <w:rsid w:val="00A15A12"/>
    <w:rsid w:val="00A1638A"/>
    <w:rsid w:val="00A168B4"/>
    <w:rsid w:val="00A16EF1"/>
    <w:rsid w:val="00A17793"/>
    <w:rsid w:val="00A20042"/>
    <w:rsid w:val="00A203CC"/>
    <w:rsid w:val="00A20743"/>
    <w:rsid w:val="00A20CDC"/>
    <w:rsid w:val="00A21070"/>
    <w:rsid w:val="00A214C4"/>
    <w:rsid w:val="00A219A6"/>
    <w:rsid w:val="00A21EF0"/>
    <w:rsid w:val="00A21FC2"/>
    <w:rsid w:val="00A21FC9"/>
    <w:rsid w:val="00A223E2"/>
    <w:rsid w:val="00A2316F"/>
    <w:rsid w:val="00A236E7"/>
    <w:rsid w:val="00A23836"/>
    <w:rsid w:val="00A242B8"/>
    <w:rsid w:val="00A24A41"/>
    <w:rsid w:val="00A255F7"/>
    <w:rsid w:val="00A2621B"/>
    <w:rsid w:val="00A26B95"/>
    <w:rsid w:val="00A31438"/>
    <w:rsid w:val="00A31854"/>
    <w:rsid w:val="00A318FF"/>
    <w:rsid w:val="00A31F91"/>
    <w:rsid w:val="00A32218"/>
    <w:rsid w:val="00A322DD"/>
    <w:rsid w:val="00A32F85"/>
    <w:rsid w:val="00A332ED"/>
    <w:rsid w:val="00A33503"/>
    <w:rsid w:val="00A33AD3"/>
    <w:rsid w:val="00A33B01"/>
    <w:rsid w:val="00A34192"/>
    <w:rsid w:val="00A3437A"/>
    <w:rsid w:val="00A34580"/>
    <w:rsid w:val="00A345E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2EB"/>
    <w:rsid w:val="00A426ED"/>
    <w:rsid w:val="00A42E2C"/>
    <w:rsid w:val="00A431B8"/>
    <w:rsid w:val="00A43278"/>
    <w:rsid w:val="00A4366A"/>
    <w:rsid w:val="00A43BFA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11E"/>
    <w:rsid w:val="00A474D6"/>
    <w:rsid w:val="00A476A3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375"/>
    <w:rsid w:val="00A5743B"/>
    <w:rsid w:val="00A5746F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060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0DC"/>
    <w:rsid w:val="00A74759"/>
    <w:rsid w:val="00A748FF"/>
    <w:rsid w:val="00A7589B"/>
    <w:rsid w:val="00A75ECA"/>
    <w:rsid w:val="00A768BB"/>
    <w:rsid w:val="00A7726D"/>
    <w:rsid w:val="00A7774C"/>
    <w:rsid w:val="00A77DF4"/>
    <w:rsid w:val="00A77E7F"/>
    <w:rsid w:val="00A80093"/>
    <w:rsid w:val="00A80BFA"/>
    <w:rsid w:val="00A81373"/>
    <w:rsid w:val="00A81550"/>
    <w:rsid w:val="00A815DB"/>
    <w:rsid w:val="00A81A9D"/>
    <w:rsid w:val="00A82FE6"/>
    <w:rsid w:val="00A8300D"/>
    <w:rsid w:val="00A83013"/>
    <w:rsid w:val="00A8313F"/>
    <w:rsid w:val="00A835D9"/>
    <w:rsid w:val="00A83CD0"/>
    <w:rsid w:val="00A84353"/>
    <w:rsid w:val="00A843D7"/>
    <w:rsid w:val="00A8454F"/>
    <w:rsid w:val="00A84962"/>
    <w:rsid w:val="00A858D2"/>
    <w:rsid w:val="00A85E1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901"/>
    <w:rsid w:val="00A91C93"/>
    <w:rsid w:val="00A91FCB"/>
    <w:rsid w:val="00A921CE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598"/>
    <w:rsid w:val="00AA5C85"/>
    <w:rsid w:val="00AA63D7"/>
    <w:rsid w:val="00AA6A28"/>
    <w:rsid w:val="00AA6CD8"/>
    <w:rsid w:val="00AA6D81"/>
    <w:rsid w:val="00AA78D8"/>
    <w:rsid w:val="00AA7A34"/>
    <w:rsid w:val="00AB00F8"/>
    <w:rsid w:val="00AB019E"/>
    <w:rsid w:val="00AB0846"/>
    <w:rsid w:val="00AB09BD"/>
    <w:rsid w:val="00AB0B75"/>
    <w:rsid w:val="00AB1BE6"/>
    <w:rsid w:val="00AB1E7F"/>
    <w:rsid w:val="00AB3F27"/>
    <w:rsid w:val="00AB529A"/>
    <w:rsid w:val="00AB5579"/>
    <w:rsid w:val="00AB56D1"/>
    <w:rsid w:val="00AB63E2"/>
    <w:rsid w:val="00AB6A97"/>
    <w:rsid w:val="00AB70D8"/>
    <w:rsid w:val="00AB71FE"/>
    <w:rsid w:val="00AB721C"/>
    <w:rsid w:val="00AB76CE"/>
    <w:rsid w:val="00AC1C94"/>
    <w:rsid w:val="00AC1E2A"/>
    <w:rsid w:val="00AC1EC4"/>
    <w:rsid w:val="00AC208A"/>
    <w:rsid w:val="00AC3B39"/>
    <w:rsid w:val="00AC3C30"/>
    <w:rsid w:val="00AC418C"/>
    <w:rsid w:val="00AC4585"/>
    <w:rsid w:val="00AC4796"/>
    <w:rsid w:val="00AC492F"/>
    <w:rsid w:val="00AC4F78"/>
    <w:rsid w:val="00AC5826"/>
    <w:rsid w:val="00AC60EB"/>
    <w:rsid w:val="00AC65F7"/>
    <w:rsid w:val="00AC6638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1849"/>
    <w:rsid w:val="00AD24E4"/>
    <w:rsid w:val="00AD2B56"/>
    <w:rsid w:val="00AD321E"/>
    <w:rsid w:val="00AD3391"/>
    <w:rsid w:val="00AD34AF"/>
    <w:rsid w:val="00AD3871"/>
    <w:rsid w:val="00AD38D8"/>
    <w:rsid w:val="00AD59A6"/>
    <w:rsid w:val="00AD61DD"/>
    <w:rsid w:val="00AD6A01"/>
    <w:rsid w:val="00AD6BC6"/>
    <w:rsid w:val="00AD6D73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643"/>
    <w:rsid w:val="00AE2919"/>
    <w:rsid w:val="00AE2F94"/>
    <w:rsid w:val="00AE3294"/>
    <w:rsid w:val="00AE37F1"/>
    <w:rsid w:val="00AE3B6A"/>
    <w:rsid w:val="00AE3D71"/>
    <w:rsid w:val="00AE40CC"/>
    <w:rsid w:val="00AE463B"/>
    <w:rsid w:val="00AE4D92"/>
    <w:rsid w:val="00AE4E49"/>
    <w:rsid w:val="00AE5143"/>
    <w:rsid w:val="00AE5F89"/>
    <w:rsid w:val="00AE6112"/>
    <w:rsid w:val="00AE62C9"/>
    <w:rsid w:val="00AE6628"/>
    <w:rsid w:val="00AE69DB"/>
    <w:rsid w:val="00AE69F0"/>
    <w:rsid w:val="00AE6A34"/>
    <w:rsid w:val="00AE7719"/>
    <w:rsid w:val="00AE77FC"/>
    <w:rsid w:val="00AE7A75"/>
    <w:rsid w:val="00AF0198"/>
    <w:rsid w:val="00AF0221"/>
    <w:rsid w:val="00AF034B"/>
    <w:rsid w:val="00AF0939"/>
    <w:rsid w:val="00AF0FB6"/>
    <w:rsid w:val="00AF1274"/>
    <w:rsid w:val="00AF132D"/>
    <w:rsid w:val="00AF1769"/>
    <w:rsid w:val="00AF1B54"/>
    <w:rsid w:val="00AF1CDC"/>
    <w:rsid w:val="00AF1E14"/>
    <w:rsid w:val="00AF26B9"/>
    <w:rsid w:val="00AF38F3"/>
    <w:rsid w:val="00AF396C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6B32"/>
    <w:rsid w:val="00AF6E24"/>
    <w:rsid w:val="00B002D7"/>
    <w:rsid w:val="00B00653"/>
    <w:rsid w:val="00B006D0"/>
    <w:rsid w:val="00B01269"/>
    <w:rsid w:val="00B01E9A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776"/>
    <w:rsid w:val="00B07CB5"/>
    <w:rsid w:val="00B07E7C"/>
    <w:rsid w:val="00B1022D"/>
    <w:rsid w:val="00B1039C"/>
    <w:rsid w:val="00B10AAC"/>
    <w:rsid w:val="00B12C49"/>
    <w:rsid w:val="00B14133"/>
    <w:rsid w:val="00B143C6"/>
    <w:rsid w:val="00B14C54"/>
    <w:rsid w:val="00B15342"/>
    <w:rsid w:val="00B156C1"/>
    <w:rsid w:val="00B15783"/>
    <w:rsid w:val="00B15B9D"/>
    <w:rsid w:val="00B15CCF"/>
    <w:rsid w:val="00B16618"/>
    <w:rsid w:val="00B16FDC"/>
    <w:rsid w:val="00B17072"/>
    <w:rsid w:val="00B170CD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56D7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75A"/>
    <w:rsid w:val="00B467CA"/>
    <w:rsid w:val="00B46F0D"/>
    <w:rsid w:val="00B470CB"/>
    <w:rsid w:val="00B474B1"/>
    <w:rsid w:val="00B47894"/>
    <w:rsid w:val="00B4791F"/>
    <w:rsid w:val="00B5079D"/>
    <w:rsid w:val="00B50858"/>
    <w:rsid w:val="00B50931"/>
    <w:rsid w:val="00B50F81"/>
    <w:rsid w:val="00B51400"/>
    <w:rsid w:val="00B51986"/>
    <w:rsid w:val="00B521FD"/>
    <w:rsid w:val="00B52961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60CBD"/>
    <w:rsid w:val="00B60F14"/>
    <w:rsid w:val="00B613F3"/>
    <w:rsid w:val="00B61B43"/>
    <w:rsid w:val="00B62B07"/>
    <w:rsid w:val="00B63570"/>
    <w:rsid w:val="00B63B46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1F4D"/>
    <w:rsid w:val="00B72126"/>
    <w:rsid w:val="00B725A3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48"/>
    <w:rsid w:val="00B767C9"/>
    <w:rsid w:val="00B77519"/>
    <w:rsid w:val="00B775BE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534"/>
    <w:rsid w:val="00B85866"/>
    <w:rsid w:val="00B85C7A"/>
    <w:rsid w:val="00B86DBC"/>
    <w:rsid w:val="00B86E74"/>
    <w:rsid w:val="00B87164"/>
    <w:rsid w:val="00B8784D"/>
    <w:rsid w:val="00B90271"/>
    <w:rsid w:val="00B90A0B"/>
    <w:rsid w:val="00B92275"/>
    <w:rsid w:val="00B92472"/>
    <w:rsid w:val="00B93993"/>
    <w:rsid w:val="00B944CE"/>
    <w:rsid w:val="00B945F5"/>
    <w:rsid w:val="00B9662B"/>
    <w:rsid w:val="00B967ED"/>
    <w:rsid w:val="00B96E15"/>
    <w:rsid w:val="00BA08CC"/>
    <w:rsid w:val="00BA1041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A73A4"/>
    <w:rsid w:val="00BB0E64"/>
    <w:rsid w:val="00BB10CB"/>
    <w:rsid w:val="00BB128B"/>
    <w:rsid w:val="00BB2322"/>
    <w:rsid w:val="00BB32A9"/>
    <w:rsid w:val="00BB343C"/>
    <w:rsid w:val="00BB3984"/>
    <w:rsid w:val="00BB3B94"/>
    <w:rsid w:val="00BB3C67"/>
    <w:rsid w:val="00BB4777"/>
    <w:rsid w:val="00BB51D1"/>
    <w:rsid w:val="00BB5344"/>
    <w:rsid w:val="00BB5CB2"/>
    <w:rsid w:val="00BB5E4C"/>
    <w:rsid w:val="00BB5ED7"/>
    <w:rsid w:val="00BB6666"/>
    <w:rsid w:val="00BC0D8B"/>
    <w:rsid w:val="00BC1661"/>
    <w:rsid w:val="00BC1C6E"/>
    <w:rsid w:val="00BC20EB"/>
    <w:rsid w:val="00BC21E0"/>
    <w:rsid w:val="00BC2BA6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07B0"/>
    <w:rsid w:val="00BD1B60"/>
    <w:rsid w:val="00BD1E80"/>
    <w:rsid w:val="00BD24A8"/>
    <w:rsid w:val="00BD2980"/>
    <w:rsid w:val="00BD37BC"/>
    <w:rsid w:val="00BD3984"/>
    <w:rsid w:val="00BD43B6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03DA"/>
    <w:rsid w:val="00BE0B98"/>
    <w:rsid w:val="00BE1622"/>
    <w:rsid w:val="00BE16D1"/>
    <w:rsid w:val="00BE1A82"/>
    <w:rsid w:val="00BE1EC6"/>
    <w:rsid w:val="00BE1F73"/>
    <w:rsid w:val="00BE21C9"/>
    <w:rsid w:val="00BE2A7C"/>
    <w:rsid w:val="00BE3135"/>
    <w:rsid w:val="00BE3435"/>
    <w:rsid w:val="00BE3784"/>
    <w:rsid w:val="00BE3F20"/>
    <w:rsid w:val="00BE4217"/>
    <w:rsid w:val="00BE42EC"/>
    <w:rsid w:val="00BE498E"/>
    <w:rsid w:val="00BE50A2"/>
    <w:rsid w:val="00BE5BC2"/>
    <w:rsid w:val="00BE5DE3"/>
    <w:rsid w:val="00BE6838"/>
    <w:rsid w:val="00BE6F8C"/>
    <w:rsid w:val="00BE7429"/>
    <w:rsid w:val="00BE7AD8"/>
    <w:rsid w:val="00BF0021"/>
    <w:rsid w:val="00BF00F5"/>
    <w:rsid w:val="00BF0182"/>
    <w:rsid w:val="00BF0727"/>
    <w:rsid w:val="00BF072D"/>
    <w:rsid w:val="00BF20CF"/>
    <w:rsid w:val="00BF2495"/>
    <w:rsid w:val="00BF35FF"/>
    <w:rsid w:val="00BF373B"/>
    <w:rsid w:val="00BF38AA"/>
    <w:rsid w:val="00BF4757"/>
    <w:rsid w:val="00BF6342"/>
    <w:rsid w:val="00BF6C33"/>
    <w:rsid w:val="00BF732F"/>
    <w:rsid w:val="00BF7A09"/>
    <w:rsid w:val="00C0068E"/>
    <w:rsid w:val="00C00921"/>
    <w:rsid w:val="00C00B26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2678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66EB"/>
    <w:rsid w:val="00C26ABD"/>
    <w:rsid w:val="00C275D7"/>
    <w:rsid w:val="00C27B18"/>
    <w:rsid w:val="00C30DCD"/>
    <w:rsid w:val="00C31419"/>
    <w:rsid w:val="00C31D7E"/>
    <w:rsid w:val="00C32423"/>
    <w:rsid w:val="00C3261B"/>
    <w:rsid w:val="00C33619"/>
    <w:rsid w:val="00C33A74"/>
    <w:rsid w:val="00C34114"/>
    <w:rsid w:val="00C34EFD"/>
    <w:rsid w:val="00C35911"/>
    <w:rsid w:val="00C35F70"/>
    <w:rsid w:val="00C367DC"/>
    <w:rsid w:val="00C36B06"/>
    <w:rsid w:val="00C3735F"/>
    <w:rsid w:val="00C373A1"/>
    <w:rsid w:val="00C41132"/>
    <w:rsid w:val="00C4128B"/>
    <w:rsid w:val="00C41379"/>
    <w:rsid w:val="00C41526"/>
    <w:rsid w:val="00C41A19"/>
    <w:rsid w:val="00C41E8A"/>
    <w:rsid w:val="00C42FAE"/>
    <w:rsid w:val="00C43059"/>
    <w:rsid w:val="00C43115"/>
    <w:rsid w:val="00C43334"/>
    <w:rsid w:val="00C433F9"/>
    <w:rsid w:val="00C44858"/>
    <w:rsid w:val="00C4523B"/>
    <w:rsid w:val="00C45403"/>
    <w:rsid w:val="00C45D54"/>
    <w:rsid w:val="00C464DB"/>
    <w:rsid w:val="00C46D1D"/>
    <w:rsid w:val="00C47606"/>
    <w:rsid w:val="00C479C3"/>
    <w:rsid w:val="00C506BE"/>
    <w:rsid w:val="00C50DBF"/>
    <w:rsid w:val="00C51377"/>
    <w:rsid w:val="00C51B58"/>
    <w:rsid w:val="00C51DD4"/>
    <w:rsid w:val="00C522DC"/>
    <w:rsid w:val="00C53617"/>
    <w:rsid w:val="00C53833"/>
    <w:rsid w:val="00C54672"/>
    <w:rsid w:val="00C54C95"/>
    <w:rsid w:val="00C55A3F"/>
    <w:rsid w:val="00C5757C"/>
    <w:rsid w:val="00C57E6F"/>
    <w:rsid w:val="00C57ECA"/>
    <w:rsid w:val="00C6079D"/>
    <w:rsid w:val="00C60C77"/>
    <w:rsid w:val="00C612BE"/>
    <w:rsid w:val="00C61383"/>
    <w:rsid w:val="00C6255A"/>
    <w:rsid w:val="00C62CA1"/>
    <w:rsid w:val="00C63744"/>
    <w:rsid w:val="00C638FA"/>
    <w:rsid w:val="00C63CA7"/>
    <w:rsid w:val="00C64E6F"/>
    <w:rsid w:val="00C65A40"/>
    <w:rsid w:val="00C65EDA"/>
    <w:rsid w:val="00C66440"/>
    <w:rsid w:val="00C66897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617A"/>
    <w:rsid w:val="00C7642B"/>
    <w:rsid w:val="00C764C3"/>
    <w:rsid w:val="00C769C0"/>
    <w:rsid w:val="00C76F89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4DF2"/>
    <w:rsid w:val="00C85B27"/>
    <w:rsid w:val="00C86565"/>
    <w:rsid w:val="00C86EE4"/>
    <w:rsid w:val="00C877AA"/>
    <w:rsid w:val="00C87DED"/>
    <w:rsid w:val="00C90E2C"/>
    <w:rsid w:val="00C91FCA"/>
    <w:rsid w:val="00C92D1D"/>
    <w:rsid w:val="00C93369"/>
    <w:rsid w:val="00C93731"/>
    <w:rsid w:val="00C9385C"/>
    <w:rsid w:val="00C93919"/>
    <w:rsid w:val="00C943C8"/>
    <w:rsid w:val="00C94A3B"/>
    <w:rsid w:val="00C95343"/>
    <w:rsid w:val="00C95B36"/>
    <w:rsid w:val="00C96514"/>
    <w:rsid w:val="00C969A0"/>
    <w:rsid w:val="00C969EC"/>
    <w:rsid w:val="00C977EE"/>
    <w:rsid w:val="00CA0394"/>
    <w:rsid w:val="00CA0BE3"/>
    <w:rsid w:val="00CA0DFA"/>
    <w:rsid w:val="00CA0ED9"/>
    <w:rsid w:val="00CA1DE8"/>
    <w:rsid w:val="00CA2223"/>
    <w:rsid w:val="00CA266C"/>
    <w:rsid w:val="00CA33B5"/>
    <w:rsid w:val="00CA5A5B"/>
    <w:rsid w:val="00CA5ADC"/>
    <w:rsid w:val="00CA60CC"/>
    <w:rsid w:val="00CB004E"/>
    <w:rsid w:val="00CB05A8"/>
    <w:rsid w:val="00CB05BB"/>
    <w:rsid w:val="00CB0AE0"/>
    <w:rsid w:val="00CB17BB"/>
    <w:rsid w:val="00CB1CC8"/>
    <w:rsid w:val="00CB1F5F"/>
    <w:rsid w:val="00CB23D8"/>
    <w:rsid w:val="00CB2832"/>
    <w:rsid w:val="00CB30AE"/>
    <w:rsid w:val="00CB3280"/>
    <w:rsid w:val="00CB3983"/>
    <w:rsid w:val="00CB47EE"/>
    <w:rsid w:val="00CB4C77"/>
    <w:rsid w:val="00CB5024"/>
    <w:rsid w:val="00CB52EA"/>
    <w:rsid w:val="00CB5454"/>
    <w:rsid w:val="00CB56ED"/>
    <w:rsid w:val="00CB5AAD"/>
    <w:rsid w:val="00CB5E64"/>
    <w:rsid w:val="00CB70AD"/>
    <w:rsid w:val="00CB74CA"/>
    <w:rsid w:val="00CC02BA"/>
    <w:rsid w:val="00CC0357"/>
    <w:rsid w:val="00CC0BF6"/>
    <w:rsid w:val="00CC1233"/>
    <w:rsid w:val="00CC1276"/>
    <w:rsid w:val="00CC1353"/>
    <w:rsid w:val="00CC1432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B32"/>
    <w:rsid w:val="00CC6D64"/>
    <w:rsid w:val="00CC713B"/>
    <w:rsid w:val="00CD0200"/>
    <w:rsid w:val="00CD0283"/>
    <w:rsid w:val="00CD048B"/>
    <w:rsid w:val="00CD08D7"/>
    <w:rsid w:val="00CD1021"/>
    <w:rsid w:val="00CD248B"/>
    <w:rsid w:val="00CD30FD"/>
    <w:rsid w:val="00CD32B8"/>
    <w:rsid w:val="00CD3453"/>
    <w:rsid w:val="00CD40A2"/>
    <w:rsid w:val="00CD431F"/>
    <w:rsid w:val="00CD4BA4"/>
    <w:rsid w:val="00CD4C54"/>
    <w:rsid w:val="00CD5513"/>
    <w:rsid w:val="00CD5B50"/>
    <w:rsid w:val="00CD61EF"/>
    <w:rsid w:val="00CD6563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40B3"/>
    <w:rsid w:val="00CE43B3"/>
    <w:rsid w:val="00CE4A33"/>
    <w:rsid w:val="00CE6620"/>
    <w:rsid w:val="00CE6947"/>
    <w:rsid w:val="00CE757E"/>
    <w:rsid w:val="00CE766D"/>
    <w:rsid w:val="00CE7834"/>
    <w:rsid w:val="00CE7F6A"/>
    <w:rsid w:val="00CF002F"/>
    <w:rsid w:val="00CF0958"/>
    <w:rsid w:val="00CF191F"/>
    <w:rsid w:val="00CF1E4A"/>
    <w:rsid w:val="00CF2A46"/>
    <w:rsid w:val="00CF302C"/>
    <w:rsid w:val="00CF3E03"/>
    <w:rsid w:val="00CF461E"/>
    <w:rsid w:val="00CF4FBE"/>
    <w:rsid w:val="00CF4FFF"/>
    <w:rsid w:val="00CF5B33"/>
    <w:rsid w:val="00CF7581"/>
    <w:rsid w:val="00CF7787"/>
    <w:rsid w:val="00CF7FAB"/>
    <w:rsid w:val="00D004F5"/>
    <w:rsid w:val="00D00C02"/>
    <w:rsid w:val="00D01039"/>
    <w:rsid w:val="00D010AA"/>
    <w:rsid w:val="00D01BEC"/>
    <w:rsid w:val="00D01DE3"/>
    <w:rsid w:val="00D024D5"/>
    <w:rsid w:val="00D04CA4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3758"/>
    <w:rsid w:val="00D1437A"/>
    <w:rsid w:val="00D147D7"/>
    <w:rsid w:val="00D14BCA"/>
    <w:rsid w:val="00D14C3B"/>
    <w:rsid w:val="00D1536B"/>
    <w:rsid w:val="00D164D1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C51"/>
    <w:rsid w:val="00D303CB"/>
    <w:rsid w:val="00D3154B"/>
    <w:rsid w:val="00D31EF5"/>
    <w:rsid w:val="00D31FF6"/>
    <w:rsid w:val="00D327BA"/>
    <w:rsid w:val="00D32990"/>
    <w:rsid w:val="00D33BD0"/>
    <w:rsid w:val="00D33DC8"/>
    <w:rsid w:val="00D340AE"/>
    <w:rsid w:val="00D34525"/>
    <w:rsid w:val="00D34E32"/>
    <w:rsid w:val="00D34F3A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1D6"/>
    <w:rsid w:val="00D4222D"/>
    <w:rsid w:val="00D428A0"/>
    <w:rsid w:val="00D42FCB"/>
    <w:rsid w:val="00D439A5"/>
    <w:rsid w:val="00D43BC6"/>
    <w:rsid w:val="00D4404D"/>
    <w:rsid w:val="00D44203"/>
    <w:rsid w:val="00D44A9F"/>
    <w:rsid w:val="00D45499"/>
    <w:rsid w:val="00D457F8"/>
    <w:rsid w:val="00D45ECA"/>
    <w:rsid w:val="00D46454"/>
    <w:rsid w:val="00D4653C"/>
    <w:rsid w:val="00D46E65"/>
    <w:rsid w:val="00D47C8E"/>
    <w:rsid w:val="00D504C7"/>
    <w:rsid w:val="00D50796"/>
    <w:rsid w:val="00D51555"/>
    <w:rsid w:val="00D517C7"/>
    <w:rsid w:val="00D520F5"/>
    <w:rsid w:val="00D52101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4DE"/>
    <w:rsid w:val="00D62527"/>
    <w:rsid w:val="00D62873"/>
    <w:rsid w:val="00D628A0"/>
    <w:rsid w:val="00D62AF6"/>
    <w:rsid w:val="00D63425"/>
    <w:rsid w:val="00D63CD8"/>
    <w:rsid w:val="00D64412"/>
    <w:rsid w:val="00D64A88"/>
    <w:rsid w:val="00D653D1"/>
    <w:rsid w:val="00D6575E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C41"/>
    <w:rsid w:val="00D72C4F"/>
    <w:rsid w:val="00D73AA6"/>
    <w:rsid w:val="00D73E71"/>
    <w:rsid w:val="00D73E93"/>
    <w:rsid w:val="00D747BF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6B1"/>
    <w:rsid w:val="00D8350B"/>
    <w:rsid w:val="00D84157"/>
    <w:rsid w:val="00D842EA"/>
    <w:rsid w:val="00D85107"/>
    <w:rsid w:val="00D85446"/>
    <w:rsid w:val="00D85835"/>
    <w:rsid w:val="00D85861"/>
    <w:rsid w:val="00D859FD"/>
    <w:rsid w:val="00D85ADE"/>
    <w:rsid w:val="00D862C2"/>
    <w:rsid w:val="00D875D0"/>
    <w:rsid w:val="00D876E5"/>
    <w:rsid w:val="00D87875"/>
    <w:rsid w:val="00D87E28"/>
    <w:rsid w:val="00D900D5"/>
    <w:rsid w:val="00D911E8"/>
    <w:rsid w:val="00D916A6"/>
    <w:rsid w:val="00D91FDE"/>
    <w:rsid w:val="00D924C2"/>
    <w:rsid w:val="00D92971"/>
    <w:rsid w:val="00D93CEB"/>
    <w:rsid w:val="00D94757"/>
    <w:rsid w:val="00D94D01"/>
    <w:rsid w:val="00D953C2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0D5"/>
    <w:rsid w:val="00DA369A"/>
    <w:rsid w:val="00DA3E7F"/>
    <w:rsid w:val="00DA40A6"/>
    <w:rsid w:val="00DA410C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73C"/>
    <w:rsid w:val="00DB0C57"/>
    <w:rsid w:val="00DB0CE8"/>
    <w:rsid w:val="00DB1E68"/>
    <w:rsid w:val="00DB226F"/>
    <w:rsid w:val="00DB359E"/>
    <w:rsid w:val="00DB3AB8"/>
    <w:rsid w:val="00DB4289"/>
    <w:rsid w:val="00DB48BB"/>
    <w:rsid w:val="00DB4C72"/>
    <w:rsid w:val="00DB553F"/>
    <w:rsid w:val="00DB5969"/>
    <w:rsid w:val="00DB5B7B"/>
    <w:rsid w:val="00DB5F1E"/>
    <w:rsid w:val="00DB6268"/>
    <w:rsid w:val="00DB699A"/>
    <w:rsid w:val="00DB6E4C"/>
    <w:rsid w:val="00DC06A8"/>
    <w:rsid w:val="00DC09A5"/>
    <w:rsid w:val="00DC1BFF"/>
    <w:rsid w:val="00DC220B"/>
    <w:rsid w:val="00DC27B8"/>
    <w:rsid w:val="00DC344F"/>
    <w:rsid w:val="00DC36D1"/>
    <w:rsid w:val="00DC41E8"/>
    <w:rsid w:val="00DC49F5"/>
    <w:rsid w:val="00DC610F"/>
    <w:rsid w:val="00DC6A92"/>
    <w:rsid w:val="00DC6AD2"/>
    <w:rsid w:val="00DC6B1F"/>
    <w:rsid w:val="00DC779A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6E3F"/>
    <w:rsid w:val="00DE74F4"/>
    <w:rsid w:val="00DF0194"/>
    <w:rsid w:val="00DF0281"/>
    <w:rsid w:val="00DF0444"/>
    <w:rsid w:val="00DF0A03"/>
    <w:rsid w:val="00DF1317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8D8"/>
    <w:rsid w:val="00DF6FCE"/>
    <w:rsid w:val="00DF768D"/>
    <w:rsid w:val="00DF787D"/>
    <w:rsid w:val="00E00BA4"/>
    <w:rsid w:val="00E01169"/>
    <w:rsid w:val="00E012CE"/>
    <w:rsid w:val="00E01513"/>
    <w:rsid w:val="00E01938"/>
    <w:rsid w:val="00E01CB5"/>
    <w:rsid w:val="00E01F45"/>
    <w:rsid w:val="00E02645"/>
    <w:rsid w:val="00E0330D"/>
    <w:rsid w:val="00E0345A"/>
    <w:rsid w:val="00E041A3"/>
    <w:rsid w:val="00E04544"/>
    <w:rsid w:val="00E04DD7"/>
    <w:rsid w:val="00E057C2"/>
    <w:rsid w:val="00E05844"/>
    <w:rsid w:val="00E05F25"/>
    <w:rsid w:val="00E05F90"/>
    <w:rsid w:val="00E06289"/>
    <w:rsid w:val="00E06CED"/>
    <w:rsid w:val="00E07281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752"/>
    <w:rsid w:val="00E13985"/>
    <w:rsid w:val="00E1419B"/>
    <w:rsid w:val="00E14304"/>
    <w:rsid w:val="00E149B5"/>
    <w:rsid w:val="00E14BE3"/>
    <w:rsid w:val="00E14F1E"/>
    <w:rsid w:val="00E1530A"/>
    <w:rsid w:val="00E153FB"/>
    <w:rsid w:val="00E16484"/>
    <w:rsid w:val="00E175F9"/>
    <w:rsid w:val="00E17798"/>
    <w:rsid w:val="00E17E64"/>
    <w:rsid w:val="00E203D1"/>
    <w:rsid w:val="00E2150F"/>
    <w:rsid w:val="00E2158C"/>
    <w:rsid w:val="00E21DE0"/>
    <w:rsid w:val="00E223CA"/>
    <w:rsid w:val="00E225CC"/>
    <w:rsid w:val="00E228B2"/>
    <w:rsid w:val="00E22E46"/>
    <w:rsid w:val="00E22E80"/>
    <w:rsid w:val="00E23ABA"/>
    <w:rsid w:val="00E23FC7"/>
    <w:rsid w:val="00E240F3"/>
    <w:rsid w:val="00E244F6"/>
    <w:rsid w:val="00E24546"/>
    <w:rsid w:val="00E245CD"/>
    <w:rsid w:val="00E24AA9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C47"/>
    <w:rsid w:val="00E41B43"/>
    <w:rsid w:val="00E42029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37E5"/>
    <w:rsid w:val="00E544DB"/>
    <w:rsid w:val="00E54749"/>
    <w:rsid w:val="00E54A6E"/>
    <w:rsid w:val="00E54CCF"/>
    <w:rsid w:val="00E55CA5"/>
    <w:rsid w:val="00E569FF"/>
    <w:rsid w:val="00E61A65"/>
    <w:rsid w:val="00E620E5"/>
    <w:rsid w:val="00E62B51"/>
    <w:rsid w:val="00E6310B"/>
    <w:rsid w:val="00E64B0E"/>
    <w:rsid w:val="00E64E19"/>
    <w:rsid w:val="00E65744"/>
    <w:rsid w:val="00E65A9E"/>
    <w:rsid w:val="00E6639E"/>
    <w:rsid w:val="00E67044"/>
    <w:rsid w:val="00E675AD"/>
    <w:rsid w:val="00E6786C"/>
    <w:rsid w:val="00E710B8"/>
    <w:rsid w:val="00E720AA"/>
    <w:rsid w:val="00E729B3"/>
    <w:rsid w:val="00E7348A"/>
    <w:rsid w:val="00E73DD3"/>
    <w:rsid w:val="00E750E5"/>
    <w:rsid w:val="00E75C02"/>
    <w:rsid w:val="00E77C25"/>
    <w:rsid w:val="00E8018A"/>
    <w:rsid w:val="00E80B36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A92"/>
    <w:rsid w:val="00E87EAD"/>
    <w:rsid w:val="00E87FFB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5BCC"/>
    <w:rsid w:val="00E9678E"/>
    <w:rsid w:val="00E97697"/>
    <w:rsid w:val="00EA0858"/>
    <w:rsid w:val="00EA14A4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3C4E"/>
    <w:rsid w:val="00EB4051"/>
    <w:rsid w:val="00EB4211"/>
    <w:rsid w:val="00EB453D"/>
    <w:rsid w:val="00EB5412"/>
    <w:rsid w:val="00EB5785"/>
    <w:rsid w:val="00EB5996"/>
    <w:rsid w:val="00EB59B6"/>
    <w:rsid w:val="00EB6539"/>
    <w:rsid w:val="00EB66CA"/>
    <w:rsid w:val="00EB73BD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03E"/>
    <w:rsid w:val="00EC2CBD"/>
    <w:rsid w:val="00EC2CCC"/>
    <w:rsid w:val="00EC3B9C"/>
    <w:rsid w:val="00EC3DE2"/>
    <w:rsid w:val="00EC56D4"/>
    <w:rsid w:val="00EC58FD"/>
    <w:rsid w:val="00EC5C78"/>
    <w:rsid w:val="00EC616C"/>
    <w:rsid w:val="00EC6F56"/>
    <w:rsid w:val="00EC7206"/>
    <w:rsid w:val="00ED018F"/>
    <w:rsid w:val="00ED05F9"/>
    <w:rsid w:val="00ED0857"/>
    <w:rsid w:val="00ED15BF"/>
    <w:rsid w:val="00ED1C5E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6729"/>
    <w:rsid w:val="00EE67C1"/>
    <w:rsid w:val="00EE6C71"/>
    <w:rsid w:val="00EE6EC8"/>
    <w:rsid w:val="00EE7208"/>
    <w:rsid w:val="00EE7273"/>
    <w:rsid w:val="00EE7558"/>
    <w:rsid w:val="00EE7F27"/>
    <w:rsid w:val="00EF0010"/>
    <w:rsid w:val="00EF0586"/>
    <w:rsid w:val="00EF10D4"/>
    <w:rsid w:val="00EF176C"/>
    <w:rsid w:val="00EF1B80"/>
    <w:rsid w:val="00EF3B32"/>
    <w:rsid w:val="00EF40B5"/>
    <w:rsid w:val="00EF4873"/>
    <w:rsid w:val="00EF5E33"/>
    <w:rsid w:val="00EF6A05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8BF"/>
    <w:rsid w:val="00F04AC1"/>
    <w:rsid w:val="00F05035"/>
    <w:rsid w:val="00F0634E"/>
    <w:rsid w:val="00F066F2"/>
    <w:rsid w:val="00F06C1E"/>
    <w:rsid w:val="00F10F1A"/>
    <w:rsid w:val="00F11128"/>
    <w:rsid w:val="00F1229C"/>
    <w:rsid w:val="00F122F3"/>
    <w:rsid w:val="00F128F0"/>
    <w:rsid w:val="00F12BD6"/>
    <w:rsid w:val="00F12CAD"/>
    <w:rsid w:val="00F1300F"/>
    <w:rsid w:val="00F131B9"/>
    <w:rsid w:val="00F13A37"/>
    <w:rsid w:val="00F1480A"/>
    <w:rsid w:val="00F14C6E"/>
    <w:rsid w:val="00F151F6"/>
    <w:rsid w:val="00F15792"/>
    <w:rsid w:val="00F15C26"/>
    <w:rsid w:val="00F15D2D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332"/>
    <w:rsid w:val="00F25663"/>
    <w:rsid w:val="00F2591E"/>
    <w:rsid w:val="00F25A47"/>
    <w:rsid w:val="00F2665D"/>
    <w:rsid w:val="00F26D81"/>
    <w:rsid w:val="00F271AF"/>
    <w:rsid w:val="00F279DD"/>
    <w:rsid w:val="00F30526"/>
    <w:rsid w:val="00F30CDC"/>
    <w:rsid w:val="00F312DB"/>
    <w:rsid w:val="00F3180F"/>
    <w:rsid w:val="00F326A2"/>
    <w:rsid w:val="00F33C80"/>
    <w:rsid w:val="00F35C86"/>
    <w:rsid w:val="00F3705E"/>
    <w:rsid w:val="00F376BC"/>
    <w:rsid w:val="00F37971"/>
    <w:rsid w:val="00F379B1"/>
    <w:rsid w:val="00F40325"/>
    <w:rsid w:val="00F40EB1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03B6"/>
    <w:rsid w:val="00F51518"/>
    <w:rsid w:val="00F52699"/>
    <w:rsid w:val="00F53E26"/>
    <w:rsid w:val="00F54963"/>
    <w:rsid w:val="00F54A7C"/>
    <w:rsid w:val="00F55334"/>
    <w:rsid w:val="00F55BD0"/>
    <w:rsid w:val="00F55BDA"/>
    <w:rsid w:val="00F56BC1"/>
    <w:rsid w:val="00F5733F"/>
    <w:rsid w:val="00F57942"/>
    <w:rsid w:val="00F60345"/>
    <w:rsid w:val="00F60957"/>
    <w:rsid w:val="00F61217"/>
    <w:rsid w:val="00F61797"/>
    <w:rsid w:val="00F619D0"/>
    <w:rsid w:val="00F61F50"/>
    <w:rsid w:val="00F62522"/>
    <w:rsid w:val="00F64185"/>
    <w:rsid w:val="00F64282"/>
    <w:rsid w:val="00F6431A"/>
    <w:rsid w:val="00F646A1"/>
    <w:rsid w:val="00F64CF4"/>
    <w:rsid w:val="00F64FB9"/>
    <w:rsid w:val="00F654E2"/>
    <w:rsid w:val="00F65D0F"/>
    <w:rsid w:val="00F65E4D"/>
    <w:rsid w:val="00F66E34"/>
    <w:rsid w:val="00F67388"/>
    <w:rsid w:val="00F709DB"/>
    <w:rsid w:val="00F70A8D"/>
    <w:rsid w:val="00F71103"/>
    <w:rsid w:val="00F714A1"/>
    <w:rsid w:val="00F71BEA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66"/>
    <w:rsid w:val="00F76DCD"/>
    <w:rsid w:val="00F7734F"/>
    <w:rsid w:val="00F806B5"/>
    <w:rsid w:val="00F806C5"/>
    <w:rsid w:val="00F80A37"/>
    <w:rsid w:val="00F814AC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ED4"/>
    <w:rsid w:val="00F87E9B"/>
    <w:rsid w:val="00F91DBE"/>
    <w:rsid w:val="00F9237E"/>
    <w:rsid w:val="00F926F8"/>
    <w:rsid w:val="00F9434F"/>
    <w:rsid w:val="00F943B3"/>
    <w:rsid w:val="00F95260"/>
    <w:rsid w:val="00F9564D"/>
    <w:rsid w:val="00F969C4"/>
    <w:rsid w:val="00F97F10"/>
    <w:rsid w:val="00FA0106"/>
    <w:rsid w:val="00FA23C0"/>
    <w:rsid w:val="00FA26D6"/>
    <w:rsid w:val="00FA28F7"/>
    <w:rsid w:val="00FA2929"/>
    <w:rsid w:val="00FA3063"/>
    <w:rsid w:val="00FA37A0"/>
    <w:rsid w:val="00FA3987"/>
    <w:rsid w:val="00FA53F7"/>
    <w:rsid w:val="00FA56E8"/>
    <w:rsid w:val="00FA680F"/>
    <w:rsid w:val="00FB071D"/>
    <w:rsid w:val="00FB0918"/>
    <w:rsid w:val="00FB0B5A"/>
    <w:rsid w:val="00FB0DA2"/>
    <w:rsid w:val="00FB1867"/>
    <w:rsid w:val="00FB1ACA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CF9"/>
    <w:rsid w:val="00FB426B"/>
    <w:rsid w:val="00FB5265"/>
    <w:rsid w:val="00FB53E9"/>
    <w:rsid w:val="00FB540C"/>
    <w:rsid w:val="00FB5ACD"/>
    <w:rsid w:val="00FB7166"/>
    <w:rsid w:val="00FB78DC"/>
    <w:rsid w:val="00FB7C83"/>
    <w:rsid w:val="00FB7D12"/>
    <w:rsid w:val="00FB7E04"/>
    <w:rsid w:val="00FC045D"/>
    <w:rsid w:val="00FC0EDD"/>
    <w:rsid w:val="00FC0F7E"/>
    <w:rsid w:val="00FC14D7"/>
    <w:rsid w:val="00FC17AB"/>
    <w:rsid w:val="00FC1CBB"/>
    <w:rsid w:val="00FC207C"/>
    <w:rsid w:val="00FC2199"/>
    <w:rsid w:val="00FC223B"/>
    <w:rsid w:val="00FC238B"/>
    <w:rsid w:val="00FC2CBB"/>
    <w:rsid w:val="00FC45CF"/>
    <w:rsid w:val="00FC5281"/>
    <w:rsid w:val="00FC5A39"/>
    <w:rsid w:val="00FC7234"/>
    <w:rsid w:val="00FC755C"/>
    <w:rsid w:val="00FC782E"/>
    <w:rsid w:val="00FC7A3B"/>
    <w:rsid w:val="00FC7C85"/>
    <w:rsid w:val="00FC7ED0"/>
    <w:rsid w:val="00FC7EE9"/>
    <w:rsid w:val="00FD1EF0"/>
    <w:rsid w:val="00FD229D"/>
    <w:rsid w:val="00FD22DD"/>
    <w:rsid w:val="00FD32C2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4B9B"/>
    <w:rsid w:val="00FE502F"/>
    <w:rsid w:val="00FE53E9"/>
    <w:rsid w:val="00FE5419"/>
    <w:rsid w:val="00FE552C"/>
    <w:rsid w:val="00FE58B9"/>
    <w:rsid w:val="00FE6326"/>
    <w:rsid w:val="00FE6DC0"/>
    <w:rsid w:val="00FF0493"/>
    <w:rsid w:val="00FF0EB1"/>
    <w:rsid w:val="00FF1112"/>
    <w:rsid w:val="00FF1345"/>
    <w:rsid w:val="00FF1A43"/>
    <w:rsid w:val="00FF28B4"/>
    <w:rsid w:val="00FF29BA"/>
    <w:rsid w:val="00FF3DED"/>
    <w:rsid w:val="00FF4A18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95A6D"/>
  <w15:docId w15:val="{328203DB-2FCC-4B56-83B7-6DF7495A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1B51E5481B9949919F7346046DF65C" ma:contentTypeVersion="11" ma:contentTypeDescription="Create a new document." ma:contentTypeScope="" ma:versionID="e156700e7882c04d0f19f4f7ff628c7e">
  <xsd:schema xmlns:xsd="http://www.w3.org/2001/XMLSchema" xmlns:xs="http://www.w3.org/2001/XMLSchema" xmlns:p="http://schemas.microsoft.com/office/2006/metadata/properties" xmlns:ns2="973f1c0d-47a1-45b3-bce4-4187cde98449" targetNamespace="http://schemas.microsoft.com/office/2006/metadata/properties" ma:root="true" ma:fieldsID="5129f17fd8e0cb55743e416e74299d2f" ns2:_="">
    <xsd:import namespace="973f1c0d-47a1-45b3-bce4-4187cde9844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f1c0d-47a1-45b3-bce4-4187cde9844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73f1c0d-47a1-45b3-bce4-4187cde98449" xsi:nil="true"/>
    <Preparer_x0020_Sign_x002d_off xmlns="973f1c0d-47a1-45b3-bce4-4187cde98449">Chanon 11-8-64</Preparer_x0020_Sign_x002d_of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882AA8-B480-4213-9CE4-A2BB8A018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f1c0d-47a1-45b3-bce4-4187cde984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973f1c0d-47a1-45b3-bce4-4187cde98449"/>
  </ds:schemaRefs>
</ds:datastoreItem>
</file>

<file path=customXml/itemProps4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249</TotalTime>
  <Pages>38</Pages>
  <Words>8272</Words>
  <Characters>47154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chanon</cp:lastModifiedBy>
  <cp:revision>27</cp:revision>
  <cp:lastPrinted>2021-08-10T04:11:00Z</cp:lastPrinted>
  <dcterms:created xsi:type="dcterms:W3CDTF">2021-08-08T12:53:00Z</dcterms:created>
  <dcterms:modified xsi:type="dcterms:W3CDTF">2021-08-11T04:43:00Z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0x010100821B51E5481B9949919F7346046DF65C</vt:lpwstr>
  </property>
</Properties>
</file>