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60C4E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7DDEC4E8" w:rsidR="002B7D0A" w:rsidRPr="00560C4E" w:rsidRDefault="004B26A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936F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137FB56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560C4E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560C4E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560C4E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560C4E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560C4E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560C4E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560C4E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C4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560C4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560C4E">
        <w:rPr>
          <w:rFonts w:ascii="Angsana New" w:hAnsi="Angsana New"/>
          <w:b/>
          <w:bCs/>
          <w:sz w:val="30"/>
          <w:szCs w:val="30"/>
        </w:rPr>
        <w:t>(</w:t>
      </w:r>
      <w:r w:rsidRPr="00560C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560C4E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15F88D73" w14:textId="54AFB280" w:rsidR="00F15A70" w:rsidRPr="00560C4E" w:rsidRDefault="00F15A70" w:rsidP="00F15A7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="004B26A6" w:rsidRPr="004C4A95">
        <w:rPr>
          <w:rFonts w:asciiTheme="majorBidi" w:hAnsiTheme="majorBidi" w:cstheme="majorBidi"/>
          <w:spacing w:val="-2"/>
          <w:lang w:val="en-US"/>
        </w:rPr>
        <w:t>30</w:t>
      </w:r>
      <w:r w:rsidR="004B26A6" w:rsidRPr="004C4A95">
        <w:rPr>
          <w:rFonts w:asciiTheme="majorBidi" w:hAnsiTheme="majorBidi" w:cstheme="majorBidi"/>
          <w:spacing w:val="-2"/>
          <w:cs/>
        </w:rPr>
        <w:t xml:space="preserve"> มิถุนายน</w:t>
      </w:r>
      <w:r w:rsidR="004B26A6">
        <w:rPr>
          <w:rFonts w:asciiTheme="majorBidi" w:hAnsiTheme="majorBidi" w:cstheme="majorBidi" w:hint="cs"/>
          <w:spacing w:val="-2"/>
          <w:cs/>
        </w:rPr>
        <w:t xml:space="preserve"> </w:t>
      </w:r>
      <w:r w:rsidR="004B26A6">
        <w:rPr>
          <w:rFonts w:asciiTheme="majorBidi" w:hAnsiTheme="majorBidi" w:cstheme="majorBidi"/>
          <w:spacing w:val="-2"/>
          <w:lang w:val="en-US"/>
        </w:rPr>
        <w:t>2564</w:t>
      </w:r>
      <w:r w:rsidR="004B26A6">
        <w:rPr>
          <w:rFonts w:asciiTheme="majorBidi" w:hAnsiTheme="majorBidi" w:cstheme="majorBidi" w:hint="cs"/>
          <w:spacing w:val="-2"/>
          <w:cs/>
        </w:rPr>
        <w:t xml:space="preserve">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D36DCD">
        <w:rPr>
          <w:rFonts w:asciiTheme="majorBidi" w:hAnsiTheme="majorBidi" w:cstheme="majorBidi" w:hint="cs"/>
          <w:spacing w:val="-2"/>
          <w:cs/>
        </w:rPr>
        <w:t xml:space="preserve"> </w:t>
      </w:r>
      <w:r w:rsidR="00D36DCD" w:rsidRPr="004C4A95">
        <w:rPr>
          <w:rFonts w:asciiTheme="majorBidi" w:hAnsiTheme="majorBidi" w:cstheme="majorBidi"/>
          <w:spacing w:val="-2"/>
          <w:cs/>
        </w:rPr>
        <w:t xml:space="preserve">สำหรับงวดสามเดือนและหกเดือนสิ้นสุดวันที่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30</w:t>
      </w:r>
      <w:r w:rsidR="00D36DCD"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256</w:t>
      </w:r>
      <w:r w:rsidR="00D36DCD">
        <w:rPr>
          <w:rFonts w:asciiTheme="majorBidi" w:hAnsiTheme="majorBidi" w:cstheme="majorBidi"/>
          <w:spacing w:val="-2"/>
          <w:lang w:val="en-US"/>
        </w:rPr>
        <w:t>4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36DCD">
        <w:rPr>
          <w:rFonts w:asciiTheme="majorBidi" w:hAnsiTheme="majorBidi" w:cstheme="majorBidi" w:hint="cs"/>
          <w:spacing w:val="-2"/>
          <w:cs/>
        </w:rPr>
        <w:t>หก</w:t>
      </w:r>
      <w:r w:rsidRPr="00560C4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30</w:t>
      </w:r>
      <w:r w:rsidR="00D36DCD" w:rsidRPr="004C4A95">
        <w:rPr>
          <w:rFonts w:asciiTheme="majorBidi" w:hAnsiTheme="majorBidi" w:cstheme="majorBidi"/>
          <w:spacing w:val="-2"/>
          <w:cs/>
        </w:rPr>
        <w:t xml:space="preserve"> มิถุนายน</w:t>
      </w:r>
      <w:r w:rsidR="00D36DCD"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2564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560C4E">
        <w:rPr>
          <w:rFonts w:asciiTheme="majorBidi" w:hAnsiTheme="majorBidi" w:cs="Angsana New"/>
          <w:spacing w:val="-2"/>
          <w:lang w:val="en-US"/>
        </w:rPr>
        <w:t>(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</w:t>
      </w:r>
      <w:r w:rsidR="00D36DCD">
        <w:rPr>
          <w:rFonts w:asciiTheme="majorBidi" w:hAnsiTheme="majorBidi" w:cstheme="majorBidi"/>
          <w:spacing w:val="-2"/>
          <w:cs/>
        </w:rPr>
        <w:br/>
      </w:r>
      <w:r w:rsidRPr="00560C4E">
        <w:rPr>
          <w:rFonts w:asciiTheme="majorBidi" w:hAnsiTheme="majorBidi" w:cstheme="majorBidi"/>
          <w:spacing w:val="-2"/>
          <w:cs/>
        </w:rPr>
        <w:t>ในการจัดทำและนำเสนอ</w:t>
      </w:r>
      <w:r w:rsidRPr="00560C4E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>
        <w:rPr>
          <w:rFonts w:asciiTheme="majorBidi" w:hAnsiTheme="majorBidi" w:cs="Angsana New"/>
          <w:spacing w:val="-2"/>
          <w:lang w:val="en-US"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</w:t>
      </w:r>
      <w:r w:rsidR="00D36DCD">
        <w:rPr>
          <w:rFonts w:asciiTheme="majorBidi" w:hAnsiTheme="majorBidi" w:cs="Angsana New"/>
          <w:spacing w:val="-2"/>
          <w:cs/>
          <w:lang w:val="en-US"/>
        </w:rPr>
        <w:br/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ทางการเงินระหว่างกาล</w:t>
      </w:r>
      <w:r w:rsidRPr="00560C4E">
        <w:rPr>
          <w:rFonts w:asciiTheme="majorBidi" w:hAnsiTheme="majorBidi" w:cs="Angsana New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573B6E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8FF62D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4091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CC085" w14:textId="39085761" w:rsidR="00F15A70" w:rsidRPr="00560C4E" w:rsidRDefault="00F15A70" w:rsidP="00F15A70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8E5185"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8E5185"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="008E5185">
        <w:rPr>
          <w:rFonts w:asciiTheme="majorBidi" w:hAnsiTheme="majorBidi"/>
          <w:sz w:val="30"/>
          <w:szCs w:val="30"/>
        </w:rPr>
        <w:br/>
      </w:r>
      <w:r w:rsidRPr="00560C4E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16FD9E6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1C42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BE1E79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A3E4CC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8D1B9C" w14:textId="77777777" w:rsidR="0045388B" w:rsidRPr="00560C4E" w:rsidRDefault="0045388B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B34E398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62C0750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A70DCD3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6D47BB8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09B365C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D812C35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F89BD5A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2320635" w14:textId="100CFFCE" w:rsidR="00F15A70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5DBE4AF7" w14:textId="77777777" w:rsidR="008E5185" w:rsidRPr="00560C4E" w:rsidRDefault="008E5185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2424D0EF" w14:textId="77777777" w:rsidR="00F15A70" w:rsidRPr="00560C4E" w:rsidRDefault="00F15A70" w:rsidP="00F15A70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กฤติกา ก๋งเกิด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337024B6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703D2352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>
        <w:rPr>
          <w:rFonts w:asciiTheme="majorBidi" w:hAnsiTheme="majorBidi" w:cstheme="majorBidi"/>
          <w:lang w:val="en-US"/>
        </w:rPr>
        <w:t>10634</w:t>
      </w:r>
    </w:p>
    <w:p w14:paraId="7480EC6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96583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AB81A72" w14:textId="77777777" w:rsidR="00F15A70" w:rsidRPr="00560C4E" w:rsidRDefault="00F15A70" w:rsidP="00F15A70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033E7B5B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B31DFA">
        <w:rPr>
          <w:rFonts w:asciiTheme="majorBidi" w:hAnsiTheme="majorBidi" w:cstheme="majorBidi"/>
          <w:sz w:val="30"/>
          <w:szCs w:val="30"/>
        </w:rPr>
        <w:t>1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B31DF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</w:p>
    <w:sectPr w:rsidR="00F15A70" w:rsidRPr="00560C4E" w:rsidSect="001A4FC4">
      <w:headerReference w:type="default" r:id="rId13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AF5EE" w14:textId="77777777" w:rsidR="005A2C89" w:rsidRDefault="005A2C89" w:rsidP="004956B4">
      <w:r>
        <w:separator/>
      </w:r>
    </w:p>
  </w:endnote>
  <w:endnote w:type="continuationSeparator" w:id="0">
    <w:p w14:paraId="1CF82D1F" w14:textId="77777777" w:rsidR="005A2C89" w:rsidRDefault="005A2C8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C30CCC" w:rsidRDefault="00C30CCC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C30CCC" w:rsidRDefault="00C30CCC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C30CCC" w:rsidRPr="006F59B5" w:rsidRDefault="00C30CCC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F492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C30CCC" w:rsidRPr="007661AC" w:rsidRDefault="00C30CCC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C30CCC" w:rsidRPr="007661AC" w:rsidRDefault="00C30CCC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22CEC" w14:textId="77777777" w:rsidR="005A2C89" w:rsidRDefault="005A2C89" w:rsidP="004956B4">
      <w:r>
        <w:separator/>
      </w:r>
    </w:p>
  </w:footnote>
  <w:footnote w:type="continuationSeparator" w:id="0">
    <w:p w14:paraId="4880612A" w14:textId="77777777" w:rsidR="005A2C89" w:rsidRDefault="005A2C8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C30CCC" w:rsidRDefault="00C30CC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C30CCC" w:rsidRDefault="00C30CC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C30CCC" w:rsidRPr="006F59B5" w:rsidRDefault="00C30CCC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77777777" w:rsidR="00C30CCC" w:rsidRPr="00D74AD8" w:rsidRDefault="00C30CCC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4FC4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0A1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1038A"/>
    <w:rsid w:val="004104E9"/>
    <w:rsid w:val="004107E9"/>
    <w:rsid w:val="00410906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A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424"/>
    <w:rsid w:val="004C7607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3B"/>
    <w:rsid w:val="004E5369"/>
    <w:rsid w:val="004E53FD"/>
    <w:rsid w:val="004E5669"/>
    <w:rsid w:val="004E5950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C89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240E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90D53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7B5"/>
    <w:rsid w:val="006E1CE0"/>
    <w:rsid w:val="006E25E6"/>
    <w:rsid w:val="006E2DF3"/>
    <w:rsid w:val="006E31A3"/>
    <w:rsid w:val="006E41D5"/>
    <w:rsid w:val="006E433D"/>
    <w:rsid w:val="006E4C39"/>
    <w:rsid w:val="006E57BD"/>
    <w:rsid w:val="006E5F72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D10"/>
    <w:rsid w:val="008E5F42"/>
    <w:rsid w:val="008E7120"/>
    <w:rsid w:val="008E7164"/>
    <w:rsid w:val="008E7425"/>
    <w:rsid w:val="008E75D7"/>
    <w:rsid w:val="008E7659"/>
    <w:rsid w:val="008E7666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5DC"/>
    <w:rsid w:val="009E187E"/>
    <w:rsid w:val="009E208A"/>
    <w:rsid w:val="009E232C"/>
    <w:rsid w:val="009E29CD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520A"/>
    <w:rsid w:val="00A65259"/>
    <w:rsid w:val="00A65A05"/>
    <w:rsid w:val="00A65B88"/>
    <w:rsid w:val="00A65CEA"/>
    <w:rsid w:val="00A660C5"/>
    <w:rsid w:val="00A663B6"/>
    <w:rsid w:val="00A6688A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4795F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6338"/>
    <w:rsid w:val="00CA67FE"/>
    <w:rsid w:val="00CA6BF5"/>
    <w:rsid w:val="00CA6C1E"/>
    <w:rsid w:val="00CA6F3B"/>
    <w:rsid w:val="00CA719C"/>
    <w:rsid w:val="00CA7550"/>
    <w:rsid w:val="00CA766A"/>
    <w:rsid w:val="00CA7F5B"/>
    <w:rsid w:val="00CB06E1"/>
    <w:rsid w:val="00CB0B4C"/>
    <w:rsid w:val="00CB1283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39A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4928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4"/>
    <w:rsid w:val="00D4543B"/>
    <w:rsid w:val="00D45903"/>
    <w:rsid w:val="00D46722"/>
    <w:rsid w:val="00D46735"/>
    <w:rsid w:val="00D4674A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3E7"/>
    <w:rsid w:val="00F66CB2"/>
    <w:rsid w:val="00F672F7"/>
    <w:rsid w:val="00F67376"/>
    <w:rsid w:val="00F67540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83"/>
    <w:rsid w:val="00FF1EA9"/>
    <w:rsid w:val="00FF2407"/>
    <w:rsid w:val="00FF249B"/>
    <w:rsid w:val="00FF28A2"/>
    <w:rsid w:val="00FF28BF"/>
    <w:rsid w:val="00FF2D8D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11C2E-FDC0-48F4-85D2-EA0DF5951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2020-05-11T03:37:00Z</cp:lastPrinted>
  <dcterms:created xsi:type="dcterms:W3CDTF">2021-08-10T14:36:00Z</dcterms:created>
  <dcterms:modified xsi:type="dcterms:W3CDTF">2021-08-10T14:36:00Z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