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B880EB4" w14:textId="77777777" w:rsidR="005A1A67" w:rsidRPr="006F6C88" w:rsidRDefault="005A1A67" w:rsidP="005A1A67">
      <w:pPr>
        <w:pStyle w:val="IndexHeading1"/>
        <w:spacing w:after="0" w:line="240" w:lineRule="auto"/>
        <w:ind w:left="1278" w:hanging="1278"/>
        <w:outlineLvl w:val="0"/>
        <w:rPr>
          <w:rFonts w:ascii="Angsana New" w:hAnsi="Angsana New"/>
          <w:b w:val="0"/>
          <w:bCs/>
          <w:sz w:val="28"/>
          <w:szCs w:val="28"/>
          <w:lang w:bidi="th-TH"/>
        </w:rPr>
      </w:pPr>
      <w:r w:rsidRPr="006F6C88">
        <w:rPr>
          <w:rFonts w:ascii="Angsana New" w:hAnsi="Angsana New"/>
          <w:b w:val="0"/>
          <w:bCs/>
          <w:sz w:val="28"/>
          <w:szCs w:val="28"/>
          <w:cs/>
          <w:lang w:bidi="th-TH"/>
        </w:rPr>
        <w:t>หมายเหตุ</w:t>
      </w:r>
      <w:r w:rsidRPr="006F6C88">
        <w:rPr>
          <w:rFonts w:ascii="Angsana New" w:hAnsi="Angsana New"/>
          <w:b w:val="0"/>
          <w:bCs/>
          <w:sz w:val="28"/>
          <w:szCs w:val="28"/>
          <w:lang w:bidi="th-TH"/>
        </w:rPr>
        <w:tab/>
      </w:r>
      <w:r w:rsidRPr="006F6C88">
        <w:rPr>
          <w:rFonts w:ascii="Angsana New" w:hAnsi="Angsana New"/>
          <w:b w:val="0"/>
          <w:bCs/>
          <w:sz w:val="28"/>
          <w:szCs w:val="28"/>
          <w:cs/>
          <w:lang w:bidi="th-TH"/>
        </w:rPr>
        <w:t>สารบัญ</w:t>
      </w:r>
    </w:p>
    <w:p w14:paraId="2DA91896" w14:textId="77777777" w:rsidR="009839E6" w:rsidRPr="006F6C88" w:rsidRDefault="009839E6" w:rsidP="009839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/>
        <w:rPr>
          <w:rFonts w:ascii="Angsana New" w:hAnsi="Angsana New"/>
          <w:sz w:val="28"/>
          <w:szCs w:val="28"/>
        </w:rPr>
      </w:pPr>
    </w:p>
    <w:p w14:paraId="08C22464" w14:textId="77777777" w:rsidR="00BE6589" w:rsidRPr="006F6C88" w:rsidRDefault="00BE6589" w:rsidP="00BE6589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="Angsana New" w:hAnsi="Angsana New"/>
          <w:sz w:val="28"/>
          <w:szCs w:val="28"/>
        </w:rPr>
      </w:pPr>
      <w:r w:rsidRPr="006F6C88">
        <w:rPr>
          <w:rFonts w:ascii="Angsana New" w:hAnsi="Angsana New"/>
          <w:sz w:val="28"/>
          <w:szCs w:val="28"/>
          <w:cs/>
        </w:rPr>
        <w:t>เกณฑ์การจัดทำงบการเงิ</w:t>
      </w:r>
      <w:r w:rsidRPr="006F6C88">
        <w:rPr>
          <w:rFonts w:ascii="Angsana New" w:hAnsi="Angsana New" w:hint="cs"/>
          <w:sz w:val="28"/>
          <w:szCs w:val="28"/>
          <w:cs/>
        </w:rPr>
        <w:t>นระหว่างกาล</w:t>
      </w:r>
    </w:p>
    <w:p w14:paraId="1AFAB81E" w14:textId="77777777" w:rsidR="00BE6589" w:rsidRDefault="00BE6589" w:rsidP="00BE6589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="Angsana New" w:hAnsi="Angsana New"/>
          <w:sz w:val="28"/>
          <w:szCs w:val="28"/>
        </w:rPr>
      </w:pPr>
      <w:r w:rsidRPr="006F6C88">
        <w:rPr>
          <w:rFonts w:ascii="Angsana New" w:hAnsi="Angsana New"/>
          <w:sz w:val="28"/>
          <w:szCs w:val="28"/>
          <w:cs/>
        </w:rPr>
        <w:t>บุคคลหรือกิจการที่เกี่ยวข้องกัน</w:t>
      </w:r>
    </w:p>
    <w:p w14:paraId="1F761BAF" w14:textId="77777777" w:rsidR="00BE6589" w:rsidRPr="001148E7" w:rsidRDefault="00BE6589" w:rsidP="00BE6589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="Angsana New" w:hAnsi="Angsana New"/>
          <w:sz w:val="28"/>
          <w:szCs w:val="28"/>
        </w:rPr>
      </w:pPr>
      <w:r w:rsidRPr="001148E7">
        <w:rPr>
          <w:rFonts w:ascii="Angsana New" w:hAnsi="Angsana New" w:hint="cs"/>
          <w:sz w:val="28"/>
          <w:szCs w:val="28"/>
          <w:cs/>
        </w:rPr>
        <w:t>ลูกหนี้การค้า</w:t>
      </w:r>
    </w:p>
    <w:p w14:paraId="3292CE51" w14:textId="77777777" w:rsidR="00BE6589" w:rsidRPr="006F6C88" w:rsidRDefault="00BE6589" w:rsidP="00BE6589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="Angsana New" w:hAnsi="Angsana New"/>
          <w:sz w:val="28"/>
          <w:szCs w:val="28"/>
        </w:rPr>
      </w:pPr>
      <w:r w:rsidRPr="006F6C88">
        <w:rPr>
          <w:rFonts w:ascii="Angsana New" w:hAnsi="Angsana New" w:hint="cs"/>
          <w:sz w:val="28"/>
          <w:szCs w:val="28"/>
          <w:cs/>
        </w:rPr>
        <w:t>ที่ดิน อาคารและอุปกรณ์</w:t>
      </w:r>
    </w:p>
    <w:p w14:paraId="4501BD50" w14:textId="77777777" w:rsidR="00BE6589" w:rsidRPr="006F6C88" w:rsidRDefault="00BE6589" w:rsidP="00BE6589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="Angsana New" w:hAnsi="Angsana New"/>
          <w:sz w:val="28"/>
          <w:szCs w:val="28"/>
        </w:rPr>
      </w:pPr>
      <w:r w:rsidRPr="006F6C88">
        <w:rPr>
          <w:rFonts w:ascii="Angsana New" w:hAnsi="Angsana New" w:hint="cs"/>
          <w:sz w:val="28"/>
          <w:szCs w:val="28"/>
          <w:cs/>
        </w:rPr>
        <w:t>หนี้สินที่มีภาระดอกเบี้ย</w:t>
      </w:r>
    </w:p>
    <w:p w14:paraId="6EC86F44" w14:textId="77777777" w:rsidR="00BE6589" w:rsidRPr="006F6C88" w:rsidRDefault="00BE6589" w:rsidP="00BE6589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="Angsana New" w:hAnsi="Angsana New"/>
          <w:sz w:val="28"/>
          <w:szCs w:val="28"/>
        </w:rPr>
      </w:pPr>
      <w:r w:rsidRPr="006F6C88">
        <w:rPr>
          <w:rFonts w:ascii="Angsana New" w:hAnsi="Angsana New" w:hint="cs"/>
          <w:sz w:val="28"/>
          <w:szCs w:val="28"/>
          <w:cs/>
        </w:rPr>
        <w:t>ส่วนงานดำเนินงานและการจำแนกรายได้</w:t>
      </w:r>
    </w:p>
    <w:p w14:paraId="1A616F4E" w14:textId="6E32282A" w:rsidR="00BE6589" w:rsidRPr="00676D50" w:rsidRDefault="00BE6589" w:rsidP="00BE6589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="Angsana New" w:hAnsi="Angsana New"/>
          <w:sz w:val="28"/>
          <w:szCs w:val="28"/>
        </w:rPr>
      </w:pPr>
      <w:r w:rsidRPr="006F6C88">
        <w:rPr>
          <w:rFonts w:ascii="Angsana New" w:hAnsi="Angsana New"/>
          <w:sz w:val="28"/>
          <w:szCs w:val="28"/>
          <w:cs/>
          <w:lang w:val="th-TH"/>
        </w:rPr>
        <w:t>ภาษีเงินได้</w:t>
      </w:r>
    </w:p>
    <w:p w14:paraId="153BD410" w14:textId="735D6086" w:rsidR="00676D50" w:rsidRPr="006F6C88" w:rsidRDefault="00676D50" w:rsidP="00BE6589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="Angsana New" w:hAnsi="Angsana New"/>
          <w:sz w:val="28"/>
          <w:szCs w:val="28"/>
        </w:rPr>
      </w:pPr>
      <w:r>
        <w:rPr>
          <w:rFonts w:ascii="Angsana New" w:hAnsi="Angsana New" w:hint="cs"/>
          <w:sz w:val="28"/>
          <w:szCs w:val="28"/>
          <w:cs/>
          <w:lang w:val="th-TH"/>
        </w:rPr>
        <w:t>เงินปันผล</w:t>
      </w:r>
    </w:p>
    <w:p w14:paraId="26F7B085" w14:textId="77777777" w:rsidR="00BE6589" w:rsidRPr="006F6C88" w:rsidRDefault="00BE6589" w:rsidP="00BE6589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="Angsana New" w:hAnsi="Angsana New"/>
          <w:sz w:val="28"/>
          <w:szCs w:val="28"/>
        </w:rPr>
      </w:pPr>
      <w:r w:rsidRPr="006F6C88">
        <w:rPr>
          <w:rFonts w:ascii="Angsana New" w:hAnsi="Angsana New" w:hint="cs"/>
          <w:sz w:val="28"/>
          <w:szCs w:val="28"/>
          <w:cs/>
        </w:rPr>
        <w:t>เครื่องมือทางการเงิน</w:t>
      </w:r>
    </w:p>
    <w:p w14:paraId="073BA61A" w14:textId="77777777" w:rsidR="00BE6589" w:rsidRPr="006F6C88" w:rsidRDefault="00BE6589" w:rsidP="00BE6589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="Angsana New" w:hAnsi="Angsana New"/>
          <w:sz w:val="28"/>
          <w:szCs w:val="28"/>
        </w:rPr>
      </w:pPr>
      <w:r w:rsidRPr="006F6C88">
        <w:rPr>
          <w:rFonts w:ascii="Angsana New" w:hAnsi="Angsana New"/>
          <w:sz w:val="28"/>
          <w:szCs w:val="28"/>
          <w:cs/>
        </w:rPr>
        <w:t>ภาระผูกพันกับกิจการที่ไม่เกี่ยวข้องกัน</w:t>
      </w:r>
    </w:p>
    <w:p w14:paraId="245E5FBF" w14:textId="64666507" w:rsidR="00EA193F" w:rsidRPr="00B2231E" w:rsidRDefault="00BE6589" w:rsidP="00B2231E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="Angsana New" w:hAnsi="Angsana New"/>
          <w:sz w:val="28"/>
          <w:szCs w:val="28"/>
        </w:rPr>
      </w:pPr>
      <w:r w:rsidRPr="006F6C88">
        <w:rPr>
          <w:rFonts w:ascii="Angsana New" w:hAnsi="Angsana New" w:hint="cs"/>
          <w:sz w:val="28"/>
          <w:szCs w:val="28"/>
          <w:cs/>
        </w:rPr>
        <w:t>หนี้สินที่อาจเกิดขึ้น</w:t>
      </w:r>
    </w:p>
    <w:p w14:paraId="783BFCA1" w14:textId="77777777" w:rsidR="00BE6589" w:rsidRPr="006F6C88" w:rsidRDefault="00BE6589" w:rsidP="00BE6589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="Angsana New" w:hAnsi="Angsana New"/>
          <w:sz w:val="28"/>
          <w:szCs w:val="28"/>
        </w:rPr>
      </w:pPr>
      <w:r>
        <w:rPr>
          <w:rFonts w:ascii="Angsana New" w:hAnsi="Angsana New" w:hint="cs"/>
          <w:sz w:val="28"/>
          <w:szCs w:val="28"/>
          <w:cs/>
        </w:rPr>
        <w:t>เหตุการณ์ภายหลังรอบระยะเวลารายงาน</w:t>
      </w:r>
    </w:p>
    <w:p w14:paraId="6D4C5A22" w14:textId="77777777" w:rsidR="00BE6589" w:rsidRPr="006F6C88" w:rsidRDefault="00A84411" w:rsidP="00BE65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Theme="majorBidi" w:hAnsiTheme="majorBidi" w:cstheme="majorBidi"/>
          <w:sz w:val="28"/>
          <w:szCs w:val="28"/>
        </w:rPr>
      </w:pPr>
      <w:r w:rsidRPr="00560C4E">
        <w:rPr>
          <w:rFonts w:ascii="Angsana New" w:hAnsi="Angsana New"/>
          <w:sz w:val="30"/>
          <w:szCs w:val="30"/>
          <w:cs/>
        </w:rPr>
        <w:br w:type="page"/>
      </w:r>
      <w:r w:rsidR="00BE6589" w:rsidRPr="006F6C88">
        <w:rPr>
          <w:rFonts w:asciiTheme="majorBidi" w:hAnsiTheme="majorBidi" w:cstheme="majorBidi"/>
          <w:sz w:val="28"/>
          <w:szCs w:val="28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  <w:r w:rsidR="00BE6589" w:rsidRPr="006F6C88">
        <w:rPr>
          <w:rFonts w:asciiTheme="majorBidi" w:hAnsiTheme="majorBidi" w:cstheme="majorBidi"/>
          <w:sz w:val="28"/>
          <w:szCs w:val="28"/>
        </w:rPr>
        <w:t xml:space="preserve"> </w:t>
      </w:r>
    </w:p>
    <w:p w14:paraId="252AAF6F" w14:textId="77777777" w:rsidR="00BE6589" w:rsidRPr="006F6C88" w:rsidRDefault="00BE6589" w:rsidP="00BE65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7198EA25" w14:textId="09085963" w:rsidR="00BE6589" w:rsidRPr="006F6C88" w:rsidRDefault="00BE6589" w:rsidP="00BE65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6F6C88">
        <w:rPr>
          <w:rFonts w:asciiTheme="majorBidi" w:hAnsiTheme="majorBidi" w:cstheme="majorBidi"/>
          <w:sz w:val="28"/>
          <w:szCs w:val="28"/>
          <w:cs/>
        </w:rPr>
        <w:t>งบการเงินระหว่างกาลนี้ได้รับอนุมัติให้ออกงบการเงินจากคณะกรรมการเมื่อวันที่</w:t>
      </w:r>
      <w:r w:rsidRPr="006F6C88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7C49A6">
        <w:rPr>
          <w:rFonts w:asciiTheme="majorBidi" w:hAnsiTheme="majorBidi" w:cstheme="majorBidi"/>
          <w:sz w:val="28"/>
          <w:szCs w:val="28"/>
        </w:rPr>
        <w:t xml:space="preserve">11 </w:t>
      </w:r>
      <w:r w:rsidR="007C49A6">
        <w:rPr>
          <w:rFonts w:asciiTheme="majorBidi" w:hAnsiTheme="majorBidi" w:cstheme="majorBidi" w:hint="cs"/>
          <w:sz w:val="28"/>
          <w:szCs w:val="28"/>
          <w:cs/>
        </w:rPr>
        <w:t>สิงหาคม</w:t>
      </w:r>
      <w:r w:rsidRPr="006F6C88">
        <w:rPr>
          <w:rFonts w:asciiTheme="majorBidi" w:hAnsiTheme="majorBidi" w:cstheme="majorBidi"/>
          <w:sz w:val="28"/>
          <w:szCs w:val="28"/>
          <w:cs/>
        </w:rPr>
        <w:t xml:space="preserve"> </w:t>
      </w:r>
      <w:r>
        <w:rPr>
          <w:rFonts w:asciiTheme="majorBidi" w:hAnsiTheme="majorBidi" w:cstheme="majorBidi"/>
          <w:sz w:val="28"/>
          <w:szCs w:val="28"/>
        </w:rPr>
        <w:t>2564</w:t>
      </w:r>
      <w:r w:rsidRPr="006F6C88">
        <w:rPr>
          <w:rFonts w:asciiTheme="majorBidi" w:hAnsiTheme="majorBidi" w:cstheme="majorBidi"/>
          <w:sz w:val="28"/>
          <w:szCs w:val="28"/>
        </w:rPr>
        <w:t xml:space="preserve"> </w:t>
      </w:r>
    </w:p>
    <w:p w14:paraId="00C86B67" w14:textId="125B8FD2" w:rsidR="001C41B1" w:rsidRPr="00BE6589" w:rsidRDefault="001C41B1" w:rsidP="00BE65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4E984F29" w14:textId="77777777" w:rsidR="00CF0EEB" w:rsidRPr="00560C4E" w:rsidRDefault="002E164A" w:rsidP="003278EF">
      <w:pPr>
        <w:pStyle w:val="index"/>
        <w:numPr>
          <w:ilvl w:val="0"/>
          <w:numId w:val="19"/>
        </w:numPr>
        <w:spacing w:after="0" w:line="240" w:lineRule="atLeas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  <w:rtl/>
          <w:cs/>
          <w:lang w:val="th-TH"/>
        </w:rPr>
      </w:pPr>
      <w:r w:rsidRPr="00560C4E">
        <w:rPr>
          <w:rFonts w:asciiTheme="majorBidi" w:hAnsiTheme="majorBidi" w:cstheme="majorBidi"/>
          <w:b/>
          <w:bCs/>
          <w:sz w:val="30"/>
          <w:szCs w:val="30"/>
          <w:cs/>
          <w:lang w:val="en-US" w:bidi="th-TH"/>
        </w:rPr>
        <w:t>เก</w:t>
      </w:r>
      <w:r w:rsidR="008559AE" w:rsidRPr="00560C4E">
        <w:rPr>
          <w:rFonts w:asciiTheme="majorBidi" w:hAnsiTheme="majorBidi" w:cstheme="majorBidi"/>
          <w:b/>
          <w:bCs/>
          <w:sz w:val="30"/>
          <w:szCs w:val="30"/>
          <w:cs/>
          <w:lang w:val="th-TH" w:bidi="th-TH"/>
        </w:rPr>
        <w:t>ณฑ์การจัดทำงบการเงินระหว่างกาล</w:t>
      </w:r>
    </w:p>
    <w:p w14:paraId="4421B51B" w14:textId="77777777" w:rsidR="00CF0EEB" w:rsidRPr="00BD1713" w:rsidRDefault="00CF0EEB" w:rsidP="00CF0E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  <w:lang w:bidi="ar-SA"/>
        </w:rPr>
      </w:pPr>
    </w:p>
    <w:p w14:paraId="61991C11" w14:textId="3A60CF7A" w:rsidR="00BE6589" w:rsidRPr="006F6C88" w:rsidRDefault="00BE6589" w:rsidP="00BE65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28"/>
          <w:szCs w:val="28"/>
        </w:rPr>
      </w:pPr>
      <w:r w:rsidRPr="006F6C88">
        <w:rPr>
          <w:rFonts w:ascii="Angsana New" w:hAnsi="Angsana New"/>
          <w:sz w:val="28"/>
          <w:szCs w:val="28"/>
          <w:cs/>
        </w:rPr>
        <w:t xml:space="preserve">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Pr="006F6C88">
        <w:rPr>
          <w:rFonts w:ascii="Angsana New" w:hAnsi="Angsana New"/>
          <w:sz w:val="28"/>
          <w:szCs w:val="28"/>
        </w:rPr>
        <w:t xml:space="preserve">34 </w:t>
      </w:r>
      <w:r w:rsidRPr="006F6C88">
        <w:rPr>
          <w:rFonts w:ascii="Angsana New" w:hAnsi="Angsana New"/>
          <w:sz w:val="28"/>
          <w:szCs w:val="28"/>
          <w:cs/>
        </w:rPr>
        <w:t>เรื่อง</w:t>
      </w:r>
      <w:r>
        <w:rPr>
          <w:rFonts w:ascii="Angsana New" w:hAnsi="Angsana New"/>
          <w:sz w:val="28"/>
          <w:szCs w:val="28"/>
        </w:rPr>
        <w:br/>
      </w:r>
      <w:r w:rsidRPr="006F6C88">
        <w:rPr>
          <w:rFonts w:ascii="Angsana New" w:hAnsi="Angsana New"/>
          <w:i/>
          <w:iCs/>
          <w:sz w:val="28"/>
          <w:szCs w:val="28"/>
          <w:cs/>
        </w:rPr>
        <w:t>การรายงานทางการเงินระหว่างกาล</w:t>
      </w:r>
      <w:r w:rsidRPr="006F6C88">
        <w:rPr>
          <w:rFonts w:ascii="Angsana New" w:hAnsi="Angsana New"/>
          <w:sz w:val="28"/>
          <w:szCs w:val="28"/>
          <w:cs/>
        </w:rPr>
        <w:t xml:space="preserve"> รวมถึงแนวปฏิบัติทางการบัญชีที่ประกาศใช้โดยสภาวิชาชีพบัญชีฯ</w:t>
      </w:r>
      <w:r w:rsidRPr="006F6C88">
        <w:rPr>
          <w:rFonts w:ascii="Angsana New" w:hAnsi="Angsana New"/>
          <w:color w:val="FF0000"/>
          <w:sz w:val="28"/>
          <w:szCs w:val="28"/>
          <w:cs/>
        </w:rPr>
        <w:t xml:space="preserve"> </w:t>
      </w:r>
      <w:r w:rsidRPr="006F6C88">
        <w:rPr>
          <w:rFonts w:ascii="Angsana New" w:hAnsi="Angsana New"/>
          <w:sz w:val="28"/>
          <w:szCs w:val="28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Pr="006F6C88">
        <w:rPr>
          <w:rFonts w:ascii="Angsana New" w:hAnsi="Angsana New"/>
          <w:sz w:val="28"/>
          <w:szCs w:val="28"/>
        </w:rPr>
        <w:t xml:space="preserve"> </w:t>
      </w:r>
      <w:r w:rsidR="00CB06E1" w:rsidRPr="00CB06E1">
        <w:rPr>
          <w:rFonts w:ascii="Angsana New" w:hAnsi="Angsana New" w:hint="cs"/>
          <w:sz w:val="28"/>
          <w:szCs w:val="28"/>
          <w:cs/>
        </w:rPr>
        <w:t>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</w:t>
      </w:r>
      <w:r w:rsidR="00CB06E1">
        <w:rPr>
          <w:rFonts w:ascii="Angsana New" w:hAnsi="Angsana New" w:hint="cs"/>
          <w:sz w:val="28"/>
          <w:szCs w:val="28"/>
          <w:cs/>
        </w:rPr>
        <w:t xml:space="preserve"> </w:t>
      </w:r>
      <w:r w:rsidR="00CB06E1" w:rsidRPr="00CB06E1">
        <w:rPr>
          <w:rFonts w:ascii="Angsana New" w:hAnsi="Angsana New" w:hint="cs"/>
          <w:sz w:val="28"/>
          <w:szCs w:val="28"/>
          <w:cs/>
        </w:rPr>
        <w:t>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="00CB06E1">
        <w:rPr>
          <w:rFonts w:ascii="Angsana New" w:hAnsi="Angsana New"/>
          <w:sz w:val="28"/>
          <w:szCs w:val="28"/>
        </w:rPr>
        <w:br/>
      </w:r>
      <w:r w:rsidR="00CB06E1" w:rsidRPr="00CB06E1">
        <w:rPr>
          <w:rFonts w:ascii="Angsana New" w:hAnsi="Angsana New" w:hint="cs"/>
          <w:sz w:val="28"/>
          <w:szCs w:val="28"/>
        </w:rPr>
        <w:t xml:space="preserve">31 </w:t>
      </w:r>
      <w:r w:rsidR="00CB06E1" w:rsidRPr="00CB06E1">
        <w:rPr>
          <w:rFonts w:ascii="Angsana New" w:hAnsi="Angsana New" w:hint="cs"/>
          <w:sz w:val="28"/>
          <w:szCs w:val="28"/>
          <w:cs/>
        </w:rPr>
        <w:t>ธันวาคม</w:t>
      </w:r>
      <w:r w:rsidR="00CB06E1" w:rsidRPr="00CB06E1">
        <w:rPr>
          <w:rFonts w:ascii="Angsana New" w:hAnsi="Angsana New" w:hint="cs"/>
          <w:sz w:val="28"/>
          <w:szCs w:val="28"/>
        </w:rPr>
        <w:t xml:space="preserve"> 2563</w:t>
      </w:r>
      <w:r w:rsidR="00CB06E1">
        <w:rPr>
          <w:rFonts w:ascii="Angsana New" w:hAnsi="Angsana New" w:hint="cs"/>
          <w:sz w:val="28"/>
          <w:szCs w:val="28"/>
          <w:cs/>
        </w:rPr>
        <w:t xml:space="preserve"> </w:t>
      </w:r>
      <w:r w:rsidR="00CB06E1">
        <w:rPr>
          <w:rFonts w:ascii="Angsana New" w:hAnsi="Angsana New" w:hint="cs"/>
          <w:sz w:val="28"/>
          <w:szCs w:val="28"/>
        </w:rPr>
        <w:t xml:space="preserve"> </w:t>
      </w:r>
    </w:p>
    <w:p w14:paraId="5839C39C" w14:textId="77777777" w:rsidR="00A33382" w:rsidRPr="004F491C" w:rsidRDefault="00A33382" w:rsidP="002944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7"/>
        <w:jc w:val="thaiDistribute"/>
        <w:rPr>
          <w:rFonts w:asciiTheme="majorBidi" w:hAnsiTheme="majorBidi" w:cstheme="majorBidi"/>
          <w:sz w:val="28"/>
          <w:szCs w:val="28"/>
        </w:rPr>
      </w:pPr>
    </w:p>
    <w:p w14:paraId="4EB7C653" w14:textId="5AD88579" w:rsidR="00BE6589" w:rsidRDefault="00BE6589" w:rsidP="00BE65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 w:right="-27"/>
        <w:jc w:val="thaiDistribute"/>
        <w:rPr>
          <w:rFonts w:ascii="Angsana New" w:hAnsi="Angsana New"/>
          <w:sz w:val="28"/>
          <w:szCs w:val="28"/>
        </w:rPr>
      </w:pPr>
      <w:r w:rsidRPr="004F491C">
        <w:rPr>
          <w:rFonts w:ascii="Angsana New" w:hAnsi="Angsana New"/>
          <w:sz w:val="28"/>
          <w:szCs w:val="28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</w:t>
      </w:r>
      <w:r>
        <w:rPr>
          <w:rFonts w:ascii="Angsana New" w:hAnsi="Angsana New"/>
          <w:sz w:val="28"/>
          <w:szCs w:val="28"/>
        </w:rPr>
        <w:br/>
      </w:r>
      <w:r w:rsidRPr="004F491C">
        <w:rPr>
          <w:rFonts w:ascii="Angsana New" w:hAnsi="Angsana New"/>
          <w:sz w:val="28"/>
          <w:szCs w:val="28"/>
          <w:cs/>
        </w:rPr>
        <w:t>การบัญชีขอ</w:t>
      </w:r>
      <w:r w:rsidRPr="004F491C">
        <w:rPr>
          <w:rFonts w:ascii="Angsana New" w:hAnsi="Angsana New" w:hint="cs"/>
          <w:sz w:val="28"/>
          <w:szCs w:val="28"/>
          <w:cs/>
        </w:rPr>
        <w:t>ง</w:t>
      </w:r>
      <w:r w:rsidRPr="004F491C">
        <w:rPr>
          <w:rFonts w:ascii="Angsana New" w:hAnsi="Angsana New"/>
          <w:sz w:val="28"/>
          <w:szCs w:val="28"/>
          <w:cs/>
        </w:rPr>
        <w:t>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</w:t>
      </w:r>
      <w:r w:rsidRPr="004F491C">
        <w:rPr>
          <w:rFonts w:ascii="Angsana New" w:hAnsi="Angsana New" w:hint="cs"/>
          <w:sz w:val="28"/>
          <w:szCs w:val="28"/>
          <w:cs/>
        </w:rPr>
        <w:t>ไว้</w:t>
      </w:r>
      <w:r w:rsidRPr="004F491C">
        <w:rPr>
          <w:rFonts w:ascii="Angsana New" w:hAnsi="Angsana New"/>
          <w:sz w:val="28"/>
          <w:szCs w:val="28"/>
          <w:cs/>
        </w:rPr>
        <w:t>ในงบการเงิน</w:t>
      </w:r>
      <w:r w:rsidR="00FC6D08">
        <w:rPr>
          <w:rFonts w:ascii="Angsana New" w:hAnsi="Angsana New"/>
          <w:sz w:val="28"/>
          <w:szCs w:val="28"/>
        </w:rPr>
        <w:br/>
      </w:r>
      <w:r w:rsidRPr="004F491C">
        <w:rPr>
          <w:rFonts w:ascii="Angsana New" w:hAnsi="Angsana New"/>
          <w:sz w:val="28"/>
          <w:szCs w:val="28"/>
          <w:cs/>
        </w:rPr>
        <w:t xml:space="preserve">สำหรับปีสิ้นสุดวันที่ </w:t>
      </w:r>
      <w:r w:rsidRPr="004F491C">
        <w:rPr>
          <w:rFonts w:ascii="Angsana New" w:hAnsi="Angsana New"/>
          <w:sz w:val="28"/>
          <w:szCs w:val="28"/>
        </w:rPr>
        <w:t xml:space="preserve">31 </w:t>
      </w:r>
      <w:r w:rsidRPr="004F491C">
        <w:rPr>
          <w:rFonts w:ascii="Angsana New" w:hAnsi="Angsana New"/>
          <w:sz w:val="28"/>
          <w:szCs w:val="28"/>
          <w:cs/>
        </w:rPr>
        <w:t xml:space="preserve">ธันวาคม </w:t>
      </w:r>
      <w:r>
        <w:rPr>
          <w:rFonts w:ascii="Angsana New" w:hAnsi="Angsana New"/>
          <w:sz w:val="28"/>
          <w:szCs w:val="28"/>
        </w:rPr>
        <w:t>2563</w:t>
      </w:r>
      <w:r w:rsidRPr="004F491C">
        <w:rPr>
          <w:rFonts w:ascii="Angsana New" w:hAnsi="Angsana New"/>
          <w:sz w:val="28"/>
          <w:szCs w:val="28"/>
          <w:cs/>
        </w:rPr>
        <w:t xml:space="preserve"> </w:t>
      </w:r>
    </w:p>
    <w:p w14:paraId="1EC1B80A" w14:textId="77777777" w:rsidR="00F17CEC" w:rsidRPr="004F491C" w:rsidRDefault="00F17CEC" w:rsidP="00CA6B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 w:right="-27"/>
        <w:jc w:val="thaiDistribute"/>
        <w:rPr>
          <w:rFonts w:ascii="Angsana New" w:hAnsi="Angsana New"/>
          <w:sz w:val="28"/>
          <w:szCs w:val="28"/>
          <w:cs/>
        </w:rPr>
      </w:pPr>
    </w:p>
    <w:p w14:paraId="2CD5C56C" w14:textId="3DFAC889" w:rsidR="00B907E7" w:rsidRPr="00BE340B" w:rsidRDefault="00B907E7" w:rsidP="003278EF">
      <w:pPr>
        <w:pStyle w:val="index"/>
        <w:numPr>
          <w:ilvl w:val="0"/>
          <w:numId w:val="19"/>
        </w:numPr>
        <w:spacing w:after="0" w:line="240" w:lineRule="atLeas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  <w:cs/>
          <w:lang w:val="th-TH" w:bidi="th-TH"/>
        </w:rPr>
      </w:pPr>
      <w:r w:rsidRPr="00BE340B">
        <w:rPr>
          <w:rFonts w:asciiTheme="majorBidi" w:hAnsiTheme="majorBidi" w:cstheme="majorBidi"/>
          <w:b/>
          <w:bCs/>
          <w:sz w:val="30"/>
          <w:szCs w:val="30"/>
          <w:cs/>
          <w:lang w:val="th-TH" w:bidi="th-TH"/>
        </w:rPr>
        <w:t>บุคคลหรือกิจการที่เกี่ยวข้องกัน</w:t>
      </w:r>
    </w:p>
    <w:p w14:paraId="200384B9" w14:textId="77777777" w:rsidR="00C8301D" w:rsidRPr="006F6C88" w:rsidRDefault="00C8301D" w:rsidP="00A333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4DA990CC" w14:textId="4BEB61C0" w:rsidR="00BE6589" w:rsidRPr="006F6C88" w:rsidRDefault="00BE6589" w:rsidP="00BE6589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b/>
          <w:sz w:val="28"/>
          <w:szCs w:val="28"/>
        </w:rPr>
      </w:pPr>
      <w:r w:rsidRPr="006F6C88">
        <w:rPr>
          <w:rFonts w:asciiTheme="majorBidi" w:hAnsiTheme="majorBidi" w:cstheme="majorBidi"/>
          <w:b/>
          <w:sz w:val="28"/>
          <w:szCs w:val="28"/>
          <w:cs/>
        </w:rPr>
        <w:t>ความสัมพันธ์กับบริษัทย่อย</w:t>
      </w:r>
      <w:r w:rsidR="00C91649">
        <w:rPr>
          <w:rFonts w:asciiTheme="majorBidi" w:hAnsiTheme="majorBidi" w:cstheme="majorBidi"/>
          <w:b/>
          <w:sz w:val="28"/>
          <w:szCs w:val="28"/>
        </w:rPr>
        <w:t xml:space="preserve"> </w:t>
      </w:r>
      <w:r w:rsidRPr="006F6C88">
        <w:rPr>
          <w:rFonts w:asciiTheme="majorBidi" w:hAnsiTheme="majorBidi" w:cstheme="majorBidi"/>
          <w:b/>
          <w:sz w:val="28"/>
          <w:szCs w:val="28"/>
          <w:cs/>
        </w:rPr>
        <w:t>บริษัทร่วม</w:t>
      </w:r>
      <w:r w:rsidR="008E7A62">
        <w:rPr>
          <w:rFonts w:ascii="Angsana New" w:hAnsi="Angsana New" w:hint="cs"/>
          <w:b/>
          <w:sz w:val="28"/>
          <w:szCs w:val="28"/>
          <w:cs/>
        </w:rPr>
        <w:t xml:space="preserve"> </w:t>
      </w:r>
      <w:r w:rsidRPr="006F6C88">
        <w:rPr>
          <w:rFonts w:asciiTheme="majorBidi" w:hAnsiTheme="majorBidi" w:cstheme="majorBidi"/>
          <w:b/>
          <w:sz w:val="28"/>
          <w:szCs w:val="28"/>
          <w:cs/>
        </w:rPr>
        <w:t>ผู้บริหารสำคัญ</w:t>
      </w:r>
      <w:r w:rsidRPr="006F6C88">
        <w:rPr>
          <w:rFonts w:asciiTheme="majorBidi" w:hAnsiTheme="majorBidi" w:cstheme="majorBidi"/>
          <w:b/>
          <w:sz w:val="28"/>
          <w:szCs w:val="28"/>
        </w:rPr>
        <w:t xml:space="preserve"> </w:t>
      </w:r>
      <w:r w:rsidRPr="006F6C88">
        <w:rPr>
          <w:rFonts w:asciiTheme="majorBidi" w:hAnsiTheme="majorBidi" w:cstheme="majorBidi"/>
          <w:b/>
          <w:sz w:val="28"/>
          <w:szCs w:val="28"/>
          <w:cs/>
        </w:rPr>
        <w:t xml:space="preserve">และบุคคลหรือกิจการอื่นที่เกี่ยวข้องกัน </w:t>
      </w:r>
      <w:r>
        <w:rPr>
          <w:rFonts w:asciiTheme="majorBidi" w:hAnsiTheme="majorBidi" w:cstheme="majorBidi" w:hint="cs"/>
          <w:b/>
          <w:sz w:val="28"/>
          <w:szCs w:val="28"/>
          <w:cs/>
        </w:rPr>
        <w:t>และ</w:t>
      </w:r>
      <w:r w:rsidRPr="00271BB9">
        <w:rPr>
          <w:rFonts w:asciiTheme="majorBidi" w:hAnsiTheme="majorBidi" w:cstheme="majorBidi"/>
          <w:b/>
          <w:sz w:val="28"/>
          <w:szCs w:val="28"/>
          <w:cs/>
        </w:rPr>
        <w:t>นโยบายการกำหนดราคา</w:t>
      </w:r>
      <w:r w:rsidRPr="006F6C88">
        <w:rPr>
          <w:rFonts w:asciiTheme="majorBidi" w:hAnsiTheme="majorBidi" w:cstheme="majorBidi"/>
          <w:b/>
          <w:sz w:val="28"/>
          <w:szCs w:val="28"/>
          <w:cs/>
        </w:rPr>
        <w:t>ไม่มีการเปลี่ยนแปลงอย่างมีสาระสำคัญในระหว่างงวด</w:t>
      </w:r>
    </w:p>
    <w:p w14:paraId="2D029745" w14:textId="77777777" w:rsidR="00CC556C" w:rsidRPr="008522C5" w:rsidRDefault="00CC556C" w:rsidP="00CC55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7"/>
        <w:jc w:val="thaiDistribute"/>
        <w:rPr>
          <w:rFonts w:asciiTheme="majorBidi" w:hAnsiTheme="majorBidi" w:cstheme="majorBidi"/>
          <w:b/>
          <w:sz w:val="28"/>
          <w:szCs w:val="28"/>
          <w:highlight w:val="yellow"/>
        </w:rPr>
      </w:pPr>
    </w:p>
    <w:tbl>
      <w:tblPr>
        <w:tblW w:w="924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062"/>
        <w:gridCol w:w="243"/>
        <w:gridCol w:w="1035"/>
        <w:gridCol w:w="270"/>
        <w:gridCol w:w="1080"/>
        <w:gridCol w:w="270"/>
        <w:gridCol w:w="1053"/>
      </w:tblGrid>
      <w:tr w:rsidR="00D77F25" w:rsidRPr="006F6C88" w14:paraId="2AB52BAB" w14:textId="77777777" w:rsidTr="00311370">
        <w:trPr>
          <w:trHeight w:hRule="exact" w:val="374"/>
          <w:tblHeader/>
        </w:trPr>
        <w:tc>
          <w:tcPr>
            <w:tcW w:w="4230" w:type="dxa"/>
          </w:tcPr>
          <w:p w14:paraId="0188B87C" w14:textId="77777777" w:rsidR="00D77F25" w:rsidRPr="006F6C88" w:rsidRDefault="00D77F25" w:rsidP="00311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514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340" w:type="dxa"/>
            <w:gridSpan w:val="3"/>
          </w:tcPr>
          <w:p w14:paraId="751A0F49" w14:textId="77777777" w:rsidR="00D77F25" w:rsidRPr="006F6C88" w:rsidRDefault="00D77F25" w:rsidP="00311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F6C8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3C9641A" w14:textId="77777777" w:rsidR="00D77F25" w:rsidRPr="006F6C88" w:rsidRDefault="00D77F25" w:rsidP="00311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03" w:type="dxa"/>
            <w:gridSpan w:val="3"/>
          </w:tcPr>
          <w:p w14:paraId="6011ECC5" w14:textId="77777777" w:rsidR="00D77F25" w:rsidRPr="006F6C88" w:rsidRDefault="00D77F25" w:rsidP="00311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77F25" w:rsidRPr="006F6C88" w14:paraId="599DA97E" w14:textId="77777777" w:rsidTr="00311370">
        <w:trPr>
          <w:trHeight w:hRule="exact" w:val="374"/>
          <w:tblHeader/>
        </w:trPr>
        <w:tc>
          <w:tcPr>
            <w:tcW w:w="4230" w:type="dxa"/>
          </w:tcPr>
          <w:p w14:paraId="0358FA65" w14:textId="3B2A6C0D" w:rsidR="00D77F25" w:rsidRPr="006F6C88" w:rsidRDefault="00D77F25" w:rsidP="00311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6F6C8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หก</w:t>
            </w:r>
            <w:r w:rsidRPr="006F6C8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เดือนสิ้นสุดวันที่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062" w:type="dxa"/>
          </w:tcPr>
          <w:p w14:paraId="078A9BCF" w14:textId="77777777" w:rsidR="00D77F25" w:rsidRPr="006F6C88" w:rsidRDefault="00D77F25" w:rsidP="00311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43" w:type="dxa"/>
          </w:tcPr>
          <w:p w14:paraId="6B8800A1" w14:textId="77777777" w:rsidR="00D77F25" w:rsidRPr="006F6C88" w:rsidRDefault="00D77F25" w:rsidP="00311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5" w:type="dxa"/>
          </w:tcPr>
          <w:p w14:paraId="5B8D15AD" w14:textId="77777777" w:rsidR="00D77F25" w:rsidRPr="006F6C88" w:rsidRDefault="00D77F25" w:rsidP="00311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270" w:type="dxa"/>
          </w:tcPr>
          <w:p w14:paraId="4E856AFC" w14:textId="77777777" w:rsidR="00D77F25" w:rsidRPr="006F6C88" w:rsidRDefault="00D77F25" w:rsidP="00311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6F6616EB" w14:textId="77777777" w:rsidR="00D77F25" w:rsidRPr="006F6C88" w:rsidRDefault="00D77F25" w:rsidP="00311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70" w:type="dxa"/>
          </w:tcPr>
          <w:p w14:paraId="3A8A1940" w14:textId="77777777" w:rsidR="00D77F25" w:rsidRPr="006F6C88" w:rsidRDefault="00D77F25" w:rsidP="00311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</w:tcPr>
          <w:p w14:paraId="5EF78B08" w14:textId="77777777" w:rsidR="00D77F25" w:rsidRPr="006F6C88" w:rsidRDefault="00D77F25" w:rsidP="00311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D77F25" w:rsidRPr="006F6C88" w14:paraId="6B338ED4" w14:textId="77777777" w:rsidTr="00311370">
        <w:trPr>
          <w:trHeight w:hRule="exact" w:val="374"/>
          <w:tblHeader/>
        </w:trPr>
        <w:tc>
          <w:tcPr>
            <w:tcW w:w="4230" w:type="dxa"/>
          </w:tcPr>
          <w:p w14:paraId="107C1CB8" w14:textId="77777777" w:rsidR="00D77F25" w:rsidRPr="006F6C88" w:rsidRDefault="00D77F25" w:rsidP="00311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8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5013" w:type="dxa"/>
            <w:gridSpan w:val="7"/>
          </w:tcPr>
          <w:p w14:paraId="04667F70" w14:textId="77777777" w:rsidR="00D77F25" w:rsidRPr="006F6C88" w:rsidRDefault="00D77F25" w:rsidP="00311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D77F25" w:rsidRPr="006F6C88" w14:paraId="33FB9C5D" w14:textId="77777777" w:rsidTr="00311370">
        <w:trPr>
          <w:trHeight w:hRule="exact" w:val="374"/>
          <w:tblHeader/>
        </w:trPr>
        <w:tc>
          <w:tcPr>
            <w:tcW w:w="4230" w:type="dxa"/>
          </w:tcPr>
          <w:p w14:paraId="33FB3C20" w14:textId="77777777" w:rsidR="00D77F25" w:rsidRPr="006F6C88" w:rsidRDefault="00D77F25" w:rsidP="00311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062" w:type="dxa"/>
          </w:tcPr>
          <w:p w14:paraId="483E5AB0" w14:textId="77777777" w:rsidR="00D77F25" w:rsidRPr="006F6C88" w:rsidRDefault="00D77F25" w:rsidP="00311370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" w:type="dxa"/>
          </w:tcPr>
          <w:p w14:paraId="1B29DB38" w14:textId="77777777" w:rsidR="00D77F25" w:rsidRPr="006F6C88" w:rsidRDefault="00D77F25" w:rsidP="00311370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5" w:type="dxa"/>
          </w:tcPr>
          <w:p w14:paraId="2FCBBF8C" w14:textId="77777777" w:rsidR="00D77F25" w:rsidRPr="006F6C88" w:rsidRDefault="00D77F25" w:rsidP="00311370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6802D49" w14:textId="77777777" w:rsidR="00D77F25" w:rsidRPr="006F6C88" w:rsidRDefault="00D77F25" w:rsidP="00311370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E5611AC" w14:textId="77777777" w:rsidR="00D77F25" w:rsidRPr="006F6C88" w:rsidRDefault="00D77F25" w:rsidP="00311370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6F0F09D" w14:textId="77777777" w:rsidR="00D77F25" w:rsidRPr="006F6C88" w:rsidRDefault="00D77F25" w:rsidP="00311370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</w:tcPr>
          <w:p w14:paraId="144B9E11" w14:textId="77777777" w:rsidR="00D77F25" w:rsidRPr="006F6C88" w:rsidRDefault="00D77F25" w:rsidP="00311370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2113F" w:rsidRPr="006F6C88" w14:paraId="264F5458" w14:textId="77777777" w:rsidTr="00311370">
        <w:trPr>
          <w:trHeight w:hRule="exact" w:val="374"/>
        </w:trPr>
        <w:tc>
          <w:tcPr>
            <w:tcW w:w="4230" w:type="dxa"/>
          </w:tcPr>
          <w:p w14:paraId="56AA5960" w14:textId="77777777" w:rsidR="0012113F" w:rsidRPr="006F6C88" w:rsidRDefault="0012113F" w:rsidP="00121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>ขายวัตถุดิบและสินค้า</w:t>
            </w:r>
          </w:p>
        </w:tc>
        <w:tc>
          <w:tcPr>
            <w:tcW w:w="1062" w:type="dxa"/>
          </w:tcPr>
          <w:p w14:paraId="60339D8D" w14:textId="77777777" w:rsidR="0012113F" w:rsidRPr="006F6C88" w:rsidRDefault="0012113F" w:rsidP="0012113F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3" w:type="dxa"/>
          </w:tcPr>
          <w:p w14:paraId="373016B8" w14:textId="77777777" w:rsidR="0012113F" w:rsidRPr="006F6C88" w:rsidRDefault="0012113F" w:rsidP="0012113F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5" w:type="dxa"/>
          </w:tcPr>
          <w:p w14:paraId="4AE46B48" w14:textId="77777777" w:rsidR="0012113F" w:rsidRPr="006F6C88" w:rsidRDefault="0012113F" w:rsidP="0012113F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7F48C36" w14:textId="77777777" w:rsidR="0012113F" w:rsidRPr="006F6C88" w:rsidRDefault="0012113F" w:rsidP="0012113F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3BB3D267" w14:textId="0246C1FD" w:rsidR="0012113F" w:rsidRPr="006F6C88" w:rsidRDefault="0012113F" w:rsidP="0012113F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101,228</w:t>
            </w:r>
          </w:p>
        </w:tc>
        <w:tc>
          <w:tcPr>
            <w:tcW w:w="270" w:type="dxa"/>
          </w:tcPr>
          <w:p w14:paraId="7C9B8AA3" w14:textId="77777777" w:rsidR="0012113F" w:rsidRPr="006F6C88" w:rsidRDefault="0012113F" w:rsidP="0012113F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</w:tcPr>
          <w:p w14:paraId="76228B85" w14:textId="6FBE79F9" w:rsidR="0012113F" w:rsidRPr="006F6C88" w:rsidRDefault="0012113F" w:rsidP="0012113F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101,377</w:t>
            </w:r>
          </w:p>
        </w:tc>
      </w:tr>
      <w:tr w:rsidR="0012113F" w:rsidRPr="006F6C88" w14:paraId="09454CAE" w14:textId="77777777" w:rsidTr="00311370">
        <w:trPr>
          <w:trHeight w:hRule="exact" w:val="374"/>
        </w:trPr>
        <w:tc>
          <w:tcPr>
            <w:tcW w:w="4230" w:type="dxa"/>
          </w:tcPr>
          <w:p w14:paraId="4C638484" w14:textId="77777777" w:rsidR="0012113F" w:rsidRPr="006F6C88" w:rsidRDefault="0012113F" w:rsidP="00121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062" w:type="dxa"/>
          </w:tcPr>
          <w:p w14:paraId="20DF9FE9" w14:textId="77777777" w:rsidR="0012113F" w:rsidRPr="006F6C88" w:rsidRDefault="0012113F" w:rsidP="0012113F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3" w:type="dxa"/>
          </w:tcPr>
          <w:p w14:paraId="3E066CF6" w14:textId="77777777" w:rsidR="0012113F" w:rsidRPr="006F6C88" w:rsidRDefault="0012113F" w:rsidP="0012113F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5" w:type="dxa"/>
          </w:tcPr>
          <w:p w14:paraId="178EDF81" w14:textId="77777777" w:rsidR="0012113F" w:rsidRPr="006F6C88" w:rsidRDefault="0012113F" w:rsidP="0012113F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F210BF0" w14:textId="77777777" w:rsidR="0012113F" w:rsidRPr="006F6C88" w:rsidRDefault="0012113F" w:rsidP="0012113F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1D3D93F" w14:textId="6F8CB1B1" w:rsidR="0012113F" w:rsidRPr="006F6C88" w:rsidRDefault="0012113F" w:rsidP="0012113F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257,665</w:t>
            </w:r>
          </w:p>
        </w:tc>
        <w:tc>
          <w:tcPr>
            <w:tcW w:w="270" w:type="dxa"/>
          </w:tcPr>
          <w:p w14:paraId="0741FE50" w14:textId="77777777" w:rsidR="0012113F" w:rsidRPr="006F6C88" w:rsidRDefault="0012113F" w:rsidP="0012113F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</w:tcPr>
          <w:p w14:paraId="09C5EDED" w14:textId="795A4834" w:rsidR="0012113F" w:rsidRPr="006F6C88" w:rsidRDefault="0012113F" w:rsidP="0012113F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220,037</w:t>
            </w:r>
          </w:p>
        </w:tc>
      </w:tr>
      <w:tr w:rsidR="0012113F" w:rsidRPr="006F6C88" w14:paraId="33B96BBC" w14:textId="77777777" w:rsidTr="00311370">
        <w:trPr>
          <w:trHeight w:hRule="exact" w:val="374"/>
        </w:trPr>
        <w:tc>
          <w:tcPr>
            <w:tcW w:w="4230" w:type="dxa"/>
          </w:tcPr>
          <w:p w14:paraId="429B6FCD" w14:textId="77777777" w:rsidR="0012113F" w:rsidRPr="006F6C88" w:rsidRDefault="0012113F" w:rsidP="00121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รายได้จากการให้ความช่วยเหลือ</w:t>
            </w:r>
          </w:p>
        </w:tc>
        <w:tc>
          <w:tcPr>
            <w:tcW w:w="1062" w:type="dxa"/>
          </w:tcPr>
          <w:p w14:paraId="601CD4FA" w14:textId="77777777" w:rsidR="0012113F" w:rsidRPr="006F6C88" w:rsidRDefault="0012113F" w:rsidP="0012113F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43" w:type="dxa"/>
          </w:tcPr>
          <w:p w14:paraId="4D235BED" w14:textId="77777777" w:rsidR="0012113F" w:rsidRPr="006F6C88" w:rsidRDefault="0012113F" w:rsidP="0012113F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5" w:type="dxa"/>
          </w:tcPr>
          <w:p w14:paraId="608A7C85" w14:textId="77777777" w:rsidR="0012113F" w:rsidRPr="006F6C88" w:rsidRDefault="0012113F" w:rsidP="0012113F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3BD7E9F6" w14:textId="77777777" w:rsidR="0012113F" w:rsidRPr="006F6C88" w:rsidRDefault="0012113F" w:rsidP="0012113F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5374E91" w14:textId="77777777" w:rsidR="0012113F" w:rsidRPr="006F6C88" w:rsidRDefault="0012113F" w:rsidP="0012113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15CE0677" w14:textId="77777777" w:rsidR="0012113F" w:rsidRPr="006F6C88" w:rsidRDefault="0012113F" w:rsidP="0012113F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</w:tcPr>
          <w:p w14:paraId="1BDACB64" w14:textId="77777777" w:rsidR="0012113F" w:rsidRPr="006F6C88" w:rsidRDefault="0012113F" w:rsidP="0012113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12113F" w:rsidRPr="006F6C88" w14:paraId="782CB9DC" w14:textId="77777777" w:rsidTr="00311370">
        <w:trPr>
          <w:trHeight w:hRule="exact" w:val="374"/>
        </w:trPr>
        <w:tc>
          <w:tcPr>
            <w:tcW w:w="4230" w:type="dxa"/>
          </w:tcPr>
          <w:p w14:paraId="6B66CBCF" w14:textId="77777777" w:rsidR="0012113F" w:rsidRPr="006F6C88" w:rsidRDefault="0012113F" w:rsidP="00121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ด้านการจัดการ การขายและการตลาด</w:t>
            </w:r>
          </w:p>
        </w:tc>
        <w:tc>
          <w:tcPr>
            <w:tcW w:w="1062" w:type="dxa"/>
          </w:tcPr>
          <w:p w14:paraId="61A5AD19" w14:textId="77777777" w:rsidR="0012113F" w:rsidRPr="006F6C88" w:rsidRDefault="0012113F" w:rsidP="0012113F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3" w:type="dxa"/>
          </w:tcPr>
          <w:p w14:paraId="2BEE7D50" w14:textId="77777777" w:rsidR="0012113F" w:rsidRPr="006F6C88" w:rsidRDefault="0012113F" w:rsidP="0012113F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5" w:type="dxa"/>
          </w:tcPr>
          <w:p w14:paraId="774A28BF" w14:textId="77777777" w:rsidR="0012113F" w:rsidRPr="006F6C88" w:rsidRDefault="0012113F" w:rsidP="0012113F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30A1A8C" w14:textId="77777777" w:rsidR="0012113F" w:rsidRPr="006F6C88" w:rsidRDefault="0012113F" w:rsidP="0012113F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5A9741A" w14:textId="61CF1426" w:rsidR="0012113F" w:rsidRPr="006F6C88" w:rsidRDefault="0012113F" w:rsidP="0012113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17,118</w:t>
            </w:r>
          </w:p>
        </w:tc>
        <w:tc>
          <w:tcPr>
            <w:tcW w:w="270" w:type="dxa"/>
          </w:tcPr>
          <w:p w14:paraId="30D80467" w14:textId="77777777" w:rsidR="0012113F" w:rsidRPr="006F6C88" w:rsidRDefault="0012113F" w:rsidP="0012113F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</w:tcPr>
          <w:p w14:paraId="6A2DC007" w14:textId="1790F1BF" w:rsidR="0012113F" w:rsidRPr="006F6C88" w:rsidRDefault="0012113F" w:rsidP="0012113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20,376</w:t>
            </w:r>
          </w:p>
        </w:tc>
      </w:tr>
      <w:tr w:rsidR="0012113F" w:rsidRPr="006F6C88" w14:paraId="100D31E0" w14:textId="77777777" w:rsidTr="00311370">
        <w:trPr>
          <w:trHeight w:hRule="exact" w:val="374"/>
        </w:trPr>
        <w:tc>
          <w:tcPr>
            <w:tcW w:w="4230" w:type="dxa"/>
          </w:tcPr>
          <w:p w14:paraId="66E32DA6" w14:textId="77777777" w:rsidR="0012113F" w:rsidRPr="006F6C88" w:rsidRDefault="0012113F" w:rsidP="00121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รายได้จากการค้ำประกัน</w:t>
            </w:r>
          </w:p>
        </w:tc>
        <w:tc>
          <w:tcPr>
            <w:tcW w:w="1062" w:type="dxa"/>
          </w:tcPr>
          <w:p w14:paraId="345B158B" w14:textId="77777777" w:rsidR="0012113F" w:rsidRPr="006F6C88" w:rsidRDefault="0012113F" w:rsidP="0012113F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3" w:type="dxa"/>
          </w:tcPr>
          <w:p w14:paraId="25563FFA" w14:textId="77777777" w:rsidR="0012113F" w:rsidRPr="006F6C88" w:rsidRDefault="0012113F" w:rsidP="0012113F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35" w:type="dxa"/>
          </w:tcPr>
          <w:p w14:paraId="78E1226C" w14:textId="77777777" w:rsidR="0012113F" w:rsidRPr="006F6C88" w:rsidRDefault="0012113F" w:rsidP="0012113F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FF289CF" w14:textId="77777777" w:rsidR="0012113F" w:rsidRPr="006F6C88" w:rsidRDefault="0012113F" w:rsidP="0012113F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69DBEB6" w14:textId="6044D290" w:rsidR="0012113F" w:rsidRPr="006F6C88" w:rsidRDefault="0012113F" w:rsidP="0012113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3,429</w:t>
            </w:r>
          </w:p>
        </w:tc>
        <w:tc>
          <w:tcPr>
            <w:tcW w:w="270" w:type="dxa"/>
          </w:tcPr>
          <w:p w14:paraId="2CAA3757" w14:textId="77777777" w:rsidR="0012113F" w:rsidRPr="006F6C88" w:rsidRDefault="0012113F" w:rsidP="0012113F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</w:tcPr>
          <w:p w14:paraId="1919DBAD" w14:textId="2E96F3CB" w:rsidR="0012113F" w:rsidRPr="006F6C88" w:rsidRDefault="0012113F" w:rsidP="0012113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4,061</w:t>
            </w:r>
          </w:p>
        </w:tc>
      </w:tr>
      <w:tr w:rsidR="0012113F" w:rsidRPr="006F6C88" w14:paraId="1DA9E05F" w14:textId="77777777" w:rsidTr="00311370">
        <w:trPr>
          <w:trHeight w:hRule="exact" w:val="374"/>
        </w:trPr>
        <w:tc>
          <w:tcPr>
            <w:tcW w:w="4230" w:type="dxa"/>
          </w:tcPr>
          <w:p w14:paraId="653F106D" w14:textId="77777777" w:rsidR="0012113F" w:rsidRPr="006F6C88" w:rsidRDefault="0012113F" w:rsidP="00121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รายได้ค่าฝากสินค้า</w:t>
            </w:r>
          </w:p>
        </w:tc>
        <w:tc>
          <w:tcPr>
            <w:tcW w:w="1062" w:type="dxa"/>
          </w:tcPr>
          <w:p w14:paraId="3F660C53" w14:textId="77777777" w:rsidR="0012113F" w:rsidRPr="006F6C88" w:rsidRDefault="0012113F" w:rsidP="0012113F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3" w:type="dxa"/>
          </w:tcPr>
          <w:p w14:paraId="48F3A71D" w14:textId="77777777" w:rsidR="0012113F" w:rsidRPr="006F6C88" w:rsidRDefault="0012113F" w:rsidP="0012113F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35" w:type="dxa"/>
          </w:tcPr>
          <w:p w14:paraId="465EF101" w14:textId="77777777" w:rsidR="0012113F" w:rsidRPr="006F6C88" w:rsidRDefault="0012113F" w:rsidP="0012113F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3509BAA" w14:textId="77777777" w:rsidR="0012113F" w:rsidRPr="006F6C88" w:rsidRDefault="0012113F" w:rsidP="0012113F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6709C9B" w14:textId="4B4ED992" w:rsidR="0012113F" w:rsidRPr="006F6C88" w:rsidRDefault="0012113F" w:rsidP="0012113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593</w:t>
            </w:r>
          </w:p>
        </w:tc>
        <w:tc>
          <w:tcPr>
            <w:tcW w:w="270" w:type="dxa"/>
          </w:tcPr>
          <w:p w14:paraId="2934A39A" w14:textId="77777777" w:rsidR="0012113F" w:rsidRPr="006F6C88" w:rsidRDefault="0012113F" w:rsidP="0012113F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</w:tcPr>
          <w:p w14:paraId="637514BF" w14:textId="7013908E" w:rsidR="0012113F" w:rsidRPr="006F6C88" w:rsidRDefault="0012113F" w:rsidP="0012113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1,691</w:t>
            </w:r>
          </w:p>
        </w:tc>
      </w:tr>
      <w:tr w:rsidR="0012113F" w:rsidRPr="006F6C88" w14:paraId="0C9B5EEE" w14:textId="77777777" w:rsidTr="00311370">
        <w:trPr>
          <w:trHeight w:hRule="exact" w:val="374"/>
        </w:trPr>
        <w:tc>
          <w:tcPr>
            <w:tcW w:w="4230" w:type="dxa"/>
          </w:tcPr>
          <w:p w14:paraId="19114F17" w14:textId="77777777" w:rsidR="0012113F" w:rsidRPr="006F6C88" w:rsidRDefault="0012113F" w:rsidP="00121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1062" w:type="dxa"/>
          </w:tcPr>
          <w:p w14:paraId="4813F022" w14:textId="77777777" w:rsidR="0012113F" w:rsidRPr="006F6C88" w:rsidRDefault="0012113F" w:rsidP="0012113F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3" w:type="dxa"/>
          </w:tcPr>
          <w:p w14:paraId="3FF02CD5" w14:textId="77777777" w:rsidR="0012113F" w:rsidRPr="006F6C88" w:rsidRDefault="0012113F" w:rsidP="0012113F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35" w:type="dxa"/>
          </w:tcPr>
          <w:p w14:paraId="7BF4B11B" w14:textId="77777777" w:rsidR="0012113F" w:rsidRPr="006F6C88" w:rsidRDefault="0012113F" w:rsidP="0012113F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53B4ED1" w14:textId="77777777" w:rsidR="0012113F" w:rsidRPr="006F6C88" w:rsidRDefault="0012113F" w:rsidP="0012113F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F4BAB6C" w14:textId="2AFD8829" w:rsidR="0012113F" w:rsidRPr="006F6C88" w:rsidRDefault="0012113F" w:rsidP="0012113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390</w:t>
            </w:r>
          </w:p>
        </w:tc>
        <w:tc>
          <w:tcPr>
            <w:tcW w:w="270" w:type="dxa"/>
          </w:tcPr>
          <w:p w14:paraId="14FC460C" w14:textId="77777777" w:rsidR="0012113F" w:rsidRPr="006F6C88" w:rsidRDefault="0012113F" w:rsidP="0012113F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</w:tcPr>
          <w:p w14:paraId="2D17FEEC" w14:textId="4EFAC952" w:rsidR="0012113F" w:rsidRPr="006F6C88" w:rsidRDefault="0012113F" w:rsidP="0012113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390</w:t>
            </w:r>
          </w:p>
        </w:tc>
      </w:tr>
      <w:tr w:rsidR="0012113F" w:rsidRPr="006F6C88" w14:paraId="2D041EE2" w14:textId="77777777" w:rsidTr="00311370">
        <w:trPr>
          <w:trHeight w:hRule="exact" w:val="374"/>
        </w:trPr>
        <w:tc>
          <w:tcPr>
            <w:tcW w:w="4230" w:type="dxa"/>
          </w:tcPr>
          <w:p w14:paraId="3F9596F8" w14:textId="77777777" w:rsidR="0012113F" w:rsidRPr="006F6C88" w:rsidRDefault="0012113F" w:rsidP="00121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lastRenderedPageBreak/>
              <w:t>รายได้ค่าขนส่ง</w:t>
            </w:r>
          </w:p>
        </w:tc>
        <w:tc>
          <w:tcPr>
            <w:tcW w:w="1062" w:type="dxa"/>
          </w:tcPr>
          <w:p w14:paraId="68CD7F02" w14:textId="77777777" w:rsidR="0012113F" w:rsidRPr="006F6C88" w:rsidRDefault="0012113F" w:rsidP="0012113F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3" w:type="dxa"/>
          </w:tcPr>
          <w:p w14:paraId="2E8E648B" w14:textId="77777777" w:rsidR="0012113F" w:rsidRPr="006F6C88" w:rsidRDefault="0012113F" w:rsidP="0012113F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35" w:type="dxa"/>
          </w:tcPr>
          <w:p w14:paraId="27B3E2CB" w14:textId="77777777" w:rsidR="0012113F" w:rsidRPr="006F6C88" w:rsidRDefault="0012113F" w:rsidP="0012113F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B10455C" w14:textId="77777777" w:rsidR="0012113F" w:rsidRPr="006F6C88" w:rsidRDefault="0012113F" w:rsidP="0012113F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A41BC6D" w14:textId="5C3073EA" w:rsidR="0012113F" w:rsidRPr="006F6C88" w:rsidRDefault="0012113F" w:rsidP="0012113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86</w:t>
            </w:r>
          </w:p>
        </w:tc>
        <w:tc>
          <w:tcPr>
            <w:tcW w:w="270" w:type="dxa"/>
          </w:tcPr>
          <w:p w14:paraId="46E691EA" w14:textId="77777777" w:rsidR="0012113F" w:rsidRPr="006F6C88" w:rsidRDefault="0012113F" w:rsidP="0012113F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</w:tcPr>
          <w:p w14:paraId="1678A2A4" w14:textId="060A2F60" w:rsidR="0012113F" w:rsidRPr="006F6C88" w:rsidRDefault="0012113F" w:rsidP="0012113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162</w:t>
            </w:r>
          </w:p>
        </w:tc>
      </w:tr>
      <w:tr w:rsidR="0012113F" w:rsidRPr="006F6C88" w14:paraId="6E384D76" w14:textId="77777777" w:rsidTr="00311370">
        <w:trPr>
          <w:trHeight w:hRule="exact" w:val="374"/>
        </w:trPr>
        <w:tc>
          <w:tcPr>
            <w:tcW w:w="4230" w:type="dxa"/>
          </w:tcPr>
          <w:p w14:paraId="12218B83" w14:textId="77777777" w:rsidR="0012113F" w:rsidRPr="006F6C88" w:rsidRDefault="0012113F" w:rsidP="00121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รายได้ค่าบริการ</w:t>
            </w:r>
          </w:p>
        </w:tc>
        <w:tc>
          <w:tcPr>
            <w:tcW w:w="1062" w:type="dxa"/>
          </w:tcPr>
          <w:p w14:paraId="2BF1D80A" w14:textId="77777777" w:rsidR="0012113F" w:rsidRPr="006F6C88" w:rsidRDefault="0012113F" w:rsidP="0012113F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3" w:type="dxa"/>
          </w:tcPr>
          <w:p w14:paraId="77F9BAFE" w14:textId="77777777" w:rsidR="0012113F" w:rsidRPr="006F6C88" w:rsidRDefault="0012113F" w:rsidP="0012113F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35" w:type="dxa"/>
          </w:tcPr>
          <w:p w14:paraId="4287876D" w14:textId="77777777" w:rsidR="0012113F" w:rsidRPr="006F6C88" w:rsidRDefault="0012113F" w:rsidP="0012113F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46342D4" w14:textId="77777777" w:rsidR="0012113F" w:rsidRPr="006F6C88" w:rsidRDefault="0012113F" w:rsidP="0012113F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F079DE0" w14:textId="49DBC0AF" w:rsidR="0012113F" w:rsidRPr="009E12DA" w:rsidRDefault="0012113F" w:rsidP="0012113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268</w:t>
            </w:r>
          </w:p>
        </w:tc>
        <w:tc>
          <w:tcPr>
            <w:tcW w:w="270" w:type="dxa"/>
          </w:tcPr>
          <w:p w14:paraId="72407290" w14:textId="77777777" w:rsidR="0012113F" w:rsidRPr="006F6C88" w:rsidRDefault="0012113F" w:rsidP="0012113F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</w:tcPr>
          <w:p w14:paraId="2D77F680" w14:textId="778CF5EF" w:rsidR="0012113F" w:rsidRPr="006F6C88" w:rsidRDefault="0012113F" w:rsidP="0012113F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227</w:t>
            </w:r>
          </w:p>
        </w:tc>
      </w:tr>
      <w:tr w:rsidR="0012113F" w:rsidRPr="006F6C88" w14:paraId="00CACF60" w14:textId="77777777" w:rsidTr="00311370">
        <w:trPr>
          <w:trHeight w:hRule="exact" w:val="374"/>
        </w:trPr>
        <w:tc>
          <w:tcPr>
            <w:tcW w:w="4230" w:type="dxa"/>
          </w:tcPr>
          <w:p w14:paraId="01009438" w14:textId="77777777" w:rsidR="0012113F" w:rsidRPr="006F6C88" w:rsidRDefault="0012113F" w:rsidP="00121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062" w:type="dxa"/>
          </w:tcPr>
          <w:p w14:paraId="0E42CEA3" w14:textId="77777777" w:rsidR="0012113F" w:rsidRPr="006F6C88" w:rsidRDefault="0012113F" w:rsidP="0012113F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3" w:type="dxa"/>
          </w:tcPr>
          <w:p w14:paraId="33FDEFB9" w14:textId="77777777" w:rsidR="0012113F" w:rsidRPr="006F6C88" w:rsidRDefault="0012113F" w:rsidP="0012113F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35" w:type="dxa"/>
          </w:tcPr>
          <w:p w14:paraId="2FE26D81" w14:textId="77777777" w:rsidR="0012113F" w:rsidRPr="006F6C88" w:rsidRDefault="0012113F" w:rsidP="0012113F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C8FAF2A" w14:textId="77777777" w:rsidR="0012113F" w:rsidRPr="006F6C88" w:rsidRDefault="0012113F" w:rsidP="0012113F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F3FB06B" w14:textId="0E7BC9E7" w:rsidR="0012113F" w:rsidRPr="006F6C88" w:rsidRDefault="0012113F" w:rsidP="0012113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1,484</w:t>
            </w:r>
          </w:p>
        </w:tc>
        <w:tc>
          <w:tcPr>
            <w:tcW w:w="270" w:type="dxa"/>
          </w:tcPr>
          <w:p w14:paraId="595FC602" w14:textId="77777777" w:rsidR="0012113F" w:rsidRPr="006F6C88" w:rsidRDefault="0012113F" w:rsidP="0012113F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</w:tcPr>
          <w:p w14:paraId="4A3C27AC" w14:textId="75C3C057" w:rsidR="0012113F" w:rsidRPr="006F6C88" w:rsidRDefault="0012113F" w:rsidP="0012113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863</w:t>
            </w:r>
          </w:p>
        </w:tc>
      </w:tr>
      <w:tr w:rsidR="0012113F" w:rsidRPr="006F6C88" w14:paraId="459B5DD1" w14:textId="77777777" w:rsidTr="00311370">
        <w:trPr>
          <w:trHeight w:hRule="exact" w:val="374"/>
        </w:trPr>
        <w:tc>
          <w:tcPr>
            <w:tcW w:w="4230" w:type="dxa"/>
          </w:tcPr>
          <w:p w14:paraId="7F8239D6" w14:textId="77777777" w:rsidR="0012113F" w:rsidRPr="006F6C88" w:rsidRDefault="0012113F" w:rsidP="00121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>ซื้อวัตถุดิบและสินค้า</w:t>
            </w:r>
          </w:p>
        </w:tc>
        <w:tc>
          <w:tcPr>
            <w:tcW w:w="1062" w:type="dxa"/>
          </w:tcPr>
          <w:p w14:paraId="41F1CE24" w14:textId="77777777" w:rsidR="0012113F" w:rsidRPr="006F6C88" w:rsidRDefault="0012113F" w:rsidP="0012113F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3" w:type="dxa"/>
          </w:tcPr>
          <w:p w14:paraId="747E02C8" w14:textId="77777777" w:rsidR="0012113F" w:rsidRPr="006F6C88" w:rsidRDefault="0012113F" w:rsidP="0012113F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35" w:type="dxa"/>
          </w:tcPr>
          <w:p w14:paraId="213DAC58" w14:textId="77777777" w:rsidR="0012113F" w:rsidRPr="006F6C88" w:rsidRDefault="0012113F" w:rsidP="0012113F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6095ED8" w14:textId="77777777" w:rsidR="0012113F" w:rsidRPr="006F6C88" w:rsidRDefault="0012113F" w:rsidP="0012113F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0886B1F" w14:textId="68FB198E" w:rsidR="0012113F" w:rsidRPr="006F6C88" w:rsidRDefault="0012113F" w:rsidP="0012113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7,1</w:t>
            </w:r>
            <w:r w:rsidR="007A261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50</w:t>
            </w:r>
          </w:p>
        </w:tc>
        <w:tc>
          <w:tcPr>
            <w:tcW w:w="270" w:type="dxa"/>
          </w:tcPr>
          <w:p w14:paraId="4C825842" w14:textId="77777777" w:rsidR="0012113F" w:rsidRPr="006F6C88" w:rsidRDefault="0012113F" w:rsidP="0012113F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</w:tcPr>
          <w:p w14:paraId="3F80A734" w14:textId="0BF5E11F" w:rsidR="0012113F" w:rsidRPr="006F6C88" w:rsidRDefault="0012113F" w:rsidP="0012113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626</w:t>
            </w:r>
          </w:p>
        </w:tc>
      </w:tr>
      <w:tr w:rsidR="0012113F" w:rsidRPr="006F6C88" w14:paraId="0F161477" w14:textId="77777777" w:rsidTr="00311370">
        <w:trPr>
          <w:trHeight w:hRule="exact" w:val="374"/>
        </w:trPr>
        <w:tc>
          <w:tcPr>
            <w:tcW w:w="4230" w:type="dxa"/>
          </w:tcPr>
          <w:p w14:paraId="746AF24A" w14:textId="77777777" w:rsidR="0012113F" w:rsidRPr="006F6C88" w:rsidRDefault="0012113F" w:rsidP="00121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>ค่า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ใช้จ่ายอื่น</w:t>
            </w:r>
          </w:p>
        </w:tc>
        <w:tc>
          <w:tcPr>
            <w:tcW w:w="1062" w:type="dxa"/>
          </w:tcPr>
          <w:p w14:paraId="45DDF925" w14:textId="77777777" w:rsidR="0012113F" w:rsidRPr="006F6C88" w:rsidRDefault="0012113F" w:rsidP="0012113F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3" w:type="dxa"/>
          </w:tcPr>
          <w:p w14:paraId="6FABC872" w14:textId="77777777" w:rsidR="0012113F" w:rsidRPr="006F6C88" w:rsidRDefault="0012113F" w:rsidP="0012113F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35" w:type="dxa"/>
          </w:tcPr>
          <w:p w14:paraId="2C35AC9C" w14:textId="77777777" w:rsidR="0012113F" w:rsidRPr="006F6C88" w:rsidRDefault="0012113F" w:rsidP="0012113F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22BA56E" w14:textId="77777777" w:rsidR="0012113F" w:rsidRPr="006F6C88" w:rsidRDefault="0012113F" w:rsidP="0012113F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F762EBF" w14:textId="7B87BF0F" w:rsidR="0012113F" w:rsidRPr="006F6C88" w:rsidRDefault="007A2617" w:rsidP="0012113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61</w:t>
            </w:r>
          </w:p>
        </w:tc>
        <w:tc>
          <w:tcPr>
            <w:tcW w:w="270" w:type="dxa"/>
          </w:tcPr>
          <w:p w14:paraId="73EC41A8" w14:textId="77777777" w:rsidR="0012113F" w:rsidRPr="006F6C88" w:rsidRDefault="0012113F" w:rsidP="0012113F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</w:tcPr>
          <w:p w14:paraId="499FB601" w14:textId="537340B2" w:rsidR="0012113F" w:rsidRPr="006F6C88" w:rsidRDefault="0012113F" w:rsidP="0012113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82</w:t>
            </w:r>
          </w:p>
        </w:tc>
      </w:tr>
      <w:tr w:rsidR="0012113F" w:rsidRPr="00CE7CD9" w14:paraId="7F781E42" w14:textId="77777777" w:rsidTr="00311370">
        <w:trPr>
          <w:trHeight w:hRule="exact" w:val="353"/>
        </w:trPr>
        <w:tc>
          <w:tcPr>
            <w:tcW w:w="4230" w:type="dxa"/>
          </w:tcPr>
          <w:p w14:paraId="5D1BD360" w14:textId="77777777" w:rsidR="0012113F" w:rsidRPr="00CE7CD9" w:rsidRDefault="0012113F" w:rsidP="00121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62" w:type="dxa"/>
          </w:tcPr>
          <w:p w14:paraId="0F88E1EB" w14:textId="77777777" w:rsidR="0012113F" w:rsidRPr="00CE7CD9" w:rsidRDefault="0012113F" w:rsidP="0012113F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" w:type="dxa"/>
          </w:tcPr>
          <w:p w14:paraId="114FB842" w14:textId="77777777" w:rsidR="0012113F" w:rsidRPr="00CE7CD9" w:rsidRDefault="0012113F" w:rsidP="0012113F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5" w:type="dxa"/>
          </w:tcPr>
          <w:p w14:paraId="3A5C852F" w14:textId="77777777" w:rsidR="0012113F" w:rsidRPr="00CE7CD9" w:rsidRDefault="0012113F" w:rsidP="0012113F">
            <w:pPr>
              <w:tabs>
                <w:tab w:val="clear" w:pos="907"/>
                <w:tab w:val="left" w:pos="81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A6E2150" w14:textId="77777777" w:rsidR="0012113F" w:rsidRPr="00CE7CD9" w:rsidRDefault="0012113F" w:rsidP="0012113F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E00A73F" w14:textId="77777777" w:rsidR="0012113F" w:rsidRPr="00CE7CD9" w:rsidRDefault="0012113F" w:rsidP="0012113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3A1CE3AB" w14:textId="77777777" w:rsidR="0012113F" w:rsidRPr="00CE7CD9" w:rsidRDefault="0012113F" w:rsidP="0012113F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</w:tcPr>
          <w:p w14:paraId="0156F16A" w14:textId="77777777" w:rsidR="0012113F" w:rsidRPr="00CE7CD9" w:rsidRDefault="0012113F" w:rsidP="0012113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12113F" w:rsidRPr="006F6C88" w14:paraId="39C76ADB" w14:textId="77777777" w:rsidTr="00311370">
        <w:trPr>
          <w:trHeight w:hRule="exact" w:val="374"/>
        </w:trPr>
        <w:tc>
          <w:tcPr>
            <w:tcW w:w="4230" w:type="dxa"/>
          </w:tcPr>
          <w:p w14:paraId="3E2DD75E" w14:textId="77777777" w:rsidR="0012113F" w:rsidRPr="006F6C88" w:rsidRDefault="0012113F" w:rsidP="00121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062" w:type="dxa"/>
          </w:tcPr>
          <w:p w14:paraId="7FAC0D3B" w14:textId="77777777" w:rsidR="0012113F" w:rsidRPr="006F6C88" w:rsidRDefault="0012113F" w:rsidP="0012113F">
            <w:pPr>
              <w:pStyle w:val="acctfourfigures"/>
              <w:tabs>
                <w:tab w:val="clear" w:pos="765"/>
                <w:tab w:val="decimal" w:pos="477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3" w:type="dxa"/>
          </w:tcPr>
          <w:p w14:paraId="068499B5" w14:textId="77777777" w:rsidR="0012113F" w:rsidRPr="006F6C88" w:rsidRDefault="0012113F" w:rsidP="0012113F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5" w:type="dxa"/>
          </w:tcPr>
          <w:p w14:paraId="28095F3D" w14:textId="77777777" w:rsidR="0012113F" w:rsidRPr="006F6C88" w:rsidRDefault="0012113F" w:rsidP="0012113F">
            <w:pPr>
              <w:pStyle w:val="acctfourfigures"/>
              <w:tabs>
                <w:tab w:val="clear" w:pos="765"/>
                <w:tab w:val="decimal" w:pos="477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0A9780A1" w14:textId="77777777" w:rsidR="0012113F" w:rsidRPr="006F6C88" w:rsidRDefault="0012113F" w:rsidP="0012113F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12E4F51" w14:textId="77777777" w:rsidR="0012113F" w:rsidRPr="006F6C88" w:rsidRDefault="0012113F" w:rsidP="0012113F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18A5C46C" w14:textId="77777777" w:rsidR="0012113F" w:rsidRPr="006F6C88" w:rsidRDefault="0012113F" w:rsidP="0012113F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</w:tcPr>
          <w:p w14:paraId="2A6D2F97" w14:textId="77777777" w:rsidR="0012113F" w:rsidRPr="006F6C88" w:rsidRDefault="0012113F" w:rsidP="0012113F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12113F" w:rsidRPr="006F6C88" w14:paraId="79823CAD" w14:textId="77777777" w:rsidTr="00311370">
        <w:trPr>
          <w:trHeight w:hRule="exact" w:val="374"/>
        </w:trPr>
        <w:tc>
          <w:tcPr>
            <w:tcW w:w="4230" w:type="dxa"/>
          </w:tcPr>
          <w:p w14:paraId="325B1379" w14:textId="77777777" w:rsidR="0012113F" w:rsidRPr="006F6C88" w:rsidRDefault="0012113F" w:rsidP="00121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062" w:type="dxa"/>
          </w:tcPr>
          <w:p w14:paraId="6B06E079" w14:textId="707779FA" w:rsidR="0012113F" w:rsidRPr="006F6C88" w:rsidRDefault="0012113F" w:rsidP="0012113F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56</w:t>
            </w:r>
          </w:p>
        </w:tc>
        <w:tc>
          <w:tcPr>
            <w:tcW w:w="243" w:type="dxa"/>
          </w:tcPr>
          <w:p w14:paraId="01DE61CB" w14:textId="77777777" w:rsidR="0012113F" w:rsidRPr="006F6C88" w:rsidRDefault="0012113F" w:rsidP="0012113F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5" w:type="dxa"/>
            <w:shd w:val="clear" w:color="auto" w:fill="auto"/>
          </w:tcPr>
          <w:p w14:paraId="4B5A6882" w14:textId="2A7B412F" w:rsidR="0012113F" w:rsidRPr="006F6C88" w:rsidRDefault="0012113F" w:rsidP="0012113F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56</w:t>
            </w:r>
          </w:p>
        </w:tc>
        <w:tc>
          <w:tcPr>
            <w:tcW w:w="270" w:type="dxa"/>
          </w:tcPr>
          <w:p w14:paraId="6668332B" w14:textId="77777777" w:rsidR="0012113F" w:rsidRPr="006F6C88" w:rsidRDefault="0012113F" w:rsidP="0012113F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</w:tcPr>
          <w:p w14:paraId="467FF7B3" w14:textId="77777777" w:rsidR="0012113F" w:rsidRPr="006F6C88" w:rsidRDefault="0012113F" w:rsidP="0012113F">
            <w:pPr>
              <w:pStyle w:val="acctfourfigures"/>
              <w:tabs>
                <w:tab w:val="clear" w:pos="765"/>
                <w:tab w:val="decimal" w:pos="59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364E6A44" w14:textId="77777777" w:rsidR="0012113F" w:rsidRPr="006F6C88" w:rsidRDefault="0012113F" w:rsidP="0012113F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</w:tcPr>
          <w:p w14:paraId="794F7D2E" w14:textId="77777777" w:rsidR="0012113F" w:rsidRPr="006F6C88" w:rsidRDefault="0012113F" w:rsidP="0012113F">
            <w:pPr>
              <w:pStyle w:val="acctfourfigures"/>
              <w:tabs>
                <w:tab w:val="clear" w:pos="765"/>
                <w:tab w:val="decimal" w:pos="59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12113F" w:rsidRPr="00271BB9" w14:paraId="6F822D4F" w14:textId="77777777" w:rsidTr="00311370">
        <w:trPr>
          <w:trHeight w:hRule="exact" w:val="344"/>
        </w:trPr>
        <w:tc>
          <w:tcPr>
            <w:tcW w:w="4230" w:type="dxa"/>
          </w:tcPr>
          <w:p w14:paraId="145EB981" w14:textId="77777777" w:rsidR="0012113F" w:rsidRPr="00271BB9" w:rsidRDefault="0012113F" w:rsidP="00121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62" w:type="dxa"/>
          </w:tcPr>
          <w:p w14:paraId="10FF38B2" w14:textId="77777777" w:rsidR="0012113F" w:rsidRPr="00271BB9" w:rsidRDefault="0012113F" w:rsidP="0012113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43" w:type="dxa"/>
          </w:tcPr>
          <w:p w14:paraId="2A2ECC4C" w14:textId="77777777" w:rsidR="0012113F" w:rsidRPr="00271BB9" w:rsidRDefault="0012113F" w:rsidP="0012113F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35" w:type="dxa"/>
            <w:shd w:val="clear" w:color="auto" w:fill="auto"/>
          </w:tcPr>
          <w:p w14:paraId="60604BF6" w14:textId="77777777" w:rsidR="0012113F" w:rsidRPr="00271BB9" w:rsidRDefault="0012113F" w:rsidP="0012113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14:paraId="694EF9BA" w14:textId="77777777" w:rsidR="0012113F" w:rsidRPr="00271BB9" w:rsidRDefault="0012113F" w:rsidP="0012113F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80" w:type="dxa"/>
          </w:tcPr>
          <w:p w14:paraId="15CF3ADA" w14:textId="77777777" w:rsidR="0012113F" w:rsidRPr="00271BB9" w:rsidRDefault="0012113F" w:rsidP="0012113F">
            <w:pPr>
              <w:pStyle w:val="acctfourfigures"/>
              <w:tabs>
                <w:tab w:val="clear" w:pos="765"/>
                <w:tab w:val="decimal" w:pos="59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70" w:type="dxa"/>
          </w:tcPr>
          <w:p w14:paraId="4A116E59" w14:textId="77777777" w:rsidR="0012113F" w:rsidRPr="00271BB9" w:rsidRDefault="0012113F" w:rsidP="0012113F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53" w:type="dxa"/>
          </w:tcPr>
          <w:p w14:paraId="19C32C2B" w14:textId="77777777" w:rsidR="0012113F" w:rsidRPr="00271BB9" w:rsidRDefault="0012113F" w:rsidP="0012113F">
            <w:pPr>
              <w:pStyle w:val="acctfourfigures"/>
              <w:tabs>
                <w:tab w:val="clear" w:pos="765"/>
                <w:tab w:val="decimal" w:pos="59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</w:tr>
      <w:tr w:rsidR="0012113F" w:rsidRPr="006F6C88" w14:paraId="4F39F474" w14:textId="77777777" w:rsidTr="00311370">
        <w:trPr>
          <w:trHeight w:hRule="exact" w:val="374"/>
        </w:trPr>
        <w:tc>
          <w:tcPr>
            <w:tcW w:w="4230" w:type="dxa"/>
          </w:tcPr>
          <w:p w14:paraId="701118AC" w14:textId="77777777" w:rsidR="0012113F" w:rsidRPr="006F6C88" w:rsidRDefault="0012113F" w:rsidP="00121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6C8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1062" w:type="dxa"/>
          </w:tcPr>
          <w:p w14:paraId="5AEC6AC1" w14:textId="77777777" w:rsidR="0012113F" w:rsidRPr="006F6C88" w:rsidRDefault="0012113F" w:rsidP="0012113F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43" w:type="dxa"/>
          </w:tcPr>
          <w:p w14:paraId="3AC85A16" w14:textId="77777777" w:rsidR="0012113F" w:rsidRPr="006F6C88" w:rsidRDefault="0012113F" w:rsidP="0012113F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35" w:type="dxa"/>
          </w:tcPr>
          <w:p w14:paraId="3334CE04" w14:textId="77777777" w:rsidR="0012113F" w:rsidRPr="006F6C88" w:rsidRDefault="0012113F" w:rsidP="0012113F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0BD048FF" w14:textId="77777777" w:rsidR="0012113F" w:rsidRPr="006F6C88" w:rsidRDefault="0012113F" w:rsidP="0012113F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08D146F" w14:textId="77777777" w:rsidR="0012113F" w:rsidRPr="006F6C88" w:rsidRDefault="0012113F" w:rsidP="0012113F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4F55D033" w14:textId="77777777" w:rsidR="0012113F" w:rsidRPr="006F6C88" w:rsidRDefault="0012113F" w:rsidP="0012113F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</w:tcPr>
          <w:p w14:paraId="2A210141" w14:textId="77777777" w:rsidR="0012113F" w:rsidRPr="006F6C88" w:rsidRDefault="0012113F" w:rsidP="0012113F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12113F" w:rsidRPr="006F6C88" w14:paraId="36069461" w14:textId="77777777" w:rsidTr="00311370">
        <w:trPr>
          <w:trHeight w:hRule="exact" w:val="374"/>
        </w:trPr>
        <w:tc>
          <w:tcPr>
            <w:tcW w:w="4230" w:type="dxa"/>
          </w:tcPr>
          <w:p w14:paraId="7D63D7CF" w14:textId="77777777" w:rsidR="0012113F" w:rsidRPr="006F6C88" w:rsidRDefault="0012113F" w:rsidP="00121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>ค่าตอบแทนผู้บริหารสำคัญ</w:t>
            </w:r>
          </w:p>
        </w:tc>
        <w:tc>
          <w:tcPr>
            <w:tcW w:w="1062" w:type="dxa"/>
          </w:tcPr>
          <w:p w14:paraId="7A5B1FF3" w14:textId="77777777" w:rsidR="0012113F" w:rsidRPr="006F6C88" w:rsidRDefault="0012113F" w:rsidP="0012113F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43" w:type="dxa"/>
          </w:tcPr>
          <w:p w14:paraId="14E5A1F2" w14:textId="77777777" w:rsidR="0012113F" w:rsidRPr="006F6C88" w:rsidRDefault="0012113F" w:rsidP="0012113F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35" w:type="dxa"/>
          </w:tcPr>
          <w:p w14:paraId="48826D59" w14:textId="77777777" w:rsidR="0012113F" w:rsidRPr="006F6C88" w:rsidRDefault="0012113F" w:rsidP="0012113F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4EA9BE28" w14:textId="77777777" w:rsidR="0012113F" w:rsidRPr="006F6C88" w:rsidRDefault="0012113F" w:rsidP="0012113F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0F0E1AA" w14:textId="77777777" w:rsidR="0012113F" w:rsidRPr="006F6C88" w:rsidRDefault="0012113F" w:rsidP="0012113F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140E2E7F" w14:textId="77777777" w:rsidR="0012113F" w:rsidRPr="006F6C88" w:rsidRDefault="0012113F" w:rsidP="0012113F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</w:tcPr>
          <w:p w14:paraId="7F1A7BA6" w14:textId="77777777" w:rsidR="0012113F" w:rsidRPr="006F6C88" w:rsidRDefault="0012113F" w:rsidP="0012113F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12113F" w:rsidRPr="006F6C88" w14:paraId="50B8D255" w14:textId="77777777" w:rsidTr="00311370">
        <w:trPr>
          <w:trHeight w:hRule="exact" w:val="416"/>
        </w:trPr>
        <w:tc>
          <w:tcPr>
            <w:tcW w:w="4230" w:type="dxa"/>
          </w:tcPr>
          <w:p w14:paraId="3577177E" w14:textId="77777777" w:rsidR="0012113F" w:rsidRPr="006F6C88" w:rsidRDefault="0012113F" w:rsidP="0012113F">
            <w:pPr>
              <w:tabs>
                <w:tab w:val="clear" w:pos="227"/>
              </w:tabs>
              <w:spacing w:line="240" w:lineRule="auto"/>
              <w:ind w:left="252"/>
              <w:rPr>
                <w:rFonts w:asciiTheme="majorBidi" w:hAnsiTheme="majorBidi" w:cstheme="majorBidi"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062" w:type="dxa"/>
          </w:tcPr>
          <w:p w14:paraId="34CD16D7" w14:textId="37A24E21" w:rsidR="0012113F" w:rsidRPr="006F6C88" w:rsidRDefault="0012113F" w:rsidP="0012113F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13,928</w:t>
            </w:r>
          </w:p>
        </w:tc>
        <w:tc>
          <w:tcPr>
            <w:tcW w:w="243" w:type="dxa"/>
          </w:tcPr>
          <w:p w14:paraId="3AF1F652" w14:textId="77777777" w:rsidR="0012113F" w:rsidRPr="006F6C88" w:rsidRDefault="0012113F" w:rsidP="0012113F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5" w:type="dxa"/>
          </w:tcPr>
          <w:p w14:paraId="6F8374D0" w14:textId="2D8A5A8D" w:rsidR="0012113F" w:rsidRPr="006F6C88" w:rsidRDefault="0012113F" w:rsidP="0012113F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11,628</w:t>
            </w:r>
          </w:p>
        </w:tc>
        <w:tc>
          <w:tcPr>
            <w:tcW w:w="270" w:type="dxa"/>
          </w:tcPr>
          <w:p w14:paraId="21254547" w14:textId="77777777" w:rsidR="0012113F" w:rsidRPr="006F6C88" w:rsidRDefault="0012113F" w:rsidP="0012113F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DDF760F" w14:textId="50C737C3" w:rsidR="0012113F" w:rsidRPr="006F6C88" w:rsidRDefault="0012113F" w:rsidP="0012113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12,368</w:t>
            </w:r>
          </w:p>
        </w:tc>
        <w:tc>
          <w:tcPr>
            <w:tcW w:w="270" w:type="dxa"/>
          </w:tcPr>
          <w:p w14:paraId="70C0D8F1" w14:textId="77777777" w:rsidR="0012113F" w:rsidRPr="006F6C88" w:rsidRDefault="0012113F" w:rsidP="0012113F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</w:tcPr>
          <w:p w14:paraId="314F77EF" w14:textId="465C3863" w:rsidR="0012113F" w:rsidRPr="006F6C88" w:rsidRDefault="0012113F" w:rsidP="0012113F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10,068</w:t>
            </w:r>
          </w:p>
        </w:tc>
      </w:tr>
      <w:tr w:rsidR="0012113F" w:rsidRPr="006F6C88" w14:paraId="350D561B" w14:textId="77777777" w:rsidTr="00311370">
        <w:trPr>
          <w:trHeight w:hRule="exact" w:val="374"/>
        </w:trPr>
        <w:tc>
          <w:tcPr>
            <w:tcW w:w="4230" w:type="dxa"/>
          </w:tcPr>
          <w:p w14:paraId="5D69DDCB" w14:textId="77777777" w:rsidR="0012113F" w:rsidRPr="006F6C88" w:rsidRDefault="0012113F" w:rsidP="0012113F">
            <w:pPr>
              <w:tabs>
                <w:tab w:val="clear" w:pos="227"/>
              </w:tabs>
              <w:spacing w:line="240" w:lineRule="auto"/>
              <w:ind w:left="2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062" w:type="dxa"/>
            <w:tcBorders>
              <w:bottom w:val="single" w:sz="4" w:space="0" w:color="auto"/>
            </w:tcBorders>
          </w:tcPr>
          <w:p w14:paraId="416EA98F" w14:textId="689C0727" w:rsidR="0012113F" w:rsidRPr="006F6C88" w:rsidRDefault="0012113F" w:rsidP="0012113F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237</w:t>
            </w:r>
          </w:p>
        </w:tc>
        <w:tc>
          <w:tcPr>
            <w:tcW w:w="243" w:type="dxa"/>
          </w:tcPr>
          <w:p w14:paraId="4D6BB39B" w14:textId="77777777" w:rsidR="0012113F" w:rsidRPr="006F6C88" w:rsidRDefault="0012113F" w:rsidP="0012113F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35" w:type="dxa"/>
            <w:tcBorders>
              <w:bottom w:val="single" w:sz="4" w:space="0" w:color="auto"/>
            </w:tcBorders>
          </w:tcPr>
          <w:p w14:paraId="37D62749" w14:textId="2FC0AD5D" w:rsidR="0012113F" w:rsidRPr="006F6C88" w:rsidRDefault="0012113F" w:rsidP="0012113F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228</w:t>
            </w:r>
          </w:p>
        </w:tc>
        <w:tc>
          <w:tcPr>
            <w:tcW w:w="270" w:type="dxa"/>
          </w:tcPr>
          <w:p w14:paraId="2DADFD87" w14:textId="77777777" w:rsidR="0012113F" w:rsidRPr="006F6C88" w:rsidRDefault="0012113F" w:rsidP="0012113F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6E3EE00" w14:textId="05B3067D" w:rsidR="0012113F" w:rsidRPr="006F6C88" w:rsidRDefault="0012113F" w:rsidP="0012113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237</w:t>
            </w:r>
          </w:p>
        </w:tc>
        <w:tc>
          <w:tcPr>
            <w:tcW w:w="270" w:type="dxa"/>
          </w:tcPr>
          <w:p w14:paraId="712E3430" w14:textId="77777777" w:rsidR="0012113F" w:rsidRPr="006F6C88" w:rsidRDefault="0012113F" w:rsidP="0012113F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  <w:tcBorders>
              <w:bottom w:val="single" w:sz="4" w:space="0" w:color="auto"/>
            </w:tcBorders>
          </w:tcPr>
          <w:p w14:paraId="14950C80" w14:textId="5AEC1477" w:rsidR="0012113F" w:rsidRPr="006F6C88" w:rsidRDefault="0012113F" w:rsidP="0012113F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228</w:t>
            </w:r>
          </w:p>
        </w:tc>
      </w:tr>
      <w:tr w:rsidR="0012113F" w:rsidRPr="006F6C88" w14:paraId="5C1738D4" w14:textId="77777777" w:rsidTr="00311370">
        <w:trPr>
          <w:trHeight w:hRule="exact" w:val="374"/>
        </w:trPr>
        <w:tc>
          <w:tcPr>
            <w:tcW w:w="4230" w:type="dxa"/>
          </w:tcPr>
          <w:p w14:paraId="5BAD07D9" w14:textId="77777777" w:rsidR="0012113F" w:rsidRPr="006F6C88" w:rsidRDefault="0012113F" w:rsidP="0012113F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รวมค่าตอบแทนผู้บริหารสำคัญ</w:t>
            </w: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</w:tcPr>
          <w:p w14:paraId="1812F8F6" w14:textId="44CB41BA" w:rsidR="0012113F" w:rsidRPr="006F6C88" w:rsidRDefault="0012113F" w:rsidP="0012113F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14,165</w:t>
            </w:r>
          </w:p>
        </w:tc>
        <w:tc>
          <w:tcPr>
            <w:tcW w:w="243" w:type="dxa"/>
          </w:tcPr>
          <w:p w14:paraId="2AE5A2C6" w14:textId="77777777" w:rsidR="0012113F" w:rsidRPr="006F6C88" w:rsidRDefault="0012113F" w:rsidP="0012113F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</w:tcPr>
          <w:p w14:paraId="46A2629E" w14:textId="0DC78FF8" w:rsidR="0012113F" w:rsidRPr="006F6C88" w:rsidRDefault="0012113F" w:rsidP="0012113F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11,856</w:t>
            </w:r>
          </w:p>
        </w:tc>
        <w:tc>
          <w:tcPr>
            <w:tcW w:w="270" w:type="dxa"/>
          </w:tcPr>
          <w:p w14:paraId="5EAE1553" w14:textId="77777777" w:rsidR="0012113F" w:rsidRPr="006F6C88" w:rsidRDefault="0012113F" w:rsidP="0012113F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774E765" w14:textId="400CAA4C" w:rsidR="0012113F" w:rsidRPr="006F6C88" w:rsidRDefault="0012113F" w:rsidP="0012113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12,605</w:t>
            </w:r>
          </w:p>
        </w:tc>
        <w:tc>
          <w:tcPr>
            <w:tcW w:w="270" w:type="dxa"/>
          </w:tcPr>
          <w:p w14:paraId="3ADDEA27" w14:textId="77777777" w:rsidR="0012113F" w:rsidRPr="006F6C88" w:rsidRDefault="0012113F" w:rsidP="0012113F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double" w:sz="4" w:space="0" w:color="auto"/>
            </w:tcBorders>
          </w:tcPr>
          <w:p w14:paraId="6E6CB98D" w14:textId="2DDA05A7" w:rsidR="0012113F" w:rsidRPr="006F6C88" w:rsidRDefault="0012113F" w:rsidP="0012113F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10,296</w:t>
            </w:r>
          </w:p>
        </w:tc>
      </w:tr>
      <w:tr w:rsidR="0012113F" w:rsidRPr="00CA2F0D" w14:paraId="10733FE2" w14:textId="77777777" w:rsidTr="00311370">
        <w:trPr>
          <w:trHeight w:hRule="exact" w:val="356"/>
        </w:trPr>
        <w:tc>
          <w:tcPr>
            <w:tcW w:w="4230" w:type="dxa"/>
          </w:tcPr>
          <w:p w14:paraId="01EBF85B" w14:textId="77777777" w:rsidR="0012113F" w:rsidRPr="00CA2F0D" w:rsidRDefault="0012113F" w:rsidP="00121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54A37EA5" w14:textId="77777777" w:rsidR="0012113F" w:rsidRPr="00CA2F0D" w:rsidRDefault="0012113F" w:rsidP="00121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1F3E53A4" w14:textId="77777777" w:rsidR="0012113F" w:rsidRPr="00CA2F0D" w:rsidRDefault="0012113F" w:rsidP="00121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351B80F0" w14:textId="77777777" w:rsidR="0012113F" w:rsidRPr="00CA2F0D" w:rsidRDefault="0012113F" w:rsidP="00121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7B2E402A" w14:textId="77777777" w:rsidR="0012113F" w:rsidRPr="00CA2F0D" w:rsidRDefault="0012113F" w:rsidP="00121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38608850" w14:textId="77777777" w:rsidR="0012113F" w:rsidRPr="00CA2F0D" w:rsidRDefault="0012113F" w:rsidP="00121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6A5A450B" w14:textId="77777777" w:rsidR="0012113F" w:rsidRPr="00CA2F0D" w:rsidRDefault="0012113F" w:rsidP="00121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2417AAFD" w14:textId="77777777" w:rsidR="0012113F" w:rsidRPr="00CA2F0D" w:rsidRDefault="0012113F" w:rsidP="00121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3B076648" w14:textId="77777777" w:rsidR="0012113F" w:rsidRPr="00CA2F0D" w:rsidRDefault="0012113F" w:rsidP="00121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25EB9EBE" w14:textId="77777777" w:rsidR="0012113F" w:rsidRPr="00CA2F0D" w:rsidRDefault="0012113F" w:rsidP="00121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5B35968B" w14:textId="77777777" w:rsidR="0012113F" w:rsidRPr="00CA2F0D" w:rsidRDefault="0012113F" w:rsidP="00121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A2F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062" w:type="dxa"/>
            <w:tcBorders>
              <w:top w:val="double" w:sz="4" w:space="0" w:color="auto"/>
            </w:tcBorders>
          </w:tcPr>
          <w:p w14:paraId="31DD4330" w14:textId="77777777" w:rsidR="0012113F" w:rsidRPr="00CA2F0D" w:rsidRDefault="0012113F" w:rsidP="0012113F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43" w:type="dxa"/>
          </w:tcPr>
          <w:p w14:paraId="10676979" w14:textId="77777777" w:rsidR="0012113F" w:rsidRPr="00CA2F0D" w:rsidRDefault="0012113F" w:rsidP="0012113F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35" w:type="dxa"/>
            <w:tcBorders>
              <w:top w:val="double" w:sz="4" w:space="0" w:color="auto"/>
            </w:tcBorders>
          </w:tcPr>
          <w:p w14:paraId="6A46030C" w14:textId="77777777" w:rsidR="0012113F" w:rsidRPr="00CA2F0D" w:rsidRDefault="0012113F" w:rsidP="0012113F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1AEFD720" w14:textId="77777777" w:rsidR="0012113F" w:rsidRPr="00CA2F0D" w:rsidRDefault="0012113F" w:rsidP="0012113F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7E1CB273" w14:textId="77777777" w:rsidR="0012113F" w:rsidRPr="00CA2F0D" w:rsidRDefault="0012113F" w:rsidP="0012113F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2DF6DF16" w14:textId="77777777" w:rsidR="0012113F" w:rsidRPr="00CA2F0D" w:rsidRDefault="0012113F" w:rsidP="0012113F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  <w:tcBorders>
              <w:top w:val="double" w:sz="4" w:space="0" w:color="auto"/>
            </w:tcBorders>
          </w:tcPr>
          <w:p w14:paraId="72D92BD3" w14:textId="77777777" w:rsidR="0012113F" w:rsidRPr="00CA2F0D" w:rsidRDefault="0012113F" w:rsidP="0012113F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12113F" w:rsidRPr="006F6C88" w14:paraId="6BAEED0A" w14:textId="77777777" w:rsidTr="00311370">
        <w:trPr>
          <w:trHeight w:hRule="exact" w:val="374"/>
        </w:trPr>
        <w:tc>
          <w:tcPr>
            <w:tcW w:w="4230" w:type="dxa"/>
          </w:tcPr>
          <w:p w14:paraId="306668E4" w14:textId="77777777" w:rsidR="0012113F" w:rsidRPr="006F6C88" w:rsidRDefault="0012113F" w:rsidP="00121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F6C8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1062" w:type="dxa"/>
            <w:shd w:val="clear" w:color="auto" w:fill="auto"/>
          </w:tcPr>
          <w:p w14:paraId="63D2B79C" w14:textId="77777777" w:rsidR="0012113F" w:rsidRPr="006F6C88" w:rsidRDefault="0012113F" w:rsidP="0012113F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43" w:type="dxa"/>
          </w:tcPr>
          <w:p w14:paraId="25DAD223" w14:textId="77777777" w:rsidR="0012113F" w:rsidRPr="006F6C88" w:rsidRDefault="0012113F" w:rsidP="0012113F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35" w:type="dxa"/>
          </w:tcPr>
          <w:p w14:paraId="56BC42DC" w14:textId="77777777" w:rsidR="0012113F" w:rsidRPr="006F6C88" w:rsidRDefault="0012113F" w:rsidP="0012113F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0F5DC9F7" w14:textId="77777777" w:rsidR="0012113F" w:rsidRPr="006F6C88" w:rsidRDefault="0012113F" w:rsidP="0012113F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C19CC9E" w14:textId="77777777" w:rsidR="0012113F" w:rsidRPr="006F6C88" w:rsidRDefault="0012113F" w:rsidP="0012113F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24CB929B" w14:textId="77777777" w:rsidR="0012113F" w:rsidRPr="006F6C88" w:rsidRDefault="0012113F" w:rsidP="0012113F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</w:tcPr>
          <w:p w14:paraId="30C4098B" w14:textId="77777777" w:rsidR="0012113F" w:rsidRPr="006F6C88" w:rsidRDefault="0012113F" w:rsidP="0012113F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12113F" w:rsidRPr="006F6C88" w14:paraId="103E3753" w14:textId="77777777" w:rsidTr="00311370">
        <w:trPr>
          <w:trHeight w:hRule="exact" w:val="374"/>
        </w:trPr>
        <w:tc>
          <w:tcPr>
            <w:tcW w:w="4230" w:type="dxa"/>
          </w:tcPr>
          <w:p w14:paraId="30C886C7" w14:textId="77777777" w:rsidR="0012113F" w:rsidRPr="006F6C88" w:rsidRDefault="0012113F" w:rsidP="00121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>ขาย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วัตถุดิบและ</w:t>
            </w: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</w:t>
            </w:r>
          </w:p>
        </w:tc>
        <w:tc>
          <w:tcPr>
            <w:tcW w:w="1062" w:type="dxa"/>
            <w:shd w:val="clear" w:color="auto" w:fill="auto"/>
          </w:tcPr>
          <w:p w14:paraId="17E75ABC" w14:textId="6414D41F" w:rsidR="0012113F" w:rsidRPr="006F6C88" w:rsidRDefault="0012113F" w:rsidP="0012113F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2,124,893</w:t>
            </w:r>
          </w:p>
        </w:tc>
        <w:tc>
          <w:tcPr>
            <w:tcW w:w="243" w:type="dxa"/>
          </w:tcPr>
          <w:p w14:paraId="21909AFE" w14:textId="77777777" w:rsidR="0012113F" w:rsidRPr="006F6C88" w:rsidRDefault="0012113F" w:rsidP="0012113F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35" w:type="dxa"/>
          </w:tcPr>
          <w:p w14:paraId="4396BAB2" w14:textId="3A2883D4" w:rsidR="0012113F" w:rsidRPr="006F6C88" w:rsidRDefault="0012113F" w:rsidP="0012113F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2,322,685</w:t>
            </w:r>
          </w:p>
        </w:tc>
        <w:tc>
          <w:tcPr>
            <w:tcW w:w="270" w:type="dxa"/>
          </w:tcPr>
          <w:p w14:paraId="08850FE4" w14:textId="77777777" w:rsidR="0012113F" w:rsidRPr="006F6C88" w:rsidRDefault="0012113F" w:rsidP="0012113F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3BF4D68" w14:textId="76165012" w:rsidR="0012113F" w:rsidRPr="006F6C88" w:rsidRDefault="0012113F" w:rsidP="0012113F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40,316</w:t>
            </w:r>
          </w:p>
        </w:tc>
        <w:tc>
          <w:tcPr>
            <w:tcW w:w="270" w:type="dxa"/>
          </w:tcPr>
          <w:p w14:paraId="0D0975BC" w14:textId="77777777" w:rsidR="0012113F" w:rsidRPr="006F6C88" w:rsidRDefault="0012113F" w:rsidP="0012113F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</w:tcPr>
          <w:p w14:paraId="3EF676F4" w14:textId="06D04559" w:rsidR="0012113F" w:rsidRPr="006F6C88" w:rsidRDefault="0012113F" w:rsidP="0012113F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34,548</w:t>
            </w:r>
          </w:p>
        </w:tc>
      </w:tr>
      <w:tr w:rsidR="0012113F" w:rsidRPr="006F6C88" w14:paraId="607EB7BC" w14:textId="77777777" w:rsidTr="00311370">
        <w:trPr>
          <w:trHeight w:hRule="exact" w:val="374"/>
        </w:trPr>
        <w:tc>
          <w:tcPr>
            <w:tcW w:w="4230" w:type="dxa"/>
          </w:tcPr>
          <w:p w14:paraId="3DDD25F9" w14:textId="77777777" w:rsidR="0012113F" w:rsidRPr="006F6C88" w:rsidRDefault="0012113F" w:rsidP="00121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>ซื้อวัตถุดิบและสินค้า</w:t>
            </w:r>
          </w:p>
        </w:tc>
        <w:tc>
          <w:tcPr>
            <w:tcW w:w="1062" w:type="dxa"/>
            <w:shd w:val="clear" w:color="auto" w:fill="auto"/>
          </w:tcPr>
          <w:p w14:paraId="68068B7C" w14:textId="0E1A8D98" w:rsidR="0012113F" w:rsidRPr="006F6C88" w:rsidRDefault="0012113F" w:rsidP="0012113F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10,658</w:t>
            </w:r>
          </w:p>
        </w:tc>
        <w:tc>
          <w:tcPr>
            <w:tcW w:w="243" w:type="dxa"/>
          </w:tcPr>
          <w:p w14:paraId="5E21FF91" w14:textId="77777777" w:rsidR="0012113F" w:rsidRPr="006F6C88" w:rsidRDefault="0012113F" w:rsidP="0012113F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35" w:type="dxa"/>
          </w:tcPr>
          <w:p w14:paraId="5956509D" w14:textId="3F561C01" w:rsidR="0012113F" w:rsidRPr="006F6C88" w:rsidRDefault="0012113F" w:rsidP="0012113F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20,544</w:t>
            </w:r>
          </w:p>
        </w:tc>
        <w:tc>
          <w:tcPr>
            <w:tcW w:w="270" w:type="dxa"/>
          </w:tcPr>
          <w:p w14:paraId="5F5F894D" w14:textId="77777777" w:rsidR="0012113F" w:rsidRPr="006F6C88" w:rsidRDefault="0012113F" w:rsidP="0012113F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6F2328E2" w14:textId="77777777" w:rsidR="0012113F" w:rsidRPr="006F6C88" w:rsidRDefault="0012113F" w:rsidP="0012113F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99"/>
              <w:jc w:val="both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2E4651B" w14:textId="77777777" w:rsidR="0012113F" w:rsidRPr="006F6C88" w:rsidRDefault="0012113F" w:rsidP="0012113F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3" w:type="dxa"/>
          </w:tcPr>
          <w:p w14:paraId="7F079226" w14:textId="77777777" w:rsidR="0012113F" w:rsidRPr="006F6C88" w:rsidRDefault="0012113F" w:rsidP="0012113F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99"/>
              <w:jc w:val="both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12113F" w:rsidRPr="006F6C88" w14:paraId="0690595E" w14:textId="77777777" w:rsidTr="00311370">
        <w:trPr>
          <w:trHeight w:hRule="exact" w:val="374"/>
        </w:trPr>
        <w:tc>
          <w:tcPr>
            <w:tcW w:w="4230" w:type="dxa"/>
          </w:tcPr>
          <w:p w14:paraId="785B91EB" w14:textId="77777777" w:rsidR="0012113F" w:rsidRPr="006F6C88" w:rsidRDefault="0012113F" w:rsidP="00121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>ค่าความช่วยเหลือด้านเทคนิค</w:t>
            </w:r>
          </w:p>
        </w:tc>
        <w:tc>
          <w:tcPr>
            <w:tcW w:w="1062" w:type="dxa"/>
            <w:shd w:val="clear" w:color="auto" w:fill="auto"/>
          </w:tcPr>
          <w:p w14:paraId="6BF9D06A" w14:textId="2BB6BC03" w:rsidR="0012113F" w:rsidRPr="006F6C88" w:rsidRDefault="0012113F" w:rsidP="0012113F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8,467</w:t>
            </w:r>
          </w:p>
        </w:tc>
        <w:tc>
          <w:tcPr>
            <w:tcW w:w="243" w:type="dxa"/>
          </w:tcPr>
          <w:p w14:paraId="69BD7003" w14:textId="77777777" w:rsidR="0012113F" w:rsidRPr="006F6C88" w:rsidRDefault="0012113F" w:rsidP="0012113F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35" w:type="dxa"/>
          </w:tcPr>
          <w:p w14:paraId="237F0686" w14:textId="657D30D9" w:rsidR="0012113F" w:rsidRPr="006F6C88" w:rsidRDefault="0012113F" w:rsidP="0012113F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9,776</w:t>
            </w:r>
          </w:p>
        </w:tc>
        <w:tc>
          <w:tcPr>
            <w:tcW w:w="270" w:type="dxa"/>
          </w:tcPr>
          <w:p w14:paraId="5B29F794" w14:textId="77777777" w:rsidR="0012113F" w:rsidRPr="006F6C88" w:rsidRDefault="0012113F" w:rsidP="0012113F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40BCBBE" w14:textId="77777777" w:rsidR="0012113F" w:rsidRPr="006F6C88" w:rsidRDefault="0012113F" w:rsidP="0012113F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99"/>
              <w:jc w:val="both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3943635" w14:textId="77777777" w:rsidR="0012113F" w:rsidRPr="006F6C88" w:rsidRDefault="0012113F" w:rsidP="0012113F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</w:tcPr>
          <w:p w14:paraId="67F03E3B" w14:textId="77777777" w:rsidR="0012113F" w:rsidRPr="006F6C88" w:rsidRDefault="0012113F" w:rsidP="0012113F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99"/>
              <w:jc w:val="both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12113F" w:rsidRPr="006F6C88" w14:paraId="29854E2B" w14:textId="77777777" w:rsidTr="00311370">
        <w:trPr>
          <w:trHeight w:hRule="exact" w:val="374"/>
        </w:trPr>
        <w:tc>
          <w:tcPr>
            <w:tcW w:w="4230" w:type="dxa"/>
          </w:tcPr>
          <w:p w14:paraId="6AC12F42" w14:textId="77777777" w:rsidR="0012113F" w:rsidRPr="006F6C88" w:rsidRDefault="0012113F" w:rsidP="00121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>ค่าความช่วยเหลือด้านบริการจัดการ</w:t>
            </w:r>
          </w:p>
        </w:tc>
        <w:tc>
          <w:tcPr>
            <w:tcW w:w="1062" w:type="dxa"/>
            <w:shd w:val="clear" w:color="auto" w:fill="auto"/>
          </w:tcPr>
          <w:p w14:paraId="103ED517" w14:textId="1C5796FC" w:rsidR="0012113F" w:rsidRPr="006F6C88" w:rsidRDefault="0012113F" w:rsidP="0012113F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2,174</w:t>
            </w:r>
          </w:p>
        </w:tc>
        <w:tc>
          <w:tcPr>
            <w:tcW w:w="243" w:type="dxa"/>
          </w:tcPr>
          <w:p w14:paraId="55818C3A" w14:textId="77777777" w:rsidR="0012113F" w:rsidRPr="006F6C88" w:rsidRDefault="0012113F" w:rsidP="0012113F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35" w:type="dxa"/>
          </w:tcPr>
          <w:p w14:paraId="65ED61BD" w14:textId="0EC7D08C" w:rsidR="0012113F" w:rsidRPr="006F6C88" w:rsidRDefault="0012113F" w:rsidP="0012113F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2,232</w:t>
            </w:r>
          </w:p>
        </w:tc>
        <w:tc>
          <w:tcPr>
            <w:tcW w:w="270" w:type="dxa"/>
          </w:tcPr>
          <w:p w14:paraId="5ECB733D" w14:textId="77777777" w:rsidR="0012113F" w:rsidRPr="006F6C88" w:rsidRDefault="0012113F" w:rsidP="0012113F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E10D45C" w14:textId="77777777" w:rsidR="0012113F" w:rsidRPr="006F6C88" w:rsidRDefault="0012113F" w:rsidP="0012113F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99"/>
              <w:jc w:val="both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6AFA829" w14:textId="77777777" w:rsidR="0012113F" w:rsidRPr="006F6C88" w:rsidRDefault="0012113F" w:rsidP="0012113F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</w:tcPr>
          <w:p w14:paraId="3BD30576" w14:textId="77777777" w:rsidR="0012113F" w:rsidRPr="006F6C88" w:rsidRDefault="0012113F" w:rsidP="0012113F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99"/>
              <w:jc w:val="both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12113F" w:rsidRPr="006F6C88" w14:paraId="79E158FE" w14:textId="77777777" w:rsidTr="00311370">
        <w:trPr>
          <w:trHeight w:hRule="exact" w:val="374"/>
        </w:trPr>
        <w:tc>
          <w:tcPr>
            <w:tcW w:w="4230" w:type="dxa"/>
            <w:shd w:val="clear" w:color="auto" w:fill="auto"/>
          </w:tcPr>
          <w:p w14:paraId="7A149A57" w14:textId="77777777" w:rsidR="0012113F" w:rsidRPr="006F6C88" w:rsidRDefault="0012113F" w:rsidP="00121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>ค่าเช่า</w:t>
            </w:r>
          </w:p>
        </w:tc>
        <w:tc>
          <w:tcPr>
            <w:tcW w:w="1062" w:type="dxa"/>
            <w:shd w:val="clear" w:color="auto" w:fill="auto"/>
          </w:tcPr>
          <w:p w14:paraId="0371E9D4" w14:textId="2D7C4B3C" w:rsidR="0012113F" w:rsidRPr="006F6C88" w:rsidRDefault="0012113F" w:rsidP="0012113F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442424FC" w14:textId="77777777" w:rsidR="0012113F" w:rsidRPr="006F6C88" w:rsidRDefault="0012113F" w:rsidP="0012113F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35" w:type="dxa"/>
            <w:shd w:val="clear" w:color="auto" w:fill="auto"/>
          </w:tcPr>
          <w:p w14:paraId="39ABAF83" w14:textId="22984AED" w:rsidR="0012113F" w:rsidRPr="006F6C88" w:rsidRDefault="0012113F" w:rsidP="0012113F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809</w:t>
            </w:r>
          </w:p>
        </w:tc>
        <w:tc>
          <w:tcPr>
            <w:tcW w:w="270" w:type="dxa"/>
            <w:shd w:val="clear" w:color="auto" w:fill="auto"/>
          </w:tcPr>
          <w:p w14:paraId="0A7917E0" w14:textId="77777777" w:rsidR="0012113F" w:rsidRPr="006F6C88" w:rsidRDefault="0012113F" w:rsidP="0012113F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2959356" w14:textId="77777777" w:rsidR="0012113F" w:rsidRPr="006F6C88" w:rsidRDefault="0012113F" w:rsidP="0012113F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99"/>
              <w:jc w:val="both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F423578" w14:textId="77777777" w:rsidR="0012113F" w:rsidRPr="006F6C88" w:rsidRDefault="0012113F" w:rsidP="0012113F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  <w:shd w:val="clear" w:color="auto" w:fill="auto"/>
          </w:tcPr>
          <w:p w14:paraId="4A09ED4C" w14:textId="77777777" w:rsidR="0012113F" w:rsidRPr="006F6C88" w:rsidRDefault="0012113F" w:rsidP="0012113F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99"/>
              <w:jc w:val="both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12113F" w:rsidRPr="006F6C88" w14:paraId="67DBFB11" w14:textId="77777777" w:rsidTr="00311370">
        <w:trPr>
          <w:trHeight w:hRule="exact" w:val="374"/>
        </w:trPr>
        <w:tc>
          <w:tcPr>
            <w:tcW w:w="4230" w:type="dxa"/>
            <w:shd w:val="clear" w:color="auto" w:fill="auto"/>
          </w:tcPr>
          <w:p w14:paraId="5520070D" w14:textId="77777777" w:rsidR="0012113F" w:rsidRPr="006F6C88" w:rsidRDefault="0012113F" w:rsidP="00121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062" w:type="dxa"/>
            <w:shd w:val="clear" w:color="auto" w:fill="auto"/>
          </w:tcPr>
          <w:p w14:paraId="48BB6473" w14:textId="31C702FA" w:rsidR="0012113F" w:rsidRPr="006F6C88" w:rsidRDefault="0012113F" w:rsidP="0012113F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297</w:t>
            </w:r>
          </w:p>
        </w:tc>
        <w:tc>
          <w:tcPr>
            <w:tcW w:w="243" w:type="dxa"/>
            <w:shd w:val="clear" w:color="auto" w:fill="auto"/>
          </w:tcPr>
          <w:p w14:paraId="58096ABD" w14:textId="77777777" w:rsidR="0012113F" w:rsidRPr="006F6C88" w:rsidRDefault="0012113F" w:rsidP="0012113F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35" w:type="dxa"/>
            <w:shd w:val="clear" w:color="auto" w:fill="auto"/>
          </w:tcPr>
          <w:p w14:paraId="7C50C221" w14:textId="477F2530" w:rsidR="0012113F" w:rsidRPr="006F6C88" w:rsidRDefault="0012113F" w:rsidP="0012113F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194</w:t>
            </w:r>
          </w:p>
        </w:tc>
        <w:tc>
          <w:tcPr>
            <w:tcW w:w="270" w:type="dxa"/>
            <w:shd w:val="clear" w:color="auto" w:fill="auto"/>
          </w:tcPr>
          <w:p w14:paraId="4134544A" w14:textId="77777777" w:rsidR="0012113F" w:rsidRPr="006F6C88" w:rsidRDefault="0012113F" w:rsidP="0012113F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F926EBB" w14:textId="77777777" w:rsidR="0012113F" w:rsidRPr="006F6C88" w:rsidRDefault="0012113F" w:rsidP="0012113F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99"/>
              <w:jc w:val="both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FAEB939" w14:textId="77777777" w:rsidR="0012113F" w:rsidRPr="006F6C88" w:rsidRDefault="0012113F" w:rsidP="0012113F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  <w:shd w:val="clear" w:color="auto" w:fill="auto"/>
          </w:tcPr>
          <w:p w14:paraId="6D04AFDF" w14:textId="77777777" w:rsidR="0012113F" w:rsidRPr="006F6C88" w:rsidRDefault="0012113F" w:rsidP="0012113F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99"/>
              <w:jc w:val="both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</w:tbl>
    <w:p w14:paraId="3F10C600" w14:textId="77777777" w:rsidR="00D77F25" w:rsidRDefault="00D77F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  <w:lang w:eastAsia="ja-JP"/>
        </w:rPr>
      </w:pPr>
    </w:p>
    <w:p w14:paraId="581A4F38" w14:textId="6CD70E3A" w:rsidR="003E409D" w:rsidRDefault="003E409D" w:rsidP="00003C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  <w:lang w:eastAsia="ja-JP"/>
        </w:rPr>
      </w:pPr>
      <w:r w:rsidRPr="006F6C88">
        <w:rPr>
          <w:rFonts w:asciiTheme="majorBidi" w:hAnsiTheme="majorBidi" w:cstheme="majorBidi"/>
          <w:sz w:val="28"/>
          <w:szCs w:val="28"/>
          <w:cs/>
          <w:lang w:eastAsia="ja-JP"/>
        </w:rPr>
        <w:t>บริษัทย่อยแห่งหนึ่ง</w:t>
      </w:r>
      <w:r w:rsidRPr="006F6C88">
        <w:rPr>
          <w:rFonts w:asciiTheme="majorBidi" w:hAnsiTheme="majorBidi" w:cstheme="majorBidi"/>
          <w:sz w:val="28"/>
          <w:szCs w:val="28"/>
          <w:lang w:eastAsia="ja-JP"/>
        </w:rPr>
        <w:t xml:space="preserve"> </w:t>
      </w:r>
      <w:r w:rsidRPr="006F6C88">
        <w:rPr>
          <w:rFonts w:asciiTheme="majorBidi" w:hAnsiTheme="majorBidi" w:cstheme="majorBidi"/>
          <w:spacing w:val="6"/>
          <w:sz w:val="28"/>
          <w:szCs w:val="28"/>
        </w:rPr>
        <w:t>(</w:t>
      </w:r>
      <w:r w:rsidRPr="006F6C88">
        <w:rPr>
          <w:rFonts w:asciiTheme="majorBidi" w:hAnsiTheme="majorBidi" w:cstheme="majorBidi"/>
          <w:spacing w:val="6"/>
          <w:sz w:val="28"/>
          <w:szCs w:val="28"/>
          <w:cs/>
        </w:rPr>
        <w:t>บริษัท สุรพลนิชิเรฟู้ดส์ จำกัด)</w:t>
      </w:r>
      <w:r w:rsidRPr="006F6C88">
        <w:rPr>
          <w:rFonts w:asciiTheme="majorBidi" w:hAnsiTheme="majorBidi" w:cstheme="majorBidi"/>
          <w:spacing w:val="6"/>
          <w:sz w:val="28"/>
          <w:szCs w:val="28"/>
        </w:rPr>
        <w:t xml:space="preserve"> </w:t>
      </w:r>
      <w:r w:rsidRPr="006F6C88">
        <w:rPr>
          <w:rFonts w:asciiTheme="majorBidi" w:hAnsiTheme="majorBidi" w:cstheme="majorBidi"/>
          <w:sz w:val="28"/>
          <w:szCs w:val="28"/>
          <w:cs/>
          <w:lang w:eastAsia="ja-JP"/>
        </w:rPr>
        <w:t>ได้ประกาศจ่ายเงินปันผลในเดือน</w:t>
      </w:r>
      <w:r w:rsidR="00B12CC7" w:rsidRPr="007330BD">
        <w:rPr>
          <w:rFonts w:asciiTheme="majorBidi" w:hAnsiTheme="majorBidi" w:cstheme="majorBidi" w:hint="cs"/>
          <w:sz w:val="28"/>
          <w:szCs w:val="28"/>
          <w:cs/>
          <w:lang w:eastAsia="ja-JP"/>
        </w:rPr>
        <w:t>กุมภาพันธ์</w:t>
      </w:r>
      <w:r w:rsidRPr="007330BD">
        <w:rPr>
          <w:rFonts w:asciiTheme="majorBidi" w:hAnsiTheme="majorBidi" w:cstheme="majorBidi"/>
          <w:sz w:val="28"/>
          <w:szCs w:val="28"/>
          <w:cs/>
          <w:lang w:eastAsia="ja-JP"/>
        </w:rPr>
        <w:t xml:space="preserve"> </w:t>
      </w:r>
      <w:r w:rsidR="00B936F0" w:rsidRPr="007330BD">
        <w:rPr>
          <w:rFonts w:asciiTheme="majorBidi" w:hAnsiTheme="majorBidi" w:cstheme="majorBidi"/>
          <w:sz w:val="28"/>
          <w:szCs w:val="28"/>
          <w:lang w:eastAsia="ja-JP"/>
        </w:rPr>
        <w:t>2564</w:t>
      </w:r>
      <w:r w:rsidR="001D278F" w:rsidRPr="006F6C88">
        <w:rPr>
          <w:rFonts w:asciiTheme="majorBidi" w:hAnsiTheme="majorBidi" w:cstheme="majorBidi"/>
          <w:sz w:val="28"/>
          <w:szCs w:val="28"/>
          <w:lang w:eastAsia="ja-JP"/>
        </w:rPr>
        <w:t xml:space="preserve"> </w:t>
      </w:r>
      <w:r w:rsidRPr="006F6C88">
        <w:rPr>
          <w:rFonts w:asciiTheme="majorBidi" w:hAnsiTheme="majorBidi" w:cstheme="majorBidi"/>
          <w:sz w:val="28"/>
          <w:szCs w:val="28"/>
          <w:cs/>
          <w:lang w:eastAsia="ja-JP"/>
        </w:rPr>
        <w:t>เป็นจำนวนเงินทั้งสิ้น</w:t>
      </w:r>
      <w:r w:rsidRPr="006F6C88">
        <w:rPr>
          <w:rFonts w:asciiTheme="majorBidi" w:hAnsiTheme="majorBidi" w:cstheme="majorBidi"/>
          <w:sz w:val="28"/>
          <w:szCs w:val="28"/>
          <w:lang w:eastAsia="ja-JP"/>
        </w:rPr>
        <w:t xml:space="preserve"> </w:t>
      </w:r>
      <w:r w:rsidR="006A7759">
        <w:rPr>
          <w:rFonts w:asciiTheme="majorBidi" w:hAnsiTheme="majorBidi" w:cstheme="majorBidi"/>
          <w:sz w:val="28"/>
          <w:szCs w:val="28"/>
          <w:lang w:eastAsia="ja-JP"/>
        </w:rPr>
        <w:t>525.9</w:t>
      </w:r>
      <w:r w:rsidRPr="006F6C88">
        <w:rPr>
          <w:rFonts w:asciiTheme="majorBidi" w:hAnsiTheme="majorBidi" w:cstheme="majorBidi"/>
          <w:sz w:val="28"/>
          <w:szCs w:val="28"/>
          <w:lang w:eastAsia="ja-JP"/>
        </w:rPr>
        <w:t xml:space="preserve"> </w:t>
      </w:r>
      <w:r w:rsidRPr="006F6C88">
        <w:rPr>
          <w:rFonts w:asciiTheme="majorBidi" w:hAnsiTheme="majorBidi" w:cstheme="majorBidi"/>
          <w:sz w:val="28"/>
          <w:szCs w:val="28"/>
          <w:cs/>
          <w:lang w:eastAsia="ja-JP"/>
        </w:rPr>
        <w:t>ล้านบาท</w:t>
      </w:r>
      <w:r w:rsidRPr="006F6C88">
        <w:rPr>
          <w:rFonts w:asciiTheme="majorBidi" w:hAnsiTheme="majorBidi" w:cstheme="majorBidi"/>
          <w:sz w:val="28"/>
          <w:szCs w:val="28"/>
          <w:lang w:eastAsia="ja-JP"/>
        </w:rPr>
        <w:t xml:space="preserve"> </w:t>
      </w:r>
      <w:r w:rsidRPr="006F6C88">
        <w:rPr>
          <w:rFonts w:asciiTheme="majorBidi" w:hAnsiTheme="majorBidi" w:cstheme="majorBidi"/>
          <w:sz w:val="28"/>
          <w:szCs w:val="28"/>
          <w:cs/>
          <w:lang w:eastAsia="ja-JP"/>
        </w:rPr>
        <w:t>โดยจ่ายให้กับบริษัทเป็นจำนวนเงิน</w:t>
      </w:r>
      <w:r w:rsidRPr="006F6C88">
        <w:rPr>
          <w:rFonts w:asciiTheme="majorBidi" w:hAnsiTheme="majorBidi" w:cstheme="majorBidi"/>
          <w:sz w:val="28"/>
          <w:szCs w:val="28"/>
          <w:lang w:eastAsia="ja-JP"/>
        </w:rPr>
        <w:t xml:space="preserve"> </w:t>
      </w:r>
      <w:r w:rsidR="00A40240">
        <w:rPr>
          <w:rFonts w:asciiTheme="majorBidi" w:hAnsiTheme="majorBidi" w:cstheme="majorBidi"/>
          <w:sz w:val="28"/>
          <w:szCs w:val="28"/>
          <w:lang w:eastAsia="ja-JP"/>
        </w:rPr>
        <w:t xml:space="preserve">257.7 </w:t>
      </w:r>
      <w:r w:rsidRPr="006F6C88">
        <w:rPr>
          <w:rFonts w:asciiTheme="majorBidi" w:hAnsiTheme="majorBidi" w:cstheme="majorBidi"/>
          <w:sz w:val="28"/>
          <w:szCs w:val="28"/>
          <w:cs/>
          <w:lang w:eastAsia="ja-JP"/>
        </w:rPr>
        <w:t>ล้านบาท และจ่ายให้กับส่วนได้เสียที่ไม่มีอำนาจควบคุมเป็นจำนวนเงิน</w:t>
      </w:r>
      <w:r w:rsidR="008F2DE3" w:rsidRPr="006F6C88">
        <w:rPr>
          <w:rFonts w:asciiTheme="majorBidi" w:hAnsiTheme="majorBidi" w:cstheme="majorBidi"/>
          <w:sz w:val="28"/>
          <w:szCs w:val="28"/>
          <w:lang w:eastAsia="ja-JP"/>
        </w:rPr>
        <w:t xml:space="preserve"> </w:t>
      </w:r>
      <w:r w:rsidR="006A7759" w:rsidRPr="006A7759">
        <w:rPr>
          <w:rFonts w:asciiTheme="majorBidi" w:hAnsiTheme="majorBidi" w:cstheme="majorBidi"/>
          <w:sz w:val="28"/>
          <w:szCs w:val="28"/>
          <w:lang w:eastAsia="ja-JP"/>
        </w:rPr>
        <w:t>268</w:t>
      </w:r>
      <w:r w:rsidR="008F2DE3" w:rsidRPr="006A7759">
        <w:rPr>
          <w:rFonts w:asciiTheme="majorBidi" w:hAnsiTheme="majorBidi" w:cstheme="majorBidi"/>
          <w:sz w:val="28"/>
          <w:szCs w:val="28"/>
          <w:lang w:eastAsia="ja-JP"/>
        </w:rPr>
        <w:t>.</w:t>
      </w:r>
      <w:r w:rsidR="006A7759" w:rsidRPr="006A7759">
        <w:rPr>
          <w:rFonts w:asciiTheme="majorBidi" w:hAnsiTheme="majorBidi" w:cstheme="majorBidi"/>
          <w:sz w:val="28"/>
          <w:szCs w:val="28"/>
          <w:lang w:eastAsia="ja-JP"/>
        </w:rPr>
        <w:t>2</w:t>
      </w:r>
      <w:r w:rsidR="001D278F" w:rsidRPr="008E2122">
        <w:rPr>
          <w:rFonts w:asciiTheme="majorBidi" w:hAnsiTheme="majorBidi" w:cstheme="majorBidi"/>
          <w:sz w:val="28"/>
          <w:szCs w:val="28"/>
          <w:lang w:eastAsia="ja-JP"/>
        </w:rPr>
        <w:t xml:space="preserve"> </w:t>
      </w:r>
      <w:r w:rsidRPr="008E2122">
        <w:rPr>
          <w:rFonts w:asciiTheme="majorBidi" w:hAnsiTheme="majorBidi" w:cstheme="majorBidi"/>
          <w:sz w:val="28"/>
          <w:szCs w:val="28"/>
          <w:cs/>
          <w:lang w:eastAsia="ja-JP"/>
        </w:rPr>
        <w:t xml:space="preserve">ล้านบาท ในเดือนมีนาคม </w:t>
      </w:r>
      <w:r w:rsidR="00B936F0" w:rsidRPr="008E2122">
        <w:rPr>
          <w:rFonts w:asciiTheme="majorBidi" w:hAnsiTheme="majorBidi" w:cstheme="majorBidi"/>
          <w:sz w:val="28"/>
          <w:szCs w:val="28"/>
          <w:lang w:eastAsia="ja-JP"/>
        </w:rPr>
        <w:t>2564</w:t>
      </w:r>
      <w:r w:rsidRPr="006F6C88">
        <w:rPr>
          <w:rFonts w:asciiTheme="majorBidi" w:hAnsiTheme="majorBidi" w:cstheme="majorBidi"/>
          <w:sz w:val="28"/>
          <w:szCs w:val="28"/>
          <w:lang w:eastAsia="ja-JP"/>
        </w:rPr>
        <w:t xml:space="preserve"> </w:t>
      </w:r>
    </w:p>
    <w:p w14:paraId="353FA9A8" w14:textId="665C5397" w:rsidR="0037016C" w:rsidRDefault="0037016C" w:rsidP="00003C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  <w:lang w:eastAsia="ja-JP"/>
        </w:rPr>
      </w:pPr>
    </w:p>
    <w:p w14:paraId="2E95E4DC" w14:textId="77777777" w:rsidR="007E049E" w:rsidRDefault="007E049E" w:rsidP="007E04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  <w:lang w:eastAsia="ja-JP"/>
        </w:rPr>
      </w:pPr>
      <w:r w:rsidRPr="006F6C88">
        <w:rPr>
          <w:rFonts w:asciiTheme="majorBidi" w:hAnsiTheme="majorBidi" w:cstheme="majorBidi"/>
          <w:sz w:val="28"/>
          <w:szCs w:val="28"/>
          <w:cs/>
          <w:lang w:eastAsia="ja-JP"/>
        </w:rPr>
        <w:t>บริษัทย่อยแห่งหนึ่ง</w:t>
      </w:r>
      <w:r w:rsidRPr="006F6C88">
        <w:rPr>
          <w:rFonts w:asciiTheme="majorBidi" w:hAnsiTheme="majorBidi" w:cstheme="majorBidi"/>
          <w:sz w:val="28"/>
          <w:szCs w:val="28"/>
          <w:lang w:eastAsia="ja-JP"/>
        </w:rPr>
        <w:t xml:space="preserve"> </w:t>
      </w:r>
      <w:r w:rsidRPr="006F6C88">
        <w:rPr>
          <w:rFonts w:asciiTheme="majorBidi" w:hAnsiTheme="majorBidi" w:cstheme="majorBidi"/>
          <w:spacing w:val="6"/>
          <w:sz w:val="28"/>
          <w:szCs w:val="28"/>
        </w:rPr>
        <w:t>(</w:t>
      </w:r>
      <w:r w:rsidRPr="006F6C88">
        <w:rPr>
          <w:rFonts w:asciiTheme="majorBidi" w:hAnsiTheme="majorBidi" w:cstheme="majorBidi"/>
          <w:spacing w:val="6"/>
          <w:sz w:val="28"/>
          <w:szCs w:val="28"/>
          <w:cs/>
        </w:rPr>
        <w:t>บริษัท สุรพลนิชิเรฟู้ดส์ จำกัด)</w:t>
      </w:r>
      <w:r w:rsidRPr="006F6C88">
        <w:rPr>
          <w:rFonts w:asciiTheme="majorBidi" w:hAnsiTheme="majorBidi" w:cstheme="majorBidi"/>
          <w:spacing w:val="6"/>
          <w:sz w:val="28"/>
          <w:szCs w:val="28"/>
        </w:rPr>
        <w:t xml:space="preserve"> </w:t>
      </w:r>
      <w:r w:rsidRPr="006F6C88">
        <w:rPr>
          <w:rFonts w:asciiTheme="majorBidi" w:hAnsiTheme="majorBidi" w:cstheme="majorBidi"/>
          <w:sz w:val="28"/>
          <w:szCs w:val="28"/>
          <w:cs/>
          <w:lang w:eastAsia="ja-JP"/>
        </w:rPr>
        <w:t>ได้ประกาศจ่ายเงินปันผลในเดือน</w:t>
      </w:r>
      <w:r>
        <w:rPr>
          <w:rFonts w:asciiTheme="majorBidi" w:hAnsiTheme="majorBidi" w:cstheme="majorBidi" w:hint="cs"/>
          <w:sz w:val="28"/>
          <w:szCs w:val="28"/>
          <w:cs/>
          <w:lang w:eastAsia="ja-JP"/>
        </w:rPr>
        <w:t>กุมภาพันธ์</w:t>
      </w:r>
      <w:r w:rsidRPr="006F6C88">
        <w:rPr>
          <w:rFonts w:asciiTheme="majorBidi" w:hAnsiTheme="majorBidi" w:cstheme="majorBidi"/>
          <w:sz w:val="28"/>
          <w:szCs w:val="28"/>
          <w:cs/>
          <w:lang w:eastAsia="ja-JP"/>
        </w:rPr>
        <w:t xml:space="preserve"> </w:t>
      </w:r>
      <w:r>
        <w:rPr>
          <w:rFonts w:asciiTheme="majorBidi" w:hAnsiTheme="majorBidi" w:cstheme="majorBidi"/>
          <w:sz w:val="28"/>
          <w:szCs w:val="28"/>
          <w:lang w:eastAsia="ja-JP"/>
        </w:rPr>
        <w:t>2563</w:t>
      </w:r>
      <w:r w:rsidRPr="006F6C88">
        <w:rPr>
          <w:rFonts w:asciiTheme="majorBidi" w:hAnsiTheme="majorBidi" w:cstheme="majorBidi"/>
          <w:sz w:val="28"/>
          <w:szCs w:val="28"/>
          <w:lang w:eastAsia="ja-JP"/>
        </w:rPr>
        <w:t xml:space="preserve"> </w:t>
      </w:r>
      <w:r w:rsidRPr="006F6C88">
        <w:rPr>
          <w:rFonts w:asciiTheme="majorBidi" w:hAnsiTheme="majorBidi" w:cstheme="majorBidi"/>
          <w:sz w:val="28"/>
          <w:szCs w:val="28"/>
          <w:cs/>
          <w:lang w:eastAsia="ja-JP"/>
        </w:rPr>
        <w:t>เป็นจำนวนเงินทั้งสิ้น</w:t>
      </w:r>
      <w:r w:rsidRPr="006F6C88">
        <w:rPr>
          <w:rFonts w:asciiTheme="majorBidi" w:hAnsiTheme="majorBidi" w:cstheme="majorBidi"/>
          <w:sz w:val="28"/>
          <w:szCs w:val="28"/>
          <w:lang w:eastAsia="ja-JP"/>
        </w:rPr>
        <w:t xml:space="preserve"> 449.1 </w:t>
      </w:r>
      <w:r w:rsidRPr="006F6C88">
        <w:rPr>
          <w:rFonts w:asciiTheme="majorBidi" w:hAnsiTheme="majorBidi" w:cstheme="majorBidi"/>
          <w:sz w:val="28"/>
          <w:szCs w:val="28"/>
          <w:cs/>
          <w:lang w:eastAsia="ja-JP"/>
        </w:rPr>
        <w:t>ล้านบาท</w:t>
      </w:r>
      <w:r w:rsidRPr="006F6C88">
        <w:rPr>
          <w:rFonts w:asciiTheme="majorBidi" w:hAnsiTheme="majorBidi" w:cstheme="majorBidi"/>
          <w:sz w:val="28"/>
          <w:szCs w:val="28"/>
          <w:lang w:eastAsia="ja-JP"/>
        </w:rPr>
        <w:t xml:space="preserve"> </w:t>
      </w:r>
      <w:r w:rsidRPr="006F6C88">
        <w:rPr>
          <w:rFonts w:asciiTheme="majorBidi" w:hAnsiTheme="majorBidi" w:cstheme="majorBidi"/>
          <w:sz w:val="28"/>
          <w:szCs w:val="28"/>
          <w:cs/>
          <w:lang w:eastAsia="ja-JP"/>
        </w:rPr>
        <w:t>โดยจ่ายให้กับบริษัทเป็นจำนวนเงิน</w:t>
      </w:r>
      <w:r w:rsidRPr="006F6C88">
        <w:rPr>
          <w:rFonts w:asciiTheme="majorBidi" w:hAnsiTheme="majorBidi" w:cstheme="majorBidi"/>
          <w:sz w:val="28"/>
          <w:szCs w:val="28"/>
          <w:lang w:eastAsia="ja-JP"/>
        </w:rPr>
        <w:t xml:space="preserve"> 220.0 </w:t>
      </w:r>
      <w:r w:rsidRPr="006F6C88">
        <w:rPr>
          <w:rFonts w:asciiTheme="majorBidi" w:hAnsiTheme="majorBidi" w:cstheme="majorBidi"/>
          <w:sz w:val="28"/>
          <w:szCs w:val="28"/>
          <w:cs/>
          <w:lang w:eastAsia="ja-JP"/>
        </w:rPr>
        <w:t>ล้านบาท และจ่ายให้กับส่วนได้เสียที่ไม่มีอำนาจควบคุมเป็นจำนวนเงิน</w:t>
      </w:r>
      <w:r w:rsidRPr="006F6C88">
        <w:rPr>
          <w:rFonts w:asciiTheme="majorBidi" w:hAnsiTheme="majorBidi" w:cstheme="majorBidi"/>
          <w:sz w:val="28"/>
          <w:szCs w:val="28"/>
          <w:lang w:eastAsia="ja-JP"/>
        </w:rPr>
        <w:t xml:space="preserve"> 229.1 </w:t>
      </w:r>
      <w:r w:rsidRPr="006F6C88">
        <w:rPr>
          <w:rFonts w:asciiTheme="majorBidi" w:hAnsiTheme="majorBidi" w:cstheme="majorBidi"/>
          <w:sz w:val="28"/>
          <w:szCs w:val="28"/>
          <w:cs/>
          <w:lang w:eastAsia="ja-JP"/>
        </w:rPr>
        <w:t xml:space="preserve">ล้านบาท ในเดือนมีนาคม </w:t>
      </w:r>
      <w:r>
        <w:rPr>
          <w:rFonts w:asciiTheme="majorBidi" w:hAnsiTheme="majorBidi" w:cstheme="majorBidi"/>
          <w:sz w:val="28"/>
          <w:szCs w:val="28"/>
          <w:lang w:eastAsia="ja-JP"/>
        </w:rPr>
        <w:t>2563</w:t>
      </w:r>
    </w:p>
    <w:p w14:paraId="1CC3DCD7" w14:textId="77777777" w:rsidR="00461CF6" w:rsidRPr="006F6C88" w:rsidRDefault="00461CF6" w:rsidP="007E04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  <w:lang w:eastAsia="ja-JP"/>
        </w:rPr>
      </w:pPr>
      <w:bookmarkStart w:id="0" w:name="_GoBack"/>
      <w:bookmarkEnd w:id="0"/>
    </w:p>
    <w:p w14:paraId="1D274610" w14:textId="232856F9" w:rsidR="007E049E" w:rsidRDefault="007E049E" w:rsidP="007E049E">
      <w:pPr>
        <w:tabs>
          <w:tab w:val="left" w:pos="720"/>
        </w:tabs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6F6C88">
        <w:rPr>
          <w:rFonts w:asciiTheme="majorBidi" w:hAnsiTheme="majorBidi" w:cstheme="majorBidi"/>
          <w:sz w:val="28"/>
          <w:szCs w:val="28"/>
          <w:cs/>
        </w:rPr>
        <w:lastRenderedPageBreak/>
        <w:t xml:space="preserve">ณ วันที่ </w:t>
      </w:r>
      <w:r w:rsidR="001D3679">
        <w:rPr>
          <w:rFonts w:asciiTheme="majorBidi" w:hAnsiTheme="majorBidi" w:cstheme="majorBidi"/>
          <w:sz w:val="28"/>
          <w:szCs w:val="28"/>
        </w:rPr>
        <w:t xml:space="preserve">30 </w:t>
      </w:r>
      <w:r w:rsidR="001D3679">
        <w:rPr>
          <w:rFonts w:asciiTheme="majorBidi" w:hAnsiTheme="majorBidi" w:cstheme="majorBidi" w:hint="cs"/>
          <w:sz w:val="28"/>
          <w:szCs w:val="28"/>
          <w:cs/>
        </w:rPr>
        <w:t>มิถุนายน</w:t>
      </w:r>
      <w:r w:rsidRPr="006F6C88">
        <w:rPr>
          <w:rFonts w:asciiTheme="majorBidi" w:hAnsiTheme="majorBidi" w:cstheme="majorBidi"/>
          <w:sz w:val="28"/>
          <w:szCs w:val="28"/>
          <w:cs/>
        </w:rPr>
        <w:t xml:space="preserve"> </w:t>
      </w:r>
      <w:r>
        <w:rPr>
          <w:rFonts w:asciiTheme="majorBidi" w:hAnsiTheme="majorBidi" w:cstheme="majorBidi"/>
          <w:sz w:val="28"/>
          <w:szCs w:val="28"/>
        </w:rPr>
        <w:t>2564</w:t>
      </w:r>
      <w:r w:rsidRPr="006F6C88">
        <w:rPr>
          <w:rFonts w:asciiTheme="majorBidi" w:hAnsiTheme="majorBidi" w:cstheme="majorBidi"/>
          <w:sz w:val="28"/>
          <w:szCs w:val="28"/>
          <w:cs/>
        </w:rPr>
        <w:t xml:space="preserve"> บริษัทมีภาระผูกพันในการจ่ายซื้อเงินลงทุนในบริษัทย่อยแห่งหนึ่ง (บริษัท จันทบุรีมารีนฟาร์ม จำกัด) ที่ยังไม่ได้เรียกชำระเป็นจำนวนเงินรวม </w:t>
      </w:r>
      <w:r w:rsidRPr="006F6C88">
        <w:rPr>
          <w:rFonts w:asciiTheme="majorBidi" w:hAnsiTheme="majorBidi" w:cstheme="majorBidi"/>
          <w:sz w:val="28"/>
          <w:szCs w:val="28"/>
        </w:rPr>
        <w:t xml:space="preserve">6.8 </w:t>
      </w:r>
      <w:r w:rsidRPr="006F6C88">
        <w:rPr>
          <w:rFonts w:asciiTheme="majorBidi" w:hAnsiTheme="majorBidi" w:cstheme="majorBidi"/>
          <w:sz w:val="28"/>
          <w:szCs w:val="28"/>
          <w:cs/>
        </w:rPr>
        <w:t>ล้านบาท</w:t>
      </w:r>
      <w:r w:rsidRPr="006F6C88">
        <w:rPr>
          <w:rFonts w:asciiTheme="majorBidi" w:hAnsiTheme="majorBidi" w:cstheme="majorBidi"/>
          <w:sz w:val="28"/>
          <w:szCs w:val="28"/>
        </w:rPr>
        <w:t xml:space="preserve"> </w:t>
      </w:r>
      <w:r w:rsidRPr="006F6C88">
        <w:rPr>
          <w:rFonts w:asciiTheme="majorBidi" w:hAnsiTheme="majorBidi" w:cstheme="majorBidi"/>
          <w:i/>
          <w:iCs/>
          <w:sz w:val="28"/>
          <w:szCs w:val="28"/>
          <w:cs/>
        </w:rPr>
        <w:t>(</w:t>
      </w:r>
      <w:r w:rsidRPr="006F6C88">
        <w:rPr>
          <w:rFonts w:asciiTheme="majorBidi" w:hAnsiTheme="majorBidi" w:cstheme="majorBidi"/>
          <w:i/>
          <w:iCs/>
          <w:sz w:val="28"/>
          <w:szCs w:val="28"/>
        </w:rPr>
        <w:t xml:space="preserve">31 </w:t>
      </w:r>
      <w:r w:rsidRPr="006F6C88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ธันวาคม </w:t>
      </w:r>
      <w:r>
        <w:rPr>
          <w:rFonts w:asciiTheme="majorBidi" w:hAnsiTheme="majorBidi" w:cstheme="majorBidi"/>
          <w:i/>
          <w:iCs/>
          <w:sz w:val="28"/>
          <w:szCs w:val="28"/>
        </w:rPr>
        <w:t>2563</w:t>
      </w:r>
      <w:r w:rsidRPr="006F6C88">
        <w:rPr>
          <w:rFonts w:asciiTheme="majorBidi" w:hAnsiTheme="majorBidi" w:cstheme="majorBidi"/>
          <w:i/>
          <w:iCs/>
          <w:sz w:val="28"/>
          <w:szCs w:val="28"/>
        </w:rPr>
        <w:t xml:space="preserve"> : 6.8 </w:t>
      </w:r>
      <w:r w:rsidRPr="006F6C88">
        <w:rPr>
          <w:rFonts w:asciiTheme="majorBidi" w:hAnsiTheme="majorBidi" w:cstheme="majorBidi"/>
          <w:i/>
          <w:iCs/>
          <w:sz w:val="28"/>
          <w:szCs w:val="28"/>
          <w:cs/>
        </w:rPr>
        <w:t>ล้านบาท)</w:t>
      </w:r>
      <w:r w:rsidRPr="006F6C88">
        <w:rPr>
          <w:rFonts w:asciiTheme="majorBidi" w:hAnsiTheme="majorBidi" w:cstheme="majorBidi"/>
          <w:i/>
          <w:iCs/>
          <w:sz w:val="28"/>
          <w:szCs w:val="28"/>
        </w:rPr>
        <w:tab/>
      </w:r>
    </w:p>
    <w:p w14:paraId="47622867" w14:textId="77777777" w:rsidR="002C1D59" w:rsidRPr="006F6C88" w:rsidRDefault="002C1D59" w:rsidP="007E049E">
      <w:pPr>
        <w:tabs>
          <w:tab w:val="left" w:pos="720"/>
        </w:tabs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  <w:cs/>
        </w:rPr>
      </w:pPr>
    </w:p>
    <w:p w14:paraId="4BB3BDB3" w14:textId="5D666651" w:rsidR="007E049E" w:rsidRPr="006F6C88" w:rsidRDefault="007E049E" w:rsidP="007E04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6F6C88">
        <w:rPr>
          <w:rFonts w:asciiTheme="majorBidi" w:hAnsiTheme="majorBidi" w:cstheme="majorBidi"/>
          <w:sz w:val="28"/>
          <w:szCs w:val="28"/>
          <w:cs/>
        </w:rPr>
        <w:t xml:space="preserve">ยอดคงเหลือกับกิจการที่เกี่ยวข้องกัน ณ วันที่ </w:t>
      </w:r>
      <w:r w:rsidR="00774F18" w:rsidRPr="00620920">
        <w:rPr>
          <w:rFonts w:asciiTheme="majorBidi" w:hAnsiTheme="majorBidi" w:cstheme="majorBidi"/>
          <w:sz w:val="28"/>
          <w:szCs w:val="28"/>
        </w:rPr>
        <w:t>30</w:t>
      </w:r>
      <w:r w:rsidR="00774F18" w:rsidRPr="00620920">
        <w:rPr>
          <w:rFonts w:asciiTheme="majorBidi" w:hAnsiTheme="majorBidi" w:cstheme="majorBidi"/>
          <w:sz w:val="28"/>
          <w:szCs w:val="28"/>
          <w:cs/>
        </w:rPr>
        <w:t xml:space="preserve"> มิถุนายน </w:t>
      </w:r>
      <w:r>
        <w:rPr>
          <w:rFonts w:asciiTheme="majorBidi" w:hAnsiTheme="majorBidi" w:cstheme="majorBidi"/>
          <w:sz w:val="28"/>
          <w:szCs w:val="28"/>
        </w:rPr>
        <w:t>2564</w:t>
      </w:r>
      <w:r w:rsidRPr="006F6C88">
        <w:rPr>
          <w:rFonts w:asciiTheme="majorBidi" w:hAnsiTheme="majorBidi" w:cstheme="majorBidi"/>
          <w:sz w:val="28"/>
          <w:szCs w:val="28"/>
        </w:rPr>
        <w:t xml:space="preserve"> </w:t>
      </w:r>
      <w:r w:rsidRPr="006F6C88">
        <w:rPr>
          <w:rFonts w:asciiTheme="majorBidi" w:hAnsiTheme="majorBidi" w:cstheme="majorBidi"/>
          <w:sz w:val="28"/>
          <w:szCs w:val="28"/>
          <w:cs/>
        </w:rPr>
        <w:t>และ</w:t>
      </w:r>
      <w:r w:rsidRPr="006F6C88">
        <w:rPr>
          <w:rFonts w:asciiTheme="majorBidi" w:hAnsiTheme="majorBidi" w:cstheme="majorBidi"/>
          <w:sz w:val="28"/>
          <w:szCs w:val="28"/>
        </w:rPr>
        <w:t xml:space="preserve"> 31</w:t>
      </w:r>
      <w:r w:rsidRPr="006F6C88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>
        <w:rPr>
          <w:rFonts w:asciiTheme="majorBidi" w:hAnsiTheme="majorBidi" w:cstheme="majorBidi"/>
          <w:sz w:val="28"/>
          <w:szCs w:val="28"/>
        </w:rPr>
        <w:t>2563</w:t>
      </w:r>
      <w:r w:rsidRPr="006F6C88">
        <w:rPr>
          <w:rFonts w:asciiTheme="majorBidi" w:hAnsiTheme="majorBidi" w:cstheme="majorBidi"/>
          <w:sz w:val="28"/>
          <w:szCs w:val="28"/>
          <w:cs/>
        </w:rPr>
        <w:t xml:space="preserve"> มีดังนี้</w:t>
      </w:r>
    </w:p>
    <w:p w14:paraId="5C6545A1" w14:textId="77777777" w:rsidR="003F7D59" w:rsidRPr="006F6C88" w:rsidRDefault="003F7D59" w:rsidP="00C81F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170"/>
        <w:gridCol w:w="236"/>
        <w:gridCol w:w="1114"/>
        <w:gridCol w:w="270"/>
        <w:gridCol w:w="990"/>
        <w:gridCol w:w="243"/>
        <w:gridCol w:w="27"/>
        <w:gridCol w:w="1170"/>
      </w:tblGrid>
      <w:tr w:rsidR="003F7D59" w:rsidRPr="006F6C88" w14:paraId="21D90682" w14:textId="77777777" w:rsidTr="0083395B">
        <w:trPr>
          <w:trHeight w:val="403"/>
          <w:tblHeader/>
        </w:trPr>
        <w:tc>
          <w:tcPr>
            <w:tcW w:w="3960" w:type="dxa"/>
          </w:tcPr>
          <w:p w14:paraId="342D293A" w14:textId="0830E034" w:rsidR="003F7D59" w:rsidRPr="006F6C88" w:rsidRDefault="003F7D59" w:rsidP="004B6EC1">
            <w:pPr>
              <w:pStyle w:val="Heading2"/>
              <w:keepNext w:val="0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520" w:type="dxa"/>
            <w:gridSpan w:val="3"/>
          </w:tcPr>
          <w:p w14:paraId="43935396" w14:textId="77777777" w:rsidR="003F7D59" w:rsidRPr="006F6C88" w:rsidRDefault="003F7D59" w:rsidP="004B6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F6C8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5FA8035" w14:textId="77777777" w:rsidR="003F7D59" w:rsidRPr="006F6C88" w:rsidRDefault="003F7D59" w:rsidP="004B6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4"/>
          </w:tcPr>
          <w:p w14:paraId="76151524" w14:textId="77777777" w:rsidR="003F7D59" w:rsidRPr="006F6C88" w:rsidRDefault="003F7D59" w:rsidP="004B6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</w:t>
            </w:r>
            <w:r w:rsidR="00DA7D5C" w:rsidRPr="006F6C8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กิจการ</w:t>
            </w:r>
          </w:p>
        </w:tc>
      </w:tr>
      <w:tr w:rsidR="00F2208E" w:rsidRPr="006F6C88" w14:paraId="29755DA8" w14:textId="77777777" w:rsidTr="0083395B">
        <w:trPr>
          <w:trHeight w:val="403"/>
          <w:tblHeader/>
        </w:trPr>
        <w:tc>
          <w:tcPr>
            <w:tcW w:w="3960" w:type="dxa"/>
          </w:tcPr>
          <w:p w14:paraId="1DDB6998" w14:textId="77777777" w:rsidR="00F2208E" w:rsidRPr="006F6C88" w:rsidRDefault="00F2208E" w:rsidP="00F22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056EA0D3" w14:textId="1F48BBEF" w:rsidR="00F2208E" w:rsidRPr="006F6C88" w:rsidRDefault="002C5F2D" w:rsidP="00F22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20920">
              <w:rPr>
                <w:rFonts w:asciiTheme="majorBidi" w:hAnsiTheme="majorBidi" w:cstheme="majorBidi"/>
                <w:bCs/>
                <w:sz w:val="28"/>
                <w:szCs w:val="28"/>
              </w:rPr>
              <w:t>30</w:t>
            </w:r>
            <w:r w:rsidRPr="00620920">
              <w:rPr>
                <w:rFonts w:asciiTheme="majorBidi" w:hAnsiTheme="majorBidi" w:cstheme="majorBidi"/>
                <w:b/>
                <w:sz w:val="28"/>
                <w:szCs w:val="28"/>
              </w:rPr>
              <w:t xml:space="preserve"> </w:t>
            </w:r>
            <w:r w:rsidRPr="00620920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36" w:type="dxa"/>
          </w:tcPr>
          <w:p w14:paraId="001C5F66" w14:textId="77777777" w:rsidR="00F2208E" w:rsidRPr="006F6C88" w:rsidRDefault="00F2208E" w:rsidP="00F22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5B848DFD" w14:textId="77777777" w:rsidR="00F2208E" w:rsidRPr="006F6C88" w:rsidRDefault="00F2208E" w:rsidP="00F22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70" w:type="dxa"/>
          </w:tcPr>
          <w:p w14:paraId="07481D20" w14:textId="77777777" w:rsidR="00F2208E" w:rsidRPr="006F6C88" w:rsidRDefault="00F2208E" w:rsidP="00F22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7491F9F0" w14:textId="6EB9E84E" w:rsidR="00F2208E" w:rsidRPr="006F6C88" w:rsidRDefault="002C5F2D" w:rsidP="00F22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20920">
              <w:rPr>
                <w:rFonts w:asciiTheme="majorBidi" w:hAnsiTheme="majorBidi" w:cstheme="majorBidi"/>
                <w:bCs/>
                <w:sz w:val="28"/>
                <w:szCs w:val="28"/>
              </w:rPr>
              <w:t>30</w:t>
            </w:r>
            <w:r w:rsidRPr="00620920">
              <w:rPr>
                <w:rFonts w:asciiTheme="majorBidi" w:hAnsiTheme="majorBidi" w:cstheme="majorBidi"/>
                <w:b/>
                <w:sz w:val="28"/>
                <w:szCs w:val="28"/>
              </w:rPr>
              <w:t xml:space="preserve"> </w:t>
            </w:r>
            <w:r w:rsidRPr="00620920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70" w:type="dxa"/>
            <w:gridSpan w:val="2"/>
          </w:tcPr>
          <w:p w14:paraId="1F2E5790" w14:textId="77777777" w:rsidR="00F2208E" w:rsidRPr="006F6C88" w:rsidRDefault="00F2208E" w:rsidP="00F22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FE1EE07" w14:textId="77777777" w:rsidR="00F2208E" w:rsidRPr="006F6C88" w:rsidRDefault="00F2208E" w:rsidP="00F22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1D278F" w:rsidRPr="006F6C88" w14:paraId="1095349D" w14:textId="77777777" w:rsidTr="0083395B">
        <w:trPr>
          <w:trHeight w:val="403"/>
          <w:tblHeader/>
        </w:trPr>
        <w:tc>
          <w:tcPr>
            <w:tcW w:w="3960" w:type="dxa"/>
          </w:tcPr>
          <w:p w14:paraId="1696CB14" w14:textId="45433693" w:rsidR="001D278F" w:rsidRPr="008D7B40" w:rsidRDefault="001D278F" w:rsidP="001D2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31F977F6" w14:textId="155BEF9A" w:rsidR="001D278F" w:rsidRPr="006F6C88" w:rsidRDefault="00B936F0" w:rsidP="001D2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36" w:type="dxa"/>
          </w:tcPr>
          <w:p w14:paraId="4A7BECF6" w14:textId="77777777" w:rsidR="001D278F" w:rsidRPr="006F6C88" w:rsidRDefault="001D278F" w:rsidP="001D2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0F3E75FB" w14:textId="3D0F32E4" w:rsidR="001D278F" w:rsidRPr="006F6C88" w:rsidRDefault="00B936F0" w:rsidP="001D2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270" w:type="dxa"/>
          </w:tcPr>
          <w:p w14:paraId="6A40E523" w14:textId="77777777" w:rsidR="001D278F" w:rsidRPr="006F6C88" w:rsidRDefault="001D278F" w:rsidP="001D2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56A37071" w14:textId="3E4A7BC2" w:rsidR="001D278F" w:rsidRPr="006F6C88" w:rsidRDefault="00B936F0" w:rsidP="001D2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70" w:type="dxa"/>
            <w:gridSpan w:val="2"/>
          </w:tcPr>
          <w:p w14:paraId="571D7B23" w14:textId="77777777" w:rsidR="001D278F" w:rsidRPr="006F6C88" w:rsidRDefault="001D278F" w:rsidP="001D2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109D09F" w14:textId="6D57A008" w:rsidR="001D278F" w:rsidRPr="006F6C88" w:rsidRDefault="00B936F0" w:rsidP="001D2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D27A81" w:rsidRPr="006F6C88" w14:paraId="33602747" w14:textId="77777777" w:rsidTr="0083395B">
        <w:trPr>
          <w:trHeight w:val="403"/>
        </w:trPr>
        <w:tc>
          <w:tcPr>
            <w:tcW w:w="3960" w:type="dxa"/>
          </w:tcPr>
          <w:p w14:paraId="47101E23" w14:textId="77777777" w:rsidR="00D27A81" w:rsidRPr="006F6C88" w:rsidRDefault="00D27A81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5220" w:type="dxa"/>
            <w:gridSpan w:val="8"/>
          </w:tcPr>
          <w:p w14:paraId="5060F9E8" w14:textId="77777777" w:rsidR="00D27A81" w:rsidRPr="006F6C88" w:rsidRDefault="00D27A81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BE7843" w:rsidRPr="006F6C88" w14:paraId="4F2582D4" w14:textId="77777777" w:rsidTr="0083395B">
        <w:trPr>
          <w:trHeight w:val="403"/>
        </w:trPr>
        <w:tc>
          <w:tcPr>
            <w:tcW w:w="3960" w:type="dxa"/>
          </w:tcPr>
          <w:p w14:paraId="471DDCDC" w14:textId="3E916D69" w:rsidR="00BE7843" w:rsidRPr="006F6C88" w:rsidRDefault="00BE7843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8D7B4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5220" w:type="dxa"/>
            <w:gridSpan w:val="8"/>
          </w:tcPr>
          <w:p w14:paraId="5FAEC76D" w14:textId="77777777" w:rsidR="00BE7843" w:rsidRPr="006F6C88" w:rsidRDefault="00BE7843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</w:tr>
      <w:tr w:rsidR="007A0D4C" w:rsidRPr="006F6C88" w14:paraId="6A79C27A" w14:textId="77777777" w:rsidTr="0083395B">
        <w:trPr>
          <w:trHeight w:val="371"/>
        </w:trPr>
        <w:tc>
          <w:tcPr>
            <w:tcW w:w="3960" w:type="dxa"/>
          </w:tcPr>
          <w:p w14:paraId="0ACF9B26" w14:textId="77777777" w:rsidR="007A0D4C" w:rsidRPr="006F6C88" w:rsidRDefault="007A0D4C" w:rsidP="007A0D4C">
            <w:pPr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597FB7CD" w14:textId="5696EFC5" w:rsidR="007A0D4C" w:rsidRPr="006F6C88" w:rsidRDefault="007A0D4C" w:rsidP="007A0D4C">
            <w:pPr>
              <w:pStyle w:val="acctfourfigures"/>
              <w:tabs>
                <w:tab w:val="clear" w:pos="765"/>
                <w:tab w:val="decimal" w:pos="516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3BB19C1" w14:textId="77777777" w:rsidR="007A0D4C" w:rsidRPr="006F6C88" w:rsidRDefault="007A0D4C" w:rsidP="007A0D4C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0BD7B245" w14:textId="77777777" w:rsidR="007A0D4C" w:rsidRPr="000A647C" w:rsidRDefault="007A0D4C" w:rsidP="007A0D4C">
            <w:pPr>
              <w:pStyle w:val="acctfourfigures"/>
              <w:tabs>
                <w:tab w:val="clear" w:pos="765"/>
                <w:tab w:val="decimal" w:pos="562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A647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CDEBA89" w14:textId="77777777" w:rsidR="007A0D4C" w:rsidRPr="000A647C" w:rsidRDefault="007A0D4C" w:rsidP="007A0D4C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37A6FFD3" w14:textId="6CB4711D" w:rsidR="007A0D4C" w:rsidRPr="000A647C" w:rsidRDefault="007A0D4C" w:rsidP="007A0D4C">
            <w:pPr>
              <w:pStyle w:val="acctfourfigures"/>
              <w:tabs>
                <w:tab w:val="clear" w:pos="765"/>
                <w:tab w:val="decimal" w:pos="864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33,446</w:t>
            </w:r>
          </w:p>
        </w:tc>
        <w:tc>
          <w:tcPr>
            <w:tcW w:w="243" w:type="dxa"/>
          </w:tcPr>
          <w:p w14:paraId="1CB1046A" w14:textId="77777777" w:rsidR="007A0D4C" w:rsidRPr="000A647C" w:rsidRDefault="007A0D4C" w:rsidP="007A0D4C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7" w:type="dxa"/>
            <w:gridSpan w:val="2"/>
          </w:tcPr>
          <w:p w14:paraId="4E032A47" w14:textId="244FB3BD" w:rsidR="007A0D4C" w:rsidRPr="000A647C" w:rsidRDefault="007A0D4C" w:rsidP="007A0D4C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A647C">
              <w:rPr>
                <w:rFonts w:asciiTheme="majorBidi" w:hAnsiTheme="majorBidi" w:cstheme="majorBidi"/>
                <w:sz w:val="28"/>
                <w:szCs w:val="28"/>
              </w:rPr>
              <w:t>56,028</w:t>
            </w:r>
          </w:p>
        </w:tc>
      </w:tr>
      <w:tr w:rsidR="007A0D4C" w:rsidRPr="006F6C88" w14:paraId="3DB5DABC" w14:textId="77777777" w:rsidTr="0083395B">
        <w:trPr>
          <w:trHeight w:val="335"/>
        </w:trPr>
        <w:tc>
          <w:tcPr>
            <w:tcW w:w="3960" w:type="dxa"/>
          </w:tcPr>
          <w:p w14:paraId="5C26B69C" w14:textId="77777777" w:rsidR="007A0D4C" w:rsidRPr="006F6C88" w:rsidRDefault="007A0D4C" w:rsidP="007A0D4C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43854EA" w14:textId="317384C2" w:rsidR="007A0D4C" w:rsidRPr="00B25F16" w:rsidRDefault="007A0D4C" w:rsidP="007A0D4C">
            <w:pPr>
              <w:pStyle w:val="acctfourfigures"/>
              <w:tabs>
                <w:tab w:val="clear" w:pos="765"/>
                <w:tab w:val="decimal" w:pos="864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224,892</w:t>
            </w:r>
          </w:p>
        </w:tc>
        <w:tc>
          <w:tcPr>
            <w:tcW w:w="236" w:type="dxa"/>
          </w:tcPr>
          <w:p w14:paraId="101E7179" w14:textId="77777777" w:rsidR="007A0D4C" w:rsidRPr="006F6C88" w:rsidRDefault="007A0D4C" w:rsidP="007A0D4C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7AF3E7F9" w14:textId="3034DB69" w:rsidR="007A0D4C" w:rsidRPr="000A647C" w:rsidRDefault="007A0D4C" w:rsidP="007A0D4C">
            <w:pPr>
              <w:pStyle w:val="acctfourfigures"/>
              <w:tabs>
                <w:tab w:val="clear" w:pos="765"/>
                <w:tab w:val="decimal" w:pos="864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A647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167,622</w:t>
            </w:r>
          </w:p>
        </w:tc>
        <w:tc>
          <w:tcPr>
            <w:tcW w:w="270" w:type="dxa"/>
          </w:tcPr>
          <w:p w14:paraId="7A17446C" w14:textId="77777777" w:rsidR="007A0D4C" w:rsidRPr="000A647C" w:rsidRDefault="007A0D4C" w:rsidP="007A0D4C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9A8E4EF" w14:textId="61644943" w:rsidR="007A0D4C" w:rsidRPr="000A647C" w:rsidRDefault="007A0D4C" w:rsidP="007A0D4C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4,036</w:t>
            </w:r>
          </w:p>
        </w:tc>
        <w:tc>
          <w:tcPr>
            <w:tcW w:w="243" w:type="dxa"/>
          </w:tcPr>
          <w:p w14:paraId="0F638EDA" w14:textId="77777777" w:rsidR="007A0D4C" w:rsidRPr="000A647C" w:rsidRDefault="007A0D4C" w:rsidP="007A0D4C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7" w:type="dxa"/>
            <w:gridSpan w:val="2"/>
            <w:tcBorders>
              <w:bottom w:val="single" w:sz="4" w:space="0" w:color="auto"/>
            </w:tcBorders>
          </w:tcPr>
          <w:p w14:paraId="796BF57E" w14:textId="3C7268D6" w:rsidR="007A0D4C" w:rsidRPr="000A647C" w:rsidRDefault="007A0D4C" w:rsidP="007A0D4C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A647C">
              <w:rPr>
                <w:rFonts w:asciiTheme="majorBidi" w:hAnsiTheme="majorBidi" w:cstheme="majorBidi"/>
                <w:sz w:val="28"/>
                <w:szCs w:val="28"/>
              </w:rPr>
              <w:t>3,928</w:t>
            </w:r>
          </w:p>
        </w:tc>
      </w:tr>
      <w:tr w:rsidR="007A0D4C" w:rsidRPr="006F6C88" w14:paraId="321D50FD" w14:textId="77777777" w:rsidTr="0083395B">
        <w:trPr>
          <w:trHeight w:val="403"/>
        </w:trPr>
        <w:tc>
          <w:tcPr>
            <w:tcW w:w="3960" w:type="dxa"/>
          </w:tcPr>
          <w:p w14:paraId="049530CC" w14:textId="77777777" w:rsidR="007A0D4C" w:rsidRPr="006F6C88" w:rsidRDefault="007A0D4C" w:rsidP="007A0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F6C8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A7DB50F" w14:textId="37B8DE12" w:rsidR="007A0D4C" w:rsidRPr="006F6C88" w:rsidRDefault="007A0D4C" w:rsidP="007A0D4C">
            <w:pPr>
              <w:pStyle w:val="acctfourfigures"/>
              <w:tabs>
                <w:tab w:val="clear" w:pos="765"/>
                <w:tab w:val="decimal" w:pos="864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224,892</w:t>
            </w:r>
          </w:p>
        </w:tc>
        <w:tc>
          <w:tcPr>
            <w:tcW w:w="236" w:type="dxa"/>
          </w:tcPr>
          <w:p w14:paraId="7397EE11" w14:textId="77777777" w:rsidR="007A0D4C" w:rsidRPr="006F6C88" w:rsidRDefault="007A0D4C" w:rsidP="007A0D4C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14:paraId="2694F86A" w14:textId="76D349DD" w:rsidR="007A0D4C" w:rsidRPr="000A647C" w:rsidRDefault="007A0D4C" w:rsidP="007A0D4C">
            <w:pPr>
              <w:pStyle w:val="acctfourfigures"/>
              <w:tabs>
                <w:tab w:val="clear" w:pos="765"/>
                <w:tab w:val="decimal" w:pos="864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A647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167,622</w:t>
            </w:r>
          </w:p>
        </w:tc>
        <w:tc>
          <w:tcPr>
            <w:tcW w:w="270" w:type="dxa"/>
          </w:tcPr>
          <w:p w14:paraId="3C0AC643" w14:textId="77777777" w:rsidR="007A0D4C" w:rsidRPr="000A647C" w:rsidRDefault="007A0D4C" w:rsidP="007A0D4C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464C452" w14:textId="5F5B868D" w:rsidR="007A0D4C" w:rsidRPr="000A647C" w:rsidRDefault="007A0D4C" w:rsidP="007A0D4C">
            <w:pPr>
              <w:pStyle w:val="acctfourfigures"/>
              <w:tabs>
                <w:tab w:val="clear" w:pos="765"/>
                <w:tab w:val="decimal" w:pos="864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37,482</w:t>
            </w:r>
          </w:p>
        </w:tc>
        <w:tc>
          <w:tcPr>
            <w:tcW w:w="243" w:type="dxa"/>
          </w:tcPr>
          <w:p w14:paraId="28CC384F" w14:textId="77777777" w:rsidR="007A0D4C" w:rsidRPr="000A647C" w:rsidRDefault="007A0D4C" w:rsidP="007A0D4C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9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D990338" w14:textId="6A0E04A6" w:rsidR="007A0D4C" w:rsidRPr="000A647C" w:rsidRDefault="007A0D4C" w:rsidP="007A0D4C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A647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59,956</w:t>
            </w:r>
          </w:p>
        </w:tc>
      </w:tr>
    </w:tbl>
    <w:p w14:paraId="29B8C4FD" w14:textId="77777777" w:rsidR="00DC0C5E" w:rsidRPr="006F6C88" w:rsidRDefault="00DC0C5E" w:rsidP="006752FD">
      <w:pPr>
        <w:spacing w:line="240" w:lineRule="auto"/>
        <w:rPr>
          <w:rFonts w:asciiTheme="majorBidi" w:hAnsiTheme="majorBidi" w:cstheme="majorBidi"/>
          <w:sz w:val="28"/>
          <w:szCs w:val="28"/>
        </w:rPr>
      </w:pPr>
      <w:r w:rsidRPr="006F6C88">
        <w:rPr>
          <w:rFonts w:asciiTheme="majorBidi" w:hAnsiTheme="majorBidi" w:cstheme="majorBidi"/>
          <w:sz w:val="28"/>
          <w:szCs w:val="28"/>
        </w:rPr>
        <w:tab/>
      </w:r>
    </w:p>
    <w:p w14:paraId="3069F7E6" w14:textId="4231108B" w:rsidR="00610C5A" w:rsidRDefault="00DC0C5E" w:rsidP="00DC0C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6F6C88">
        <w:rPr>
          <w:rFonts w:asciiTheme="majorBidi" w:hAnsiTheme="majorBidi" w:cstheme="majorBidi"/>
          <w:sz w:val="28"/>
          <w:szCs w:val="28"/>
          <w:cs/>
        </w:rPr>
        <w:t xml:space="preserve">โดยปกติระยะเวลาการให้สินเชื่อแก่กิจการที่เกี่ยวข้องของกลุ่มบริษัทมีระยะเวลา </w:t>
      </w:r>
      <w:r w:rsidRPr="006F6C88">
        <w:rPr>
          <w:rFonts w:asciiTheme="majorBidi" w:hAnsiTheme="majorBidi" w:cstheme="majorBidi"/>
          <w:sz w:val="28"/>
          <w:szCs w:val="28"/>
        </w:rPr>
        <w:t xml:space="preserve">30 </w:t>
      </w:r>
      <w:r w:rsidRPr="006F6C88">
        <w:rPr>
          <w:rFonts w:asciiTheme="majorBidi" w:hAnsiTheme="majorBidi" w:cstheme="majorBidi"/>
          <w:sz w:val="28"/>
          <w:szCs w:val="28"/>
          <w:cs/>
        </w:rPr>
        <w:t xml:space="preserve">วัน </w:t>
      </w:r>
    </w:p>
    <w:p w14:paraId="6F547890" w14:textId="77777777" w:rsidR="007A0E53" w:rsidRDefault="007A0E53" w:rsidP="00DC0C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170"/>
        <w:gridCol w:w="236"/>
        <w:gridCol w:w="1114"/>
        <w:gridCol w:w="270"/>
        <w:gridCol w:w="990"/>
        <w:gridCol w:w="270"/>
        <w:gridCol w:w="1170"/>
      </w:tblGrid>
      <w:tr w:rsidR="00B4632A" w:rsidRPr="006F6C88" w14:paraId="2FAE0A82" w14:textId="77777777" w:rsidTr="00C057D7">
        <w:trPr>
          <w:tblHeader/>
        </w:trPr>
        <w:tc>
          <w:tcPr>
            <w:tcW w:w="3960" w:type="dxa"/>
          </w:tcPr>
          <w:p w14:paraId="09BDA669" w14:textId="7BE0C728" w:rsidR="00B4632A" w:rsidRPr="006F6C88" w:rsidRDefault="00B4632A" w:rsidP="00171086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520" w:type="dxa"/>
            <w:gridSpan w:val="3"/>
          </w:tcPr>
          <w:p w14:paraId="4BA5B2D5" w14:textId="77777777" w:rsidR="00B4632A" w:rsidRPr="006F6C88" w:rsidRDefault="00B4632A" w:rsidP="00171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F6C8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ECA610F" w14:textId="77777777" w:rsidR="00B4632A" w:rsidRPr="006F6C88" w:rsidRDefault="00B4632A" w:rsidP="00171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</w:tcPr>
          <w:p w14:paraId="24FA4176" w14:textId="77777777" w:rsidR="00B4632A" w:rsidRPr="006F6C88" w:rsidRDefault="00B4632A" w:rsidP="00171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E4988" w:rsidRPr="006F6C88" w14:paraId="3766457B" w14:textId="77777777" w:rsidTr="00C057D7">
        <w:trPr>
          <w:tblHeader/>
        </w:trPr>
        <w:tc>
          <w:tcPr>
            <w:tcW w:w="3960" w:type="dxa"/>
          </w:tcPr>
          <w:p w14:paraId="42D5F15F" w14:textId="77777777" w:rsidR="00BE4988" w:rsidRPr="006F6C88" w:rsidRDefault="00BE4988" w:rsidP="00BE4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2499A2AE" w14:textId="4EB27973" w:rsidR="00BE4988" w:rsidRPr="006F6C88" w:rsidRDefault="002C5F2D" w:rsidP="00BE4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20920">
              <w:rPr>
                <w:rFonts w:asciiTheme="majorBidi" w:hAnsiTheme="majorBidi" w:cstheme="majorBidi"/>
                <w:bCs/>
                <w:sz w:val="28"/>
                <w:szCs w:val="28"/>
              </w:rPr>
              <w:t>30</w:t>
            </w:r>
            <w:r w:rsidRPr="00620920">
              <w:rPr>
                <w:rFonts w:asciiTheme="majorBidi" w:hAnsiTheme="majorBidi" w:cstheme="majorBidi"/>
                <w:b/>
                <w:sz w:val="28"/>
                <w:szCs w:val="28"/>
              </w:rPr>
              <w:t xml:space="preserve"> </w:t>
            </w:r>
            <w:r w:rsidRPr="00620920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36" w:type="dxa"/>
          </w:tcPr>
          <w:p w14:paraId="3502A688" w14:textId="77777777" w:rsidR="00BE4988" w:rsidRPr="006F6C88" w:rsidRDefault="00BE4988" w:rsidP="00BE4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41BB8786" w14:textId="77777777" w:rsidR="00BE4988" w:rsidRPr="006F6C88" w:rsidRDefault="00BE4988" w:rsidP="00BE4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70" w:type="dxa"/>
          </w:tcPr>
          <w:p w14:paraId="524AEA88" w14:textId="77777777" w:rsidR="00BE4988" w:rsidRPr="006F6C88" w:rsidRDefault="00BE4988" w:rsidP="00BE4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1F144EDB" w14:textId="352717C4" w:rsidR="00BE4988" w:rsidRPr="006F6C88" w:rsidRDefault="002C5F2D" w:rsidP="00BE4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20920">
              <w:rPr>
                <w:rFonts w:asciiTheme="majorBidi" w:hAnsiTheme="majorBidi" w:cstheme="majorBidi"/>
                <w:bCs/>
                <w:sz w:val="28"/>
                <w:szCs w:val="28"/>
              </w:rPr>
              <w:t>30</w:t>
            </w:r>
            <w:r w:rsidRPr="00620920">
              <w:rPr>
                <w:rFonts w:asciiTheme="majorBidi" w:hAnsiTheme="majorBidi" w:cstheme="majorBidi"/>
                <w:b/>
                <w:sz w:val="28"/>
                <w:szCs w:val="28"/>
              </w:rPr>
              <w:t xml:space="preserve"> </w:t>
            </w:r>
            <w:r w:rsidRPr="00620920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70" w:type="dxa"/>
          </w:tcPr>
          <w:p w14:paraId="6921ED2A" w14:textId="77777777" w:rsidR="00BE4988" w:rsidRPr="006F6C88" w:rsidRDefault="00BE4988" w:rsidP="00BE4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5945AA5" w14:textId="77777777" w:rsidR="00BE4988" w:rsidRPr="006F6C88" w:rsidRDefault="00BE4988" w:rsidP="00BE4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A51BA0" w:rsidRPr="006F6C88" w14:paraId="42A5F56E" w14:textId="77777777" w:rsidTr="00C057D7">
        <w:trPr>
          <w:tblHeader/>
        </w:trPr>
        <w:tc>
          <w:tcPr>
            <w:tcW w:w="3960" w:type="dxa"/>
          </w:tcPr>
          <w:p w14:paraId="69845BD8" w14:textId="102C4A51" w:rsidR="00A51BA0" w:rsidRPr="008D7B40" w:rsidRDefault="00A51BA0" w:rsidP="00A51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15C45758" w14:textId="5B43CB02" w:rsidR="00A51BA0" w:rsidRPr="006F6C88" w:rsidRDefault="00B936F0" w:rsidP="00A51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36" w:type="dxa"/>
          </w:tcPr>
          <w:p w14:paraId="285797B2" w14:textId="77777777" w:rsidR="00A51BA0" w:rsidRPr="006F6C88" w:rsidRDefault="00A51BA0" w:rsidP="00A51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43636181" w14:textId="7317892E" w:rsidR="00A51BA0" w:rsidRPr="006F6C88" w:rsidRDefault="00B936F0" w:rsidP="00A51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270" w:type="dxa"/>
          </w:tcPr>
          <w:p w14:paraId="56A06389" w14:textId="77777777" w:rsidR="00A51BA0" w:rsidRPr="006F6C88" w:rsidRDefault="00A51BA0" w:rsidP="00A51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62175828" w14:textId="0C72FFAE" w:rsidR="00A51BA0" w:rsidRPr="006F6C88" w:rsidRDefault="00B936F0" w:rsidP="00A51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70" w:type="dxa"/>
          </w:tcPr>
          <w:p w14:paraId="349DEB1F" w14:textId="77777777" w:rsidR="00A51BA0" w:rsidRPr="006F6C88" w:rsidRDefault="00A51BA0" w:rsidP="00A51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951D004" w14:textId="55E4D597" w:rsidR="00A51BA0" w:rsidRPr="006F6C88" w:rsidRDefault="00B936F0" w:rsidP="00A51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D27A81" w:rsidRPr="006F6C88" w14:paraId="2EA8EE8E" w14:textId="77777777" w:rsidTr="00C057D7">
        <w:trPr>
          <w:tblHeader/>
        </w:trPr>
        <w:tc>
          <w:tcPr>
            <w:tcW w:w="3960" w:type="dxa"/>
          </w:tcPr>
          <w:p w14:paraId="73C55DD7" w14:textId="77777777" w:rsidR="00D27A81" w:rsidRPr="006F6C88" w:rsidRDefault="00D27A81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5220" w:type="dxa"/>
            <w:gridSpan w:val="7"/>
          </w:tcPr>
          <w:p w14:paraId="75ADFBFC" w14:textId="77777777" w:rsidR="00D27A81" w:rsidRPr="006F6C88" w:rsidRDefault="00D27A81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FB7D4C" w:rsidRPr="006F6C88" w14:paraId="0752306D" w14:textId="77777777" w:rsidTr="00C057D7">
        <w:tc>
          <w:tcPr>
            <w:tcW w:w="3960" w:type="dxa"/>
          </w:tcPr>
          <w:p w14:paraId="77C3BD74" w14:textId="0E2BBB01" w:rsidR="00FB7D4C" w:rsidRPr="006F6C88" w:rsidRDefault="00FB7D4C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8D7B4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5220" w:type="dxa"/>
            <w:gridSpan w:val="7"/>
          </w:tcPr>
          <w:p w14:paraId="2B4814C9" w14:textId="77777777" w:rsidR="00FB7D4C" w:rsidRPr="006F6C88" w:rsidRDefault="00FB7D4C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</w:tr>
      <w:tr w:rsidR="007A0D4C" w:rsidRPr="006F6C88" w14:paraId="0DAD4A83" w14:textId="77777777" w:rsidTr="00C057D7">
        <w:trPr>
          <w:trHeight w:val="227"/>
        </w:trPr>
        <w:tc>
          <w:tcPr>
            <w:tcW w:w="3960" w:type="dxa"/>
          </w:tcPr>
          <w:p w14:paraId="21D488BE" w14:textId="77777777" w:rsidR="007A0D4C" w:rsidRPr="006F6C88" w:rsidRDefault="007A0D4C" w:rsidP="007A0D4C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718E9B9D" w14:textId="785FFB86" w:rsidR="007A0D4C" w:rsidRPr="006F6C88" w:rsidRDefault="007A0D4C" w:rsidP="007A0D4C">
            <w:pPr>
              <w:pStyle w:val="acctfourfigures"/>
              <w:tabs>
                <w:tab w:val="clear" w:pos="765"/>
                <w:tab w:val="decimal" w:pos="509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6F4D7E4" w14:textId="77777777" w:rsidR="007A0D4C" w:rsidRPr="006F6C88" w:rsidRDefault="007A0D4C" w:rsidP="007A0D4C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7A0AF10F" w14:textId="77777777" w:rsidR="007A0D4C" w:rsidRPr="006F6C88" w:rsidRDefault="007A0D4C" w:rsidP="007A0D4C">
            <w:pPr>
              <w:pStyle w:val="acctfourfigures"/>
              <w:tabs>
                <w:tab w:val="clear" w:pos="765"/>
                <w:tab w:val="decimal" w:pos="559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0CEC53D" w14:textId="77777777" w:rsidR="007A0D4C" w:rsidRPr="006F6C88" w:rsidRDefault="007A0D4C" w:rsidP="007A0D4C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67716124" w14:textId="6F2976AE" w:rsidR="007A0D4C" w:rsidRPr="006F6C88" w:rsidRDefault="007A0D4C" w:rsidP="007A0D4C">
            <w:pPr>
              <w:pStyle w:val="acctfourfigures"/>
              <w:spacing w:line="400" w:lineRule="exact"/>
              <w:ind w:lef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2,679</w:t>
            </w:r>
          </w:p>
        </w:tc>
        <w:tc>
          <w:tcPr>
            <w:tcW w:w="270" w:type="dxa"/>
          </w:tcPr>
          <w:p w14:paraId="03A893D3" w14:textId="77777777" w:rsidR="007A0D4C" w:rsidRPr="006F6C88" w:rsidRDefault="007A0D4C" w:rsidP="007A0D4C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53BAEC9" w14:textId="291DFFA7" w:rsidR="007A0D4C" w:rsidRPr="006F6C88" w:rsidRDefault="007A0D4C" w:rsidP="007A0D4C">
            <w:pPr>
              <w:pStyle w:val="acctfourfigures"/>
              <w:tabs>
                <w:tab w:val="clear" w:pos="765"/>
                <w:tab w:val="decimal" w:pos="864"/>
              </w:tabs>
              <w:spacing w:line="400" w:lineRule="exact"/>
              <w:ind w:lef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Pr="006F6C8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63</w:t>
            </w:r>
          </w:p>
        </w:tc>
      </w:tr>
      <w:tr w:rsidR="007A0D4C" w:rsidRPr="006F6C88" w14:paraId="50937F1F" w14:textId="77777777" w:rsidTr="00C057D7">
        <w:trPr>
          <w:trHeight w:val="281"/>
        </w:trPr>
        <w:tc>
          <w:tcPr>
            <w:tcW w:w="3960" w:type="dxa"/>
          </w:tcPr>
          <w:p w14:paraId="3321C3B0" w14:textId="59AADC2D" w:rsidR="007A0D4C" w:rsidRPr="006F6C88" w:rsidRDefault="007A0D4C" w:rsidP="007A0D4C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1170" w:type="dxa"/>
          </w:tcPr>
          <w:p w14:paraId="315CFE1F" w14:textId="69992DCE" w:rsidR="007A0D4C" w:rsidRPr="007A0D4C" w:rsidRDefault="007A0D4C" w:rsidP="00BE7F71">
            <w:pPr>
              <w:pStyle w:val="acctfourfigures"/>
              <w:tabs>
                <w:tab w:val="clear" w:pos="765"/>
                <w:tab w:val="decimal" w:pos="864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A0D4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  <w:r w:rsidR="00BE7F7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236" w:type="dxa"/>
          </w:tcPr>
          <w:p w14:paraId="578DB42A" w14:textId="77777777" w:rsidR="007A0D4C" w:rsidRPr="006F6C88" w:rsidRDefault="007A0D4C" w:rsidP="007A0D4C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7245A558" w14:textId="56E29DFC" w:rsidR="007A0D4C" w:rsidRPr="00F95E0A" w:rsidRDefault="007A0D4C" w:rsidP="007A0D4C">
            <w:pPr>
              <w:pStyle w:val="acctfourfigures"/>
              <w:tabs>
                <w:tab w:val="clear" w:pos="765"/>
                <w:tab w:val="decimal" w:pos="864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46</w:t>
            </w:r>
          </w:p>
        </w:tc>
        <w:tc>
          <w:tcPr>
            <w:tcW w:w="270" w:type="dxa"/>
          </w:tcPr>
          <w:p w14:paraId="74E504FF" w14:textId="77777777" w:rsidR="007A0D4C" w:rsidRPr="006F6C88" w:rsidRDefault="007A0D4C" w:rsidP="007A0D4C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10FD975C" w14:textId="24BADDC9" w:rsidR="007A0D4C" w:rsidRDefault="007A0D4C" w:rsidP="007A0D4C">
            <w:pPr>
              <w:pStyle w:val="acctfourfigures"/>
              <w:tabs>
                <w:tab w:val="clear" w:pos="765"/>
                <w:tab w:val="decimal" w:pos="516"/>
              </w:tabs>
              <w:spacing w:line="400" w:lineRule="exact"/>
              <w:ind w:left="-108"/>
              <w:jc w:val="both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BA46D7A" w14:textId="77777777" w:rsidR="007A0D4C" w:rsidRPr="006F6C88" w:rsidRDefault="007A0D4C" w:rsidP="007A0D4C">
            <w:pPr>
              <w:pStyle w:val="acctfourfigures"/>
              <w:tabs>
                <w:tab w:val="clear" w:pos="765"/>
                <w:tab w:val="decimal" w:pos="516"/>
                <w:tab w:val="decimal" w:pos="882"/>
              </w:tabs>
              <w:spacing w:line="400" w:lineRule="exact"/>
              <w:ind w:lef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E08BEFC" w14:textId="72AAD81B" w:rsidR="007A0D4C" w:rsidRPr="006F6C88" w:rsidRDefault="007A0D4C" w:rsidP="007A0D4C">
            <w:pPr>
              <w:pStyle w:val="acctfourfigures"/>
              <w:tabs>
                <w:tab w:val="clear" w:pos="765"/>
                <w:tab w:val="decimal" w:pos="516"/>
                <w:tab w:val="decimal" w:pos="882"/>
              </w:tabs>
              <w:spacing w:line="400" w:lineRule="exact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A0D4C" w:rsidRPr="006F6C88" w14:paraId="0712E1BB" w14:textId="77777777" w:rsidTr="00C057D7">
        <w:trPr>
          <w:trHeight w:val="403"/>
        </w:trPr>
        <w:tc>
          <w:tcPr>
            <w:tcW w:w="3960" w:type="dxa"/>
          </w:tcPr>
          <w:p w14:paraId="4C102FDF" w14:textId="77777777" w:rsidR="007A0D4C" w:rsidRPr="006F6C88" w:rsidRDefault="007A0D4C" w:rsidP="007A0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F6C8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4096544" w14:textId="0FC3A73D" w:rsidR="007A0D4C" w:rsidRPr="007A0D4C" w:rsidRDefault="007A0D4C" w:rsidP="00BE7F71">
            <w:pPr>
              <w:pStyle w:val="acctfourfigures"/>
              <w:tabs>
                <w:tab w:val="clear" w:pos="765"/>
                <w:tab w:val="decimal" w:pos="864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7A0D4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</w:t>
            </w:r>
            <w:r w:rsidR="00BE7F7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236" w:type="dxa"/>
          </w:tcPr>
          <w:p w14:paraId="177EA0B8" w14:textId="77777777" w:rsidR="007A0D4C" w:rsidRPr="006F6C88" w:rsidRDefault="007A0D4C" w:rsidP="007A0D4C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14:paraId="6FE88377" w14:textId="3CBF1006" w:rsidR="007A0D4C" w:rsidRPr="00F95E0A" w:rsidRDefault="007A0D4C" w:rsidP="007A0D4C">
            <w:pPr>
              <w:pStyle w:val="acctfourfigures"/>
              <w:tabs>
                <w:tab w:val="clear" w:pos="765"/>
                <w:tab w:val="decimal" w:pos="864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F95E0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46</w:t>
            </w:r>
          </w:p>
        </w:tc>
        <w:tc>
          <w:tcPr>
            <w:tcW w:w="270" w:type="dxa"/>
          </w:tcPr>
          <w:p w14:paraId="46085727" w14:textId="77777777" w:rsidR="007A0D4C" w:rsidRPr="006F6C88" w:rsidRDefault="007A0D4C" w:rsidP="007A0D4C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90454CD" w14:textId="2FDB2324" w:rsidR="007A0D4C" w:rsidRPr="006F6C88" w:rsidRDefault="007A0D4C" w:rsidP="007A0D4C">
            <w:pPr>
              <w:pStyle w:val="acctfourfigures"/>
              <w:tabs>
                <w:tab w:val="clear" w:pos="765"/>
                <w:tab w:val="decimal" w:pos="774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2,679</w:t>
            </w:r>
          </w:p>
        </w:tc>
        <w:tc>
          <w:tcPr>
            <w:tcW w:w="270" w:type="dxa"/>
          </w:tcPr>
          <w:p w14:paraId="463609F3" w14:textId="77777777" w:rsidR="007A0D4C" w:rsidRPr="006F6C88" w:rsidRDefault="007A0D4C" w:rsidP="007A0D4C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2288213" w14:textId="43A2BE8A" w:rsidR="007A0D4C" w:rsidRPr="006F6C88" w:rsidRDefault="007A0D4C" w:rsidP="007A0D4C">
            <w:pPr>
              <w:pStyle w:val="acctfourfigures"/>
              <w:tabs>
                <w:tab w:val="clear" w:pos="765"/>
                <w:tab w:val="decimal" w:pos="891"/>
              </w:tabs>
              <w:spacing w:line="400" w:lineRule="exact"/>
              <w:ind w:left="-108" w:firstLine="1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6F6C8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</w:t>
            </w:r>
            <w:r w:rsidRPr="006F6C8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63</w:t>
            </w:r>
          </w:p>
        </w:tc>
      </w:tr>
      <w:tr w:rsidR="007A0D4C" w:rsidRPr="006F6C88" w14:paraId="36126B68" w14:textId="77777777" w:rsidTr="00C057D7">
        <w:trPr>
          <w:trHeight w:val="403"/>
        </w:trPr>
        <w:tc>
          <w:tcPr>
            <w:tcW w:w="3960" w:type="dxa"/>
          </w:tcPr>
          <w:p w14:paraId="0930674F" w14:textId="77777777" w:rsidR="007A0D4C" w:rsidRPr="006F6C88" w:rsidRDefault="007A0D4C" w:rsidP="007A0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20F7FFBE" w14:textId="77777777" w:rsidR="007A0D4C" w:rsidRPr="006F6C88" w:rsidRDefault="007A0D4C" w:rsidP="007A0D4C">
            <w:pPr>
              <w:pStyle w:val="acctfourfigures"/>
              <w:tabs>
                <w:tab w:val="clear" w:pos="765"/>
                <w:tab w:val="decimal" w:pos="509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651ADEC8" w14:textId="77777777" w:rsidR="007A0D4C" w:rsidRPr="006F6C88" w:rsidRDefault="007A0D4C" w:rsidP="007A0D4C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double" w:sz="4" w:space="0" w:color="auto"/>
            </w:tcBorders>
          </w:tcPr>
          <w:p w14:paraId="52E198CA" w14:textId="77777777" w:rsidR="007A0D4C" w:rsidRPr="00F95E0A" w:rsidRDefault="007A0D4C" w:rsidP="007A0D4C">
            <w:pPr>
              <w:pStyle w:val="acctfourfigures"/>
              <w:tabs>
                <w:tab w:val="clear" w:pos="765"/>
                <w:tab w:val="decimal" w:pos="864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33AF5A12" w14:textId="77777777" w:rsidR="007A0D4C" w:rsidRPr="006F6C88" w:rsidRDefault="007A0D4C" w:rsidP="007A0D4C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691F3276" w14:textId="77777777" w:rsidR="007A0D4C" w:rsidRPr="006F6C88" w:rsidRDefault="007A0D4C" w:rsidP="007A0D4C">
            <w:pPr>
              <w:pStyle w:val="acctfourfigures"/>
              <w:tabs>
                <w:tab w:val="clear" w:pos="765"/>
                <w:tab w:val="decimal" w:pos="774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6CDFD578" w14:textId="77777777" w:rsidR="007A0D4C" w:rsidRPr="006F6C88" w:rsidRDefault="007A0D4C" w:rsidP="007A0D4C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620D5F6B" w14:textId="77777777" w:rsidR="007A0D4C" w:rsidRPr="006F6C88" w:rsidRDefault="007A0D4C" w:rsidP="007A0D4C">
            <w:pPr>
              <w:pStyle w:val="acctfourfigures"/>
              <w:tabs>
                <w:tab w:val="clear" w:pos="765"/>
                <w:tab w:val="decimal" w:pos="891"/>
              </w:tabs>
              <w:spacing w:line="400" w:lineRule="exact"/>
              <w:ind w:left="-108" w:firstLine="1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7A0D4C" w:rsidRPr="006F6C88" w14:paraId="1888159F" w14:textId="77777777" w:rsidTr="00C057D7">
        <w:trPr>
          <w:trHeight w:val="403"/>
        </w:trPr>
        <w:tc>
          <w:tcPr>
            <w:tcW w:w="3960" w:type="dxa"/>
          </w:tcPr>
          <w:p w14:paraId="333376EC" w14:textId="6E19E520" w:rsidR="007A0D4C" w:rsidRPr="006F6C88" w:rsidRDefault="007A0D4C" w:rsidP="007A0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E06F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เงินให้กู้ยืม</w:t>
            </w:r>
          </w:p>
        </w:tc>
        <w:tc>
          <w:tcPr>
            <w:tcW w:w="1170" w:type="dxa"/>
          </w:tcPr>
          <w:p w14:paraId="58661952" w14:textId="77777777" w:rsidR="007A0D4C" w:rsidRPr="006F6C88" w:rsidRDefault="007A0D4C" w:rsidP="007A0D4C">
            <w:pPr>
              <w:pStyle w:val="acctfourfigures"/>
              <w:tabs>
                <w:tab w:val="clear" w:pos="765"/>
                <w:tab w:val="decimal" w:pos="509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5FE6339B" w14:textId="77777777" w:rsidR="007A0D4C" w:rsidRPr="006F6C88" w:rsidRDefault="007A0D4C" w:rsidP="007A0D4C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</w:tcPr>
          <w:p w14:paraId="1D56B2D4" w14:textId="77777777" w:rsidR="007A0D4C" w:rsidRPr="00F95E0A" w:rsidRDefault="007A0D4C" w:rsidP="007A0D4C">
            <w:pPr>
              <w:pStyle w:val="acctfourfigures"/>
              <w:tabs>
                <w:tab w:val="clear" w:pos="765"/>
                <w:tab w:val="decimal" w:pos="864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2217299D" w14:textId="77777777" w:rsidR="007A0D4C" w:rsidRPr="006F6C88" w:rsidRDefault="007A0D4C" w:rsidP="007A0D4C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6DA42128" w14:textId="77777777" w:rsidR="007A0D4C" w:rsidRPr="006F6C88" w:rsidRDefault="007A0D4C" w:rsidP="007A0D4C">
            <w:pPr>
              <w:pStyle w:val="acctfourfigures"/>
              <w:tabs>
                <w:tab w:val="clear" w:pos="765"/>
                <w:tab w:val="decimal" w:pos="774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4C98F36B" w14:textId="77777777" w:rsidR="007A0D4C" w:rsidRPr="006F6C88" w:rsidRDefault="007A0D4C" w:rsidP="007A0D4C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22BF1B53" w14:textId="77777777" w:rsidR="007A0D4C" w:rsidRPr="006F6C88" w:rsidRDefault="007A0D4C" w:rsidP="007A0D4C">
            <w:pPr>
              <w:pStyle w:val="acctfourfigures"/>
              <w:tabs>
                <w:tab w:val="clear" w:pos="765"/>
                <w:tab w:val="decimal" w:pos="891"/>
              </w:tabs>
              <w:spacing w:line="400" w:lineRule="exact"/>
              <w:ind w:left="-108" w:firstLine="1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7A0D4C" w:rsidRPr="006F6C88" w14:paraId="165E8D7F" w14:textId="77777777" w:rsidTr="00C057D7">
        <w:trPr>
          <w:trHeight w:val="403"/>
        </w:trPr>
        <w:tc>
          <w:tcPr>
            <w:tcW w:w="3960" w:type="dxa"/>
          </w:tcPr>
          <w:p w14:paraId="7D3A1BF3" w14:textId="3D58E8FC" w:rsidR="007A0D4C" w:rsidRPr="005506D2" w:rsidRDefault="007A0D4C" w:rsidP="007A0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06D2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394F4193" w14:textId="35E90E0A" w:rsidR="007A0D4C" w:rsidRPr="005506D2" w:rsidRDefault="007A0D4C" w:rsidP="007A0D4C">
            <w:pPr>
              <w:pStyle w:val="acctfourfigures"/>
              <w:tabs>
                <w:tab w:val="clear" w:pos="765"/>
                <w:tab w:val="decimal" w:pos="509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506D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30936777" w14:textId="77777777" w:rsidR="007A0D4C" w:rsidRPr="005506D2" w:rsidRDefault="007A0D4C" w:rsidP="007A0D4C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tcBorders>
              <w:bottom w:val="double" w:sz="4" w:space="0" w:color="auto"/>
            </w:tcBorders>
          </w:tcPr>
          <w:p w14:paraId="21F50983" w14:textId="284948DF" w:rsidR="007A0D4C" w:rsidRPr="005506D2" w:rsidRDefault="007A0D4C" w:rsidP="007A0D4C">
            <w:pPr>
              <w:pStyle w:val="acctfourfigures"/>
              <w:tabs>
                <w:tab w:val="clear" w:pos="765"/>
                <w:tab w:val="decimal" w:pos="552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5506D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07AB2CB" w14:textId="77777777" w:rsidR="007A0D4C" w:rsidRPr="006F6C88" w:rsidRDefault="007A0D4C" w:rsidP="007A0D4C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0E29E52C" w14:textId="6EA236B9" w:rsidR="007A0D4C" w:rsidRPr="006F6C88" w:rsidRDefault="00996342" w:rsidP="007A0D4C">
            <w:pPr>
              <w:pStyle w:val="acctfourfigures"/>
              <w:tabs>
                <w:tab w:val="clear" w:pos="765"/>
                <w:tab w:val="decimal" w:pos="774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188,250</w:t>
            </w:r>
          </w:p>
        </w:tc>
        <w:tc>
          <w:tcPr>
            <w:tcW w:w="270" w:type="dxa"/>
          </w:tcPr>
          <w:p w14:paraId="78499123" w14:textId="77777777" w:rsidR="007A0D4C" w:rsidRPr="006F6C88" w:rsidRDefault="007A0D4C" w:rsidP="007A0D4C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3951E8D9" w14:textId="44A482F1" w:rsidR="007A0D4C" w:rsidRPr="006F6C88" w:rsidRDefault="007A0D4C" w:rsidP="007A0D4C">
            <w:pPr>
              <w:pStyle w:val="acctfourfigures"/>
              <w:tabs>
                <w:tab w:val="clear" w:pos="765"/>
                <w:tab w:val="decimal" w:pos="891"/>
              </w:tabs>
              <w:spacing w:line="400" w:lineRule="exact"/>
              <w:ind w:left="-108" w:firstLine="1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60,250</w:t>
            </w:r>
          </w:p>
        </w:tc>
      </w:tr>
      <w:tr w:rsidR="007A0D4C" w:rsidRPr="006F6C88" w14:paraId="1DEA665F" w14:textId="77777777" w:rsidTr="00C057D7">
        <w:trPr>
          <w:trHeight w:val="403"/>
        </w:trPr>
        <w:tc>
          <w:tcPr>
            <w:tcW w:w="3960" w:type="dxa"/>
          </w:tcPr>
          <w:p w14:paraId="454DFB95" w14:textId="77777777" w:rsidR="007A0D4C" w:rsidRPr="006F6C88" w:rsidRDefault="007A0D4C" w:rsidP="007A0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5BB96330" w14:textId="77777777" w:rsidR="007A0D4C" w:rsidRPr="006F6C88" w:rsidRDefault="007A0D4C" w:rsidP="007A0D4C">
            <w:pPr>
              <w:pStyle w:val="acctfourfigures"/>
              <w:tabs>
                <w:tab w:val="clear" w:pos="765"/>
                <w:tab w:val="decimal" w:pos="509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721EFD07" w14:textId="77777777" w:rsidR="007A0D4C" w:rsidRPr="006F6C88" w:rsidRDefault="007A0D4C" w:rsidP="007A0D4C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double" w:sz="4" w:space="0" w:color="auto"/>
            </w:tcBorders>
          </w:tcPr>
          <w:p w14:paraId="29DDF885" w14:textId="77777777" w:rsidR="007A0D4C" w:rsidRPr="00F95E0A" w:rsidRDefault="007A0D4C" w:rsidP="007A0D4C">
            <w:pPr>
              <w:pStyle w:val="acctfourfigures"/>
              <w:tabs>
                <w:tab w:val="clear" w:pos="765"/>
                <w:tab w:val="decimal" w:pos="864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4393CD46" w14:textId="77777777" w:rsidR="007A0D4C" w:rsidRPr="006F6C88" w:rsidRDefault="007A0D4C" w:rsidP="007A0D4C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1836D0CC" w14:textId="77777777" w:rsidR="007A0D4C" w:rsidRPr="006F6C88" w:rsidRDefault="007A0D4C" w:rsidP="007A0D4C">
            <w:pPr>
              <w:pStyle w:val="acctfourfigures"/>
              <w:tabs>
                <w:tab w:val="clear" w:pos="765"/>
                <w:tab w:val="decimal" w:pos="774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09F4D7D6" w14:textId="77777777" w:rsidR="007A0D4C" w:rsidRPr="006F6C88" w:rsidRDefault="007A0D4C" w:rsidP="007A0D4C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1108E94A" w14:textId="77777777" w:rsidR="007A0D4C" w:rsidRPr="006F6C88" w:rsidRDefault="007A0D4C" w:rsidP="007A0D4C">
            <w:pPr>
              <w:pStyle w:val="acctfourfigures"/>
              <w:tabs>
                <w:tab w:val="clear" w:pos="765"/>
                <w:tab w:val="decimal" w:pos="891"/>
              </w:tabs>
              <w:spacing w:line="400" w:lineRule="exact"/>
              <w:ind w:left="-108" w:firstLine="1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7A0D4C" w:rsidRPr="006F6C88" w14:paraId="2AFA0928" w14:textId="77777777" w:rsidTr="00C057D7">
        <w:trPr>
          <w:trHeight w:val="403"/>
        </w:trPr>
        <w:tc>
          <w:tcPr>
            <w:tcW w:w="3960" w:type="dxa"/>
          </w:tcPr>
          <w:p w14:paraId="4DB642ED" w14:textId="075B4A58" w:rsidR="007A0D4C" w:rsidRPr="006F6C88" w:rsidRDefault="007A0D4C" w:rsidP="007A0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E06F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170" w:type="dxa"/>
          </w:tcPr>
          <w:p w14:paraId="64325E3B" w14:textId="77777777" w:rsidR="007A0D4C" w:rsidRPr="006F6C88" w:rsidRDefault="007A0D4C" w:rsidP="007A0D4C">
            <w:pPr>
              <w:pStyle w:val="acctfourfigures"/>
              <w:tabs>
                <w:tab w:val="clear" w:pos="765"/>
                <w:tab w:val="decimal" w:pos="509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7B55D8FE" w14:textId="77777777" w:rsidR="007A0D4C" w:rsidRPr="006F6C88" w:rsidRDefault="007A0D4C" w:rsidP="007A0D4C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</w:tcPr>
          <w:p w14:paraId="27728721" w14:textId="77777777" w:rsidR="007A0D4C" w:rsidRPr="00F95E0A" w:rsidRDefault="007A0D4C" w:rsidP="007A0D4C">
            <w:pPr>
              <w:pStyle w:val="acctfourfigures"/>
              <w:tabs>
                <w:tab w:val="clear" w:pos="765"/>
                <w:tab w:val="decimal" w:pos="864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6FB6C464" w14:textId="77777777" w:rsidR="007A0D4C" w:rsidRPr="006F6C88" w:rsidRDefault="007A0D4C" w:rsidP="007A0D4C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51993480" w14:textId="77777777" w:rsidR="007A0D4C" w:rsidRPr="006F6C88" w:rsidRDefault="007A0D4C" w:rsidP="007A0D4C">
            <w:pPr>
              <w:pStyle w:val="acctfourfigures"/>
              <w:tabs>
                <w:tab w:val="clear" w:pos="765"/>
                <w:tab w:val="decimal" w:pos="774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7D7FFC38" w14:textId="77777777" w:rsidR="007A0D4C" w:rsidRPr="006F6C88" w:rsidRDefault="007A0D4C" w:rsidP="007A0D4C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31FBFBDD" w14:textId="77777777" w:rsidR="007A0D4C" w:rsidRPr="006F6C88" w:rsidRDefault="007A0D4C" w:rsidP="007A0D4C">
            <w:pPr>
              <w:pStyle w:val="acctfourfigures"/>
              <w:tabs>
                <w:tab w:val="clear" w:pos="765"/>
                <w:tab w:val="decimal" w:pos="891"/>
              </w:tabs>
              <w:spacing w:line="400" w:lineRule="exact"/>
              <w:ind w:left="-108" w:firstLine="1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A758F7" w:rsidRPr="006F6C88" w14:paraId="472A4FBE" w14:textId="77777777" w:rsidTr="00C057D7">
        <w:trPr>
          <w:trHeight w:val="403"/>
        </w:trPr>
        <w:tc>
          <w:tcPr>
            <w:tcW w:w="3960" w:type="dxa"/>
          </w:tcPr>
          <w:p w14:paraId="12A17595" w14:textId="35044861" w:rsidR="00A758F7" w:rsidRPr="006F6C88" w:rsidRDefault="00A758F7" w:rsidP="00A758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57289797" w14:textId="47BE13E7" w:rsidR="00A758F7" w:rsidRPr="006F6C88" w:rsidRDefault="00A758F7" w:rsidP="00A758F7">
            <w:pPr>
              <w:pStyle w:val="acctfourfigures"/>
              <w:tabs>
                <w:tab w:val="clear" w:pos="765"/>
                <w:tab w:val="decimal" w:pos="509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4B4C5A1D" w14:textId="77777777" w:rsidR="00A758F7" w:rsidRPr="006F6C88" w:rsidRDefault="00A758F7" w:rsidP="00A758F7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</w:tcPr>
          <w:p w14:paraId="4B29F7B5" w14:textId="620E67F9" w:rsidR="00A758F7" w:rsidRPr="00F95E0A" w:rsidRDefault="00A758F7" w:rsidP="00A758F7">
            <w:pPr>
              <w:pStyle w:val="acctfourfigures"/>
              <w:tabs>
                <w:tab w:val="clear" w:pos="765"/>
                <w:tab w:val="decimal" w:pos="509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410A72F" w14:textId="77777777" w:rsidR="00A758F7" w:rsidRPr="006F6C88" w:rsidRDefault="00A758F7" w:rsidP="00A758F7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2DEA740B" w14:textId="7DD1198D" w:rsidR="00A758F7" w:rsidRPr="006F6C88" w:rsidRDefault="00A758F7" w:rsidP="00A758F7">
            <w:pPr>
              <w:pStyle w:val="acctfourfigures"/>
              <w:tabs>
                <w:tab w:val="clear" w:pos="765"/>
                <w:tab w:val="decimal" w:pos="774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E561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1,866</w:t>
            </w:r>
          </w:p>
        </w:tc>
        <w:tc>
          <w:tcPr>
            <w:tcW w:w="270" w:type="dxa"/>
          </w:tcPr>
          <w:p w14:paraId="167285CB" w14:textId="77777777" w:rsidR="00A758F7" w:rsidRPr="006F6C88" w:rsidRDefault="00A758F7" w:rsidP="00A758F7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42836E46" w14:textId="5DB79A3D" w:rsidR="00A758F7" w:rsidRPr="006F6C88" w:rsidRDefault="00A758F7" w:rsidP="00A758F7">
            <w:pPr>
              <w:pStyle w:val="acctfourfigures"/>
              <w:tabs>
                <w:tab w:val="clear" w:pos="765"/>
                <w:tab w:val="decimal" w:pos="891"/>
              </w:tabs>
              <w:spacing w:line="400" w:lineRule="exact"/>
              <w:ind w:left="-108" w:firstLine="1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648</w:t>
            </w:r>
          </w:p>
        </w:tc>
      </w:tr>
      <w:tr w:rsidR="00A758F7" w:rsidRPr="006F6C88" w14:paraId="40753D20" w14:textId="77777777" w:rsidTr="00C057D7">
        <w:trPr>
          <w:trHeight w:val="403"/>
        </w:trPr>
        <w:tc>
          <w:tcPr>
            <w:tcW w:w="3960" w:type="dxa"/>
          </w:tcPr>
          <w:p w14:paraId="0E5FB02F" w14:textId="00597B32" w:rsidR="00A758F7" w:rsidRPr="006F6C88" w:rsidRDefault="00A758F7" w:rsidP="00A758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7F6B359" w14:textId="186B741C" w:rsidR="00A758F7" w:rsidRPr="00A758F7" w:rsidRDefault="00A758F7" w:rsidP="00BE7F71">
            <w:pPr>
              <w:pStyle w:val="acctfourfigures"/>
              <w:tabs>
                <w:tab w:val="clear" w:pos="765"/>
                <w:tab w:val="decimal" w:pos="864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758F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3,975</w:t>
            </w:r>
          </w:p>
        </w:tc>
        <w:tc>
          <w:tcPr>
            <w:tcW w:w="236" w:type="dxa"/>
          </w:tcPr>
          <w:p w14:paraId="1E4B209F" w14:textId="77777777" w:rsidR="00A758F7" w:rsidRPr="006F6C88" w:rsidRDefault="00A758F7" w:rsidP="00A758F7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432F2B95" w14:textId="67A50DBE" w:rsidR="00A758F7" w:rsidRPr="00F95E0A" w:rsidRDefault="00A758F7" w:rsidP="00A758F7">
            <w:pPr>
              <w:pStyle w:val="acctfourfigures"/>
              <w:tabs>
                <w:tab w:val="clear" w:pos="765"/>
                <w:tab w:val="decimal" w:pos="864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2,493</w:t>
            </w:r>
          </w:p>
        </w:tc>
        <w:tc>
          <w:tcPr>
            <w:tcW w:w="270" w:type="dxa"/>
          </w:tcPr>
          <w:p w14:paraId="03A7D956" w14:textId="77777777" w:rsidR="00A758F7" w:rsidRPr="006F6C88" w:rsidRDefault="00A758F7" w:rsidP="00A758F7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949626D" w14:textId="59CE3CDE" w:rsidR="00A758F7" w:rsidRPr="006F6C88" w:rsidRDefault="00A758F7" w:rsidP="00A758F7">
            <w:pPr>
              <w:pStyle w:val="acctfourfigures"/>
              <w:tabs>
                <w:tab w:val="clear" w:pos="765"/>
                <w:tab w:val="decimal" w:pos="516"/>
              </w:tabs>
              <w:spacing w:line="400" w:lineRule="exact"/>
              <w:ind w:lef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F51D38D" w14:textId="77777777" w:rsidR="00A758F7" w:rsidRPr="006F6C88" w:rsidRDefault="00A758F7" w:rsidP="00A758F7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12DADE7" w14:textId="420D2E54" w:rsidR="00A758F7" w:rsidRPr="006F6C88" w:rsidRDefault="00A758F7" w:rsidP="00A758F7">
            <w:pPr>
              <w:pStyle w:val="acctfourfigures"/>
              <w:tabs>
                <w:tab w:val="clear" w:pos="765"/>
                <w:tab w:val="decimal" w:pos="516"/>
                <w:tab w:val="decimal" w:pos="891"/>
              </w:tabs>
              <w:spacing w:line="4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A758F7" w:rsidRPr="006F6C88" w14:paraId="459403D5" w14:textId="77777777" w:rsidTr="00C057D7">
        <w:trPr>
          <w:trHeight w:val="403"/>
        </w:trPr>
        <w:tc>
          <w:tcPr>
            <w:tcW w:w="3960" w:type="dxa"/>
          </w:tcPr>
          <w:p w14:paraId="6336519B" w14:textId="03D7EB5C" w:rsidR="00A758F7" w:rsidRPr="006F6C88" w:rsidRDefault="00A758F7" w:rsidP="00A758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F6C8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5E57FE0" w14:textId="6D5209F2" w:rsidR="00A758F7" w:rsidRPr="00A758F7" w:rsidRDefault="00A758F7" w:rsidP="00BE7F71">
            <w:pPr>
              <w:pStyle w:val="acctfourfigures"/>
              <w:tabs>
                <w:tab w:val="clear" w:pos="765"/>
                <w:tab w:val="decimal" w:pos="864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758F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3,975</w:t>
            </w:r>
          </w:p>
        </w:tc>
        <w:tc>
          <w:tcPr>
            <w:tcW w:w="236" w:type="dxa"/>
          </w:tcPr>
          <w:p w14:paraId="406782AD" w14:textId="77777777" w:rsidR="00A758F7" w:rsidRPr="006F6C88" w:rsidRDefault="00A758F7" w:rsidP="00A758F7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14:paraId="5E0CF991" w14:textId="0EB73378" w:rsidR="00A758F7" w:rsidRPr="00F95E0A" w:rsidRDefault="00A758F7" w:rsidP="00A758F7">
            <w:pPr>
              <w:pStyle w:val="acctfourfigures"/>
              <w:tabs>
                <w:tab w:val="clear" w:pos="765"/>
                <w:tab w:val="decimal" w:pos="864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2,493</w:t>
            </w:r>
          </w:p>
        </w:tc>
        <w:tc>
          <w:tcPr>
            <w:tcW w:w="270" w:type="dxa"/>
          </w:tcPr>
          <w:p w14:paraId="32CF1DE5" w14:textId="77777777" w:rsidR="00A758F7" w:rsidRPr="006F6C88" w:rsidRDefault="00A758F7" w:rsidP="00A758F7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EBABB73" w14:textId="5801FA39" w:rsidR="00A758F7" w:rsidRPr="006F6C88" w:rsidRDefault="00A758F7" w:rsidP="00A758F7">
            <w:pPr>
              <w:pStyle w:val="acctfourfigures"/>
              <w:tabs>
                <w:tab w:val="clear" w:pos="765"/>
                <w:tab w:val="decimal" w:pos="774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1,866</w:t>
            </w:r>
          </w:p>
        </w:tc>
        <w:tc>
          <w:tcPr>
            <w:tcW w:w="270" w:type="dxa"/>
          </w:tcPr>
          <w:p w14:paraId="6CB5FBC6" w14:textId="77777777" w:rsidR="00A758F7" w:rsidRPr="006F6C88" w:rsidRDefault="00A758F7" w:rsidP="00A758F7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C88C255" w14:textId="253E4C1A" w:rsidR="00A758F7" w:rsidRPr="006F6C88" w:rsidRDefault="00A758F7" w:rsidP="00A758F7">
            <w:pPr>
              <w:pStyle w:val="acctfourfigures"/>
              <w:tabs>
                <w:tab w:val="clear" w:pos="765"/>
                <w:tab w:val="decimal" w:pos="891"/>
              </w:tabs>
              <w:spacing w:line="400" w:lineRule="exact"/>
              <w:ind w:left="-108" w:firstLine="1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6A779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648</w:t>
            </w:r>
          </w:p>
        </w:tc>
      </w:tr>
      <w:tr w:rsidR="00A758F7" w:rsidRPr="006F6C88" w14:paraId="43C03C67" w14:textId="77777777" w:rsidTr="00C057D7">
        <w:trPr>
          <w:trHeight w:val="403"/>
        </w:trPr>
        <w:tc>
          <w:tcPr>
            <w:tcW w:w="3960" w:type="dxa"/>
          </w:tcPr>
          <w:p w14:paraId="52066EBF" w14:textId="77777777" w:rsidR="00A758F7" w:rsidRPr="006F6C88" w:rsidRDefault="00A758F7" w:rsidP="00A758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5BD38088" w14:textId="77777777" w:rsidR="00A758F7" w:rsidRPr="006F6C88" w:rsidRDefault="00A758F7" w:rsidP="00A758F7">
            <w:pPr>
              <w:pStyle w:val="acctfourfigures"/>
              <w:tabs>
                <w:tab w:val="clear" w:pos="765"/>
                <w:tab w:val="decimal" w:pos="509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5BF6D7DE" w14:textId="77777777" w:rsidR="00A758F7" w:rsidRPr="006F6C88" w:rsidRDefault="00A758F7" w:rsidP="00A758F7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double" w:sz="4" w:space="0" w:color="auto"/>
            </w:tcBorders>
          </w:tcPr>
          <w:p w14:paraId="27C44028" w14:textId="77777777" w:rsidR="00A758F7" w:rsidRPr="00F95E0A" w:rsidRDefault="00A758F7" w:rsidP="00A758F7">
            <w:pPr>
              <w:pStyle w:val="acctfourfigures"/>
              <w:tabs>
                <w:tab w:val="clear" w:pos="765"/>
                <w:tab w:val="decimal" w:pos="864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2EDE1693" w14:textId="77777777" w:rsidR="00A758F7" w:rsidRPr="006F6C88" w:rsidRDefault="00A758F7" w:rsidP="00A758F7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1914C94A" w14:textId="77777777" w:rsidR="00A758F7" w:rsidRPr="006F6C88" w:rsidRDefault="00A758F7" w:rsidP="00A758F7">
            <w:pPr>
              <w:pStyle w:val="acctfourfigures"/>
              <w:tabs>
                <w:tab w:val="clear" w:pos="765"/>
                <w:tab w:val="decimal" w:pos="774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4D7AE516" w14:textId="77777777" w:rsidR="00A758F7" w:rsidRPr="006F6C88" w:rsidRDefault="00A758F7" w:rsidP="00A758F7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7EB36896" w14:textId="77777777" w:rsidR="00A758F7" w:rsidRPr="006F6C88" w:rsidRDefault="00A758F7" w:rsidP="00A758F7">
            <w:pPr>
              <w:pStyle w:val="acctfourfigures"/>
              <w:tabs>
                <w:tab w:val="clear" w:pos="765"/>
                <w:tab w:val="decimal" w:pos="891"/>
              </w:tabs>
              <w:spacing w:line="400" w:lineRule="exact"/>
              <w:ind w:left="-108" w:firstLine="1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A758F7" w:rsidRPr="006F6C88" w14:paraId="2373C4DF" w14:textId="77777777" w:rsidTr="00C057D7">
        <w:trPr>
          <w:trHeight w:val="403"/>
        </w:trPr>
        <w:tc>
          <w:tcPr>
            <w:tcW w:w="3960" w:type="dxa"/>
          </w:tcPr>
          <w:p w14:paraId="20EED18D" w14:textId="1CB6547D" w:rsidR="00A758F7" w:rsidRPr="006F6C88" w:rsidRDefault="00A758F7" w:rsidP="00A758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A779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เจ้าหนี้อื่น</w:t>
            </w:r>
          </w:p>
        </w:tc>
        <w:tc>
          <w:tcPr>
            <w:tcW w:w="1170" w:type="dxa"/>
          </w:tcPr>
          <w:p w14:paraId="04E9DF26" w14:textId="77777777" w:rsidR="00A758F7" w:rsidRPr="006F6C88" w:rsidRDefault="00A758F7" w:rsidP="00A758F7">
            <w:pPr>
              <w:pStyle w:val="acctfourfigures"/>
              <w:tabs>
                <w:tab w:val="clear" w:pos="765"/>
                <w:tab w:val="decimal" w:pos="509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1B226EE0" w14:textId="77777777" w:rsidR="00A758F7" w:rsidRPr="006F6C88" w:rsidRDefault="00A758F7" w:rsidP="00A758F7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</w:tcPr>
          <w:p w14:paraId="13045873" w14:textId="77777777" w:rsidR="00A758F7" w:rsidRPr="00F95E0A" w:rsidRDefault="00A758F7" w:rsidP="00A758F7">
            <w:pPr>
              <w:pStyle w:val="acctfourfigures"/>
              <w:tabs>
                <w:tab w:val="clear" w:pos="765"/>
                <w:tab w:val="decimal" w:pos="864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28C1FBC9" w14:textId="77777777" w:rsidR="00A758F7" w:rsidRPr="006F6C88" w:rsidRDefault="00A758F7" w:rsidP="00A758F7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34E516DA" w14:textId="77777777" w:rsidR="00A758F7" w:rsidRPr="006F6C88" w:rsidRDefault="00A758F7" w:rsidP="00A758F7">
            <w:pPr>
              <w:pStyle w:val="acctfourfigures"/>
              <w:tabs>
                <w:tab w:val="clear" w:pos="765"/>
                <w:tab w:val="decimal" w:pos="774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53AA71F3" w14:textId="77777777" w:rsidR="00A758F7" w:rsidRPr="006F6C88" w:rsidRDefault="00A758F7" w:rsidP="00A758F7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4CE25F6D" w14:textId="77777777" w:rsidR="00A758F7" w:rsidRPr="006F6C88" w:rsidRDefault="00A758F7" w:rsidP="00A758F7">
            <w:pPr>
              <w:pStyle w:val="acctfourfigures"/>
              <w:tabs>
                <w:tab w:val="clear" w:pos="765"/>
                <w:tab w:val="decimal" w:pos="891"/>
              </w:tabs>
              <w:spacing w:line="400" w:lineRule="exact"/>
              <w:ind w:left="-108" w:firstLine="1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D00342" w:rsidRPr="006F6C88" w14:paraId="12006FBF" w14:textId="77777777" w:rsidTr="00C057D7">
        <w:trPr>
          <w:trHeight w:val="403"/>
        </w:trPr>
        <w:tc>
          <w:tcPr>
            <w:tcW w:w="3960" w:type="dxa"/>
          </w:tcPr>
          <w:p w14:paraId="04B4E067" w14:textId="589511BF" w:rsidR="00D00342" w:rsidRPr="006F6C88" w:rsidRDefault="00D00342" w:rsidP="00D00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2A11831F" w14:textId="69D6A40D" w:rsidR="00D00342" w:rsidRPr="006F6C88" w:rsidRDefault="00D00342" w:rsidP="00D00342">
            <w:pPr>
              <w:pStyle w:val="acctfourfigures"/>
              <w:tabs>
                <w:tab w:val="clear" w:pos="765"/>
                <w:tab w:val="decimal" w:pos="509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7CDFFC79" w14:textId="77777777" w:rsidR="00D00342" w:rsidRPr="006F6C88" w:rsidRDefault="00D00342" w:rsidP="00D00342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</w:tcPr>
          <w:p w14:paraId="37E5A159" w14:textId="6A60747E" w:rsidR="00D00342" w:rsidRPr="00F95E0A" w:rsidRDefault="00D00342" w:rsidP="00D00342">
            <w:pPr>
              <w:pStyle w:val="acctfourfigures"/>
              <w:tabs>
                <w:tab w:val="clear" w:pos="765"/>
                <w:tab w:val="decimal" w:pos="509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F6BA2AD" w14:textId="77777777" w:rsidR="00D00342" w:rsidRPr="006F6C88" w:rsidRDefault="00D00342" w:rsidP="00D00342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 w14:paraId="5F4CD4C3" w14:textId="6AE06661" w:rsidR="00D00342" w:rsidRPr="006F6C88" w:rsidRDefault="00D00342" w:rsidP="0081056F">
            <w:pPr>
              <w:pStyle w:val="acctfourfigures"/>
              <w:tabs>
                <w:tab w:val="clear" w:pos="765"/>
                <w:tab w:val="decimal" w:pos="705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E561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46</w:t>
            </w:r>
          </w:p>
        </w:tc>
        <w:tc>
          <w:tcPr>
            <w:tcW w:w="270" w:type="dxa"/>
          </w:tcPr>
          <w:p w14:paraId="218B17E1" w14:textId="77777777" w:rsidR="00D00342" w:rsidRPr="006F6C88" w:rsidRDefault="00D00342" w:rsidP="00D00342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701FE0D0" w14:textId="1161E396" w:rsidR="00D00342" w:rsidRPr="006F6C88" w:rsidRDefault="00D00342" w:rsidP="0081056F">
            <w:pPr>
              <w:pStyle w:val="acctfourfigures"/>
              <w:tabs>
                <w:tab w:val="clear" w:pos="765"/>
                <w:tab w:val="decimal" w:pos="891"/>
              </w:tabs>
              <w:spacing w:line="400" w:lineRule="exact"/>
              <w:ind w:left="-108" w:firstLine="1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114</w:t>
            </w:r>
          </w:p>
        </w:tc>
      </w:tr>
      <w:tr w:rsidR="00D00342" w:rsidRPr="006F6C88" w14:paraId="434A7F3D" w14:textId="77777777" w:rsidTr="00C057D7">
        <w:trPr>
          <w:trHeight w:val="403"/>
        </w:trPr>
        <w:tc>
          <w:tcPr>
            <w:tcW w:w="3960" w:type="dxa"/>
          </w:tcPr>
          <w:p w14:paraId="04B0F681" w14:textId="7364B4DA" w:rsidR="00D00342" w:rsidRPr="006F6C88" w:rsidRDefault="00D00342" w:rsidP="00D00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13ED7255" w14:textId="4234D6E9" w:rsidR="00D00342" w:rsidRPr="00D00342" w:rsidRDefault="00D00342" w:rsidP="0081056F">
            <w:pPr>
              <w:pStyle w:val="acctfourfigures"/>
              <w:tabs>
                <w:tab w:val="clear" w:pos="765"/>
                <w:tab w:val="decimal" w:pos="864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0034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11,046</w:t>
            </w:r>
          </w:p>
        </w:tc>
        <w:tc>
          <w:tcPr>
            <w:tcW w:w="236" w:type="dxa"/>
          </w:tcPr>
          <w:p w14:paraId="1747D497" w14:textId="77777777" w:rsidR="00D00342" w:rsidRPr="006F6C88" w:rsidRDefault="00D00342" w:rsidP="00D00342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39B350B0" w14:textId="797AF458" w:rsidR="00D00342" w:rsidRPr="00F95E0A" w:rsidRDefault="00D00342" w:rsidP="0081056F">
            <w:pPr>
              <w:pStyle w:val="acctfourfigures"/>
              <w:tabs>
                <w:tab w:val="clear" w:pos="765"/>
                <w:tab w:val="decimal" w:pos="864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23,648</w:t>
            </w:r>
          </w:p>
        </w:tc>
        <w:tc>
          <w:tcPr>
            <w:tcW w:w="270" w:type="dxa"/>
          </w:tcPr>
          <w:p w14:paraId="2F2B53BE" w14:textId="77777777" w:rsidR="00D00342" w:rsidRPr="006F6C88" w:rsidRDefault="00D00342" w:rsidP="00D00342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C3877C4" w14:textId="3DC48D67" w:rsidR="00D00342" w:rsidRPr="006F6C88" w:rsidRDefault="00D00342" w:rsidP="00BE7F71">
            <w:pPr>
              <w:pStyle w:val="acctfourfigures"/>
              <w:tabs>
                <w:tab w:val="clear" w:pos="765"/>
                <w:tab w:val="decimal" w:pos="516"/>
                <w:tab w:val="decimal" w:pos="891"/>
              </w:tabs>
              <w:spacing w:line="4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D576895" w14:textId="77777777" w:rsidR="00D00342" w:rsidRPr="006F6C88" w:rsidRDefault="00D00342" w:rsidP="00D00342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D53CF74" w14:textId="7CFCDC8F" w:rsidR="00D00342" w:rsidRPr="006F6C88" w:rsidRDefault="00D00342" w:rsidP="00D00342">
            <w:pPr>
              <w:pStyle w:val="acctfourfigures"/>
              <w:tabs>
                <w:tab w:val="clear" w:pos="765"/>
                <w:tab w:val="decimal" w:pos="516"/>
                <w:tab w:val="decimal" w:pos="891"/>
              </w:tabs>
              <w:spacing w:line="4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D00342" w:rsidRPr="006F6C88" w14:paraId="5398FD8F" w14:textId="77777777" w:rsidTr="00C057D7">
        <w:trPr>
          <w:trHeight w:val="403"/>
        </w:trPr>
        <w:tc>
          <w:tcPr>
            <w:tcW w:w="3960" w:type="dxa"/>
          </w:tcPr>
          <w:p w14:paraId="2F342990" w14:textId="0BA65F40" w:rsidR="00D00342" w:rsidRPr="006F6C88" w:rsidRDefault="00D00342" w:rsidP="00D00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F6C8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F2B32EE" w14:textId="00256F9B" w:rsidR="00D00342" w:rsidRPr="00D00342" w:rsidRDefault="00D00342" w:rsidP="00D00342">
            <w:pPr>
              <w:pStyle w:val="acctfourfigures"/>
              <w:tabs>
                <w:tab w:val="clear" w:pos="765"/>
                <w:tab w:val="decimal" w:pos="864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0034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11,046</w:t>
            </w:r>
          </w:p>
        </w:tc>
        <w:tc>
          <w:tcPr>
            <w:tcW w:w="236" w:type="dxa"/>
          </w:tcPr>
          <w:p w14:paraId="374DC873" w14:textId="77777777" w:rsidR="00D00342" w:rsidRPr="006F6C88" w:rsidRDefault="00D00342" w:rsidP="00D00342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14:paraId="3E0FC483" w14:textId="08A0D320" w:rsidR="00D00342" w:rsidRPr="00F95E0A" w:rsidRDefault="00D00342" w:rsidP="00D00342">
            <w:pPr>
              <w:pStyle w:val="acctfourfigures"/>
              <w:tabs>
                <w:tab w:val="clear" w:pos="765"/>
                <w:tab w:val="decimal" w:pos="864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23,648</w:t>
            </w:r>
          </w:p>
        </w:tc>
        <w:tc>
          <w:tcPr>
            <w:tcW w:w="270" w:type="dxa"/>
          </w:tcPr>
          <w:p w14:paraId="7DF29C2B" w14:textId="77777777" w:rsidR="00D00342" w:rsidRPr="006F6C88" w:rsidRDefault="00D00342" w:rsidP="00D00342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F5E21DE" w14:textId="38716D21" w:rsidR="00D00342" w:rsidRPr="006F6C88" w:rsidRDefault="00D00342" w:rsidP="0081056F">
            <w:pPr>
              <w:pStyle w:val="acctfourfigures"/>
              <w:tabs>
                <w:tab w:val="clear" w:pos="765"/>
                <w:tab w:val="decimal" w:pos="705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46</w:t>
            </w:r>
          </w:p>
        </w:tc>
        <w:tc>
          <w:tcPr>
            <w:tcW w:w="270" w:type="dxa"/>
            <w:vAlign w:val="center"/>
          </w:tcPr>
          <w:p w14:paraId="3946326B" w14:textId="77777777" w:rsidR="00D00342" w:rsidRPr="006F6C88" w:rsidRDefault="00D00342" w:rsidP="00D00342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508F482" w14:textId="1CD020EF" w:rsidR="00D00342" w:rsidRPr="006F6C88" w:rsidRDefault="00D00342" w:rsidP="00D00342">
            <w:pPr>
              <w:pStyle w:val="acctfourfigures"/>
              <w:tabs>
                <w:tab w:val="clear" w:pos="765"/>
                <w:tab w:val="decimal" w:pos="891"/>
              </w:tabs>
              <w:spacing w:line="400" w:lineRule="exact"/>
              <w:ind w:left="-108" w:firstLine="1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114</w:t>
            </w:r>
          </w:p>
        </w:tc>
      </w:tr>
      <w:tr w:rsidR="00D00342" w:rsidRPr="006F6C88" w14:paraId="4EE0D92B" w14:textId="77777777" w:rsidTr="00C057D7">
        <w:trPr>
          <w:trHeight w:val="403"/>
        </w:trPr>
        <w:tc>
          <w:tcPr>
            <w:tcW w:w="3960" w:type="dxa"/>
          </w:tcPr>
          <w:p w14:paraId="4673009D" w14:textId="77777777" w:rsidR="00D00342" w:rsidRPr="006F6C88" w:rsidRDefault="00D00342" w:rsidP="00D00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44EB7421" w14:textId="77777777" w:rsidR="00D00342" w:rsidRPr="006F6C88" w:rsidRDefault="00D00342" w:rsidP="00D00342">
            <w:pPr>
              <w:pStyle w:val="acctfourfigures"/>
              <w:tabs>
                <w:tab w:val="clear" w:pos="765"/>
                <w:tab w:val="decimal" w:pos="509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17D301D0" w14:textId="77777777" w:rsidR="00D00342" w:rsidRPr="006F6C88" w:rsidRDefault="00D00342" w:rsidP="00D00342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double" w:sz="4" w:space="0" w:color="auto"/>
            </w:tcBorders>
          </w:tcPr>
          <w:p w14:paraId="14F94AA7" w14:textId="77777777" w:rsidR="00D00342" w:rsidRPr="00F95E0A" w:rsidRDefault="00D00342" w:rsidP="00D00342">
            <w:pPr>
              <w:pStyle w:val="acctfourfigures"/>
              <w:tabs>
                <w:tab w:val="clear" w:pos="765"/>
                <w:tab w:val="decimal" w:pos="864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3AB1A416" w14:textId="77777777" w:rsidR="00D00342" w:rsidRPr="006F6C88" w:rsidRDefault="00D00342" w:rsidP="00D00342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4BF0BB68" w14:textId="77777777" w:rsidR="00D00342" w:rsidRPr="006F6C88" w:rsidRDefault="00D00342" w:rsidP="00D00342">
            <w:pPr>
              <w:pStyle w:val="acctfourfigures"/>
              <w:tabs>
                <w:tab w:val="clear" w:pos="765"/>
                <w:tab w:val="decimal" w:pos="774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6D524F55" w14:textId="77777777" w:rsidR="00D00342" w:rsidRPr="006F6C88" w:rsidRDefault="00D00342" w:rsidP="00D00342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09BA65D2" w14:textId="77777777" w:rsidR="00D00342" w:rsidRPr="006F6C88" w:rsidRDefault="00D00342" w:rsidP="00D00342">
            <w:pPr>
              <w:pStyle w:val="acctfourfigures"/>
              <w:tabs>
                <w:tab w:val="clear" w:pos="765"/>
                <w:tab w:val="decimal" w:pos="891"/>
              </w:tabs>
              <w:spacing w:line="400" w:lineRule="exact"/>
              <w:ind w:left="-108" w:firstLine="1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D00342" w:rsidRPr="006F6C88" w14:paraId="252B2669" w14:textId="77777777" w:rsidTr="00C057D7">
        <w:trPr>
          <w:trHeight w:val="403"/>
        </w:trPr>
        <w:tc>
          <w:tcPr>
            <w:tcW w:w="3960" w:type="dxa"/>
          </w:tcPr>
          <w:p w14:paraId="363832D4" w14:textId="7EEA2ABB" w:rsidR="00D00342" w:rsidRPr="006F6C88" w:rsidRDefault="00D00342" w:rsidP="00D00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หนี้สินตามสัญญาเช่า</w:t>
            </w:r>
            <w:r w:rsidRPr="006F6C88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1170" w:type="dxa"/>
          </w:tcPr>
          <w:p w14:paraId="2502D226" w14:textId="77777777" w:rsidR="00D00342" w:rsidRPr="006F6C88" w:rsidRDefault="00D00342" w:rsidP="00D00342">
            <w:pPr>
              <w:pStyle w:val="acctfourfigures"/>
              <w:tabs>
                <w:tab w:val="clear" w:pos="765"/>
                <w:tab w:val="decimal" w:pos="509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7844BB31" w14:textId="77777777" w:rsidR="00D00342" w:rsidRPr="006F6C88" w:rsidRDefault="00D00342" w:rsidP="00D00342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</w:tcPr>
          <w:p w14:paraId="7FCE3A43" w14:textId="77777777" w:rsidR="00D00342" w:rsidRPr="00F95E0A" w:rsidRDefault="00D00342" w:rsidP="00D00342">
            <w:pPr>
              <w:pStyle w:val="acctfourfigures"/>
              <w:tabs>
                <w:tab w:val="clear" w:pos="765"/>
                <w:tab w:val="decimal" w:pos="864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259E1919" w14:textId="77777777" w:rsidR="00D00342" w:rsidRPr="006F6C88" w:rsidRDefault="00D00342" w:rsidP="00D00342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3D359831" w14:textId="77777777" w:rsidR="00D00342" w:rsidRPr="006F6C88" w:rsidRDefault="00D00342" w:rsidP="00D00342">
            <w:pPr>
              <w:pStyle w:val="acctfourfigures"/>
              <w:tabs>
                <w:tab w:val="clear" w:pos="765"/>
                <w:tab w:val="decimal" w:pos="774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4C1C6DE9" w14:textId="77777777" w:rsidR="00D00342" w:rsidRPr="006F6C88" w:rsidRDefault="00D00342" w:rsidP="00D00342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79B162E0" w14:textId="77777777" w:rsidR="00D00342" w:rsidRPr="006F6C88" w:rsidRDefault="00D00342" w:rsidP="00D00342">
            <w:pPr>
              <w:pStyle w:val="acctfourfigures"/>
              <w:tabs>
                <w:tab w:val="clear" w:pos="765"/>
                <w:tab w:val="decimal" w:pos="891"/>
              </w:tabs>
              <w:spacing w:line="400" w:lineRule="exact"/>
              <w:ind w:left="-108" w:firstLine="1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D00342" w:rsidRPr="006F6C88" w14:paraId="202A4202" w14:textId="77777777" w:rsidTr="00C057D7">
        <w:trPr>
          <w:trHeight w:val="403"/>
        </w:trPr>
        <w:tc>
          <w:tcPr>
            <w:tcW w:w="3960" w:type="dxa"/>
          </w:tcPr>
          <w:p w14:paraId="0A1CE8EA" w14:textId="44F8AE0D" w:rsidR="00D00342" w:rsidRPr="006F6C88" w:rsidRDefault="00D00342" w:rsidP="00D00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center"/>
          </w:tcPr>
          <w:p w14:paraId="12200212" w14:textId="009DCF7C" w:rsidR="00D00342" w:rsidRPr="005E4889" w:rsidRDefault="00BE7F71" w:rsidP="00BE7F71">
            <w:pPr>
              <w:pStyle w:val="acctfourfigures"/>
              <w:tabs>
                <w:tab w:val="clear" w:pos="765"/>
                <w:tab w:val="decimal" w:pos="864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</w:t>
            </w:r>
            <w:r w:rsidRPr="00BE7F7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338</w:t>
            </w:r>
          </w:p>
        </w:tc>
        <w:tc>
          <w:tcPr>
            <w:tcW w:w="236" w:type="dxa"/>
          </w:tcPr>
          <w:p w14:paraId="70FC34B1" w14:textId="77777777" w:rsidR="00D00342" w:rsidRPr="005E4889" w:rsidRDefault="00D00342" w:rsidP="00D00342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tcBorders>
              <w:bottom w:val="double" w:sz="4" w:space="0" w:color="auto"/>
            </w:tcBorders>
          </w:tcPr>
          <w:p w14:paraId="167E676F" w14:textId="1339F514" w:rsidR="00D00342" w:rsidRPr="005E4889" w:rsidRDefault="00D00342" w:rsidP="00D00342">
            <w:pPr>
              <w:pStyle w:val="acctfourfigures"/>
              <w:tabs>
                <w:tab w:val="clear" w:pos="765"/>
                <w:tab w:val="decimal" w:pos="864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5E488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3,186</w:t>
            </w:r>
          </w:p>
        </w:tc>
        <w:tc>
          <w:tcPr>
            <w:tcW w:w="270" w:type="dxa"/>
          </w:tcPr>
          <w:p w14:paraId="0A52CDFE" w14:textId="77777777" w:rsidR="00D00342" w:rsidRPr="005E4889" w:rsidRDefault="00D00342" w:rsidP="00D00342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25B53363" w14:textId="317BB744" w:rsidR="00D00342" w:rsidRPr="005E4889" w:rsidRDefault="00D00342" w:rsidP="00D00342">
            <w:pPr>
              <w:pStyle w:val="acctfourfigures"/>
              <w:tabs>
                <w:tab w:val="clear" w:pos="765"/>
                <w:tab w:val="decimal" w:pos="516"/>
                <w:tab w:val="decimal" w:pos="891"/>
              </w:tabs>
              <w:spacing w:line="4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5E4889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33811397" w14:textId="77777777" w:rsidR="00D00342" w:rsidRPr="005E4889" w:rsidRDefault="00D00342" w:rsidP="00D00342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79D94B4A" w14:textId="72326B9D" w:rsidR="00D00342" w:rsidRPr="005E4889" w:rsidRDefault="00D00342" w:rsidP="00D00342">
            <w:pPr>
              <w:pStyle w:val="acctfourfigures"/>
              <w:tabs>
                <w:tab w:val="clear" w:pos="765"/>
                <w:tab w:val="decimal" w:pos="516"/>
                <w:tab w:val="decimal" w:pos="891"/>
              </w:tabs>
              <w:spacing w:line="4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5E488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</w:tr>
      <w:tr w:rsidR="00D00342" w:rsidRPr="006F6C88" w14:paraId="466EC0CA" w14:textId="77777777" w:rsidTr="00C057D7">
        <w:trPr>
          <w:trHeight w:val="403"/>
        </w:trPr>
        <w:tc>
          <w:tcPr>
            <w:tcW w:w="3960" w:type="dxa"/>
          </w:tcPr>
          <w:p w14:paraId="0526C7E1" w14:textId="77777777" w:rsidR="00D00342" w:rsidRPr="006F6C88" w:rsidRDefault="00D00342" w:rsidP="00D00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3BCEB730" w14:textId="77777777" w:rsidR="00D00342" w:rsidRPr="006F6C88" w:rsidRDefault="00D00342" w:rsidP="00D00342">
            <w:pPr>
              <w:pStyle w:val="acctfourfigures"/>
              <w:tabs>
                <w:tab w:val="clear" w:pos="765"/>
                <w:tab w:val="decimal" w:pos="509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04568BFA" w14:textId="77777777" w:rsidR="00D00342" w:rsidRPr="006F6C88" w:rsidRDefault="00D00342" w:rsidP="00D00342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double" w:sz="4" w:space="0" w:color="auto"/>
            </w:tcBorders>
          </w:tcPr>
          <w:p w14:paraId="074499A4" w14:textId="77777777" w:rsidR="00D00342" w:rsidRPr="00F95E0A" w:rsidRDefault="00D00342" w:rsidP="00D00342">
            <w:pPr>
              <w:pStyle w:val="acctfourfigures"/>
              <w:tabs>
                <w:tab w:val="clear" w:pos="765"/>
                <w:tab w:val="decimal" w:pos="864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6DC6D54F" w14:textId="77777777" w:rsidR="00D00342" w:rsidRPr="006F6C88" w:rsidRDefault="00D00342" w:rsidP="00D00342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7FF22265" w14:textId="77777777" w:rsidR="00D00342" w:rsidRPr="006F6C88" w:rsidRDefault="00D00342" w:rsidP="00D00342">
            <w:pPr>
              <w:pStyle w:val="acctfourfigures"/>
              <w:tabs>
                <w:tab w:val="clear" w:pos="765"/>
                <w:tab w:val="decimal" w:pos="774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071E6FB6" w14:textId="77777777" w:rsidR="00D00342" w:rsidRPr="006F6C88" w:rsidRDefault="00D00342" w:rsidP="00D00342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35B045B3" w14:textId="77777777" w:rsidR="00D00342" w:rsidRPr="006F6C88" w:rsidRDefault="00D00342" w:rsidP="00D00342">
            <w:pPr>
              <w:pStyle w:val="acctfourfigures"/>
              <w:tabs>
                <w:tab w:val="clear" w:pos="765"/>
                <w:tab w:val="decimal" w:pos="891"/>
              </w:tabs>
              <w:spacing w:line="400" w:lineRule="exact"/>
              <w:ind w:left="-108" w:firstLine="1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D00342" w:rsidRPr="006F6C88" w14:paraId="344A053B" w14:textId="77777777" w:rsidTr="00C057D7">
        <w:trPr>
          <w:trHeight w:val="403"/>
        </w:trPr>
        <w:tc>
          <w:tcPr>
            <w:tcW w:w="3960" w:type="dxa"/>
          </w:tcPr>
          <w:p w14:paraId="6FBB82DA" w14:textId="07A20A25" w:rsidR="00D00342" w:rsidRPr="006F6C88" w:rsidRDefault="00D00342" w:rsidP="00D00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2152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เงินกู้ยืม</w:t>
            </w:r>
          </w:p>
        </w:tc>
        <w:tc>
          <w:tcPr>
            <w:tcW w:w="1170" w:type="dxa"/>
          </w:tcPr>
          <w:p w14:paraId="0797D584" w14:textId="77777777" w:rsidR="00D00342" w:rsidRPr="006F6C88" w:rsidRDefault="00D00342" w:rsidP="00D00342">
            <w:pPr>
              <w:pStyle w:val="acctfourfigures"/>
              <w:tabs>
                <w:tab w:val="clear" w:pos="765"/>
                <w:tab w:val="decimal" w:pos="509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66E6E737" w14:textId="77777777" w:rsidR="00D00342" w:rsidRPr="006F6C88" w:rsidRDefault="00D00342" w:rsidP="00D00342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</w:tcPr>
          <w:p w14:paraId="43412703" w14:textId="77777777" w:rsidR="00D00342" w:rsidRPr="00F95E0A" w:rsidRDefault="00D00342" w:rsidP="00D00342">
            <w:pPr>
              <w:pStyle w:val="acctfourfigures"/>
              <w:tabs>
                <w:tab w:val="clear" w:pos="765"/>
                <w:tab w:val="decimal" w:pos="864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3582657F" w14:textId="77777777" w:rsidR="00D00342" w:rsidRPr="006F6C88" w:rsidRDefault="00D00342" w:rsidP="00D00342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667C96F2" w14:textId="77777777" w:rsidR="00D00342" w:rsidRPr="006F6C88" w:rsidRDefault="00D00342" w:rsidP="00D00342">
            <w:pPr>
              <w:pStyle w:val="acctfourfigures"/>
              <w:tabs>
                <w:tab w:val="clear" w:pos="765"/>
                <w:tab w:val="decimal" w:pos="774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54B7ABA3" w14:textId="77777777" w:rsidR="00D00342" w:rsidRPr="006F6C88" w:rsidRDefault="00D00342" w:rsidP="00D00342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2540715F" w14:textId="77777777" w:rsidR="00D00342" w:rsidRPr="006F6C88" w:rsidRDefault="00D00342" w:rsidP="00D00342">
            <w:pPr>
              <w:pStyle w:val="acctfourfigures"/>
              <w:tabs>
                <w:tab w:val="clear" w:pos="765"/>
                <w:tab w:val="decimal" w:pos="891"/>
              </w:tabs>
              <w:spacing w:line="400" w:lineRule="exact"/>
              <w:ind w:left="-108" w:firstLine="1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B76CB9" w:rsidRPr="006F6C88" w14:paraId="6F526975" w14:textId="77777777" w:rsidTr="004C7607">
        <w:trPr>
          <w:trHeight w:val="403"/>
        </w:trPr>
        <w:tc>
          <w:tcPr>
            <w:tcW w:w="3960" w:type="dxa"/>
          </w:tcPr>
          <w:p w14:paraId="6267D138" w14:textId="71F4320E" w:rsidR="00B76CB9" w:rsidRPr="0072152E" w:rsidRDefault="00B76CB9" w:rsidP="00B76C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</w:t>
            </w:r>
            <w:r w:rsidR="00CA424E">
              <w:rPr>
                <w:rFonts w:asciiTheme="majorBidi" w:hAnsiTheme="majorBidi" w:cstheme="majorBidi" w:hint="cs"/>
                <w:sz w:val="28"/>
                <w:szCs w:val="28"/>
                <w:cs/>
              </w:rPr>
              <w:t>ร่วม</w:t>
            </w:r>
          </w:p>
        </w:tc>
        <w:tc>
          <w:tcPr>
            <w:tcW w:w="1170" w:type="dxa"/>
          </w:tcPr>
          <w:p w14:paraId="43D247CE" w14:textId="61ADA634" w:rsidR="00B76CB9" w:rsidRPr="00B76CB9" w:rsidRDefault="00B76CB9" w:rsidP="00B76CB9">
            <w:pPr>
              <w:pStyle w:val="acctfourfigures"/>
              <w:tabs>
                <w:tab w:val="clear" w:pos="765"/>
                <w:tab w:val="decimal" w:pos="864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C760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5,000</w:t>
            </w:r>
          </w:p>
        </w:tc>
        <w:tc>
          <w:tcPr>
            <w:tcW w:w="236" w:type="dxa"/>
          </w:tcPr>
          <w:p w14:paraId="75198A57" w14:textId="77777777" w:rsidR="00B76CB9" w:rsidRPr="006F6C88" w:rsidRDefault="00B76CB9" w:rsidP="00B76CB9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</w:tcPr>
          <w:p w14:paraId="6FDD2A02" w14:textId="76DFFC8F" w:rsidR="00B76CB9" w:rsidRPr="004C7607" w:rsidRDefault="00B76CB9" w:rsidP="00B76CB9">
            <w:pPr>
              <w:pStyle w:val="acctfourfigures"/>
              <w:tabs>
                <w:tab w:val="clear" w:pos="765"/>
                <w:tab w:val="decimal" w:pos="864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C760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5,000</w:t>
            </w:r>
          </w:p>
        </w:tc>
        <w:tc>
          <w:tcPr>
            <w:tcW w:w="270" w:type="dxa"/>
          </w:tcPr>
          <w:p w14:paraId="12A1790E" w14:textId="77777777" w:rsidR="00B76CB9" w:rsidRPr="006F6C88" w:rsidRDefault="00B76CB9" w:rsidP="00B76CB9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57ADB7F8" w14:textId="3B0F2BB9" w:rsidR="00B76CB9" w:rsidRPr="00F82125" w:rsidRDefault="00B76CB9" w:rsidP="00B76CB9">
            <w:pPr>
              <w:pStyle w:val="acctfourfigures"/>
              <w:tabs>
                <w:tab w:val="clear" w:pos="765"/>
                <w:tab w:val="decimal" w:pos="516"/>
                <w:tab w:val="decimal" w:pos="891"/>
              </w:tabs>
              <w:spacing w:line="400" w:lineRule="exact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121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E77938A" w14:textId="77777777" w:rsidR="00B76CB9" w:rsidRPr="006F6C88" w:rsidRDefault="00B76CB9" w:rsidP="00B76CB9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0C63E4EF" w14:textId="4A96B188" w:rsidR="00B76CB9" w:rsidRPr="00F82125" w:rsidRDefault="00B76CB9" w:rsidP="00B76CB9">
            <w:pPr>
              <w:pStyle w:val="acctfourfigures"/>
              <w:tabs>
                <w:tab w:val="clear" w:pos="765"/>
                <w:tab w:val="decimal" w:pos="516"/>
                <w:tab w:val="decimal" w:pos="891"/>
              </w:tabs>
              <w:spacing w:line="400" w:lineRule="exact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5152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B76CB9" w:rsidRPr="006F6C88" w14:paraId="027FD75F" w14:textId="77777777" w:rsidTr="004C7607">
        <w:trPr>
          <w:trHeight w:val="403"/>
        </w:trPr>
        <w:tc>
          <w:tcPr>
            <w:tcW w:w="3960" w:type="dxa"/>
          </w:tcPr>
          <w:p w14:paraId="3A722FC8" w14:textId="7BFDA0A6" w:rsidR="00B76CB9" w:rsidRPr="0072152E" w:rsidRDefault="00B76CB9" w:rsidP="00B76C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99FF0A9" w14:textId="5DCE029D" w:rsidR="00B76CB9" w:rsidRPr="00B76CB9" w:rsidRDefault="00B76CB9" w:rsidP="00B76CB9">
            <w:pPr>
              <w:pStyle w:val="acctfourfigures"/>
              <w:tabs>
                <w:tab w:val="clear" w:pos="765"/>
                <w:tab w:val="decimal" w:pos="864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C760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17,750</w:t>
            </w:r>
          </w:p>
        </w:tc>
        <w:tc>
          <w:tcPr>
            <w:tcW w:w="236" w:type="dxa"/>
          </w:tcPr>
          <w:p w14:paraId="17E0578B" w14:textId="77777777" w:rsidR="00B76CB9" w:rsidRPr="006F6C88" w:rsidRDefault="00B76CB9" w:rsidP="00B76CB9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148B224D" w14:textId="6ECE0CDF" w:rsidR="00B76CB9" w:rsidRPr="004C7607" w:rsidRDefault="00B76CB9" w:rsidP="00B76CB9">
            <w:pPr>
              <w:pStyle w:val="acctfourfigures"/>
              <w:tabs>
                <w:tab w:val="clear" w:pos="765"/>
                <w:tab w:val="decimal" w:pos="864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C760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17,750</w:t>
            </w:r>
          </w:p>
        </w:tc>
        <w:tc>
          <w:tcPr>
            <w:tcW w:w="270" w:type="dxa"/>
          </w:tcPr>
          <w:p w14:paraId="38AF9D4B" w14:textId="77777777" w:rsidR="00B76CB9" w:rsidRPr="006F6C88" w:rsidRDefault="00B76CB9" w:rsidP="00B76CB9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4321E5D" w14:textId="500D1D5D" w:rsidR="00B76CB9" w:rsidRPr="00F82125" w:rsidRDefault="00B76CB9" w:rsidP="00B76CB9">
            <w:pPr>
              <w:pStyle w:val="acctfourfigures"/>
              <w:tabs>
                <w:tab w:val="clear" w:pos="765"/>
                <w:tab w:val="decimal" w:pos="516"/>
                <w:tab w:val="decimal" w:pos="891"/>
              </w:tabs>
              <w:spacing w:line="400" w:lineRule="exact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121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1C3A0A3" w14:textId="77777777" w:rsidR="00B76CB9" w:rsidRPr="006F6C88" w:rsidRDefault="00B76CB9" w:rsidP="00B76CB9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8F678A9" w14:textId="12259848" w:rsidR="00B76CB9" w:rsidRPr="00F82125" w:rsidRDefault="00B76CB9" w:rsidP="00B76CB9">
            <w:pPr>
              <w:pStyle w:val="acctfourfigures"/>
              <w:tabs>
                <w:tab w:val="clear" w:pos="765"/>
                <w:tab w:val="decimal" w:pos="516"/>
                <w:tab w:val="decimal" w:pos="891"/>
              </w:tabs>
              <w:spacing w:line="400" w:lineRule="exact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25152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B76CB9" w:rsidRPr="006F6C88" w14:paraId="207B9DA8" w14:textId="77777777" w:rsidTr="004C7607">
        <w:trPr>
          <w:trHeight w:val="403"/>
        </w:trPr>
        <w:tc>
          <w:tcPr>
            <w:tcW w:w="3960" w:type="dxa"/>
          </w:tcPr>
          <w:p w14:paraId="68FC8360" w14:textId="0DF868E9" w:rsidR="00B76CB9" w:rsidRPr="0072152E" w:rsidRDefault="00B76CB9" w:rsidP="00B76C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6F6C8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A48E6F9" w14:textId="43472630" w:rsidR="00B76CB9" w:rsidRPr="00B76CB9" w:rsidRDefault="00B76CB9" w:rsidP="00B76CB9">
            <w:pPr>
              <w:pStyle w:val="acctfourfigures"/>
              <w:tabs>
                <w:tab w:val="clear" w:pos="765"/>
                <w:tab w:val="decimal" w:pos="864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B76CB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22,750</w:t>
            </w:r>
          </w:p>
        </w:tc>
        <w:tc>
          <w:tcPr>
            <w:tcW w:w="236" w:type="dxa"/>
          </w:tcPr>
          <w:p w14:paraId="19D1A3EB" w14:textId="77777777" w:rsidR="00B76CB9" w:rsidRPr="006F6C88" w:rsidRDefault="00B76CB9" w:rsidP="00B76CB9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14:paraId="1A8A3076" w14:textId="7B57AEC8" w:rsidR="00B76CB9" w:rsidRPr="00F95E0A" w:rsidRDefault="00B76CB9" w:rsidP="00B76CB9">
            <w:pPr>
              <w:pStyle w:val="acctfourfigures"/>
              <w:tabs>
                <w:tab w:val="clear" w:pos="765"/>
                <w:tab w:val="decimal" w:pos="864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22,750</w:t>
            </w:r>
          </w:p>
        </w:tc>
        <w:tc>
          <w:tcPr>
            <w:tcW w:w="270" w:type="dxa"/>
          </w:tcPr>
          <w:p w14:paraId="4271DA49" w14:textId="77777777" w:rsidR="00B76CB9" w:rsidRPr="006F6C88" w:rsidRDefault="00B76CB9" w:rsidP="00B76CB9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4CFFDEF" w14:textId="22095AAD" w:rsidR="00B76CB9" w:rsidRPr="006F6C88" w:rsidRDefault="00B76CB9" w:rsidP="00B76CB9">
            <w:pPr>
              <w:pStyle w:val="acctfourfigures"/>
              <w:tabs>
                <w:tab w:val="clear" w:pos="765"/>
                <w:tab w:val="decimal" w:pos="516"/>
                <w:tab w:val="decimal" w:pos="891"/>
              </w:tabs>
              <w:spacing w:line="4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A4D8460" w14:textId="77777777" w:rsidR="00B76CB9" w:rsidRPr="006F6C88" w:rsidRDefault="00B76CB9" w:rsidP="00B76CB9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ADC4CCF" w14:textId="5BE871DE" w:rsidR="00B76CB9" w:rsidRPr="006F6C88" w:rsidRDefault="00B76CB9" w:rsidP="00B76CB9">
            <w:pPr>
              <w:pStyle w:val="acctfourfigures"/>
              <w:tabs>
                <w:tab w:val="clear" w:pos="765"/>
                <w:tab w:val="decimal" w:pos="516"/>
                <w:tab w:val="decimal" w:pos="891"/>
              </w:tabs>
              <w:spacing w:line="4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</w:tr>
      <w:tr w:rsidR="00B76CB9" w:rsidRPr="006F6C88" w14:paraId="53B58586" w14:textId="77777777" w:rsidTr="00C057D7">
        <w:trPr>
          <w:trHeight w:val="403"/>
        </w:trPr>
        <w:tc>
          <w:tcPr>
            <w:tcW w:w="3960" w:type="dxa"/>
          </w:tcPr>
          <w:p w14:paraId="5B68F005" w14:textId="77777777" w:rsidR="00B76CB9" w:rsidRPr="0072152E" w:rsidRDefault="00B76CB9" w:rsidP="00B76C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63CCE5FA" w14:textId="77777777" w:rsidR="00B76CB9" w:rsidRPr="006F6C88" w:rsidRDefault="00B76CB9" w:rsidP="00B76CB9">
            <w:pPr>
              <w:pStyle w:val="acctfourfigures"/>
              <w:tabs>
                <w:tab w:val="clear" w:pos="765"/>
                <w:tab w:val="decimal" w:pos="509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469F92D1" w14:textId="77777777" w:rsidR="00B76CB9" w:rsidRPr="006F6C88" w:rsidRDefault="00B76CB9" w:rsidP="00B76CB9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double" w:sz="4" w:space="0" w:color="auto"/>
            </w:tcBorders>
          </w:tcPr>
          <w:p w14:paraId="72D04473" w14:textId="77777777" w:rsidR="00B76CB9" w:rsidRPr="00F95E0A" w:rsidRDefault="00B76CB9" w:rsidP="00B76CB9">
            <w:pPr>
              <w:pStyle w:val="acctfourfigures"/>
              <w:tabs>
                <w:tab w:val="clear" w:pos="765"/>
                <w:tab w:val="decimal" w:pos="864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3ADED887" w14:textId="77777777" w:rsidR="00B76CB9" w:rsidRPr="006F6C88" w:rsidRDefault="00B76CB9" w:rsidP="00B76CB9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12258A7D" w14:textId="77777777" w:rsidR="00B76CB9" w:rsidRPr="006F6C88" w:rsidRDefault="00B76CB9" w:rsidP="00B76CB9">
            <w:pPr>
              <w:pStyle w:val="acctfourfigures"/>
              <w:tabs>
                <w:tab w:val="clear" w:pos="765"/>
                <w:tab w:val="decimal" w:pos="774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453E8FE9" w14:textId="77777777" w:rsidR="00B76CB9" w:rsidRPr="006F6C88" w:rsidRDefault="00B76CB9" w:rsidP="00B76CB9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0C23C7D2" w14:textId="77777777" w:rsidR="00B76CB9" w:rsidRPr="006F6C88" w:rsidRDefault="00B76CB9" w:rsidP="00B76CB9">
            <w:pPr>
              <w:pStyle w:val="acctfourfigures"/>
              <w:tabs>
                <w:tab w:val="clear" w:pos="765"/>
                <w:tab w:val="decimal" w:pos="891"/>
              </w:tabs>
              <w:spacing w:line="400" w:lineRule="exact"/>
              <w:ind w:left="-108" w:firstLine="1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</w:tr>
    </w:tbl>
    <w:p w14:paraId="14F76184" w14:textId="32E4F08B" w:rsidR="000744C3" w:rsidRDefault="00F92D8A" w:rsidP="00F92D8A">
      <w:pPr>
        <w:pStyle w:val="index"/>
        <w:numPr>
          <w:ilvl w:val="0"/>
          <w:numId w:val="19"/>
        </w:numPr>
        <w:spacing w:after="0" w:line="240" w:lineRule="atLeas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 w:rsidRPr="00F92D8A">
        <w:rPr>
          <w:rFonts w:asciiTheme="majorBidi" w:hAnsiTheme="majorBidi" w:cstheme="majorBidi" w:hint="cs"/>
          <w:b/>
          <w:bCs/>
          <w:sz w:val="30"/>
          <w:szCs w:val="30"/>
          <w:cs/>
          <w:lang w:val="en-US" w:bidi="th-TH"/>
        </w:rPr>
        <w:t>ลูกหนี้การค้า</w:t>
      </w:r>
    </w:p>
    <w:p w14:paraId="14BA5079" w14:textId="4AADEF53" w:rsidR="00FA67F4" w:rsidRPr="00FA67F4" w:rsidRDefault="00FA67F4" w:rsidP="00FA67F4">
      <w:pPr>
        <w:pStyle w:val="index"/>
        <w:tabs>
          <w:tab w:val="clear" w:pos="1134"/>
        </w:tabs>
        <w:spacing w:after="0" w:line="240" w:lineRule="atLeast"/>
        <w:ind w:left="0" w:firstLine="0"/>
        <w:outlineLvl w:val="0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960"/>
        <w:gridCol w:w="1170"/>
        <w:gridCol w:w="180"/>
        <w:gridCol w:w="1170"/>
        <w:gridCol w:w="178"/>
        <w:gridCol w:w="1082"/>
        <w:gridCol w:w="180"/>
        <w:gridCol w:w="1260"/>
      </w:tblGrid>
      <w:tr w:rsidR="00A40612" w:rsidRPr="00FA67F4" w14:paraId="727EDFE4" w14:textId="77777777" w:rsidTr="00E73050">
        <w:trPr>
          <w:cantSplit/>
          <w:tblHeader/>
        </w:trPr>
        <w:tc>
          <w:tcPr>
            <w:tcW w:w="3960" w:type="dxa"/>
            <w:vAlign w:val="bottom"/>
            <w:hideMark/>
          </w:tcPr>
          <w:p w14:paraId="14F28175" w14:textId="29799B8A" w:rsidR="00FA67F4" w:rsidRPr="00FA67F4" w:rsidRDefault="00FA67F4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520" w:type="dxa"/>
            <w:gridSpan w:val="3"/>
            <w:vAlign w:val="bottom"/>
            <w:hideMark/>
          </w:tcPr>
          <w:p w14:paraId="365D18C1" w14:textId="3042CD24" w:rsidR="00FA67F4" w:rsidRPr="00FA67F4" w:rsidRDefault="00FA67F4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  <w:r w:rsidRPr="00FA67F4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  <w:r w:rsidRPr="00FA67F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78" w:type="dxa"/>
          </w:tcPr>
          <w:p w14:paraId="2C8B873F" w14:textId="77777777" w:rsidR="00FA67F4" w:rsidRPr="00FA67F4" w:rsidRDefault="00FA67F4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2522" w:type="dxa"/>
            <w:gridSpan w:val="3"/>
            <w:vAlign w:val="bottom"/>
            <w:hideMark/>
          </w:tcPr>
          <w:p w14:paraId="7FD03B46" w14:textId="69801AF2" w:rsidR="00FA67F4" w:rsidRPr="00FA67F4" w:rsidRDefault="00FA67F4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highlight w:val="cyan"/>
              </w:rPr>
            </w:pPr>
            <w:r w:rsidRPr="00FA67F4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  <w:r w:rsidRPr="00FA67F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 xml:space="preserve"> </w:t>
            </w:r>
          </w:p>
        </w:tc>
      </w:tr>
      <w:tr w:rsidR="00A40612" w:rsidRPr="00FA67F4" w14:paraId="3E3E15D4" w14:textId="77777777" w:rsidTr="00E73050">
        <w:trPr>
          <w:cantSplit/>
          <w:tblHeader/>
        </w:trPr>
        <w:tc>
          <w:tcPr>
            <w:tcW w:w="3960" w:type="dxa"/>
            <w:vAlign w:val="bottom"/>
            <w:hideMark/>
          </w:tcPr>
          <w:p w14:paraId="08602A96" w14:textId="19516008" w:rsidR="00FA67F4" w:rsidRPr="00FA67F4" w:rsidRDefault="00FA67F4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</w:rPr>
            </w:pPr>
            <w:r w:rsidRPr="00FA67F4"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</w:rPr>
              <w:t xml:space="preserve"> </w:t>
            </w:r>
          </w:p>
        </w:tc>
        <w:tc>
          <w:tcPr>
            <w:tcW w:w="1170" w:type="dxa"/>
            <w:vAlign w:val="bottom"/>
            <w:hideMark/>
          </w:tcPr>
          <w:p w14:paraId="5655F9B1" w14:textId="15FDC15F" w:rsidR="00A40612" w:rsidRDefault="00C568D1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b w:val="0"/>
                <w:sz w:val="28"/>
                <w:szCs w:val="28"/>
                <w:lang w:bidi="th-TH"/>
              </w:rPr>
              <w:t xml:space="preserve">30 </w:t>
            </w:r>
            <w:r>
              <w:rPr>
                <w:rFonts w:asciiTheme="majorBidi" w:hAnsiTheme="majorBidi" w:cstheme="majorBidi" w:hint="cs"/>
                <w:b w:val="0"/>
                <w:sz w:val="28"/>
                <w:szCs w:val="28"/>
                <w:cs/>
                <w:lang w:bidi="th-TH"/>
              </w:rPr>
              <w:t>มิถุนายน</w:t>
            </w:r>
          </w:p>
          <w:p w14:paraId="6C4E809A" w14:textId="4C117F85" w:rsidR="00FA67F4" w:rsidRPr="006F4137" w:rsidRDefault="00FA67F4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28"/>
                <w:szCs w:val="28"/>
                <w:lang w:bidi="th-TH"/>
              </w:rPr>
            </w:pPr>
            <w:r w:rsidRPr="006F4137">
              <w:rPr>
                <w:rFonts w:asciiTheme="majorBidi" w:hAnsiTheme="majorBidi" w:cstheme="majorBidi"/>
                <w:b w:val="0"/>
                <w:sz w:val="28"/>
                <w:szCs w:val="28"/>
                <w:lang w:bidi="th-TH"/>
              </w:rPr>
              <w:t>2564</w:t>
            </w:r>
          </w:p>
        </w:tc>
        <w:tc>
          <w:tcPr>
            <w:tcW w:w="180" w:type="dxa"/>
            <w:vAlign w:val="bottom"/>
          </w:tcPr>
          <w:p w14:paraId="1AA8720F" w14:textId="77777777" w:rsidR="00FA67F4" w:rsidRPr="006F4137" w:rsidRDefault="00FA67F4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sz w:val="28"/>
                <w:szCs w:val="28"/>
                <w:rtl/>
                <w:cs/>
              </w:rPr>
            </w:pPr>
          </w:p>
        </w:tc>
        <w:tc>
          <w:tcPr>
            <w:tcW w:w="1170" w:type="dxa"/>
            <w:vAlign w:val="bottom"/>
            <w:hideMark/>
          </w:tcPr>
          <w:p w14:paraId="5A1AF611" w14:textId="77777777" w:rsidR="00A40612" w:rsidRDefault="00FA67F4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  <w:r w:rsidRPr="006F4137">
              <w:rPr>
                <w:rFonts w:asciiTheme="majorBidi" w:hAnsiTheme="majorBidi" w:cstheme="majorBidi"/>
                <w:b w:val="0"/>
                <w:sz w:val="28"/>
                <w:szCs w:val="28"/>
              </w:rPr>
              <w:t xml:space="preserve">31 </w:t>
            </w:r>
            <w:r w:rsidRPr="006F4137">
              <w:rPr>
                <w:rFonts w:asciiTheme="majorBidi" w:hAnsiTheme="majorBidi" w:cstheme="majorBidi"/>
                <w:b w:val="0"/>
                <w:sz w:val="28"/>
                <w:szCs w:val="28"/>
                <w:cs/>
                <w:lang w:bidi="th-TH"/>
              </w:rPr>
              <w:t>ธันวาคม</w:t>
            </w:r>
            <w:r w:rsidRPr="006F4137">
              <w:rPr>
                <w:rFonts w:asciiTheme="majorBidi" w:hAnsiTheme="majorBidi" w:cstheme="majorBidi"/>
                <w:b w:val="0"/>
                <w:sz w:val="28"/>
                <w:szCs w:val="28"/>
              </w:rPr>
              <w:t xml:space="preserve"> </w:t>
            </w:r>
          </w:p>
          <w:p w14:paraId="4B2C6252" w14:textId="3B58D61D" w:rsidR="00FA67F4" w:rsidRPr="006F4137" w:rsidRDefault="00FA67F4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sz w:val="28"/>
                <w:szCs w:val="28"/>
                <w:lang w:bidi="th-TH"/>
              </w:rPr>
            </w:pPr>
            <w:r w:rsidRPr="006F4137">
              <w:rPr>
                <w:rFonts w:asciiTheme="majorBidi" w:hAnsiTheme="majorBidi" w:cstheme="majorBidi"/>
                <w:b w:val="0"/>
                <w:sz w:val="28"/>
                <w:szCs w:val="28"/>
              </w:rPr>
              <w:t>2563</w:t>
            </w:r>
          </w:p>
        </w:tc>
        <w:tc>
          <w:tcPr>
            <w:tcW w:w="178" w:type="dxa"/>
          </w:tcPr>
          <w:p w14:paraId="00C4B876" w14:textId="77777777" w:rsidR="00FA67F4" w:rsidRPr="006F4137" w:rsidRDefault="00FA67F4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28"/>
                <w:szCs w:val="28"/>
                <w:rtl/>
                <w:cs/>
              </w:rPr>
            </w:pPr>
          </w:p>
        </w:tc>
        <w:tc>
          <w:tcPr>
            <w:tcW w:w="1082" w:type="dxa"/>
            <w:vAlign w:val="bottom"/>
            <w:hideMark/>
          </w:tcPr>
          <w:p w14:paraId="50A7ED76" w14:textId="77777777" w:rsidR="00C568D1" w:rsidRDefault="00C568D1" w:rsidP="00C568D1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b w:val="0"/>
                <w:sz w:val="28"/>
                <w:szCs w:val="28"/>
                <w:lang w:bidi="th-TH"/>
              </w:rPr>
              <w:t xml:space="preserve">30 </w:t>
            </w:r>
            <w:r>
              <w:rPr>
                <w:rFonts w:asciiTheme="majorBidi" w:hAnsiTheme="majorBidi" w:cstheme="majorBidi" w:hint="cs"/>
                <w:b w:val="0"/>
                <w:sz w:val="28"/>
                <w:szCs w:val="28"/>
                <w:cs/>
                <w:lang w:bidi="th-TH"/>
              </w:rPr>
              <w:t>มิถุนายน</w:t>
            </w:r>
          </w:p>
          <w:p w14:paraId="15E54416" w14:textId="575EDAB8" w:rsidR="00FA67F4" w:rsidRPr="006F4137" w:rsidRDefault="00FA67F4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4137">
              <w:rPr>
                <w:rFonts w:asciiTheme="majorBidi" w:hAnsiTheme="majorBidi" w:cstheme="majorBidi"/>
                <w:bCs/>
                <w:sz w:val="28"/>
                <w:szCs w:val="28"/>
              </w:rPr>
              <w:t>2564</w:t>
            </w:r>
          </w:p>
        </w:tc>
        <w:tc>
          <w:tcPr>
            <w:tcW w:w="180" w:type="dxa"/>
            <w:vAlign w:val="bottom"/>
          </w:tcPr>
          <w:p w14:paraId="1771C2D5" w14:textId="77777777" w:rsidR="00FA67F4" w:rsidRPr="006F4137" w:rsidRDefault="00FA67F4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28"/>
                <w:szCs w:val="28"/>
                <w:rtl/>
                <w:cs/>
              </w:rPr>
            </w:pPr>
          </w:p>
        </w:tc>
        <w:tc>
          <w:tcPr>
            <w:tcW w:w="1260" w:type="dxa"/>
            <w:vAlign w:val="bottom"/>
            <w:hideMark/>
          </w:tcPr>
          <w:p w14:paraId="3AC91D1E" w14:textId="77777777" w:rsidR="00A40612" w:rsidRDefault="00FA67F4" w:rsidP="006F4137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  <w:r w:rsidRPr="006F4137">
              <w:rPr>
                <w:rFonts w:asciiTheme="majorBidi" w:hAnsiTheme="majorBidi" w:cstheme="majorBidi"/>
                <w:b w:val="0"/>
                <w:sz w:val="28"/>
                <w:szCs w:val="28"/>
              </w:rPr>
              <w:t xml:space="preserve">31 </w:t>
            </w:r>
            <w:r w:rsidRPr="006F4137">
              <w:rPr>
                <w:rFonts w:asciiTheme="majorBidi" w:hAnsiTheme="majorBidi" w:cstheme="majorBidi"/>
                <w:b w:val="0"/>
                <w:sz w:val="28"/>
                <w:szCs w:val="28"/>
                <w:cs/>
                <w:lang w:bidi="th-TH"/>
              </w:rPr>
              <w:t>ธันวาคม</w:t>
            </w:r>
            <w:r w:rsidRPr="006F4137">
              <w:rPr>
                <w:rFonts w:asciiTheme="majorBidi" w:hAnsiTheme="majorBidi" w:cstheme="majorBidi"/>
                <w:b w:val="0"/>
                <w:sz w:val="28"/>
                <w:szCs w:val="28"/>
              </w:rPr>
              <w:t xml:space="preserve"> </w:t>
            </w:r>
          </w:p>
          <w:p w14:paraId="024C2542" w14:textId="3E46BCE3" w:rsidR="00FA67F4" w:rsidRPr="006F4137" w:rsidRDefault="00FA67F4" w:rsidP="006F4137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sz w:val="28"/>
                <w:szCs w:val="28"/>
                <w:lang w:bidi="th-TH"/>
              </w:rPr>
            </w:pPr>
            <w:r w:rsidRPr="006F4137">
              <w:rPr>
                <w:rFonts w:asciiTheme="majorBidi" w:hAnsiTheme="majorBidi" w:cstheme="majorBidi"/>
                <w:b w:val="0"/>
                <w:sz w:val="28"/>
                <w:szCs w:val="28"/>
              </w:rPr>
              <w:t>2563</w:t>
            </w:r>
          </w:p>
        </w:tc>
      </w:tr>
      <w:tr w:rsidR="00A40612" w:rsidRPr="00FA67F4" w14:paraId="7BC0FA91" w14:textId="77777777" w:rsidTr="00E73050">
        <w:trPr>
          <w:cantSplit/>
          <w:tblHeader/>
        </w:trPr>
        <w:tc>
          <w:tcPr>
            <w:tcW w:w="3960" w:type="dxa"/>
            <w:vAlign w:val="bottom"/>
            <w:hideMark/>
          </w:tcPr>
          <w:p w14:paraId="6ED834BA" w14:textId="77777777" w:rsidR="00FA67F4" w:rsidRPr="00FA67F4" w:rsidRDefault="00FA67F4">
            <w:pPr>
              <w:rPr>
                <w:rFonts w:asciiTheme="majorBidi" w:hAnsiTheme="majorBidi" w:cstheme="majorBidi"/>
                <w:b/>
                <w:sz w:val="28"/>
                <w:szCs w:val="28"/>
                <w:highlight w:val="cyan"/>
                <w:cs/>
              </w:rPr>
            </w:pPr>
          </w:p>
        </w:tc>
        <w:tc>
          <w:tcPr>
            <w:tcW w:w="5220" w:type="dxa"/>
            <w:gridSpan w:val="7"/>
            <w:vAlign w:val="bottom"/>
            <w:hideMark/>
          </w:tcPr>
          <w:p w14:paraId="776BC066" w14:textId="591B8326" w:rsidR="00FA67F4" w:rsidRPr="00FA67F4" w:rsidRDefault="00FA67F4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highlight w:val="cyan"/>
              </w:rPr>
            </w:pPr>
            <w:r w:rsidRPr="00FA67F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พัน</w:t>
            </w:r>
            <w:r w:rsidRPr="00FA67F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3D7F56" w:rsidRPr="00FA67F4" w14:paraId="31590F72" w14:textId="77777777" w:rsidTr="00E73050">
        <w:trPr>
          <w:cantSplit/>
        </w:trPr>
        <w:tc>
          <w:tcPr>
            <w:tcW w:w="3960" w:type="dxa"/>
            <w:hideMark/>
          </w:tcPr>
          <w:p w14:paraId="35599412" w14:textId="77777777" w:rsidR="003D7F56" w:rsidRPr="006F4137" w:rsidRDefault="003D7F56" w:rsidP="003D7F56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6F4137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170" w:type="dxa"/>
          </w:tcPr>
          <w:p w14:paraId="48925912" w14:textId="61B7A372" w:rsidR="003D7F56" w:rsidRPr="00FA67F4" w:rsidRDefault="003D7F56" w:rsidP="0081056F">
            <w:pPr>
              <w:pStyle w:val="acctfourfigures"/>
              <w:tabs>
                <w:tab w:val="decimal" w:pos="465"/>
              </w:tabs>
              <w:spacing w:line="240" w:lineRule="auto"/>
              <w:ind w:left="-83" w:right="98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297,435</w:t>
            </w:r>
          </w:p>
        </w:tc>
        <w:tc>
          <w:tcPr>
            <w:tcW w:w="180" w:type="dxa"/>
          </w:tcPr>
          <w:p w14:paraId="316FDBE9" w14:textId="77777777" w:rsidR="003D7F56" w:rsidRPr="00FA67F4" w:rsidRDefault="003D7F56" w:rsidP="003D7F56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B54415A" w14:textId="4664D26F" w:rsidR="003D7F56" w:rsidRPr="00FA67F4" w:rsidRDefault="003D7F56" w:rsidP="0081056F">
            <w:pPr>
              <w:pStyle w:val="acctfourfigures"/>
              <w:tabs>
                <w:tab w:val="decimal" w:pos="914"/>
              </w:tabs>
              <w:spacing w:line="240" w:lineRule="auto"/>
              <w:ind w:left="-83" w:right="101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224,365</w:t>
            </w:r>
          </w:p>
        </w:tc>
        <w:tc>
          <w:tcPr>
            <w:tcW w:w="178" w:type="dxa"/>
          </w:tcPr>
          <w:p w14:paraId="5A5BED04" w14:textId="77777777" w:rsidR="003D7F56" w:rsidRPr="00FA67F4" w:rsidRDefault="003D7F56" w:rsidP="003D7F56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</w:tcPr>
          <w:p w14:paraId="13A08BB2" w14:textId="7679EE7D" w:rsidR="003D7F56" w:rsidRPr="00356F35" w:rsidRDefault="003D7F56" w:rsidP="003D7F56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24,530</w:t>
            </w:r>
          </w:p>
        </w:tc>
        <w:tc>
          <w:tcPr>
            <w:tcW w:w="180" w:type="dxa"/>
          </w:tcPr>
          <w:p w14:paraId="111BEBF5" w14:textId="77777777" w:rsidR="003D7F56" w:rsidRPr="00FA67F4" w:rsidRDefault="003D7F56" w:rsidP="003D7F5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737C3A2" w14:textId="3BDD586A" w:rsidR="003D7F56" w:rsidRPr="00FA67F4" w:rsidRDefault="003D7F56" w:rsidP="003D7F56">
            <w:pPr>
              <w:pStyle w:val="acctfourfigures"/>
              <w:tabs>
                <w:tab w:val="decimal" w:pos="731"/>
              </w:tabs>
              <w:spacing w:line="240" w:lineRule="auto"/>
              <w:ind w:right="10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62,502</w:t>
            </w:r>
          </w:p>
        </w:tc>
      </w:tr>
      <w:tr w:rsidR="003D7F56" w:rsidRPr="00FA67F4" w14:paraId="532790CE" w14:textId="77777777" w:rsidTr="00E73050">
        <w:trPr>
          <w:cantSplit/>
        </w:trPr>
        <w:tc>
          <w:tcPr>
            <w:tcW w:w="3960" w:type="dxa"/>
            <w:hideMark/>
          </w:tcPr>
          <w:p w14:paraId="40B249FA" w14:textId="77777777" w:rsidR="003D7F56" w:rsidRPr="006F4137" w:rsidRDefault="003D7F56" w:rsidP="003D7F56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6F4137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170" w:type="dxa"/>
          </w:tcPr>
          <w:p w14:paraId="12CCD331" w14:textId="77777777" w:rsidR="003D7F56" w:rsidRPr="00FA67F4" w:rsidRDefault="003D7F56" w:rsidP="0081056F">
            <w:pPr>
              <w:pStyle w:val="acctfourfigures"/>
              <w:tabs>
                <w:tab w:val="decimal" w:pos="465"/>
              </w:tabs>
              <w:spacing w:line="240" w:lineRule="auto"/>
              <w:ind w:left="-83" w:right="98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56CEAA55" w14:textId="77777777" w:rsidR="003D7F56" w:rsidRPr="00FA67F4" w:rsidRDefault="003D7F56" w:rsidP="003D7F56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1696D2C" w14:textId="77777777" w:rsidR="003D7F56" w:rsidRPr="00FA67F4" w:rsidRDefault="003D7F56" w:rsidP="0081056F">
            <w:pPr>
              <w:pStyle w:val="acctfourfigures"/>
              <w:tabs>
                <w:tab w:val="decimal" w:pos="914"/>
              </w:tabs>
              <w:spacing w:line="240" w:lineRule="auto"/>
              <w:ind w:left="-83" w:right="101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</w:tcPr>
          <w:p w14:paraId="548E1935" w14:textId="77777777" w:rsidR="003D7F56" w:rsidRPr="00FA67F4" w:rsidRDefault="003D7F56" w:rsidP="003D7F56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</w:tcPr>
          <w:p w14:paraId="6A69F97E" w14:textId="77777777" w:rsidR="003D7F56" w:rsidRPr="00FA67F4" w:rsidRDefault="003D7F56" w:rsidP="003D7F56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7E953E8C" w14:textId="77777777" w:rsidR="003D7F56" w:rsidRPr="00FA67F4" w:rsidRDefault="003D7F56" w:rsidP="003D7F5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E8D70A7" w14:textId="77777777" w:rsidR="003D7F56" w:rsidRPr="00FA67F4" w:rsidRDefault="003D7F56" w:rsidP="003D7F56">
            <w:pPr>
              <w:pStyle w:val="acctfourfigures"/>
              <w:tabs>
                <w:tab w:val="decimal" w:pos="731"/>
              </w:tabs>
              <w:spacing w:line="240" w:lineRule="auto"/>
              <w:ind w:right="10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D7F56" w:rsidRPr="00FA67F4" w14:paraId="5EC2460D" w14:textId="77777777" w:rsidTr="00E73050">
        <w:trPr>
          <w:cantSplit/>
        </w:trPr>
        <w:tc>
          <w:tcPr>
            <w:tcW w:w="3960" w:type="dxa"/>
            <w:hideMark/>
          </w:tcPr>
          <w:p w14:paraId="2FEB1C62" w14:textId="77777777" w:rsidR="003D7F56" w:rsidRPr="006F4137" w:rsidRDefault="003D7F56" w:rsidP="003D7F56">
            <w:pPr>
              <w:spacing w:line="240" w:lineRule="auto"/>
              <w:ind w:left="104"/>
              <w:rPr>
                <w:rFonts w:asciiTheme="majorBidi" w:hAnsiTheme="majorBidi" w:cstheme="majorBidi"/>
                <w:sz w:val="28"/>
                <w:szCs w:val="28"/>
              </w:rPr>
            </w:pPr>
            <w:r w:rsidRPr="006F4137">
              <w:rPr>
                <w:rFonts w:asciiTheme="majorBidi" w:hAnsiTheme="majorBidi" w:cstheme="majorBidi"/>
                <w:sz w:val="28"/>
                <w:szCs w:val="28"/>
              </w:rPr>
              <w:t xml:space="preserve">   1 - 30 </w:t>
            </w:r>
            <w:r w:rsidRPr="006F4137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170" w:type="dxa"/>
          </w:tcPr>
          <w:p w14:paraId="69ACA481" w14:textId="5D063516" w:rsidR="003D7F56" w:rsidRPr="00FA67F4" w:rsidRDefault="003D7F56" w:rsidP="0081056F">
            <w:pPr>
              <w:pStyle w:val="acctfourfigures"/>
              <w:tabs>
                <w:tab w:val="decimal" w:pos="465"/>
              </w:tabs>
              <w:spacing w:line="240" w:lineRule="auto"/>
              <w:ind w:left="-83" w:right="98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8,703</w:t>
            </w:r>
          </w:p>
        </w:tc>
        <w:tc>
          <w:tcPr>
            <w:tcW w:w="180" w:type="dxa"/>
          </w:tcPr>
          <w:p w14:paraId="1F2FDEF4" w14:textId="77777777" w:rsidR="003D7F56" w:rsidRPr="00FA67F4" w:rsidRDefault="003D7F56" w:rsidP="003D7F56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A88F44F" w14:textId="396693C8" w:rsidR="003D7F56" w:rsidRPr="00FA67F4" w:rsidRDefault="003D7F56" w:rsidP="0081056F">
            <w:pPr>
              <w:pStyle w:val="acctfourfigures"/>
              <w:tabs>
                <w:tab w:val="decimal" w:pos="914"/>
              </w:tabs>
              <w:spacing w:line="240" w:lineRule="auto"/>
              <w:ind w:left="-83" w:right="101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18,517</w:t>
            </w:r>
          </w:p>
        </w:tc>
        <w:tc>
          <w:tcPr>
            <w:tcW w:w="178" w:type="dxa"/>
          </w:tcPr>
          <w:p w14:paraId="431140FB" w14:textId="77777777" w:rsidR="003D7F56" w:rsidRPr="00FA67F4" w:rsidRDefault="003D7F56" w:rsidP="003D7F56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</w:tcPr>
          <w:p w14:paraId="07F6C590" w14:textId="3EBF38A8" w:rsidR="003D7F56" w:rsidRPr="00FA67F4" w:rsidRDefault="003D7F56" w:rsidP="003D7F56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17,852</w:t>
            </w:r>
          </w:p>
        </w:tc>
        <w:tc>
          <w:tcPr>
            <w:tcW w:w="180" w:type="dxa"/>
          </w:tcPr>
          <w:p w14:paraId="2105D9C4" w14:textId="77777777" w:rsidR="003D7F56" w:rsidRPr="00FA67F4" w:rsidRDefault="003D7F56" w:rsidP="003D7F5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87FED5F" w14:textId="4C8D7C7C" w:rsidR="003D7F56" w:rsidRPr="00FA67F4" w:rsidRDefault="003D7F56" w:rsidP="003D7F56">
            <w:pPr>
              <w:pStyle w:val="acctfourfigures"/>
              <w:tabs>
                <w:tab w:val="decimal" w:pos="731"/>
              </w:tabs>
              <w:spacing w:line="240" w:lineRule="auto"/>
              <w:ind w:right="10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1,816</w:t>
            </w:r>
          </w:p>
        </w:tc>
      </w:tr>
      <w:tr w:rsidR="003D7F56" w:rsidRPr="00FA67F4" w14:paraId="53D88732" w14:textId="77777777" w:rsidTr="00E73050">
        <w:trPr>
          <w:cantSplit/>
        </w:trPr>
        <w:tc>
          <w:tcPr>
            <w:tcW w:w="3960" w:type="dxa"/>
            <w:hideMark/>
          </w:tcPr>
          <w:p w14:paraId="5E065A54" w14:textId="77777777" w:rsidR="003D7F56" w:rsidRPr="006F4137" w:rsidRDefault="003D7F56" w:rsidP="003D7F56">
            <w:pPr>
              <w:spacing w:line="240" w:lineRule="auto"/>
              <w:ind w:left="104"/>
              <w:rPr>
                <w:rFonts w:asciiTheme="majorBidi" w:hAnsiTheme="majorBidi" w:cstheme="majorBidi"/>
                <w:sz w:val="28"/>
                <w:szCs w:val="28"/>
              </w:rPr>
            </w:pPr>
            <w:r w:rsidRPr="006F4137">
              <w:rPr>
                <w:rFonts w:asciiTheme="majorBidi" w:hAnsiTheme="majorBidi" w:cstheme="majorBidi"/>
                <w:sz w:val="28"/>
                <w:szCs w:val="28"/>
              </w:rPr>
              <w:t xml:space="preserve">   31 - 60 </w:t>
            </w:r>
            <w:r w:rsidRPr="006F4137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170" w:type="dxa"/>
          </w:tcPr>
          <w:p w14:paraId="34C44127" w14:textId="522F83AE" w:rsidR="003D7F56" w:rsidRPr="00FA67F4" w:rsidRDefault="003D7F56" w:rsidP="0081056F">
            <w:pPr>
              <w:pStyle w:val="acctfourfigures"/>
              <w:tabs>
                <w:tab w:val="decimal" w:pos="465"/>
              </w:tabs>
              <w:spacing w:line="240" w:lineRule="auto"/>
              <w:ind w:left="-83" w:right="98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390</w:t>
            </w:r>
          </w:p>
        </w:tc>
        <w:tc>
          <w:tcPr>
            <w:tcW w:w="180" w:type="dxa"/>
          </w:tcPr>
          <w:p w14:paraId="68043993" w14:textId="77777777" w:rsidR="003D7F56" w:rsidRPr="00FA67F4" w:rsidRDefault="003D7F56" w:rsidP="003D7F56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521B664" w14:textId="4C88FEB7" w:rsidR="003D7F56" w:rsidRPr="00FA67F4" w:rsidRDefault="003D7F56" w:rsidP="0081056F">
            <w:pPr>
              <w:pStyle w:val="acctfourfigures"/>
              <w:tabs>
                <w:tab w:val="decimal" w:pos="914"/>
              </w:tabs>
              <w:spacing w:line="240" w:lineRule="auto"/>
              <w:ind w:left="-83" w:right="101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376</w:t>
            </w:r>
          </w:p>
        </w:tc>
        <w:tc>
          <w:tcPr>
            <w:tcW w:w="178" w:type="dxa"/>
          </w:tcPr>
          <w:p w14:paraId="795EC2B6" w14:textId="77777777" w:rsidR="003D7F56" w:rsidRPr="00FA67F4" w:rsidRDefault="003D7F56" w:rsidP="003D7F56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</w:tcPr>
          <w:p w14:paraId="4360BCA6" w14:textId="48ED59A0" w:rsidR="003D7F56" w:rsidRPr="00FA67F4" w:rsidRDefault="003D7F56" w:rsidP="003D7F56">
            <w:pPr>
              <w:pStyle w:val="acctfourfigures"/>
              <w:tabs>
                <w:tab w:val="decimal" w:pos="701"/>
              </w:tabs>
              <w:spacing w:line="240" w:lineRule="auto"/>
              <w:ind w:left="-79" w:right="28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713201F2" w14:textId="77777777" w:rsidR="003D7F56" w:rsidRPr="00FA67F4" w:rsidRDefault="003D7F56" w:rsidP="003D7F5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681925B" w14:textId="341FE1AC" w:rsidR="003D7F56" w:rsidRPr="00FA67F4" w:rsidRDefault="003D7F56" w:rsidP="003D7F56">
            <w:pPr>
              <w:pStyle w:val="acctfourfigures"/>
              <w:tabs>
                <w:tab w:val="decimal" w:pos="373"/>
              </w:tabs>
              <w:spacing w:line="240" w:lineRule="auto"/>
              <w:ind w:right="28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D7F56" w:rsidRPr="00FA67F4" w14:paraId="6CC1F4E2" w14:textId="77777777" w:rsidTr="00E73050">
        <w:trPr>
          <w:cantSplit/>
        </w:trPr>
        <w:tc>
          <w:tcPr>
            <w:tcW w:w="3960" w:type="dxa"/>
            <w:hideMark/>
          </w:tcPr>
          <w:p w14:paraId="34C776B6" w14:textId="77777777" w:rsidR="003D7F56" w:rsidRPr="006F4137" w:rsidRDefault="003D7F56" w:rsidP="003D7F56">
            <w:pPr>
              <w:spacing w:line="240" w:lineRule="auto"/>
              <w:ind w:left="104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6F4137">
              <w:rPr>
                <w:rFonts w:asciiTheme="majorBidi" w:hAnsiTheme="majorBidi" w:cstheme="majorBidi"/>
                <w:sz w:val="28"/>
                <w:szCs w:val="28"/>
              </w:rPr>
              <w:t xml:space="preserve">   61 - 90 </w:t>
            </w:r>
            <w:r w:rsidRPr="006F4137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170" w:type="dxa"/>
          </w:tcPr>
          <w:p w14:paraId="6321ED05" w14:textId="03DB7944" w:rsidR="003D7F56" w:rsidRPr="00FA67F4" w:rsidRDefault="003D7F56" w:rsidP="0081056F">
            <w:pPr>
              <w:pStyle w:val="acctfourfigures"/>
              <w:tabs>
                <w:tab w:val="decimal" w:pos="465"/>
              </w:tabs>
              <w:spacing w:line="240" w:lineRule="auto"/>
              <w:ind w:left="-83" w:right="98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94</w:t>
            </w:r>
          </w:p>
        </w:tc>
        <w:tc>
          <w:tcPr>
            <w:tcW w:w="180" w:type="dxa"/>
          </w:tcPr>
          <w:p w14:paraId="278ECEE8" w14:textId="77777777" w:rsidR="003D7F56" w:rsidRPr="00FA67F4" w:rsidRDefault="003D7F56" w:rsidP="003D7F56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CA457F3" w14:textId="315C0A24" w:rsidR="003D7F56" w:rsidRPr="00FA67F4" w:rsidRDefault="003D7F56" w:rsidP="0081056F">
            <w:pPr>
              <w:pStyle w:val="acctfourfigures"/>
              <w:tabs>
                <w:tab w:val="decimal" w:pos="914"/>
              </w:tabs>
              <w:spacing w:line="240" w:lineRule="auto"/>
              <w:ind w:left="-83" w:right="101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66</w:t>
            </w:r>
          </w:p>
        </w:tc>
        <w:tc>
          <w:tcPr>
            <w:tcW w:w="178" w:type="dxa"/>
          </w:tcPr>
          <w:p w14:paraId="37CECB90" w14:textId="77777777" w:rsidR="003D7F56" w:rsidRPr="00FA67F4" w:rsidRDefault="003D7F56" w:rsidP="003D7F56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</w:tcPr>
          <w:p w14:paraId="13641554" w14:textId="54942BBC" w:rsidR="003D7F56" w:rsidRPr="00FA67F4" w:rsidRDefault="003D7F56" w:rsidP="003D7F56">
            <w:pPr>
              <w:pStyle w:val="acctfourfigures"/>
              <w:tabs>
                <w:tab w:val="decimal" w:pos="701"/>
              </w:tabs>
              <w:spacing w:line="240" w:lineRule="auto"/>
              <w:ind w:left="-79" w:right="28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0192EBF8" w14:textId="77777777" w:rsidR="003D7F56" w:rsidRPr="00FA67F4" w:rsidRDefault="003D7F56" w:rsidP="003D7F5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C734243" w14:textId="06D2A42D" w:rsidR="003D7F56" w:rsidRPr="00FA67F4" w:rsidRDefault="003D7F56" w:rsidP="003D7F56">
            <w:pPr>
              <w:pStyle w:val="acctfourfigures"/>
              <w:tabs>
                <w:tab w:val="decimal" w:pos="373"/>
              </w:tabs>
              <w:spacing w:line="240" w:lineRule="auto"/>
              <w:ind w:right="28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D7F56" w:rsidRPr="00FA67F4" w14:paraId="3BE6E658" w14:textId="77777777" w:rsidTr="00E73050">
        <w:trPr>
          <w:cantSplit/>
        </w:trPr>
        <w:tc>
          <w:tcPr>
            <w:tcW w:w="3960" w:type="dxa"/>
            <w:hideMark/>
          </w:tcPr>
          <w:p w14:paraId="67DC60BC" w14:textId="77777777" w:rsidR="003D7F56" w:rsidRPr="006F4137" w:rsidRDefault="003D7F56" w:rsidP="003D7F56">
            <w:pPr>
              <w:spacing w:line="240" w:lineRule="auto"/>
              <w:ind w:left="104"/>
              <w:rPr>
                <w:rFonts w:asciiTheme="majorBidi" w:hAnsiTheme="majorBidi" w:cstheme="majorBidi"/>
                <w:sz w:val="28"/>
                <w:szCs w:val="28"/>
              </w:rPr>
            </w:pPr>
            <w:r w:rsidRPr="006F413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มากกว่า </w:t>
            </w:r>
            <w:r w:rsidRPr="006F4137">
              <w:rPr>
                <w:rFonts w:asciiTheme="majorBidi" w:hAnsiTheme="majorBidi" w:cstheme="majorBidi"/>
                <w:sz w:val="28"/>
                <w:szCs w:val="28"/>
              </w:rPr>
              <w:t>90</w:t>
            </w:r>
            <w:r w:rsidRPr="006F413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77F606" w14:textId="15C7CB05" w:rsidR="003D7F56" w:rsidRPr="00FA67F4" w:rsidRDefault="003D7F56" w:rsidP="0081056F">
            <w:pPr>
              <w:pStyle w:val="acctfourfigures"/>
              <w:tabs>
                <w:tab w:val="decimal" w:pos="465"/>
              </w:tabs>
              <w:spacing w:line="240" w:lineRule="auto"/>
              <w:ind w:left="-83" w:right="98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4,490</w:t>
            </w:r>
          </w:p>
        </w:tc>
        <w:tc>
          <w:tcPr>
            <w:tcW w:w="180" w:type="dxa"/>
          </w:tcPr>
          <w:p w14:paraId="712602F8" w14:textId="77777777" w:rsidR="003D7F56" w:rsidRPr="00FA67F4" w:rsidRDefault="003D7F56" w:rsidP="003D7F56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4CC62C" w14:textId="503A4E16" w:rsidR="003D7F56" w:rsidRPr="00FA67F4" w:rsidRDefault="003D7F56" w:rsidP="0081056F">
            <w:pPr>
              <w:pStyle w:val="acctfourfigures"/>
              <w:tabs>
                <w:tab w:val="decimal" w:pos="914"/>
              </w:tabs>
              <w:spacing w:line="240" w:lineRule="auto"/>
              <w:ind w:left="-83" w:right="101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4,681</w:t>
            </w:r>
          </w:p>
        </w:tc>
        <w:tc>
          <w:tcPr>
            <w:tcW w:w="178" w:type="dxa"/>
          </w:tcPr>
          <w:p w14:paraId="4E5B7D58" w14:textId="77777777" w:rsidR="003D7F56" w:rsidRPr="00FA67F4" w:rsidRDefault="003D7F56" w:rsidP="003D7F56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6E4805F" w14:textId="535EB89E" w:rsidR="003D7F56" w:rsidRPr="00FA67F4" w:rsidRDefault="003D7F56" w:rsidP="003D7F56">
            <w:pPr>
              <w:pStyle w:val="acctfourfigures"/>
              <w:tabs>
                <w:tab w:val="decimal" w:pos="701"/>
              </w:tabs>
              <w:spacing w:line="240" w:lineRule="auto"/>
              <w:ind w:left="-79" w:right="28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271D8977" w14:textId="77777777" w:rsidR="003D7F56" w:rsidRPr="00FA67F4" w:rsidRDefault="003D7F56" w:rsidP="003D7F5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2F629D" w14:textId="0EB87E7B" w:rsidR="003D7F56" w:rsidRPr="00FA67F4" w:rsidRDefault="003D7F56" w:rsidP="003D7F56">
            <w:pPr>
              <w:pStyle w:val="acctfourfigures"/>
              <w:tabs>
                <w:tab w:val="decimal" w:pos="373"/>
              </w:tabs>
              <w:spacing w:line="240" w:lineRule="auto"/>
              <w:ind w:right="28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D7F56" w:rsidRPr="00FA67F4" w14:paraId="12077F9B" w14:textId="77777777" w:rsidTr="00E73050">
        <w:trPr>
          <w:cantSplit/>
        </w:trPr>
        <w:tc>
          <w:tcPr>
            <w:tcW w:w="3960" w:type="dxa"/>
            <w:hideMark/>
          </w:tcPr>
          <w:p w14:paraId="241F987C" w14:textId="77777777" w:rsidR="003D7F56" w:rsidRPr="006F4137" w:rsidRDefault="003D7F56" w:rsidP="003D7F5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F413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2990B4" w14:textId="2CC443D4" w:rsidR="003D7F56" w:rsidRPr="00FA67F4" w:rsidRDefault="003D7F56" w:rsidP="0081056F">
            <w:pPr>
              <w:pStyle w:val="acctfourfigures"/>
              <w:tabs>
                <w:tab w:val="decimal" w:pos="465"/>
              </w:tabs>
              <w:spacing w:line="240" w:lineRule="auto"/>
              <w:ind w:left="-83" w:right="98" w:firstLine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311,112</w:t>
            </w:r>
          </w:p>
        </w:tc>
        <w:tc>
          <w:tcPr>
            <w:tcW w:w="180" w:type="dxa"/>
          </w:tcPr>
          <w:p w14:paraId="34A14A6B" w14:textId="77777777" w:rsidR="003D7F56" w:rsidRPr="00FA67F4" w:rsidRDefault="003D7F56" w:rsidP="003D7F56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AB0BC9F" w14:textId="11EB0049" w:rsidR="003D7F56" w:rsidRPr="00FA67F4" w:rsidRDefault="003D7F56" w:rsidP="0081056F">
            <w:pPr>
              <w:pStyle w:val="acctfourfigures"/>
              <w:tabs>
                <w:tab w:val="decimal" w:pos="914"/>
              </w:tabs>
              <w:spacing w:line="240" w:lineRule="auto"/>
              <w:ind w:left="-83" w:right="101" w:firstLine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248,005</w:t>
            </w:r>
          </w:p>
        </w:tc>
        <w:tc>
          <w:tcPr>
            <w:tcW w:w="178" w:type="dxa"/>
          </w:tcPr>
          <w:p w14:paraId="5940D9C1" w14:textId="77777777" w:rsidR="003D7F56" w:rsidRPr="00FA67F4" w:rsidRDefault="003D7F56" w:rsidP="003D7F56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7EEB195" w14:textId="73DD5FC2" w:rsidR="003D7F56" w:rsidRPr="00166D66" w:rsidRDefault="003D7F56" w:rsidP="0081056F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42,382</w:t>
            </w:r>
          </w:p>
        </w:tc>
        <w:tc>
          <w:tcPr>
            <w:tcW w:w="180" w:type="dxa"/>
          </w:tcPr>
          <w:p w14:paraId="0B1F6D42" w14:textId="77777777" w:rsidR="003D7F56" w:rsidRPr="00FA67F4" w:rsidRDefault="003D7F56" w:rsidP="003D7F56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AF456E" w14:textId="5DE7152E" w:rsidR="003D7F56" w:rsidRPr="00FA67F4" w:rsidRDefault="003D7F56" w:rsidP="0081056F">
            <w:pPr>
              <w:pStyle w:val="acctfourfigures"/>
              <w:tabs>
                <w:tab w:val="decimal" w:pos="701"/>
              </w:tabs>
              <w:spacing w:line="240" w:lineRule="auto"/>
              <w:ind w:left="-79" w:right="10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64,318</w:t>
            </w:r>
          </w:p>
        </w:tc>
      </w:tr>
      <w:tr w:rsidR="0094109E" w:rsidRPr="00FA67F4" w14:paraId="6785A022" w14:textId="77777777" w:rsidTr="00C30CCC">
        <w:trPr>
          <w:cantSplit/>
          <w:trHeight w:val="71"/>
        </w:trPr>
        <w:tc>
          <w:tcPr>
            <w:tcW w:w="3960" w:type="dxa"/>
            <w:vAlign w:val="bottom"/>
            <w:hideMark/>
          </w:tcPr>
          <w:p w14:paraId="44B70D56" w14:textId="1841DF76" w:rsidR="0094109E" w:rsidRPr="006F4137" w:rsidRDefault="0094109E" w:rsidP="0094109E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6F413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6F413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8786A4" w14:textId="1E53332E" w:rsidR="0094109E" w:rsidRPr="00DC13C7" w:rsidRDefault="0094109E" w:rsidP="00941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right="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(1,707)</w:t>
            </w:r>
          </w:p>
        </w:tc>
        <w:tc>
          <w:tcPr>
            <w:tcW w:w="180" w:type="dxa"/>
            <w:vAlign w:val="bottom"/>
          </w:tcPr>
          <w:p w14:paraId="134518B9" w14:textId="77777777" w:rsidR="0094109E" w:rsidRPr="00FA67F4" w:rsidRDefault="0094109E" w:rsidP="0094109E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D22E32" w14:textId="4B4AA93F" w:rsidR="0094109E" w:rsidRPr="00FA67F4" w:rsidRDefault="0094109E" w:rsidP="0094109E">
            <w:pPr>
              <w:pStyle w:val="acctfourfigures"/>
              <w:tabs>
                <w:tab w:val="decimal" w:pos="731"/>
                <w:tab w:val="left" w:pos="1004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(1,351)</w:t>
            </w:r>
          </w:p>
        </w:tc>
        <w:tc>
          <w:tcPr>
            <w:tcW w:w="178" w:type="dxa"/>
            <w:vAlign w:val="bottom"/>
          </w:tcPr>
          <w:p w14:paraId="06432ED3" w14:textId="77777777" w:rsidR="0094109E" w:rsidRPr="00FA67F4" w:rsidRDefault="0094109E" w:rsidP="0094109E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681564" w14:textId="3262C13C" w:rsidR="0094109E" w:rsidRPr="00166D66" w:rsidRDefault="0094109E" w:rsidP="0094109E">
            <w:pPr>
              <w:pStyle w:val="acctfourfigures"/>
              <w:tabs>
                <w:tab w:val="decimal" w:pos="701"/>
              </w:tabs>
              <w:spacing w:line="240" w:lineRule="auto"/>
              <w:ind w:left="-79" w:right="28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660974C4" w14:textId="77777777" w:rsidR="0094109E" w:rsidRPr="0094109E" w:rsidRDefault="0094109E" w:rsidP="0094109E">
            <w:pPr>
              <w:pStyle w:val="acctfourfigures"/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2" w:space="0" w:color="auto"/>
              <w:right w:val="nil"/>
            </w:tcBorders>
          </w:tcPr>
          <w:p w14:paraId="13D1826F" w14:textId="119BE461" w:rsidR="0094109E" w:rsidRPr="00FA67F4" w:rsidRDefault="0094109E" w:rsidP="0094109E">
            <w:pPr>
              <w:pStyle w:val="acctfourfigures"/>
              <w:tabs>
                <w:tab w:val="decimal" w:pos="701"/>
              </w:tabs>
              <w:spacing w:line="240" w:lineRule="auto"/>
              <w:ind w:left="-79" w:right="28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D7F56" w:rsidRPr="00FA67F4" w14:paraId="4E3EE93A" w14:textId="77777777" w:rsidTr="00E73050">
        <w:trPr>
          <w:cantSplit/>
        </w:trPr>
        <w:tc>
          <w:tcPr>
            <w:tcW w:w="3960" w:type="dxa"/>
            <w:hideMark/>
          </w:tcPr>
          <w:p w14:paraId="0C5D20F4" w14:textId="77777777" w:rsidR="003D7F56" w:rsidRPr="006F4137" w:rsidRDefault="003D7F56" w:rsidP="003D7F5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F413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BC5F9FE" w14:textId="78DF1E83" w:rsidR="003D7F56" w:rsidRPr="006B4191" w:rsidRDefault="003D7F56" w:rsidP="0081056F">
            <w:pPr>
              <w:pStyle w:val="acctfourfigures"/>
              <w:tabs>
                <w:tab w:val="decimal" w:pos="465"/>
              </w:tabs>
              <w:spacing w:line="240" w:lineRule="auto"/>
              <w:ind w:left="-83" w:right="98" w:firstLine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6B419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309,405</w:t>
            </w:r>
          </w:p>
        </w:tc>
        <w:tc>
          <w:tcPr>
            <w:tcW w:w="180" w:type="dxa"/>
          </w:tcPr>
          <w:p w14:paraId="25147ECF" w14:textId="77777777" w:rsidR="003D7F56" w:rsidRPr="006B4191" w:rsidRDefault="003D7F56" w:rsidP="003D7F56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E5196A8" w14:textId="144DE7FF" w:rsidR="003D7F56" w:rsidRPr="006B4191" w:rsidRDefault="003D7F56" w:rsidP="003D7F56">
            <w:pPr>
              <w:pStyle w:val="acctfourfigures"/>
              <w:tabs>
                <w:tab w:val="decimal" w:pos="731"/>
              </w:tabs>
              <w:spacing w:line="240" w:lineRule="auto"/>
              <w:ind w:left="-83" w:right="101" w:firstLine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B419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246,654</w:t>
            </w:r>
          </w:p>
        </w:tc>
        <w:tc>
          <w:tcPr>
            <w:tcW w:w="178" w:type="dxa"/>
          </w:tcPr>
          <w:p w14:paraId="3B0D5B23" w14:textId="77777777" w:rsidR="003D7F56" w:rsidRPr="006B4191" w:rsidRDefault="003D7F56" w:rsidP="003D7F56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A6E18B9" w14:textId="01644215" w:rsidR="003D7F56" w:rsidRPr="006B4191" w:rsidRDefault="003D7F56" w:rsidP="003D7F56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B419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42,382</w:t>
            </w:r>
          </w:p>
        </w:tc>
        <w:tc>
          <w:tcPr>
            <w:tcW w:w="180" w:type="dxa"/>
          </w:tcPr>
          <w:p w14:paraId="3CB71DDD" w14:textId="77777777" w:rsidR="003D7F56" w:rsidRPr="00FA67F4" w:rsidRDefault="003D7F56" w:rsidP="003D7F56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2" w:space="0" w:color="auto"/>
              <w:left w:val="nil"/>
              <w:bottom w:val="double" w:sz="4" w:space="0" w:color="auto"/>
              <w:right w:val="nil"/>
            </w:tcBorders>
          </w:tcPr>
          <w:p w14:paraId="58018B03" w14:textId="06E035AE" w:rsidR="003D7F56" w:rsidRPr="00FA67F4" w:rsidRDefault="003D7F56" w:rsidP="0081056F">
            <w:pPr>
              <w:pStyle w:val="acctfourfigures"/>
              <w:tabs>
                <w:tab w:val="decimal" w:pos="701"/>
              </w:tabs>
              <w:spacing w:line="240" w:lineRule="auto"/>
              <w:ind w:left="-79" w:right="10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64,318</w:t>
            </w:r>
          </w:p>
        </w:tc>
      </w:tr>
    </w:tbl>
    <w:p w14:paraId="577A6538" w14:textId="77777777" w:rsidR="0094109E" w:rsidRDefault="0094109E" w:rsidP="0094109E">
      <w:pPr>
        <w:pStyle w:val="index"/>
        <w:tabs>
          <w:tab w:val="clear" w:pos="1134"/>
        </w:tabs>
        <w:spacing w:after="0" w:line="240" w:lineRule="auto"/>
        <w:ind w:left="540" w:firstLine="0"/>
        <w:outlineLvl w:val="0"/>
        <w:rPr>
          <w:rFonts w:asciiTheme="majorBidi" w:hAnsiTheme="majorBidi" w:cstheme="majorBidi"/>
          <w:b/>
          <w:bCs/>
          <w:sz w:val="30"/>
          <w:szCs w:val="30"/>
          <w:cs/>
          <w:lang w:val="en-US" w:bidi="th-TH"/>
        </w:rPr>
      </w:pPr>
    </w:p>
    <w:p w14:paraId="1AD72431" w14:textId="7C7CB6B6" w:rsidR="000C6EEE" w:rsidRDefault="000C6EEE" w:rsidP="00EE1DAF">
      <w:pPr>
        <w:pStyle w:val="index"/>
        <w:numPr>
          <w:ilvl w:val="0"/>
          <w:numId w:val="19"/>
        </w:numPr>
        <w:spacing w:after="0" w:line="240" w:lineRule="auto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</w:pPr>
      <w:r w:rsidRPr="00BE340B">
        <w:rPr>
          <w:rFonts w:asciiTheme="majorBidi" w:hAnsiTheme="majorBidi" w:cstheme="majorBidi"/>
          <w:b/>
          <w:bCs/>
          <w:sz w:val="30"/>
          <w:szCs w:val="30"/>
          <w:cs/>
          <w:lang w:val="en-US" w:bidi="th-TH"/>
        </w:rPr>
        <w:lastRenderedPageBreak/>
        <w:t>ที่ดิน อาคารและอุปกรณ์</w:t>
      </w:r>
    </w:p>
    <w:p w14:paraId="332CD2C8" w14:textId="599F0471" w:rsidR="000B7B5A" w:rsidRDefault="000B7B5A" w:rsidP="000B7B5A">
      <w:pPr>
        <w:pStyle w:val="index"/>
        <w:tabs>
          <w:tab w:val="clear" w:pos="1134"/>
        </w:tabs>
        <w:spacing w:after="0" w:line="240" w:lineRule="auto"/>
        <w:outlineLvl w:val="0"/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</w:pPr>
    </w:p>
    <w:tbl>
      <w:tblPr>
        <w:tblW w:w="9178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950"/>
        <w:gridCol w:w="1440"/>
        <w:gridCol w:w="1350"/>
        <w:gridCol w:w="180"/>
        <w:gridCol w:w="1258"/>
      </w:tblGrid>
      <w:tr w:rsidR="000B7B5A" w:rsidRPr="000B7B5A" w14:paraId="474242F7" w14:textId="77777777" w:rsidTr="000B7B5A">
        <w:trPr>
          <w:cantSplit/>
          <w:tblHeader/>
        </w:trPr>
        <w:tc>
          <w:tcPr>
            <w:tcW w:w="4950" w:type="dxa"/>
            <w:vAlign w:val="bottom"/>
          </w:tcPr>
          <w:p w14:paraId="24FB24E0" w14:textId="77777777" w:rsidR="000B7B5A" w:rsidRPr="000B7B5A" w:rsidRDefault="000B7B5A" w:rsidP="00BF7E0D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highlight w:val="yellow"/>
                <w:lang w:val="en-US" w:bidi="th-TH"/>
              </w:rPr>
            </w:pPr>
            <w:r w:rsidRPr="000B7B5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 xml:space="preserve">สำหรับงวดหกเดือนสิ้นสุดวันที่ </w:t>
            </w:r>
            <w:r w:rsidRPr="000B7B5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 xml:space="preserve">30 </w:t>
            </w:r>
            <w:r w:rsidRPr="000B7B5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 xml:space="preserve">มิถุนายน </w:t>
            </w:r>
            <w:r w:rsidRPr="000B7B5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>2564</w:t>
            </w:r>
          </w:p>
        </w:tc>
        <w:tc>
          <w:tcPr>
            <w:tcW w:w="1440" w:type="dxa"/>
            <w:vAlign w:val="bottom"/>
          </w:tcPr>
          <w:p w14:paraId="51C25F25" w14:textId="77777777" w:rsidR="000B7B5A" w:rsidRPr="000B7B5A" w:rsidRDefault="000B7B5A" w:rsidP="00BF7E0D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28"/>
                <w:szCs w:val="28"/>
                <w:highlight w:val="cyan"/>
                <w:cs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28C8EA01" w14:textId="65F60161" w:rsidR="000B7B5A" w:rsidRPr="000B7B5A" w:rsidRDefault="000B7B5A" w:rsidP="00BF7E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B7B5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180" w:type="dxa"/>
            <w:vAlign w:val="bottom"/>
          </w:tcPr>
          <w:p w14:paraId="3EC600DB" w14:textId="77777777" w:rsidR="000B7B5A" w:rsidRPr="000B7B5A" w:rsidRDefault="000B7B5A" w:rsidP="00BF7E0D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258" w:type="dxa"/>
            <w:vAlign w:val="bottom"/>
          </w:tcPr>
          <w:p w14:paraId="4D1B98E4" w14:textId="77777777" w:rsidR="000B7B5A" w:rsidRPr="000B7B5A" w:rsidRDefault="000B7B5A" w:rsidP="00BF7E0D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0B7B5A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</w:t>
            </w:r>
          </w:p>
          <w:p w14:paraId="36C539AC" w14:textId="299FCFF7" w:rsidR="000B7B5A" w:rsidRPr="000B7B5A" w:rsidRDefault="000B7B5A" w:rsidP="00BF7E0D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sz w:val="28"/>
                <w:szCs w:val="28"/>
                <w:cs/>
                <w:lang w:bidi="th-TH"/>
              </w:rPr>
            </w:pPr>
            <w:r w:rsidRPr="000B7B5A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 xml:space="preserve">เฉพาะกิจการ </w:t>
            </w:r>
          </w:p>
        </w:tc>
      </w:tr>
      <w:tr w:rsidR="000B7B5A" w:rsidRPr="000B7B5A" w14:paraId="41C23F0F" w14:textId="77777777" w:rsidTr="000B7B5A">
        <w:trPr>
          <w:cantSplit/>
        </w:trPr>
        <w:tc>
          <w:tcPr>
            <w:tcW w:w="4950" w:type="dxa"/>
          </w:tcPr>
          <w:p w14:paraId="540FE282" w14:textId="77777777" w:rsidR="000B7B5A" w:rsidRPr="000B7B5A" w:rsidRDefault="000B7B5A" w:rsidP="00BF7E0D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440" w:type="dxa"/>
          </w:tcPr>
          <w:p w14:paraId="00717AD5" w14:textId="77777777" w:rsidR="000B7B5A" w:rsidRPr="000B7B5A" w:rsidRDefault="000B7B5A" w:rsidP="00BF7E0D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788" w:type="dxa"/>
            <w:gridSpan w:val="3"/>
          </w:tcPr>
          <w:p w14:paraId="1C81FC8C" w14:textId="64593D69" w:rsidR="000B7B5A" w:rsidRPr="000B7B5A" w:rsidRDefault="000B7B5A" w:rsidP="00BF7E0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0B7B5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พัน</w:t>
            </w:r>
            <w:r w:rsidRPr="000B7B5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BF7E0D" w:rsidRPr="000B7B5A" w14:paraId="749B6E32" w14:textId="77777777" w:rsidTr="000B7B5A">
        <w:trPr>
          <w:cantSplit/>
        </w:trPr>
        <w:tc>
          <w:tcPr>
            <w:tcW w:w="4950" w:type="dxa"/>
          </w:tcPr>
          <w:p w14:paraId="53F9EA44" w14:textId="77777777" w:rsidR="00BF7E0D" w:rsidRPr="00524434" w:rsidRDefault="00BF7E0D" w:rsidP="00BF7E0D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4434">
              <w:rPr>
                <w:rFonts w:asciiTheme="majorBidi" w:hAnsiTheme="majorBidi" w:cstheme="majorBidi"/>
                <w:sz w:val="28"/>
                <w:szCs w:val="28"/>
                <w:cs/>
              </w:rPr>
              <w:t>ซื้อสินทรัพย์ - ราคาทุน</w:t>
            </w:r>
          </w:p>
        </w:tc>
        <w:tc>
          <w:tcPr>
            <w:tcW w:w="1440" w:type="dxa"/>
          </w:tcPr>
          <w:p w14:paraId="359D23B2" w14:textId="77777777" w:rsidR="00BF7E0D" w:rsidRPr="000B7B5A" w:rsidRDefault="00BF7E0D" w:rsidP="00BF7E0D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686F3A34" w14:textId="706B54A9" w:rsidR="00BF7E0D" w:rsidRPr="00B5570B" w:rsidRDefault="00B5570B" w:rsidP="00BF7E0D">
            <w:pPr>
              <w:pStyle w:val="acctfourfigures"/>
              <w:tabs>
                <w:tab w:val="clear" w:pos="765"/>
              </w:tabs>
              <w:spacing w:line="240" w:lineRule="auto"/>
              <w:ind w:left="-79" w:right="107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557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71,455</w:t>
            </w:r>
          </w:p>
        </w:tc>
        <w:tc>
          <w:tcPr>
            <w:tcW w:w="180" w:type="dxa"/>
          </w:tcPr>
          <w:p w14:paraId="0E18D53B" w14:textId="77777777" w:rsidR="00BF7E0D" w:rsidRPr="00B5570B" w:rsidRDefault="00BF7E0D" w:rsidP="00BF7E0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8" w:type="dxa"/>
          </w:tcPr>
          <w:p w14:paraId="69B8E0F8" w14:textId="224B278D" w:rsidR="00BF7E0D" w:rsidRPr="00B5570B" w:rsidRDefault="00B5570B" w:rsidP="008130A9">
            <w:pPr>
              <w:pStyle w:val="acctfourfigures"/>
              <w:tabs>
                <w:tab w:val="clear" w:pos="765"/>
              </w:tabs>
              <w:spacing w:line="240" w:lineRule="auto"/>
              <w:ind w:left="-79" w:right="18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557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11,406</w:t>
            </w:r>
          </w:p>
        </w:tc>
      </w:tr>
      <w:tr w:rsidR="00533984" w:rsidRPr="000B7B5A" w14:paraId="18C4DF16" w14:textId="77777777" w:rsidTr="000B7B5A">
        <w:trPr>
          <w:cantSplit/>
        </w:trPr>
        <w:tc>
          <w:tcPr>
            <w:tcW w:w="4950" w:type="dxa"/>
          </w:tcPr>
          <w:p w14:paraId="630D17BE" w14:textId="0E148EA8" w:rsidR="00533984" w:rsidRPr="00524434" w:rsidRDefault="00533984" w:rsidP="00BF7E0D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โอนสินทรัพย์สิทธิการใช้ไป</w:t>
            </w:r>
            <w:r w:rsidR="00B5570B">
              <w:rPr>
                <w:rFonts w:asciiTheme="majorBidi" w:hAnsiTheme="majorBidi" w:cstheme="majorBidi" w:hint="cs"/>
                <w:sz w:val="28"/>
                <w:szCs w:val="28"/>
                <w:cs/>
              </w:rPr>
              <w:t>ยัง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สินทรัพย์ </w:t>
            </w:r>
            <w:r w:rsidRPr="00524434">
              <w:rPr>
                <w:rFonts w:asciiTheme="majorBidi" w:hAnsiTheme="majorBidi" w:cstheme="majorBidi"/>
                <w:sz w:val="28"/>
                <w:szCs w:val="28"/>
                <w:cs/>
              </w:rPr>
              <w:t>- ราคาตามบัญชีสุทธิ</w:t>
            </w:r>
          </w:p>
        </w:tc>
        <w:tc>
          <w:tcPr>
            <w:tcW w:w="1440" w:type="dxa"/>
          </w:tcPr>
          <w:p w14:paraId="0854C432" w14:textId="77777777" w:rsidR="00533984" w:rsidRPr="000B7B5A" w:rsidRDefault="00533984" w:rsidP="00BF7E0D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36F7626B" w14:textId="291E866C" w:rsidR="00533984" w:rsidRPr="00B5570B" w:rsidRDefault="00B5570B" w:rsidP="00BF7E0D">
            <w:pPr>
              <w:pStyle w:val="acctfourfigures"/>
              <w:tabs>
                <w:tab w:val="clear" w:pos="765"/>
              </w:tabs>
              <w:spacing w:line="240" w:lineRule="auto"/>
              <w:ind w:left="-79" w:right="107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557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2,120</w:t>
            </w:r>
          </w:p>
        </w:tc>
        <w:tc>
          <w:tcPr>
            <w:tcW w:w="180" w:type="dxa"/>
          </w:tcPr>
          <w:p w14:paraId="4B877BD0" w14:textId="77777777" w:rsidR="00533984" w:rsidRPr="00B5570B" w:rsidRDefault="00533984" w:rsidP="00BF7E0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8" w:type="dxa"/>
          </w:tcPr>
          <w:p w14:paraId="27A5A558" w14:textId="4E6AE47F" w:rsidR="00533984" w:rsidRPr="00B5570B" w:rsidRDefault="00B5570B" w:rsidP="008130A9">
            <w:pPr>
              <w:pStyle w:val="acctfourfigures"/>
              <w:tabs>
                <w:tab w:val="clear" w:pos="765"/>
              </w:tabs>
              <w:spacing w:line="240" w:lineRule="auto"/>
              <w:ind w:left="-79" w:right="18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557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250</w:t>
            </w:r>
          </w:p>
        </w:tc>
      </w:tr>
      <w:tr w:rsidR="00BF7E0D" w:rsidRPr="000B7B5A" w14:paraId="1E4BBACB" w14:textId="77777777" w:rsidTr="000B7B5A">
        <w:trPr>
          <w:cantSplit/>
        </w:trPr>
        <w:tc>
          <w:tcPr>
            <w:tcW w:w="4950" w:type="dxa"/>
          </w:tcPr>
          <w:p w14:paraId="10CFEE63" w14:textId="77777777" w:rsidR="00BF7E0D" w:rsidRPr="00524434" w:rsidRDefault="00BF7E0D" w:rsidP="00BF7E0D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4434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จำหน่ายสินทรัพย์ - ราคาตามบัญชีสุทธิ</w:t>
            </w:r>
          </w:p>
        </w:tc>
        <w:tc>
          <w:tcPr>
            <w:tcW w:w="1440" w:type="dxa"/>
          </w:tcPr>
          <w:p w14:paraId="13F90031" w14:textId="77777777" w:rsidR="00BF7E0D" w:rsidRPr="000B7B5A" w:rsidRDefault="00BF7E0D" w:rsidP="00BF7E0D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5289226E" w14:textId="11A146E6" w:rsidR="00BF7E0D" w:rsidRPr="00B5570B" w:rsidRDefault="00B5570B" w:rsidP="00BF7E0D">
            <w:pPr>
              <w:pStyle w:val="acctfourfigures"/>
              <w:tabs>
                <w:tab w:val="clear" w:pos="765"/>
              </w:tabs>
              <w:spacing w:line="240" w:lineRule="auto"/>
              <w:ind w:left="-79" w:right="107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B557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  <w:r w:rsidR="00913B7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39</w:t>
            </w:r>
          </w:p>
        </w:tc>
        <w:tc>
          <w:tcPr>
            <w:tcW w:w="180" w:type="dxa"/>
          </w:tcPr>
          <w:p w14:paraId="71FAAC80" w14:textId="77777777" w:rsidR="00BF7E0D" w:rsidRPr="00B5570B" w:rsidRDefault="00BF7E0D" w:rsidP="00BF7E0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8" w:type="dxa"/>
          </w:tcPr>
          <w:p w14:paraId="38B8A2D6" w14:textId="5962B520" w:rsidR="00BF7E0D" w:rsidRPr="00B5570B" w:rsidRDefault="00B5570B" w:rsidP="008130A9">
            <w:pPr>
              <w:pStyle w:val="acctfourfigures"/>
              <w:tabs>
                <w:tab w:val="clear" w:pos="765"/>
              </w:tabs>
              <w:spacing w:line="240" w:lineRule="auto"/>
              <w:ind w:left="-79" w:right="18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557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19</w:t>
            </w:r>
          </w:p>
        </w:tc>
      </w:tr>
      <w:tr w:rsidR="00BF7E0D" w:rsidRPr="000B7B5A" w14:paraId="3B1221DE" w14:textId="77777777" w:rsidTr="000B7B5A">
        <w:trPr>
          <w:cantSplit/>
        </w:trPr>
        <w:tc>
          <w:tcPr>
            <w:tcW w:w="4950" w:type="dxa"/>
          </w:tcPr>
          <w:p w14:paraId="26CF18C7" w14:textId="23961558" w:rsidR="00BF7E0D" w:rsidRPr="00BF7E0D" w:rsidRDefault="00BF7E0D" w:rsidP="00BF7E0D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F7E0D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กลับรายการ</w:t>
            </w:r>
            <w:r w:rsidRPr="00BF7E0D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ขาดทุนจากการด้อยค่าเครื่องจักร</w:t>
            </w:r>
          </w:p>
        </w:tc>
        <w:tc>
          <w:tcPr>
            <w:tcW w:w="1440" w:type="dxa"/>
          </w:tcPr>
          <w:p w14:paraId="71F65C1D" w14:textId="77777777" w:rsidR="00BF7E0D" w:rsidRPr="000B7B5A" w:rsidRDefault="00BF7E0D" w:rsidP="00BF7E0D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1338ABDD" w14:textId="61B33B28" w:rsidR="00BF7E0D" w:rsidRPr="00B5570B" w:rsidRDefault="00BF7E0D" w:rsidP="00BF7E0D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5570B">
              <w:rPr>
                <w:rFonts w:asciiTheme="majorBidi" w:hAnsiTheme="majorBidi" w:cstheme="majorBidi"/>
                <w:sz w:val="28"/>
                <w:szCs w:val="28"/>
              </w:rPr>
              <w:t>(256)</w:t>
            </w:r>
          </w:p>
        </w:tc>
        <w:tc>
          <w:tcPr>
            <w:tcW w:w="180" w:type="dxa"/>
          </w:tcPr>
          <w:p w14:paraId="00260359" w14:textId="77777777" w:rsidR="00BF7E0D" w:rsidRPr="00B5570B" w:rsidRDefault="00BF7E0D" w:rsidP="00BF7E0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8" w:type="dxa"/>
          </w:tcPr>
          <w:p w14:paraId="4D5B1A70" w14:textId="2A1ADE67" w:rsidR="00BF7E0D" w:rsidRPr="00B5570B" w:rsidRDefault="00B5570B" w:rsidP="00B5570B">
            <w:pPr>
              <w:pStyle w:val="acctfourfigures"/>
              <w:tabs>
                <w:tab w:val="clear" w:pos="765"/>
                <w:tab w:val="left" w:pos="457"/>
              </w:tabs>
              <w:spacing w:line="240" w:lineRule="auto"/>
              <w:ind w:left="-79" w:right="-173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557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BF7E0D" w:rsidRPr="000B7B5A" w14:paraId="408782F6" w14:textId="77777777" w:rsidTr="000B7B5A">
        <w:trPr>
          <w:cantSplit/>
        </w:trPr>
        <w:tc>
          <w:tcPr>
            <w:tcW w:w="4950" w:type="dxa"/>
          </w:tcPr>
          <w:p w14:paraId="41AA0815" w14:textId="52BEC97E" w:rsidR="00BF7E0D" w:rsidRPr="00BF7E0D" w:rsidRDefault="00BF7E0D" w:rsidP="00BF7E0D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F7E0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สำรองการตีราคาสินทรัพย์ใหม่เพิ่มขึ้น </w:t>
            </w:r>
          </w:p>
        </w:tc>
        <w:tc>
          <w:tcPr>
            <w:tcW w:w="1440" w:type="dxa"/>
          </w:tcPr>
          <w:p w14:paraId="3304DD94" w14:textId="77777777" w:rsidR="00BF7E0D" w:rsidRPr="000B7B5A" w:rsidRDefault="00BF7E0D" w:rsidP="00BF7E0D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5CB54956" w14:textId="33F15CCD" w:rsidR="00BF7E0D" w:rsidRPr="00B5570B" w:rsidRDefault="00BF7E0D" w:rsidP="00BF7E0D">
            <w:pPr>
              <w:pStyle w:val="acctfourfigures"/>
              <w:tabs>
                <w:tab w:val="clear" w:pos="765"/>
              </w:tabs>
              <w:spacing w:line="240" w:lineRule="auto"/>
              <w:ind w:left="-79" w:right="10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5570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171,262</w:t>
            </w:r>
          </w:p>
        </w:tc>
        <w:tc>
          <w:tcPr>
            <w:tcW w:w="180" w:type="dxa"/>
          </w:tcPr>
          <w:p w14:paraId="31CB4887" w14:textId="77777777" w:rsidR="00BF7E0D" w:rsidRPr="00B5570B" w:rsidRDefault="00BF7E0D" w:rsidP="00BF7E0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8" w:type="dxa"/>
          </w:tcPr>
          <w:p w14:paraId="5EAA262D" w14:textId="0BB0E8AF" w:rsidR="00BF7E0D" w:rsidRPr="00B5570B" w:rsidRDefault="00BF7E0D" w:rsidP="008130A9">
            <w:pPr>
              <w:pStyle w:val="acctfourfigures"/>
              <w:tabs>
                <w:tab w:val="clear" w:pos="765"/>
              </w:tabs>
              <w:spacing w:line="240" w:lineRule="auto"/>
              <w:ind w:left="-79" w:right="18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557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60,242</w:t>
            </w:r>
          </w:p>
        </w:tc>
      </w:tr>
    </w:tbl>
    <w:p w14:paraId="4A943275" w14:textId="08B41936" w:rsidR="000C6EEE" w:rsidRDefault="000C6EEE" w:rsidP="00EE1DA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Theme="majorBidi" w:hAnsiTheme="majorBidi" w:cstheme="majorBidi"/>
          <w:b/>
          <w:sz w:val="28"/>
          <w:szCs w:val="28"/>
        </w:rPr>
      </w:pPr>
    </w:p>
    <w:p w14:paraId="0FE893AD" w14:textId="68D7AF24" w:rsidR="005F1526" w:rsidRPr="00983D75" w:rsidRDefault="005F1526" w:rsidP="005F1526">
      <w:pPr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983D75">
        <w:rPr>
          <w:rFonts w:asciiTheme="majorBidi" w:hAnsiTheme="majorBidi" w:cstheme="majorBidi" w:hint="cs"/>
          <w:sz w:val="28"/>
          <w:szCs w:val="28"/>
          <w:cs/>
        </w:rPr>
        <w:t>ที่ดินของกลุ่มบริษัทและบริษัทได้ถูกวัดมูลค่าใหม่โดยผู้ประเมินราคาอิสระด้วยวิธีเปรียบเทียบราคาตลาด</w:t>
      </w:r>
      <w:r w:rsidRPr="00005B12">
        <w:rPr>
          <w:rFonts w:asciiTheme="majorBidi" w:hAnsiTheme="majorBidi" w:cstheme="majorBidi" w:hint="cs"/>
          <w:sz w:val="28"/>
          <w:szCs w:val="28"/>
          <w:cs/>
        </w:rPr>
        <w:t>ตามรายงาน</w:t>
      </w:r>
      <w:r w:rsidR="00746280">
        <w:rPr>
          <w:rFonts w:asciiTheme="majorBidi" w:hAnsiTheme="majorBidi" w:cstheme="majorBidi"/>
          <w:sz w:val="28"/>
          <w:szCs w:val="28"/>
          <w:cs/>
        </w:rPr>
        <w:br/>
      </w:r>
      <w:r w:rsidRPr="00005B12">
        <w:rPr>
          <w:rFonts w:asciiTheme="majorBidi" w:hAnsiTheme="majorBidi" w:cstheme="majorBidi" w:hint="cs"/>
          <w:sz w:val="28"/>
          <w:szCs w:val="28"/>
          <w:cs/>
        </w:rPr>
        <w:t>การประเมินราคา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ระหว่างวันที่ </w:t>
      </w:r>
      <w:r>
        <w:rPr>
          <w:rFonts w:asciiTheme="majorBidi" w:hAnsiTheme="majorBidi" w:cstheme="majorBidi"/>
          <w:sz w:val="28"/>
          <w:szCs w:val="28"/>
        </w:rPr>
        <w:t xml:space="preserve">8 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ถึง </w:t>
      </w:r>
      <w:r>
        <w:rPr>
          <w:rFonts w:asciiTheme="majorBidi" w:hAnsiTheme="majorBidi" w:cstheme="majorBidi"/>
          <w:sz w:val="28"/>
          <w:szCs w:val="28"/>
        </w:rPr>
        <w:t xml:space="preserve">14 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มิถุนายน </w:t>
      </w:r>
      <w:r>
        <w:rPr>
          <w:rFonts w:asciiTheme="majorBidi" w:hAnsiTheme="majorBidi" w:cstheme="majorBidi"/>
          <w:sz w:val="28"/>
          <w:szCs w:val="28"/>
        </w:rPr>
        <w:t xml:space="preserve">2564 </w:t>
      </w:r>
      <w:r w:rsidRPr="00983D75">
        <w:rPr>
          <w:rFonts w:asciiTheme="majorBidi" w:hAnsiTheme="majorBidi" w:cstheme="majorBidi" w:hint="cs"/>
          <w:sz w:val="28"/>
          <w:szCs w:val="28"/>
          <w:cs/>
        </w:rPr>
        <w:t>ซึ่งจัดลำดับมูลค่ายุติธรรมเป็นระดับ 3</w:t>
      </w:r>
    </w:p>
    <w:p w14:paraId="017578DA" w14:textId="77777777" w:rsidR="00CA67FE" w:rsidRPr="00F763BE" w:rsidRDefault="00CA67FE" w:rsidP="00EE1DA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Theme="majorBidi" w:hAnsiTheme="majorBidi" w:cstheme="majorBidi"/>
          <w:b/>
          <w:sz w:val="28"/>
          <w:szCs w:val="28"/>
        </w:rPr>
      </w:pPr>
    </w:p>
    <w:p w14:paraId="064B0379" w14:textId="48B68311" w:rsidR="003F7D59" w:rsidRPr="00C30CCC" w:rsidRDefault="003F7D59" w:rsidP="003278EF">
      <w:pPr>
        <w:pStyle w:val="index"/>
        <w:numPr>
          <w:ilvl w:val="0"/>
          <w:numId w:val="19"/>
        </w:numPr>
        <w:spacing w:after="0" w:line="240" w:lineRule="atLeas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</w:pPr>
      <w:r w:rsidRPr="00C30CCC">
        <w:rPr>
          <w:rFonts w:asciiTheme="majorBidi" w:hAnsiTheme="majorBidi" w:cstheme="majorBidi"/>
          <w:b/>
          <w:bCs/>
          <w:sz w:val="30"/>
          <w:szCs w:val="30"/>
          <w:cs/>
          <w:lang w:val="en-US" w:bidi="th-TH"/>
        </w:rPr>
        <w:t>หนี้สินที่มีภาระดอกเบี้ย</w:t>
      </w:r>
    </w:p>
    <w:p w14:paraId="06D0E073" w14:textId="77777777" w:rsidR="00583ABC" w:rsidRPr="00F763BE" w:rsidRDefault="00583ABC" w:rsidP="00583ABC">
      <w:pPr>
        <w:autoSpaceDE w:val="0"/>
        <w:autoSpaceDN w:val="0"/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4F737E8F" w14:textId="69791958" w:rsidR="00DF6416" w:rsidRPr="00915CAB" w:rsidRDefault="00DF6416" w:rsidP="00DF6416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2F0A68">
        <w:rPr>
          <w:rFonts w:asciiTheme="majorBidi" w:hAnsiTheme="majorBidi" w:cstheme="majorBidi" w:hint="cs"/>
          <w:sz w:val="28"/>
          <w:szCs w:val="28"/>
          <w:cs/>
        </w:rPr>
        <w:t>ในระหว่างงวด</w:t>
      </w:r>
      <w:r w:rsidR="006C55C0">
        <w:rPr>
          <w:rFonts w:asciiTheme="majorBidi" w:hAnsiTheme="majorBidi" w:cstheme="majorBidi" w:hint="cs"/>
          <w:sz w:val="28"/>
          <w:szCs w:val="28"/>
          <w:cs/>
        </w:rPr>
        <w:t>หก</w:t>
      </w:r>
      <w:r w:rsidRPr="002F0A68">
        <w:rPr>
          <w:rFonts w:asciiTheme="majorBidi" w:hAnsiTheme="majorBidi" w:cstheme="majorBidi" w:hint="cs"/>
          <w:sz w:val="28"/>
          <w:szCs w:val="28"/>
          <w:cs/>
        </w:rPr>
        <w:t xml:space="preserve">เดือนสิ้นสุดวันที่ </w:t>
      </w:r>
      <w:r w:rsidRPr="002F0A68">
        <w:rPr>
          <w:rFonts w:asciiTheme="majorBidi" w:hAnsiTheme="majorBidi" w:cstheme="majorBidi"/>
          <w:sz w:val="28"/>
          <w:szCs w:val="28"/>
        </w:rPr>
        <w:t>3</w:t>
      </w:r>
      <w:r w:rsidR="006C55C0">
        <w:rPr>
          <w:rFonts w:asciiTheme="majorBidi" w:hAnsiTheme="majorBidi" w:cstheme="majorBidi"/>
          <w:sz w:val="28"/>
          <w:szCs w:val="28"/>
        </w:rPr>
        <w:t xml:space="preserve">0 </w:t>
      </w:r>
      <w:r w:rsidR="006C55C0">
        <w:rPr>
          <w:rFonts w:asciiTheme="majorBidi" w:hAnsiTheme="majorBidi" w:cstheme="majorBidi" w:hint="cs"/>
          <w:sz w:val="28"/>
          <w:szCs w:val="28"/>
          <w:cs/>
        </w:rPr>
        <w:t xml:space="preserve">มิถุนายน </w:t>
      </w:r>
      <w:r w:rsidRPr="002F0A68">
        <w:rPr>
          <w:rFonts w:asciiTheme="majorBidi" w:hAnsiTheme="majorBidi" w:cstheme="majorBidi"/>
          <w:sz w:val="28"/>
          <w:szCs w:val="28"/>
        </w:rPr>
        <w:t xml:space="preserve">2564 </w:t>
      </w:r>
      <w:r w:rsidRPr="002F0A68">
        <w:rPr>
          <w:rFonts w:asciiTheme="majorBidi" w:hAnsiTheme="majorBidi" w:cstheme="majorBidi" w:hint="cs"/>
          <w:sz w:val="28"/>
          <w:szCs w:val="28"/>
          <w:cs/>
        </w:rPr>
        <w:t>บริษัทย่อยแห่งหนึ่งได้เบิกเงินกู้เพิ่มเติมจำนวน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>
        <w:rPr>
          <w:rFonts w:asciiTheme="majorBidi" w:hAnsiTheme="majorBidi" w:cstheme="majorBidi"/>
          <w:sz w:val="28"/>
          <w:szCs w:val="28"/>
        </w:rPr>
        <w:t>5.3</w:t>
      </w:r>
      <w:r w:rsidRPr="002F0A68">
        <w:rPr>
          <w:rFonts w:asciiTheme="majorBidi" w:hAnsiTheme="majorBidi" w:cstheme="majorBidi"/>
          <w:sz w:val="28"/>
          <w:szCs w:val="28"/>
        </w:rPr>
        <w:t xml:space="preserve"> </w:t>
      </w:r>
      <w:r w:rsidRPr="002F0A68">
        <w:rPr>
          <w:rFonts w:asciiTheme="majorBidi" w:hAnsiTheme="majorBidi" w:cstheme="majorBidi" w:hint="cs"/>
          <w:sz w:val="28"/>
          <w:szCs w:val="28"/>
          <w:cs/>
        </w:rPr>
        <w:t xml:space="preserve">ล้านบาทภายใต้สัญญากู้ยืมเงินระยะยาวกับสถาบันการเงินในประเทศแห่งหนึ่งซึ่งได้ทำสัญญาในเดือนพฤศจิกายน </w:t>
      </w:r>
      <w:r w:rsidRPr="002F0A68">
        <w:rPr>
          <w:rFonts w:asciiTheme="majorBidi" w:hAnsiTheme="majorBidi" w:cstheme="majorBidi"/>
          <w:sz w:val="28"/>
          <w:szCs w:val="28"/>
        </w:rPr>
        <w:t>2563</w:t>
      </w:r>
      <w:r w:rsidRPr="002F0A68">
        <w:rPr>
          <w:rFonts w:asciiTheme="majorBidi" w:hAnsiTheme="majorBidi" w:cstheme="majorBidi" w:hint="cs"/>
          <w:sz w:val="28"/>
          <w:szCs w:val="28"/>
          <w:cs/>
        </w:rPr>
        <w:t xml:space="preserve"> </w:t>
      </w:r>
    </w:p>
    <w:p w14:paraId="21D09854" w14:textId="77777777" w:rsidR="00915CAB" w:rsidRPr="00F763BE" w:rsidRDefault="00915CAB" w:rsidP="00BE44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163F44B1" w14:textId="498E746E" w:rsidR="00493166" w:rsidRDefault="00493166" w:rsidP="00BE44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915CAB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896AC8" w:rsidRPr="002F0A68">
        <w:rPr>
          <w:rFonts w:asciiTheme="majorBidi" w:hAnsiTheme="majorBidi" w:cstheme="majorBidi"/>
          <w:sz w:val="28"/>
          <w:szCs w:val="28"/>
        </w:rPr>
        <w:t>3</w:t>
      </w:r>
      <w:r w:rsidR="00896AC8">
        <w:rPr>
          <w:rFonts w:asciiTheme="majorBidi" w:hAnsiTheme="majorBidi" w:cstheme="majorBidi"/>
          <w:sz w:val="28"/>
          <w:szCs w:val="28"/>
        </w:rPr>
        <w:t xml:space="preserve">0 </w:t>
      </w:r>
      <w:r w:rsidR="00896AC8">
        <w:rPr>
          <w:rFonts w:asciiTheme="majorBidi" w:hAnsiTheme="majorBidi" w:cstheme="majorBidi" w:hint="cs"/>
          <w:sz w:val="28"/>
          <w:szCs w:val="28"/>
          <w:cs/>
        </w:rPr>
        <w:t xml:space="preserve">มิถุนายน </w:t>
      </w:r>
      <w:r w:rsidR="00896AC8" w:rsidRPr="002F0A68">
        <w:rPr>
          <w:rFonts w:asciiTheme="majorBidi" w:hAnsiTheme="majorBidi" w:cstheme="majorBidi"/>
          <w:sz w:val="28"/>
          <w:szCs w:val="28"/>
        </w:rPr>
        <w:t xml:space="preserve">2564 </w:t>
      </w:r>
      <w:r w:rsidRPr="00915CAB">
        <w:rPr>
          <w:rFonts w:asciiTheme="majorBidi" w:hAnsiTheme="majorBidi" w:cstheme="majorBidi"/>
          <w:sz w:val="28"/>
          <w:szCs w:val="28"/>
        </w:rPr>
        <w:t xml:space="preserve"> </w:t>
      </w:r>
      <w:r w:rsidRPr="00915CAB">
        <w:rPr>
          <w:rFonts w:asciiTheme="majorBidi" w:hAnsiTheme="majorBidi" w:cstheme="majorBidi"/>
          <w:sz w:val="28"/>
          <w:szCs w:val="28"/>
          <w:cs/>
        </w:rPr>
        <w:t>วงเงินสินเชื่อซึ่งยังมิได้เบิก</w:t>
      </w:r>
      <w:r w:rsidRPr="006F6C88">
        <w:rPr>
          <w:rFonts w:asciiTheme="majorBidi" w:hAnsiTheme="majorBidi" w:cstheme="majorBidi"/>
          <w:sz w:val="28"/>
          <w:szCs w:val="28"/>
          <w:cs/>
        </w:rPr>
        <w:t>ใช้มีจำนวนเงิน</w:t>
      </w:r>
      <w:r w:rsidRPr="006F6C88">
        <w:rPr>
          <w:rFonts w:asciiTheme="majorBidi" w:hAnsiTheme="majorBidi" w:cstheme="majorBidi"/>
          <w:sz w:val="28"/>
          <w:szCs w:val="28"/>
          <w:shd w:val="clear" w:color="auto" w:fill="FFFFFF"/>
          <w:cs/>
        </w:rPr>
        <w:t>รวม</w:t>
      </w:r>
      <w:r w:rsidR="0087316D">
        <w:rPr>
          <w:rFonts w:asciiTheme="majorBidi" w:hAnsiTheme="majorBidi" w:cstheme="majorBidi" w:hint="cs"/>
          <w:sz w:val="28"/>
          <w:szCs w:val="28"/>
          <w:shd w:val="clear" w:color="auto" w:fill="FFFFFF"/>
          <w:cs/>
        </w:rPr>
        <w:t xml:space="preserve"> </w:t>
      </w:r>
      <w:r w:rsidR="0087316D">
        <w:rPr>
          <w:rFonts w:asciiTheme="majorBidi" w:hAnsiTheme="majorBidi" w:cstheme="majorBidi"/>
          <w:sz w:val="28"/>
          <w:szCs w:val="28"/>
          <w:shd w:val="clear" w:color="auto" w:fill="FFFFFF"/>
        </w:rPr>
        <w:t>3,022</w:t>
      </w:r>
      <w:r w:rsidR="00CE099D">
        <w:rPr>
          <w:rFonts w:asciiTheme="majorBidi" w:hAnsiTheme="majorBidi" w:cstheme="majorBidi"/>
          <w:sz w:val="28"/>
          <w:szCs w:val="28"/>
          <w:shd w:val="clear" w:color="auto" w:fill="FFFFFF"/>
        </w:rPr>
        <w:t>.2</w:t>
      </w:r>
      <w:r w:rsidR="0087316D">
        <w:rPr>
          <w:rFonts w:asciiTheme="majorBidi" w:hAnsiTheme="majorBidi" w:cstheme="majorBidi"/>
          <w:sz w:val="28"/>
          <w:szCs w:val="28"/>
          <w:shd w:val="clear" w:color="auto" w:fill="FFFFFF"/>
        </w:rPr>
        <w:t xml:space="preserve"> </w:t>
      </w:r>
      <w:r w:rsidRPr="006F6C88">
        <w:rPr>
          <w:rFonts w:asciiTheme="majorBidi" w:hAnsiTheme="majorBidi" w:cstheme="majorBidi"/>
          <w:sz w:val="28"/>
          <w:szCs w:val="28"/>
          <w:shd w:val="clear" w:color="auto" w:fill="FFFFFF"/>
          <w:cs/>
        </w:rPr>
        <w:t>ล้านบาท</w:t>
      </w:r>
      <w:r w:rsidR="00033888" w:rsidRPr="006F6C88">
        <w:rPr>
          <w:rFonts w:asciiTheme="majorBidi" w:hAnsiTheme="majorBidi" w:cstheme="majorBidi"/>
          <w:sz w:val="28"/>
          <w:szCs w:val="28"/>
          <w:shd w:val="clear" w:color="auto" w:fill="FFFFFF"/>
          <w:cs/>
        </w:rPr>
        <w:t xml:space="preserve"> </w:t>
      </w:r>
      <w:r w:rsidR="00AA4365">
        <w:rPr>
          <w:rFonts w:asciiTheme="majorBidi" w:hAnsiTheme="majorBidi" w:cstheme="majorBidi" w:hint="cs"/>
          <w:sz w:val="28"/>
          <w:szCs w:val="28"/>
          <w:shd w:val="clear" w:color="auto" w:fill="FFFFFF"/>
          <w:cs/>
        </w:rPr>
        <w:t>และ</w:t>
      </w:r>
      <w:r w:rsidR="0087316D">
        <w:rPr>
          <w:rFonts w:asciiTheme="majorBidi" w:hAnsiTheme="majorBidi" w:cstheme="majorBidi"/>
          <w:sz w:val="28"/>
          <w:szCs w:val="28"/>
          <w:shd w:val="clear" w:color="auto" w:fill="FFFFFF"/>
        </w:rPr>
        <w:t xml:space="preserve"> 37</w:t>
      </w:r>
      <w:r w:rsidR="00CE099D">
        <w:rPr>
          <w:rFonts w:asciiTheme="majorBidi" w:hAnsiTheme="majorBidi" w:cstheme="majorBidi"/>
          <w:sz w:val="28"/>
          <w:szCs w:val="28"/>
          <w:shd w:val="clear" w:color="auto" w:fill="FFFFFF"/>
        </w:rPr>
        <w:t>.3</w:t>
      </w:r>
      <w:r w:rsidR="00623FE3" w:rsidRPr="006F6C88">
        <w:rPr>
          <w:rFonts w:asciiTheme="majorBidi" w:hAnsiTheme="majorBidi" w:cstheme="majorBidi"/>
          <w:sz w:val="28"/>
          <w:szCs w:val="28"/>
          <w:shd w:val="clear" w:color="auto" w:fill="FFFFFF"/>
          <w:cs/>
        </w:rPr>
        <w:t xml:space="preserve"> </w:t>
      </w:r>
      <w:r w:rsidRPr="006F6C88">
        <w:rPr>
          <w:rFonts w:asciiTheme="majorBidi" w:hAnsiTheme="majorBidi" w:cstheme="majorBidi"/>
          <w:sz w:val="28"/>
          <w:szCs w:val="28"/>
          <w:shd w:val="clear" w:color="auto" w:fill="FFFFFF"/>
          <w:cs/>
        </w:rPr>
        <w:t>ล้านเหรียญ</w:t>
      </w:r>
      <w:r w:rsidRPr="006F6C88">
        <w:rPr>
          <w:rFonts w:asciiTheme="majorBidi" w:hAnsiTheme="majorBidi" w:cstheme="majorBidi"/>
          <w:sz w:val="28"/>
          <w:szCs w:val="28"/>
          <w:cs/>
        </w:rPr>
        <w:t>สหรัฐอเมริกา</w:t>
      </w:r>
      <w:r w:rsidR="0066705D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6F6C88">
        <w:rPr>
          <w:rFonts w:asciiTheme="majorBidi" w:hAnsiTheme="majorBidi" w:cstheme="majorBidi"/>
          <w:sz w:val="28"/>
          <w:szCs w:val="28"/>
          <w:cs/>
        </w:rPr>
        <w:t>สำหรับกลุ่มบริษัท และ</w:t>
      </w:r>
      <w:r w:rsidR="0066705D">
        <w:rPr>
          <w:rFonts w:asciiTheme="majorBidi" w:hAnsiTheme="majorBidi" w:cstheme="majorBidi" w:hint="cs"/>
          <w:sz w:val="28"/>
          <w:szCs w:val="28"/>
          <w:shd w:val="clear" w:color="auto" w:fill="FFFFFF"/>
          <w:cs/>
        </w:rPr>
        <w:t xml:space="preserve"> </w:t>
      </w:r>
      <w:r w:rsidR="0087316D">
        <w:rPr>
          <w:rFonts w:asciiTheme="majorBidi" w:hAnsiTheme="majorBidi" w:cstheme="majorBidi"/>
          <w:sz w:val="28"/>
          <w:szCs w:val="28"/>
          <w:shd w:val="clear" w:color="auto" w:fill="FFFFFF"/>
        </w:rPr>
        <w:t>1,89</w:t>
      </w:r>
      <w:r w:rsidR="00C30CCC">
        <w:rPr>
          <w:rFonts w:asciiTheme="majorBidi" w:hAnsiTheme="majorBidi" w:cstheme="majorBidi"/>
          <w:sz w:val="28"/>
          <w:szCs w:val="28"/>
          <w:shd w:val="clear" w:color="auto" w:fill="FFFFFF"/>
        </w:rPr>
        <w:t>0.8</w:t>
      </w:r>
      <w:r w:rsidR="00896AC8" w:rsidRPr="006F6C88">
        <w:rPr>
          <w:rFonts w:asciiTheme="majorBidi" w:hAnsiTheme="majorBidi" w:cstheme="majorBidi"/>
          <w:sz w:val="28"/>
          <w:szCs w:val="28"/>
          <w:cs/>
          <w:lang w:val="th-TH"/>
        </w:rPr>
        <w:t xml:space="preserve"> </w:t>
      </w:r>
      <w:r w:rsidRPr="006F6C88">
        <w:rPr>
          <w:rFonts w:asciiTheme="majorBidi" w:hAnsiTheme="majorBidi" w:cstheme="majorBidi"/>
          <w:sz w:val="28"/>
          <w:szCs w:val="28"/>
          <w:cs/>
          <w:lang w:val="th-TH"/>
        </w:rPr>
        <w:t>ล้านบาท</w:t>
      </w:r>
      <w:r w:rsidRPr="006F6C88">
        <w:rPr>
          <w:rFonts w:asciiTheme="majorBidi" w:hAnsiTheme="majorBidi" w:cstheme="majorBidi"/>
          <w:sz w:val="28"/>
          <w:szCs w:val="28"/>
        </w:rPr>
        <w:t xml:space="preserve"> </w:t>
      </w:r>
      <w:r w:rsidRPr="006F6C88">
        <w:rPr>
          <w:rFonts w:asciiTheme="majorBidi" w:hAnsiTheme="majorBidi" w:cstheme="majorBidi"/>
          <w:sz w:val="28"/>
          <w:szCs w:val="28"/>
          <w:cs/>
          <w:lang w:val="th-TH"/>
        </w:rPr>
        <w:t xml:space="preserve">และ </w:t>
      </w:r>
      <w:r w:rsidR="0087316D">
        <w:rPr>
          <w:rFonts w:asciiTheme="majorBidi" w:hAnsiTheme="majorBidi" w:cstheme="majorBidi"/>
          <w:sz w:val="28"/>
          <w:szCs w:val="28"/>
          <w:shd w:val="clear" w:color="auto" w:fill="FFFFFF"/>
        </w:rPr>
        <w:t>1</w:t>
      </w:r>
      <w:r w:rsidR="00C30CCC">
        <w:rPr>
          <w:rFonts w:asciiTheme="majorBidi" w:hAnsiTheme="majorBidi" w:cstheme="majorBidi"/>
          <w:sz w:val="28"/>
          <w:szCs w:val="28"/>
          <w:shd w:val="clear" w:color="auto" w:fill="FFFFFF"/>
        </w:rPr>
        <w:t>5.6</w:t>
      </w:r>
      <w:r w:rsidR="00FA5AC3" w:rsidRPr="006F6C88">
        <w:rPr>
          <w:rFonts w:asciiTheme="majorBidi" w:hAnsiTheme="majorBidi" w:cstheme="majorBidi"/>
          <w:sz w:val="28"/>
          <w:szCs w:val="28"/>
          <w:shd w:val="clear" w:color="auto" w:fill="FFFFFF"/>
        </w:rPr>
        <w:t xml:space="preserve"> </w:t>
      </w:r>
      <w:r w:rsidRPr="006F6C88">
        <w:rPr>
          <w:rFonts w:asciiTheme="majorBidi" w:hAnsiTheme="majorBidi" w:cstheme="majorBidi"/>
          <w:sz w:val="28"/>
          <w:szCs w:val="28"/>
          <w:cs/>
        </w:rPr>
        <w:t xml:space="preserve">ล้านเหรียญสหรัฐอเมริกา </w:t>
      </w:r>
      <w:r w:rsidRPr="006F6C88">
        <w:rPr>
          <w:rFonts w:asciiTheme="majorBidi" w:hAnsiTheme="majorBidi" w:cstheme="majorBidi"/>
          <w:sz w:val="28"/>
          <w:szCs w:val="28"/>
          <w:cs/>
          <w:lang w:val="th-TH"/>
        </w:rPr>
        <w:t>สำหรับบริษัท</w:t>
      </w:r>
      <w:r w:rsidR="00830307" w:rsidRPr="006F6C88">
        <w:rPr>
          <w:rFonts w:asciiTheme="majorBidi" w:hAnsiTheme="majorBidi" w:cstheme="majorBidi"/>
          <w:sz w:val="28"/>
          <w:szCs w:val="28"/>
          <w:cs/>
          <w:lang w:val="th-TH"/>
        </w:rPr>
        <w:t xml:space="preserve"> </w:t>
      </w:r>
      <w:r w:rsidR="00B21AB9" w:rsidRPr="006F6C88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(</w:t>
      </w:r>
      <w:r w:rsidR="00B21AB9" w:rsidRPr="006F6C88">
        <w:rPr>
          <w:rFonts w:asciiTheme="majorBidi" w:hAnsiTheme="majorBidi" w:cstheme="majorBidi"/>
          <w:i/>
          <w:iCs/>
          <w:sz w:val="28"/>
          <w:szCs w:val="28"/>
        </w:rPr>
        <w:t>31</w:t>
      </w:r>
      <w:r w:rsidR="00B21AB9" w:rsidRPr="006F6C88">
        <w:rPr>
          <w:rFonts w:asciiTheme="majorBidi" w:hAnsiTheme="majorBidi" w:cstheme="majorBidi"/>
          <w:i/>
          <w:iCs/>
          <w:sz w:val="28"/>
          <w:szCs w:val="28"/>
          <w:cs/>
        </w:rPr>
        <w:t xml:space="preserve"> ธันวาคม </w:t>
      </w:r>
      <w:r w:rsidR="00B21AB9">
        <w:rPr>
          <w:rFonts w:asciiTheme="majorBidi" w:hAnsiTheme="majorBidi" w:cstheme="majorBidi"/>
          <w:i/>
          <w:iCs/>
          <w:sz w:val="28"/>
          <w:szCs w:val="28"/>
        </w:rPr>
        <w:t>2563</w:t>
      </w:r>
      <w:r w:rsidR="00B21AB9" w:rsidRPr="006F6C88">
        <w:rPr>
          <w:rFonts w:asciiTheme="majorBidi" w:hAnsiTheme="majorBidi" w:cstheme="majorBidi"/>
          <w:i/>
          <w:iCs/>
          <w:sz w:val="28"/>
          <w:szCs w:val="28"/>
        </w:rPr>
        <w:t xml:space="preserve">: </w:t>
      </w:r>
      <w:r w:rsidR="00B21AB9">
        <w:rPr>
          <w:rFonts w:asciiTheme="majorBidi" w:hAnsiTheme="majorBidi" w:cstheme="majorBidi"/>
          <w:i/>
          <w:iCs/>
          <w:sz w:val="28"/>
          <w:szCs w:val="28"/>
        </w:rPr>
        <w:t>2</w:t>
      </w:r>
      <w:r w:rsidR="00B21AB9" w:rsidRPr="006F6C88">
        <w:rPr>
          <w:rFonts w:asciiTheme="majorBidi" w:hAnsiTheme="majorBidi" w:cstheme="majorBidi"/>
          <w:i/>
          <w:iCs/>
          <w:sz w:val="28"/>
          <w:szCs w:val="28"/>
        </w:rPr>
        <w:t>,</w:t>
      </w:r>
      <w:r w:rsidR="00B21AB9">
        <w:rPr>
          <w:rFonts w:asciiTheme="majorBidi" w:hAnsiTheme="majorBidi" w:cstheme="majorBidi"/>
          <w:i/>
          <w:iCs/>
          <w:sz w:val="28"/>
          <w:szCs w:val="28"/>
        </w:rPr>
        <w:t>925</w:t>
      </w:r>
      <w:r w:rsidR="00B21AB9" w:rsidRPr="006F6C88">
        <w:rPr>
          <w:rFonts w:asciiTheme="majorBidi" w:hAnsiTheme="majorBidi" w:cstheme="majorBidi"/>
          <w:i/>
          <w:iCs/>
          <w:sz w:val="28"/>
          <w:szCs w:val="28"/>
        </w:rPr>
        <w:t>.</w:t>
      </w:r>
      <w:r w:rsidR="00B21AB9">
        <w:rPr>
          <w:rFonts w:asciiTheme="majorBidi" w:hAnsiTheme="majorBidi" w:cstheme="majorBidi"/>
          <w:i/>
          <w:iCs/>
          <w:sz w:val="28"/>
          <w:szCs w:val="28"/>
        </w:rPr>
        <w:t>7</w:t>
      </w:r>
      <w:r w:rsidR="00B21AB9" w:rsidRPr="006F6C88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B21AB9" w:rsidRPr="006F6C88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ล้านบาท และ </w:t>
      </w:r>
      <w:r w:rsidR="00B21AB9">
        <w:rPr>
          <w:rFonts w:asciiTheme="majorBidi" w:hAnsiTheme="majorBidi" w:cstheme="majorBidi"/>
          <w:i/>
          <w:iCs/>
          <w:sz w:val="28"/>
          <w:szCs w:val="28"/>
        </w:rPr>
        <w:t>45</w:t>
      </w:r>
      <w:r w:rsidR="00B21AB9" w:rsidRPr="006F6C88">
        <w:rPr>
          <w:rFonts w:asciiTheme="majorBidi" w:hAnsiTheme="majorBidi" w:cstheme="majorBidi"/>
          <w:i/>
          <w:iCs/>
          <w:sz w:val="28"/>
          <w:szCs w:val="28"/>
        </w:rPr>
        <w:t xml:space="preserve">.1 </w:t>
      </w:r>
      <w:r w:rsidR="00B21AB9" w:rsidRPr="006F6C88">
        <w:rPr>
          <w:rFonts w:asciiTheme="majorBidi" w:hAnsiTheme="majorBidi" w:cstheme="majorBidi"/>
          <w:i/>
          <w:iCs/>
          <w:sz w:val="28"/>
          <w:szCs w:val="28"/>
          <w:cs/>
        </w:rPr>
        <w:t>ล้านเหรียญสหรัฐอเมริกา</w:t>
      </w:r>
      <w:r w:rsidR="00B21AB9" w:rsidRPr="006F6C88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B21AB9" w:rsidRPr="006F6C88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สำหรับกลุ่มบริษัท และ </w:t>
      </w:r>
      <w:r w:rsidR="00B21AB9" w:rsidRPr="006F6C88">
        <w:rPr>
          <w:rFonts w:asciiTheme="majorBidi" w:hAnsiTheme="majorBidi" w:cstheme="majorBidi"/>
          <w:i/>
          <w:iCs/>
          <w:sz w:val="28"/>
          <w:szCs w:val="28"/>
        </w:rPr>
        <w:t>1,</w:t>
      </w:r>
      <w:r w:rsidR="00B21AB9">
        <w:rPr>
          <w:rFonts w:asciiTheme="majorBidi" w:hAnsiTheme="majorBidi" w:cstheme="majorBidi"/>
          <w:i/>
          <w:iCs/>
          <w:sz w:val="28"/>
          <w:szCs w:val="28"/>
        </w:rPr>
        <w:t>854</w:t>
      </w:r>
      <w:r w:rsidR="00B21AB9" w:rsidRPr="006F6C88">
        <w:rPr>
          <w:rFonts w:asciiTheme="majorBidi" w:hAnsiTheme="majorBidi" w:cstheme="majorBidi"/>
          <w:i/>
          <w:iCs/>
          <w:sz w:val="28"/>
          <w:szCs w:val="28"/>
        </w:rPr>
        <w:t>.</w:t>
      </w:r>
      <w:r w:rsidR="00B21AB9">
        <w:rPr>
          <w:rFonts w:asciiTheme="majorBidi" w:hAnsiTheme="majorBidi" w:cstheme="majorBidi"/>
          <w:i/>
          <w:iCs/>
          <w:sz w:val="28"/>
          <w:szCs w:val="28"/>
        </w:rPr>
        <w:t>8</w:t>
      </w:r>
      <w:r w:rsidR="00B21AB9" w:rsidRPr="006F6C88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B21AB9" w:rsidRPr="006F6C88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ล้านบาท และ </w:t>
      </w:r>
      <w:r w:rsidR="00B21AB9">
        <w:rPr>
          <w:rFonts w:asciiTheme="majorBidi" w:hAnsiTheme="majorBidi" w:cstheme="majorBidi"/>
          <w:i/>
          <w:iCs/>
          <w:sz w:val="28"/>
          <w:szCs w:val="28"/>
        </w:rPr>
        <w:t>15</w:t>
      </w:r>
      <w:r w:rsidR="00B21AB9" w:rsidRPr="006F6C88">
        <w:rPr>
          <w:rFonts w:asciiTheme="majorBidi" w:hAnsiTheme="majorBidi" w:cstheme="majorBidi"/>
          <w:i/>
          <w:iCs/>
          <w:sz w:val="28"/>
          <w:szCs w:val="28"/>
        </w:rPr>
        <w:t>.</w:t>
      </w:r>
      <w:r w:rsidR="00B21AB9">
        <w:rPr>
          <w:rFonts w:asciiTheme="majorBidi" w:hAnsiTheme="majorBidi" w:cstheme="majorBidi"/>
          <w:i/>
          <w:iCs/>
          <w:sz w:val="28"/>
          <w:szCs w:val="28"/>
        </w:rPr>
        <w:t>1</w:t>
      </w:r>
      <w:r w:rsidR="00B21AB9" w:rsidRPr="006F6C88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B21AB9" w:rsidRPr="006F6C88">
        <w:rPr>
          <w:rFonts w:asciiTheme="majorBidi" w:hAnsiTheme="majorBidi" w:cstheme="majorBidi"/>
          <w:i/>
          <w:iCs/>
          <w:sz w:val="28"/>
          <w:szCs w:val="28"/>
          <w:cs/>
        </w:rPr>
        <w:t>ล้านเหรียญสหรัฐอเมริกา สำหรับบริษัท)</w:t>
      </w:r>
    </w:p>
    <w:p w14:paraId="0B0A6303" w14:textId="77777777" w:rsidR="00CC4CBD" w:rsidRPr="006F6C88" w:rsidRDefault="00CC4CBD" w:rsidP="00BE44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  <w:cs/>
        </w:rPr>
      </w:pPr>
    </w:p>
    <w:p w14:paraId="1BF5B8D3" w14:textId="0C6A7FF2" w:rsidR="0044258E" w:rsidRDefault="0044258E" w:rsidP="004425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6F6C88">
        <w:rPr>
          <w:rFonts w:asciiTheme="majorBidi" w:hAnsiTheme="majorBidi" w:cstheme="majorBidi"/>
          <w:sz w:val="28"/>
          <w:szCs w:val="28"/>
          <w:cs/>
        </w:rPr>
        <w:t>บริษัทและบริษัทย่อยมีข้อผูกพันที่จะต้องปฏิบัติตามเงื่อนไขและข้อจำกัดที่กำหนดในสัญญาเงินกู้ยืม เช่น การไม่นำที่ดินและอาคารไปจดจำนอง การไม่ลดทุนจดทะเบียน</w:t>
      </w:r>
      <w:r w:rsidRPr="006F6C88">
        <w:rPr>
          <w:rFonts w:asciiTheme="majorBidi" w:hAnsiTheme="majorBidi" w:cstheme="majorBidi"/>
          <w:sz w:val="28"/>
          <w:szCs w:val="28"/>
        </w:rPr>
        <w:t xml:space="preserve"> </w:t>
      </w:r>
      <w:r w:rsidRPr="006F6C88">
        <w:rPr>
          <w:rFonts w:asciiTheme="majorBidi" w:hAnsiTheme="majorBidi" w:cstheme="majorBidi"/>
          <w:sz w:val="28"/>
          <w:szCs w:val="28"/>
          <w:cs/>
        </w:rPr>
        <w:t>เป็นต้น</w:t>
      </w:r>
    </w:p>
    <w:p w14:paraId="6CBB0B67" w14:textId="77777777" w:rsidR="002D41F5" w:rsidRDefault="002D41F5" w:rsidP="004425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3CC02495" w14:textId="77777777" w:rsidR="0044258E" w:rsidRPr="006F6C88" w:rsidRDefault="0044258E" w:rsidP="004425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6F6C88">
        <w:rPr>
          <w:rFonts w:asciiTheme="majorBidi" w:hAnsiTheme="majorBidi" w:cstheme="majorBidi"/>
          <w:sz w:val="28"/>
          <w:szCs w:val="28"/>
          <w:cs/>
        </w:rPr>
        <w:t>วงเงินสินเชื่อของบริษัทย่อยส่วนใหญ่ค้ำประกันโดยบริษัทและบริษัทที่เกี่ยวข้องกัน</w:t>
      </w:r>
    </w:p>
    <w:p w14:paraId="56D5B944" w14:textId="0866C8D8" w:rsidR="00EC33A6" w:rsidRDefault="00EC33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br w:type="page"/>
      </w:r>
    </w:p>
    <w:p w14:paraId="3873B774" w14:textId="24E18C27" w:rsidR="003F7D59" w:rsidRDefault="00C9741B" w:rsidP="00B360FD">
      <w:pPr>
        <w:pStyle w:val="index"/>
        <w:numPr>
          <w:ilvl w:val="0"/>
          <w:numId w:val="19"/>
        </w:numPr>
        <w:spacing w:after="0" w:line="240" w:lineRule="atLeas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 w:rsidRPr="00ED213C">
        <w:rPr>
          <w:rFonts w:asciiTheme="majorBidi" w:hAnsiTheme="majorBidi" w:cstheme="majorBidi"/>
          <w:b/>
          <w:bCs/>
          <w:sz w:val="30"/>
          <w:szCs w:val="30"/>
          <w:cs/>
          <w:lang w:val="en-US" w:bidi="th-TH"/>
        </w:rPr>
        <w:lastRenderedPageBreak/>
        <w:t>ส่วนงานดำเนินงาน</w:t>
      </w:r>
      <w:r w:rsidR="00ED213C">
        <w:rPr>
          <w:rFonts w:asciiTheme="majorBidi" w:hAnsiTheme="majorBidi" w:cstheme="majorBidi" w:hint="cs"/>
          <w:b/>
          <w:bCs/>
          <w:sz w:val="30"/>
          <w:szCs w:val="30"/>
          <w:cs/>
          <w:lang w:val="en-US" w:bidi="th-TH"/>
        </w:rPr>
        <w:t>และการจำแนกรายได้</w:t>
      </w:r>
    </w:p>
    <w:p w14:paraId="7BCA8C6E" w14:textId="247A571E" w:rsidR="00623FE3" w:rsidRPr="0042630A" w:rsidRDefault="00623FE3" w:rsidP="00623FE3">
      <w:pPr>
        <w:pStyle w:val="index"/>
        <w:tabs>
          <w:tab w:val="clear" w:pos="1134"/>
        </w:tabs>
        <w:spacing w:after="0" w:line="240" w:lineRule="atLeast"/>
        <w:outlineLvl w:val="0"/>
        <w:rPr>
          <w:rFonts w:asciiTheme="majorBidi" w:hAnsiTheme="majorBidi" w:cstheme="majorBidi"/>
          <w:b/>
          <w:bCs/>
          <w:sz w:val="28"/>
          <w:szCs w:val="28"/>
          <w:lang w:val="en-US" w:bidi="th-TH"/>
        </w:rPr>
      </w:pPr>
    </w:p>
    <w:tbl>
      <w:tblPr>
        <w:tblW w:w="5142" w:type="pct"/>
        <w:tblInd w:w="450" w:type="dxa"/>
        <w:tblLayout w:type="fixed"/>
        <w:tblLook w:val="00A0" w:firstRow="1" w:lastRow="0" w:firstColumn="1" w:lastColumn="0" w:noHBand="0" w:noVBand="0"/>
      </w:tblPr>
      <w:tblGrid>
        <w:gridCol w:w="2867"/>
        <w:gridCol w:w="1062"/>
        <w:gridCol w:w="242"/>
        <w:gridCol w:w="949"/>
        <w:gridCol w:w="242"/>
        <w:gridCol w:w="982"/>
        <w:gridCol w:w="242"/>
        <w:gridCol w:w="1020"/>
        <w:gridCol w:w="242"/>
        <w:gridCol w:w="990"/>
        <w:gridCol w:w="242"/>
        <w:gridCol w:w="1018"/>
      </w:tblGrid>
      <w:tr w:rsidR="0017250C" w:rsidRPr="000C42B3" w14:paraId="68896638" w14:textId="77777777" w:rsidTr="00311370">
        <w:trPr>
          <w:tblHeader/>
        </w:trPr>
        <w:tc>
          <w:tcPr>
            <w:tcW w:w="1419" w:type="pct"/>
            <w:tcBorders>
              <w:top w:val="nil"/>
              <w:left w:val="nil"/>
              <w:bottom w:val="nil"/>
              <w:right w:val="nil"/>
            </w:tcBorders>
          </w:tcPr>
          <w:p w14:paraId="14A9FD5E" w14:textId="77777777" w:rsidR="0017250C" w:rsidRPr="000C42B3" w:rsidRDefault="0017250C" w:rsidP="00311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581" w:type="pct"/>
            <w:gridSpan w:val="11"/>
            <w:tcBorders>
              <w:top w:val="nil"/>
              <w:left w:val="nil"/>
              <w:bottom w:val="nil"/>
            </w:tcBorders>
          </w:tcPr>
          <w:p w14:paraId="5869A91B" w14:textId="77777777" w:rsidR="0017250C" w:rsidRPr="000C42B3" w:rsidRDefault="0017250C" w:rsidP="00311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0C42B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</w:tr>
      <w:tr w:rsidR="0017250C" w:rsidRPr="000C42B3" w14:paraId="2168D1F8" w14:textId="77777777" w:rsidTr="00311370">
        <w:trPr>
          <w:tblHeader/>
        </w:trPr>
        <w:tc>
          <w:tcPr>
            <w:tcW w:w="1419" w:type="pct"/>
            <w:tcBorders>
              <w:top w:val="nil"/>
              <w:left w:val="nil"/>
              <w:bottom w:val="nil"/>
              <w:right w:val="nil"/>
            </w:tcBorders>
          </w:tcPr>
          <w:p w14:paraId="7A236462" w14:textId="77777777" w:rsidR="0017250C" w:rsidRPr="000C42B3" w:rsidRDefault="0017250C" w:rsidP="00311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16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ACEEEF9" w14:textId="77777777" w:rsidR="0017250C" w:rsidRPr="000C42B3" w:rsidRDefault="0017250C" w:rsidP="00311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0C42B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ผลิตและจำหน่ายอาหาร</w:t>
            </w:r>
          </w:p>
        </w:tc>
        <w:tc>
          <w:tcPr>
            <w:tcW w:w="120" w:type="pct"/>
            <w:tcBorders>
              <w:top w:val="nil"/>
              <w:left w:val="nil"/>
              <w:bottom w:val="nil"/>
              <w:right w:val="nil"/>
            </w:tcBorders>
          </w:tcPr>
          <w:p w14:paraId="2FB2AB89" w14:textId="77777777" w:rsidR="0017250C" w:rsidRPr="000C42B3" w:rsidRDefault="0017250C" w:rsidP="00311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11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46B81E1" w14:textId="77777777" w:rsidR="0017250C" w:rsidRPr="000C42B3" w:rsidRDefault="0017250C" w:rsidP="00311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C42B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บริการรับฝาก</w:t>
            </w:r>
          </w:p>
        </w:tc>
        <w:tc>
          <w:tcPr>
            <w:tcW w:w="120" w:type="pct"/>
            <w:tcBorders>
              <w:top w:val="nil"/>
              <w:left w:val="nil"/>
              <w:bottom w:val="nil"/>
              <w:right w:val="nil"/>
            </w:tcBorders>
          </w:tcPr>
          <w:p w14:paraId="5B629025" w14:textId="77777777" w:rsidR="0017250C" w:rsidRPr="000C42B3" w:rsidRDefault="0017250C" w:rsidP="00311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14" w:type="pct"/>
            <w:gridSpan w:val="3"/>
          </w:tcPr>
          <w:p w14:paraId="6F40BB92" w14:textId="77777777" w:rsidR="0017250C" w:rsidRPr="000C42B3" w:rsidRDefault="0017250C" w:rsidP="00311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</w:p>
        </w:tc>
      </w:tr>
      <w:tr w:rsidR="0017250C" w:rsidRPr="000C42B3" w14:paraId="34AABE3C" w14:textId="77777777" w:rsidTr="00311370">
        <w:trPr>
          <w:tblHeader/>
        </w:trPr>
        <w:tc>
          <w:tcPr>
            <w:tcW w:w="1419" w:type="pct"/>
            <w:tcBorders>
              <w:top w:val="nil"/>
              <w:left w:val="nil"/>
              <w:bottom w:val="nil"/>
              <w:right w:val="nil"/>
            </w:tcBorders>
          </w:tcPr>
          <w:p w14:paraId="4D4BC95F" w14:textId="77777777" w:rsidR="0017250C" w:rsidRPr="000C42B3" w:rsidRDefault="0017250C" w:rsidP="00311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16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F7916C7" w14:textId="77777777" w:rsidR="0017250C" w:rsidRPr="000C42B3" w:rsidRDefault="0017250C" w:rsidP="00311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7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0C42B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ทะเล อาหารสำเร็จรูปและ</w:t>
            </w:r>
          </w:p>
        </w:tc>
        <w:tc>
          <w:tcPr>
            <w:tcW w:w="120" w:type="pct"/>
            <w:tcBorders>
              <w:top w:val="nil"/>
              <w:left w:val="nil"/>
              <w:bottom w:val="nil"/>
              <w:right w:val="nil"/>
            </w:tcBorders>
          </w:tcPr>
          <w:p w14:paraId="136BC542" w14:textId="77777777" w:rsidR="0017250C" w:rsidRPr="000C42B3" w:rsidRDefault="0017250C" w:rsidP="00311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11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87B3D49" w14:textId="77777777" w:rsidR="0017250C" w:rsidRPr="000C42B3" w:rsidRDefault="0017250C" w:rsidP="00311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0C42B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ห้องเย็นและขนส่ง</w:t>
            </w:r>
          </w:p>
        </w:tc>
        <w:tc>
          <w:tcPr>
            <w:tcW w:w="120" w:type="pct"/>
            <w:tcBorders>
              <w:top w:val="nil"/>
              <w:left w:val="nil"/>
              <w:bottom w:val="nil"/>
              <w:right w:val="nil"/>
            </w:tcBorders>
          </w:tcPr>
          <w:p w14:paraId="1AEAD7DD" w14:textId="77777777" w:rsidR="0017250C" w:rsidRPr="000C42B3" w:rsidRDefault="0017250C" w:rsidP="00311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14" w:type="pct"/>
            <w:gridSpan w:val="3"/>
          </w:tcPr>
          <w:p w14:paraId="3E67F18F" w14:textId="77777777" w:rsidR="0017250C" w:rsidRPr="000C42B3" w:rsidRDefault="0017250C" w:rsidP="00311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</w:p>
        </w:tc>
      </w:tr>
      <w:tr w:rsidR="0017250C" w:rsidRPr="000C42B3" w14:paraId="613285FE" w14:textId="77777777" w:rsidTr="00311370">
        <w:trPr>
          <w:tblHeader/>
        </w:trPr>
        <w:tc>
          <w:tcPr>
            <w:tcW w:w="1419" w:type="pct"/>
            <w:tcBorders>
              <w:top w:val="nil"/>
              <w:left w:val="nil"/>
              <w:bottom w:val="nil"/>
              <w:right w:val="nil"/>
            </w:tcBorders>
          </w:tcPr>
          <w:p w14:paraId="1550E1FC" w14:textId="1D3E7934" w:rsidR="0017250C" w:rsidRPr="000C42B3" w:rsidRDefault="0017250C" w:rsidP="00311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0C42B3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สำหรับงวด</w:t>
            </w:r>
            <w:r w:rsidR="00AE59AD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หก</w:t>
            </w:r>
            <w:r w:rsidRPr="000C42B3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เดือนสิ้นสุด</w:t>
            </w:r>
          </w:p>
        </w:tc>
        <w:tc>
          <w:tcPr>
            <w:tcW w:w="1116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AFA4062" w14:textId="77777777" w:rsidR="0017250C" w:rsidRPr="000C42B3" w:rsidRDefault="0017250C" w:rsidP="00311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0C42B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อาหารกึ่งสำเร็จรูปแช่แข็ง</w:t>
            </w:r>
          </w:p>
        </w:tc>
        <w:tc>
          <w:tcPr>
            <w:tcW w:w="120" w:type="pct"/>
            <w:tcBorders>
              <w:top w:val="nil"/>
              <w:left w:val="nil"/>
              <w:bottom w:val="nil"/>
              <w:right w:val="nil"/>
            </w:tcBorders>
          </w:tcPr>
          <w:p w14:paraId="4D84E683" w14:textId="77777777" w:rsidR="0017250C" w:rsidRPr="000C42B3" w:rsidRDefault="0017250C" w:rsidP="00311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11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E8C138A" w14:textId="77777777" w:rsidR="0017250C" w:rsidRPr="000C42B3" w:rsidRDefault="0017250C" w:rsidP="00311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0C42B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ห้องเย็น</w:t>
            </w:r>
          </w:p>
        </w:tc>
        <w:tc>
          <w:tcPr>
            <w:tcW w:w="120" w:type="pct"/>
            <w:tcBorders>
              <w:top w:val="nil"/>
              <w:left w:val="nil"/>
              <w:bottom w:val="nil"/>
              <w:right w:val="nil"/>
            </w:tcBorders>
          </w:tcPr>
          <w:p w14:paraId="5ED6A12C" w14:textId="77777777" w:rsidR="0017250C" w:rsidRPr="000C42B3" w:rsidRDefault="0017250C" w:rsidP="00311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14" w:type="pct"/>
            <w:gridSpan w:val="3"/>
          </w:tcPr>
          <w:p w14:paraId="6AF2018E" w14:textId="77777777" w:rsidR="0017250C" w:rsidRPr="000C42B3" w:rsidRDefault="0017250C" w:rsidP="00311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C42B3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  <w:t>รวม</w:t>
            </w:r>
          </w:p>
        </w:tc>
      </w:tr>
      <w:tr w:rsidR="0017250C" w:rsidRPr="000C42B3" w14:paraId="3D04538C" w14:textId="77777777" w:rsidTr="00311370">
        <w:trPr>
          <w:tblHeader/>
        </w:trPr>
        <w:tc>
          <w:tcPr>
            <w:tcW w:w="1419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6A4B4035" w14:textId="77777777" w:rsidR="0017250C" w:rsidRPr="000C42B3" w:rsidRDefault="0017250C" w:rsidP="00311370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0C42B3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  <w:t xml:space="preserve">  </w:t>
            </w:r>
            <w:r w:rsidRPr="000C42B3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วันที่</w:t>
            </w:r>
            <w:r w:rsidRPr="000C42B3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  <w:t xml:space="preserve"> </w:t>
            </w:r>
            <w:r w:rsidRPr="00620920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  <w:t xml:space="preserve">30 </w:t>
            </w:r>
            <w:r w:rsidRPr="00620920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526" w:type="pct"/>
            <w:tcBorders>
              <w:top w:val="nil"/>
              <w:left w:val="nil"/>
              <w:bottom w:val="nil"/>
              <w:right w:val="nil"/>
            </w:tcBorders>
          </w:tcPr>
          <w:p w14:paraId="63EB1069" w14:textId="77777777" w:rsidR="0017250C" w:rsidRPr="000C42B3" w:rsidRDefault="0017250C" w:rsidP="00311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  <w:t>2564</w:t>
            </w:r>
          </w:p>
        </w:tc>
        <w:tc>
          <w:tcPr>
            <w:tcW w:w="120" w:type="pct"/>
            <w:tcBorders>
              <w:top w:val="nil"/>
              <w:left w:val="nil"/>
              <w:bottom w:val="nil"/>
              <w:right w:val="nil"/>
            </w:tcBorders>
          </w:tcPr>
          <w:p w14:paraId="4BE18035" w14:textId="77777777" w:rsidR="0017250C" w:rsidRPr="000C42B3" w:rsidRDefault="0017250C" w:rsidP="00311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</w:p>
        </w:tc>
        <w:tc>
          <w:tcPr>
            <w:tcW w:w="470" w:type="pct"/>
            <w:tcBorders>
              <w:top w:val="nil"/>
              <w:left w:val="nil"/>
              <w:bottom w:val="nil"/>
              <w:right w:val="nil"/>
            </w:tcBorders>
          </w:tcPr>
          <w:p w14:paraId="250058F5" w14:textId="77777777" w:rsidR="0017250C" w:rsidRPr="000C42B3" w:rsidRDefault="0017250C" w:rsidP="00311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  <w:t>2563</w:t>
            </w:r>
          </w:p>
        </w:tc>
        <w:tc>
          <w:tcPr>
            <w:tcW w:w="120" w:type="pct"/>
            <w:tcBorders>
              <w:top w:val="nil"/>
              <w:left w:val="nil"/>
              <w:bottom w:val="nil"/>
              <w:right w:val="nil"/>
            </w:tcBorders>
          </w:tcPr>
          <w:p w14:paraId="19617178" w14:textId="77777777" w:rsidR="0017250C" w:rsidRPr="000C42B3" w:rsidRDefault="0017250C" w:rsidP="00311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</w:p>
        </w:tc>
        <w:tc>
          <w:tcPr>
            <w:tcW w:w="486" w:type="pct"/>
            <w:tcBorders>
              <w:top w:val="nil"/>
              <w:left w:val="nil"/>
              <w:bottom w:val="nil"/>
              <w:right w:val="nil"/>
            </w:tcBorders>
          </w:tcPr>
          <w:p w14:paraId="4A4AC07D" w14:textId="77777777" w:rsidR="0017250C" w:rsidRPr="000C42B3" w:rsidRDefault="0017250C" w:rsidP="00311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  <w:t>2564</w:t>
            </w:r>
          </w:p>
        </w:tc>
        <w:tc>
          <w:tcPr>
            <w:tcW w:w="120" w:type="pct"/>
            <w:tcBorders>
              <w:top w:val="nil"/>
              <w:left w:val="nil"/>
              <w:bottom w:val="nil"/>
              <w:right w:val="nil"/>
            </w:tcBorders>
          </w:tcPr>
          <w:p w14:paraId="30C76895" w14:textId="77777777" w:rsidR="0017250C" w:rsidRPr="000C42B3" w:rsidRDefault="0017250C" w:rsidP="00311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</w:p>
        </w:tc>
        <w:tc>
          <w:tcPr>
            <w:tcW w:w="505" w:type="pct"/>
            <w:tcBorders>
              <w:top w:val="nil"/>
              <w:left w:val="nil"/>
              <w:bottom w:val="nil"/>
              <w:right w:val="nil"/>
            </w:tcBorders>
          </w:tcPr>
          <w:p w14:paraId="6D03E88E" w14:textId="77777777" w:rsidR="0017250C" w:rsidRPr="000C42B3" w:rsidRDefault="0017250C" w:rsidP="00311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  <w:t>2563</w:t>
            </w:r>
          </w:p>
        </w:tc>
        <w:tc>
          <w:tcPr>
            <w:tcW w:w="120" w:type="pct"/>
            <w:tcBorders>
              <w:top w:val="nil"/>
              <w:left w:val="nil"/>
              <w:bottom w:val="nil"/>
              <w:right w:val="nil"/>
            </w:tcBorders>
          </w:tcPr>
          <w:p w14:paraId="49FD73EA" w14:textId="77777777" w:rsidR="0017250C" w:rsidRPr="000C42B3" w:rsidRDefault="0017250C" w:rsidP="00311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</w:p>
        </w:tc>
        <w:tc>
          <w:tcPr>
            <w:tcW w:w="490" w:type="pct"/>
          </w:tcPr>
          <w:p w14:paraId="1B54BA3E" w14:textId="77777777" w:rsidR="0017250C" w:rsidRPr="000C42B3" w:rsidRDefault="0017250C" w:rsidP="00311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  <w:t>2564</w:t>
            </w:r>
          </w:p>
        </w:tc>
        <w:tc>
          <w:tcPr>
            <w:tcW w:w="120" w:type="pct"/>
          </w:tcPr>
          <w:p w14:paraId="1C799506" w14:textId="77777777" w:rsidR="0017250C" w:rsidRPr="000C42B3" w:rsidRDefault="0017250C" w:rsidP="00311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</w:p>
        </w:tc>
        <w:tc>
          <w:tcPr>
            <w:tcW w:w="504" w:type="pct"/>
          </w:tcPr>
          <w:p w14:paraId="7F56B901" w14:textId="77777777" w:rsidR="0017250C" w:rsidRPr="000C42B3" w:rsidRDefault="0017250C" w:rsidP="00311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  <w:t>2563</w:t>
            </w:r>
          </w:p>
        </w:tc>
      </w:tr>
      <w:tr w:rsidR="0017250C" w:rsidRPr="000C42B3" w14:paraId="5269C7BC" w14:textId="77777777" w:rsidTr="00311370">
        <w:trPr>
          <w:tblHeader/>
        </w:trPr>
        <w:tc>
          <w:tcPr>
            <w:tcW w:w="1419" w:type="pct"/>
            <w:tcBorders>
              <w:top w:val="nil"/>
              <w:left w:val="nil"/>
              <w:bottom w:val="nil"/>
              <w:right w:val="nil"/>
            </w:tcBorders>
          </w:tcPr>
          <w:p w14:paraId="6A06092F" w14:textId="77777777" w:rsidR="0017250C" w:rsidRPr="000C42B3" w:rsidRDefault="0017250C" w:rsidP="00311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3581" w:type="pct"/>
            <w:gridSpan w:val="11"/>
            <w:tcBorders>
              <w:top w:val="nil"/>
              <w:left w:val="nil"/>
            </w:tcBorders>
          </w:tcPr>
          <w:p w14:paraId="049B3C6D" w14:textId="77777777" w:rsidR="0017250C" w:rsidRPr="000C42B3" w:rsidRDefault="0017250C" w:rsidP="00311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  <w:r w:rsidRPr="000C42B3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GB"/>
              </w:rPr>
              <w:t>(</w:t>
            </w:r>
            <w:r w:rsidRPr="000C42B3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cs/>
                <w:lang w:val="en-GB"/>
              </w:rPr>
              <w:t>พันบาท)</w:t>
            </w:r>
          </w:p>
        </w:tc>
      </w:tr>
      <w:tr w:rsidR="0017250C" w:rsidRPr="000C42B3" w14:paraId="584E78E1" w14:textId="77777777" w:rsidTr="00311370">
        <w:tc>
          <w:tcPr>
            <w:tcW w:w="1419" w:type="pct"/>
            <w:tcBorders>
              <w:top w:val="nil"/>
              <w:left w:val="nil"/>
              <w:bottom w:val="nil"/>
              <w:right w:val="nil"/>
            </w:tcBorders>
          </w:tcPr>
          <w:p w14:paraId="3F206298" w14:textId="77777777" w:rsidR="0017250C" w:rsidRPr="000C42B3" w:rsidRDefault="0017250C" w:rsidP="00311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val="en-GB"/>
              </w:rPr>
            </w:pPr>
            <w:r w:rsidRPr="000C42B3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val="en-GB"/>
              </w:rPr>
              <w:t>ข้อมูลตามส่วนงานดำเนินงาน</w:t>
            </w:r>
          </w:p>
        </w:tc>
        <w:tc>
          <w:tcPr>
            <w:tcW w:w="3581" w:type="pct"/>
            <w:gridSpan w:val="11"/>
            <w:tcBorders>
              <w:top w:val="nil"/>
              <w:left w:val="nil"/>
            </w:tcBorders>
          </w:tcPr>
          <w:p w14:paraId="58733F41" w14:textId="77777777" w:rsidR="0017250C" w:rsidRPr="000C42B3" w:rsidRDefault="0017250C" w:rsidP="00311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GB"/>
              </w:rPr>
            </w:pPr>
          </w:p>
        </w:tc>
      </w:tr>
      <w:tr w:rsidR="002D41F5" w:rsidRPr="000C42B3" w14:paraId="059A66BB" w14:textId="77777777" w:rsidTr="00311370">
        <w:tc>
          <w:tcPr>
            <w:tcW w:w="1419" w:type="pct"/>
            <w:tcBorders>
              <w:top w:val="nil"/>
              <w:left w:val="nil"/>
              <w:bottom w:val="nil"/>
              <w:right w:val="nil"/>
            </w:tcBorders>
          </w:tcPr>
          <w:p w14:paraId="55802887" w14:textId="77777777" w:rsidR="002D41F5" w:rsidRPr="000C42B3" w:rsidRDefault="002D41F5" w:rsidP="002D4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C42B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รายได้จากลูกค้าภายนอก</w:t>
            </w:r>
          </w:p>
        </w:tc>
        <w:tc>
          <w:tcPr>
            <w:tcW w:w="526" w:type="pct"/>
            <w:tcBorders>
              <w:top w:val="nil"/>
              <w:left w:val="nil"/>
              <w:right w:val="nil"/>
            </w:tcBorders>
            <w:vAlign w:val="bottom"/>
          </w:tcPr>
          <w:p w14:paraId="309FA640" w14:textId="002C9D22" w:rsidR="002D41F5" w:rsidRPr="000C42B3" w:rsidRDefault="002D41F5" w:rsidP="002D4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2,691,003</w:t>
            </w:r>
          </w:p>
        </w:tc>
        <w:tc>
          <w:tcPr>
            <w:tcW w:w="120" w:type="pct"/>
            <w:tcBorders>
              <w:top w:val="nil"/>
              <w:left w:val="nil"/>
              <w:right w:val="nil"/>
            </w:tcBorders>
            <w:vAlign w:val="bottom"/>
          </w:tcPr>
          <w:p w14:paraId="77B9AB9B" w14:textId="77777777" w:rsidR="002D41F5" w:rsidRPr="000C42B3" w:rsidRDefault="002D41F5" w:rsidP="002D4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470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8F948A7" w14:textId="3B7A5761" w:rsidR="002D41F5" w:rsidRPr="000C42B3" w:rsidRDefault="002D41F5" w:rsidP="002D4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2,892,014</w:t>
            </w:r>
          </w:p>
        </w:tc>
        <w:tc>
          <w:tcPr>
            <w:tcW w:w="120" w:type="pct"/>
            <w:tcBorders>
              <w:top w:val="nil"/>
              <w:left w:val="nil"/>
              <w:right w:val="nil"/>
            </w:tcBorders>
            <w:vAlign w:val="bottom"/>
          </w:tcPr>
          <w:p w14:paraId="7E650582" w14:textId="77777777" w:rsidR="002D41F5" w:rsidRPr="000C42B3" w:rsidRDefault="002D41F5" w:rsidP="002D4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486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4913A13" w14:textId="5BE738D8" w:rsidR="002D41F5" w:rsidRPr="000C42B3" w:rsidRDefault="002D41F5" w:rsidP="002D4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2"/>
                <w:tab w:val="decimal" w:pos="402"/>
                <w:tab w:val="left" w:pos="431"/>
              </w:tabs>
              <w:spacing w:line="240" w:lineRule="auto"/>
              <w:ind w:left="-105" w:right="29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38,941</w:t>
            </w:r>
          </w:p>
        </w:tc>
        <w:tc>
          <w:tcPr>
            <w:tcW w:w="120" w:type="pct"/>
            <w:tcBorders>
              <w:top w:val="nil"/>
              <w:left w:val="nil"/>
              <w:right w:val="nil"/>
            </w:tcBorders>
            <w:vAlign w:val="bottom"/>
          </w:tcPr>
          <w:p w14:paraId="526DA977" w14:textId="77777777" w:rsidR="002D41F5" w:rsidRPr="000C42B3" w:rsidRDefault="002D41F5" w:rsidP="002D4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05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40B2DC5" w14:textId="59A4AD2E" w:rsidR="002D41F5" w:rsidRPr="000C42B3" w:rsidRDefault="002D41F5" w:rsidP="002D4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66"/>
                <w:tab w:val="left" w:pos="431"/>
                <w:tab w:val="left" w:pos="611"/>
              </w:tabs>
              <w:spacing w:line="240" w:lineRule="auto"/>
              <w:ind w:left="-105" w:right="36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43,144</w:t>
            </w:r>
          </w:p>
        </w:tc>
        <w:tc>
          <w:tcPr>
            <w:tcW w:w="120" w:type="pct"/>
            <w:tcBorders>
              <w:top w:val="nil"/>
              <w:left w:val="nil"/>
              <w:right w:val="nil"/>
            </w:tcBorders>
          </w:tcPr>
          <w:p w14:paraId="4BE7BBDA" w14:textId="77777777" w:rsidR="002D41F5" w:rsidRPr="000C42B3" w:rsidRDefault="002D41F5" w:rsidP="002D4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90" w:type="pct"/>
            <w:vAlign w:val="bottom"/>
          </w:tcPr>
          <w:p w14:paraId="141E7982" w14:textId="5EFFBCA9" w:rsidR="002D41F5" w:rsidRPr="000C42B3" w:rsidRDefault="002D41F5" w:rsidP="002D4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2,729,944</w:t>
            </w:r>
          </w:p>
        </w:tc>
        <w:tc>
          <w:tcPr>
            <w:tcW w:w="120" w:type="pct"/>
            <w:vAlign w:val="bottom"/>
          </w:tcPr>
          <w:p w14:paraId="7028257F" w14:textId="77777777" w:rsidR="002D41F5" w:rsidRPr="000C42B3" w:rsidRDefault="002D41F5" w:rsidP="002D4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04" w:type="pct"/>
            <w:vAlign w:val="bottom"/>
          </w:tcPr>
          <w:p w14:paraId="4F337EF5" w14:textId="58C6385A" w:rsidR="002D41F5" w:rsidRPr="000C42B3" w:rsidRDefault="002D41F5" w:rsidP="002D4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2,935,158</w:t>
            </w:r>
          </w:p>
        </w:tc>
      </w:tr>
      <w:tr w:rsidR="002D41F5" w:rsidRPr="000C42B3" w14:paraId="45EE40C8" w14:textId="77777777" w:rsidTr="00311370">
        <w:tc>
          <w:tcPr>
            <w:tcW w:w="1419" w:type="pct"/>
            <w:tcBorders>
              <w:top w:val="nil"/>
              <w:left w:val="nil"/>
              <w:bottom w:val="nil"/>
              <w:right w:val="nil"/>
            </w:tcBorders>
          </w:tcPr>
          <w:p w14:paraId="0F63D2BA" w14:textId="77777777" w:rsidR="002D41F5" w:rsidRPr="000C42B3" w:rsidRDefault="002D41F5" w:rsidP="002D4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0C42B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รายได้ระหว่างส่วนงาน</w:t>
            </w:r>
          </w:p>
        </w:tc>
        <w:tc>
          <w:tcPr>
            <w:tcW w:w="526" w:type="pct"/>
            <w:tcBorders>
              <w:top w:val="nil"/>
              <w:left w:val="nil"/>
              <w:right w:val="nil"/>
            </w:tcBorders>
            <w:vAlign w:val="bottom"/>
          </w:tcPr>
          <w:p w14:paraId="0397E54B" w14:textId="4A94DBF2" w:rsidR="002D41F5" w:rsidRPr="000C42B3" w:rsidRDefault="002D41F5" w:rsidP="002D4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firstLine="10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121,719</w:t>
            </w:r>
          </w:p>
        </w:tc>
        <w:tc>
          <w:tcPr>
            <w:tcW w:w="120" w:type="pct"/>
            <w:tcBorders>
              <w:top w:val="nil"/>
              <w:left w:val="nil"/>
              <w:right w:val="nil"/>
            </w:tcBorders>
            <w:vAlign w:val="bottom"/>
          </w:tcPr>
          <w:p w14:paraId="754418CD" w14:textId="77777777" w:rsidR="002D41F5" w:rsidRPr="000C42B3" w:rsidRDefault="002D41F5" w:rsidP="002D4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0787745" w14:textId="7390B057" w:rsidR="002D41F5" w:rsidRPr="000C42B3" w:rsidRDefault="002D41F5" w:rsidP="002D4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firstLine="10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117,615</w:t>
            </w:r>
          </w:p>
        </w:tc>
        <w:tc>
          <w:tcPr>
            <w:tcW w:w="120" w:type="pct"/>
            <w:tcBorders>
              <w:top w:val="nil"/>
              <w:left w:val="nil"/>
              <w:right w:val="nil"/>
            </w:tcBorders>
            <w:vAlign w:val="bottom"/>
          </w:tcPr>
          <w:p w14:paraId="38846337" w14:textId="77777777" w:rsidR="002D41F5" w:rsidRPr="000C42B3" w:rsidRDefault="002D41F5" w:rsidP="002D4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9DF03F4" w14:textId="507C8E82" w:rsidR="002D41F5" w:rsidRPr="000C42B3" w:rsidRDefault="002D41F5" w:rsidP="002D4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2"/>
                <w:tab w:val="decimal" w:pos="402"/>
                <w:tab w:val="left" w:pos="431"/>
              </w:tabs>
              <w:spacing w:line="240" w:lineRule="auto"/>
              <w:ind w:left="-105" w:right="29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17,965</w:t>
            </w:r>
          </w:p>
        </w:tc>
        <w:tc>
          <w:tcPr>
            <w:tcW w:w="120" w:type="pct"/>
            <w:tcBorders>
              <w:top w:val="nil"/>
              <w:left w:val="nil"/>
              <w:right w:val="nil"/>
            </w:tcBorders>
            <w:vAlign w:val="bottom"/>
          </w:tcPr>
          <w:p w14:paraId="0BA792B7" w14:textId="77777777" w:rsidR="002D41F5" w:rsidRPr="000C42B3" w:rsidRDefault="002D41F5" w:rsidP="002D4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6B43F9D" w14:textId="6ACB73C5" w:rsidR="002D41F5" w:rsidRPr="000C42B3" w:rsidRDefault="002D41F5" w:rsidP="002D4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66"/>
                <w:tab w:val="left" w:pos="431"/>
                <w:tab w:val="left" w:pos="611"/>
              </w:tabs>
              <w:spacing w:line="240" w:lineRule="auto"/>
              <w:ind w:left="-105" w:right="36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16,912</w:t>
            </w:r>
          </w:p>
        </w:tc>
        <w:tc>
          <w:tcPr>
            <w:tcW w:w="120" w:type="pct"/>
            <w:tcBorders>
              <w:top w:val="nil"/>
              <w:left w:val="nil"/>
              <w:right w:val="nil"/>
            </w:tcBorders>
          </w:tcPr>
          <w:p w14:paraId="3BF9284D" w14:textId="77777777" w:rsidR="002D41F5" w:rsidRPr="000C42B3" w:rsidRDefault="002D41F5" w:rsidP="002D4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90" w:type="pct"/>
            <w:tcBorders>
              <w:bottom w:val="single" w:sz="4" w:space="0" w:color="auto"/>
            </w:tcBorders>
            <w:vAlign w:val="bottom"/>
          </w:tcPr>
          <w:p w14:paraId="608BE9A3" w14:textId="13F58DEB" w:rsidR="002D41F5" w:rsidRPr="000C42B3" w:rsidRDefault="002D41F5" w:rsidP="002D4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139,684</w:t>
            </w:r>
          </w:p>
        </w:tc>
        <w:tc>
          <w:tcPr>
            <w:tcW w:w="120" w:type="pct"/>
            <w:vAlign w:val="bottom"/>
          </w:tcPr>
          <w:p w14:paraId="728EFFFB" w14:textId="77777777" w:rsidR="002D41F5" w:rsidRPr="000C42B3" w:rsidRDefault="002D41F5" w:rsidP="002D4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04" w:type="pct"/>
            <w:tcBorders>
              <w:bottom w:val="single" w:sz="4" w:space="0" w:color="auto"/>
            </w:tcBorders>
            <w:vAlign w:val="bottom"/>
          </w:tcPr>
          <w:p w14:paraId="72FF445B" w14:textId="2FBB4C15" w:rsidR="002D41F5" w:rsidRPr="000C42B3" w:rsidRDefault="002D41F5" w:rsidP="002D4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134,527</w:t>
            </w:r>
          </w:p>
        </w:tc>
      </w:tr>
      <w:tr w:rsidR="002D41F5" w:rsidRPr="000C42B3" w14:paraId="262C877F" w14:textId="77777777" w:rsidTr="00311370">
        <w:tc>
          <w:tcPr>
            <w:tcW w:w="141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0381DE2" w14:textId="77777777" w:rsidR="002D41F5" w:rsidRPr="000C42B3" w:rsidRDefault="002D41F5" w:rsidP="002D4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0C42B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52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3DF5026" w14:textId="4BC6AE67" w:rsidR="002D41F5" w:rsidRPr="000C42B3" w:rsidRDefault="002D41F5" w:rsidP="002D4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2,812,722</w:t>
            </w: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0912B4F9" w14:textId="77777777" w:rsidR="002D41F5" w:rsidRPr="000C42B3" w:rsidRDefault="002D41F5" w:rsidP="002D4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470" w:type="pct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DB56EE7" w14:textId="2CAFCC55" w:rsidR="002D41F5" w:rsidRPr="000C42B3" w:rsidRDefault="002D41F5" w:rsidP="002D4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3,009,629</w:t>
            </w: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246C6179" w14:textId="77777777" w:rsidR="002D41F5" w:rsidRPr="000C42B3" w:rsidRDefault="002D41F5" w:rsidP="002D4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486" w:type="pct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CE4125B" w14:textId="5573FB79" w:rsidR="002D41F5" w:rsidRPr="000C42B3" w:rsidRDefault="002D41F5" w:rsidP="002D4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2"/>
                <w:tab w:val="decimal" w:pos="402"/>
                <w:tab w:val="left" w:pos="431"/>
              </w:tabs>
              <w:spacing w:line="240" w:lineRule="auto"/>
              <w:ind w:left="-105" w:right="29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56,906</w:t>
            </w: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04A11E21" w14:textId="77777777" w:rsidR="002D41F5" w:rsidRPr="000C42B3" w:rsidRDefault="002D41F5" w:rsidP="002D4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05" w:type="pct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40D8F36" w14:textId="1FE8A264" w:rsidR="002D41F5" w:rsidRPr="000C42B3" w:rsidRDefault="002D41F5" w:rsidP="002D4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66"/>
                <w:tab w:val="left" w:pos="431"/>
                <w:tab w:val="left" w:pos="611"/>
              </w:tabs>
              <w:spacing w:line="240" w:lineRule="auto"/>
              <w:ind w:left="-105" w:right="36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60,056</w:t>
            </w:r>
          </w:p>
        </w:tc>
        <w:tc>
          <w:tcPr>
            <w:tcW w:w="120" w:type="pct"/>
            <w:tcBorders>
              <w:left w:val="nil"/>
              <w:right w:val="nil"/>
            </w:tcBorders>
          </w:tcPr>
          <w:p w14:paraId="073BDF71" w14:textId="77777777" w:rsidR="002D41F5" w:rsidRPr="000C42B3" w:rsidRDefault="002D41F5" w:rsidP="002D4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90" w:type="pct"/>
            <w:tcBorders>
              <w:bottom w:val="double" w:sz="4" w:space="0" w:color="auto"/>
            </w:tcBorders>
            <w:vAlign w:val="bottom"/>
          </w:tcPr>
          <w:p w14:paraId="1EF796D8" w14:textId="4E5220C6" w:rsidR="002D41F5" w:rsidRPr="000C42B3" w:rsidRDefault="002D41F5" w:rsidP="002D4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2,869,628</w:t>
            </w:r>
          </w:p>
        </w:tc>
        <w:tc>
          <w:tcPr>
            <w:tcW w:w="120" w:type="pct"/>
            <w:vAlign w:val="bottom"/>
          </w:tcPr>
          <w:p w14:paraId="1B629711" w14:textId="77777777" w:rsidR="002D41F5" w:rsidRPr="000C42B3" w:rsidRDefault="002D41F5" w:rsidP="002D4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04" w:type="pct"/>
            <w:tcBorders>
              <w:bottom w:val="double" w:sz="4" w:space="0" w:color="auto"/>
            </w:tcBorders>
            <w:vAlign w:val="bottom"/>
          </w:tcPr>
          <w:p w14:paraId="304A1C4D" w14:textId="4052D18C" w:rsidR="002D41F5" w:rsidRPr="000C42B3" w:rsidRDefault="002D41F5" w:rsidP="002D4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3,069,685</w:t>
            </w:r>
          </w:p>
        </w:tc>
      </w:tr>
      <w:tr w:rsidR="002D41F5" w:rsidRPr="0087756A" w14:paraId="3FBFC428" w14:textId="77777777" w:rsidTr="00311370">
        <w:tc>
          <w:tcPr>
            <w:tcW w:w="1419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1556DE98" w14:textId="77777777" w:rsidR="002D41F5" w:rsidRPr="0087756A" w:rsidRDefault="002D41F5" w:rsidP="002D41F5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3581" w:type="pct"/>
            <w:gridSpan w:val="11"/>
            <w:tcBorders>
              <w:top w:val="nil"/>
              <w:left w:val="nil"/>
              <w:bottom w:val="nil"/>
            </w:tcBorders>
          </w:tcPr>
          <w:p w14:paraId="40A61D53" w14:textId="77777777" w:rsidR="002D41F5" w:rsidRPr="0087756A" w:rsidRDefault="002D41F5" w:rsidP="002D4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0"/>
                <w:szCs w:val="20"/>
                <w:lang w:val="en-GB"/>
              </w:rPr>
            </w:pPr>
          </w:p>
        </w:tc>
      </w:tr>
      <w:tr w:rsidR="002D41F5" w:rsidRPr="000C42B3" w14:paraId="13E56F8C" w14:textId="77777777" w:rsidTr="00311370">
        <w:tc>
          <w:tcPr>
            <w:tcW w:w="1419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3AD5058D" w14:textId="77777777" w:rsidR="002D41F5" w:rsidRPr="000C42B3" w:rsidRDefault="002D41F5" w:rsidP="002D4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0C42B3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การจำแนกรายได้</w:t>
            </w:r>
          </w:p>
        </w:tc>
        <w:tc>
          <w:tcPr>
            <w:tcW w:w="526" w:type="pct"/>
            <w:tcBorders>
              <w:left w:val="nil"/>
              <w:right w:val="nil"/>
            </w:tcBorders>
            <w:vAlign w:val="bottom"/>
          </w:tcPr>
          <w:p w14:paraId="1942D5F4" w14:textId="77777777" w:rsidR="002D41F5" w:rsidRPr="000C42B3" w:rsidRDefault="002D41F5" w:rsidP="002D4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3416C26A" w14:textId="77777777" w:rsidR="002D41F5" w:rsidRPr="000C42B3" w:rsidRDefault="002D41F5" w:rsidP="002D4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70" w:type="pct"/>
            <w:tcBorders>
              <w:left w:val="nil"/>
              <w:right w:val="nil"/>
            </w:tcBorders>
            <w:vAlign w:val="bottom"/>
          </w:tcPr>
          <w:p w14:paraId="682D2F00" w14:textId="77777777" w:rsidR="002D41F5" w:rsidRPr="000C42B3" w:rsidRDefault="002D41F5" w:rsidP="002D4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287112AE" w14:textId="77777777" w:rsidR="002D41F5" w:rsidRPr="000C42B3" w:rsidRDefault="002D41F5" w:rsidP="002D4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86" w:type="pct"/>
            <w:tcBorders>
              <w:left w:val="nil"/>
              <w:right w:val="nil"/>
            </w:tcBorders>
            <w:vAlign w:val="bottom"/>
          </w:tcPr>
          <w:p w14:paraId="14E66478" w14:textId="77777777" w:rsidR="002D41F5" w:rsidRPr="000C42B3" w:rsidRDefault="002D41F5" w:rsidP="002D4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decimal" w:pos="817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65A91F77" w14:textId="77777777" w:rsidR="002D41F5" w:rsidRPr="000C42B3" w:rsidRDefault="002D41F5" w:rsidP="002D4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05" w:type="pct"/>
            <w:tcBorders>
              <w:left w:val="nil"/>
              <w:right w:val="nil"/>
            </w:tcBorders>
            <w:vAlign w:val="bottom"/>
          </w:tcPr>
          <w:p w14:paraId="24290A33" w14:textId="77777777" w:rsidR="002D41F5" w:rsidRPr="000C42B3" w:rsidRDefault="002D41F5" w:rsidP="002D4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decimal" w:pos="817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0" w:type="pct"/>
            <w:tcBorders>
              <w:left w:val="nil"/>
              <w:right w:val="nil"/>
            </w:tcBorders>
          </w:tcPr>
          <w:p w14:paraId="55790491" w14:textId="77777777" w:rsidR="002D41F5" w:rsidRPr="000C42B3" w:rsidRDefault="002D41F5" w:rsidP="002D4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90" w:type="pct"/>
            <w:vAlign w:val="bottom"/>
          </w:tcPr>
          <w:p w14:paraId="1EB117CD" w14:textId="77777777" w:rsidR="002D41F5" w:rsidRPr="000C42B3" w:rsidRDefault="002D41F5" w:rsidP="002D4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0" w:type="pct"/>
            <w:vAlign w:val="bottom"/>
          </w:tcPr>
          <w:p w14:paraId="0AEAE73F" w14:textId="77777777" w:rsidR="002D41F5" w:rsidRPr="000C42B3" w:rsidRDefault="002D41F5" w:rsidP="002D4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04" w:type="pct"/>
            <w:vAlign w:val="bottom"/>
          </w:tcPr>
          <w:p w14:paraId="70B61235" w14:textId="77777777" w:rsidR="002D41F5" w:rsidRPr="000C42B3" w:rsidRDefault="002D41F5" w:rsidP="002D4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2D41F5" w:rsidRPr="000C42B3" w14:paraId="0B0C102D" w14:textId="77777777" w:rsidTr="00311370">
        <w:tc>
          <w:tcPr>
            <w:tcW w:w="1419" w:type="pct"/>
            <w:tcBorders>
              <w:top w:val="nil"/>
              <w:left w:val="nil"/>
              <w:right w:val="nil"/>
            </w:tcBorders>
            <w:noWrap/>
          </w:tcPr>
          <w:p w14:paraId="63F4FDBD" w14:textId="77777777" w:rsidR="002D41F5" w:rsidRPr="000C42B3" w:rsidRDefault="002D41F5" w:rsidP="002D4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  <w:r w:rsidRPr="000C42B3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  <w:t>จังหวะเวลาในการรับรู้รายได้</w:t>
            </w:r>
          </w:p>
        </w:tc>
        <w:tc>
          <w:tcPr>
            <w:tcW w:w="526" w:type="pct"/>
            <w:tcBorders>
              <w:left w:val="nil"/>
              <w:right w:val="nil"/>
            </w:tcBorders>
            <w:vAlign w:val="bottom"/>
          </w:tcPr>
          <w:p w14:paraId="48B7181F" w14:textId="77777777" w:rsidR="002D41F5" w:rsidRPr="000C42B3" w:rsidRDefault="002D41F5" w:rsidP="002D4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33253CA6" w14:textId="77777777" w:rsidR="002D41F5" w:rsidRPr="000C42B3" w:rsidRDefault="002D41F5" w:rsidP="002D4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70" w:type="pct"/>
            <w:tcBorders>
              <w:left w:val="nil"/>
              <w:right w:val="nil"/>
            </w:tcBorders>
            <w:vAlign w:val="bottom"/>
          </w:tcPr>
          <w:p w14:paraId="3694688C" w14:textId="77777777" w:rsidR="002D41F5" w:rsidRPr="000C42B3" w:rsidRDefault="002D41F5" w:rsidP="002D4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767B9E32" w14:textId="77777777" w:rsidR="002D41F5" w:rsidRPr="000C42B3" w:rsidRDefault="002D41F5" w:rsidP="002D4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86" w:type="pct"/>
            <w:tcBorders>
              <w:left w:val="nil"/>
              <w:right w:val="nil"/>
            </w:tcBorders>
            <w:vAlign w:val="bottom"/>
          </w:tcPr>
          <w:p w14:paraId="7F70CE1C" w14:textId="77777777" w:rsidR="002D41F5" w:rsidRPr="000C42B3" w:rsidRDefault="002D41F5" w:rsidP="002D4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decimal" w:pos="817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25A00262" w14:textId="77777777" w:rsidR="002D41F5" w:rsidRPr="000C42B3" w:rsidRDefault="002D41F5" w:rsidP="002D4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05" w:type="pct"/>
            <w:tcBorders>
              <w:left w:val="nil"/>
              <w:right w:val="nil"/>
            </w:tcBorders>
            <w:vAlign w:val="bottom"/>
          </w:tcPr>
          <w:p w14:paraId="068826F9" w14:textId="77777777" w:rsidR="002D41F5" w:rsidRPr="000C42B3" w:rsidRDefault="002D41F5" w:rsidP="002D4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decimal" w:pos="817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0" w:type="pct"/>
            <w:tcBorders>
              <w:left w:val="nil"/>
              <w:right w:val="nil"/>
            </w:tcBorders>
          </w:tcPr>
          <w:p w14:paraId="304BC8DE" w14:textId="77777777" w:rsidR="002D41F5" w:rsidRPr="000C42B3" w:rsidRDefault="002D41F5" w:rsidP="002D4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90" w:type="pct"/>
            <w:vAlign w:val="bottom"/>
          </w:tcPr>
          <w:p w14:paraId="6665BF24" w14:textId="77777777" w:rsidR="002D41F5" w:rsidRPr="000C42B3" w:rsidRDefault="002D41F5" w:rsidP="002D4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0" w:type="pct"/>
            <w:vAlign w:val="bottom"/>
          </w:tcPr>
          <w:p w14:paraId="6862C7C1" w14:textId="77777777" w:rsidR="002D41F5" w:rsidRPr="000C42B3" w:rsidRDefault="002D41F5" w:rsidP="002D4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04" w:type="pct"/>
            <w:vAlign w:val="bottom"/>
          </w:tcPr>
          <w:p w14:paraId="309624BC" w14:textId="77777777" w:rsidR="002D41F5" w:rsidRPr="000C42B3" w:rsidRDefault="002D41F5" w:rsidP="002D4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2D41F5" w:rsidRPr="000C42B3" w14:paraId="23D15AF8" w14:textId="77777777" w:rsidTr="00311370">
        <w:tc>
          <w:tcPr>
            <w:tcW w:w="1419" w:type="pct"/>
            <w:tcBorders>
              <w:top w:val="nil"/>
              <w:left w:val="nil"/>
              <w:right w:val="nil"/>
            </w:tcBorders>
            <w:noWrap/>
          </w:tcPr>
          <w:p w14:paraId="68D53396" w14:textId="77777777" w:rsidR="002D41F5" w:rsidRPr="000C42B3" w:rsidRDefault="002D41F5" w:rsidP="002D4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ind w:left="165" w:right="-11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C42B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ณ เวลาใดเวลาหนึ่ง</w:t>
            </w:r>
          </w:p>
        </w:tc>
        <w:tc>
          <w:tcPr>
            <w:tcW w:w="526" w:type="pct"/>
            <w:tcBorders>
              <w:left w:val="nil"/>
              <w:right w:val="nil"/>
            </w:tcBorders>
            <w:vAlign w:val="bottom"/>
          </w:tcPr>
          <w:p w14:paraId="5628E5E5" w14:textId="17B1B621" w:rsidR="002D41F5" w:rsidRPr="000C42B3" w:rsidRDefault="002D41F5" w:rsidP="002D4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2,812,722</w:t>
            </w: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7A086B50" w14:textId="77777777" w:rsidR="002D41F5" w:rsidRPr="000C42B3" w:rsidRDefault="002D41F5" w:rsidP="002D4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70" w:type="pct"/>
            <w:tcBorders>
              <w:left w:val="nil"/>
              <w:right w:val="nil"/>
            </w:tcBorders>
            <w:vAlign w:val="bottom"/>
          </w:tcPr>
          <w:p w14:paraId="3009D632" w14:textId="4C87E7A4" w:rsidR="002D41F5" w:rsidRPr="000C42B3" w:rsidRDefault="002D41F5" w:rsidP="002D4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3,009,629</w:t>
            </w: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046B1901" w14:textId="77777777" w:rsidR="002D41F5" w:rsidRPr="000C42B3" w:rsidRDefault="002D41F5" w:rsidP="002D4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86" w:type="pct"/>
            <w:tcBorders>
              <w:left w:val="nil"/>
              <w:right w:val="nil"/>
            </w:tcBorders>
            <w:vAlign w:val="bottom"/>
          </w:tcPr>
          <w:p w14:paraId="1BAAF0DD" w14:textId="77777777" w:rsidR="002D41F5" w:rsidRPr="000C42B3" w:rsidRDefault="002D41F5" w:rsidP="002D4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decimal" w:pos="817"/>
              </w:tabs>
              <w:spacing w:line="240" w:lineRule="auto"/>
              <w:ind w:left="-105" w:right="-15" w:hanging="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C42B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07E71C4A" w14:textId="77777777" w:rsidR="002D41F5" w:rsidRPr="000C42B3" w:rsidRDefault="002D41F5" w:rsidP="002D4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05" w:type="pct"/>
            <w:tcBorders>
              <w:left w:val="nil"/>
              <w:right w:val="nil"/>
            </w:tcBorders>
            <w:vAlign w:val="bottom"/>
          </w:tcPr>
          <w:p w14:paraId="4834F9BB" w14:textId="77777777" w:rsidR="002D41F5" w:rsidRPr="000C42B3" w:rsidRDefault="002D41F5" w:rsidP="002D4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2"/>
                <w:tab w:val="left" w:pos="611"/>
                <w:tab w:val="decimal" w:pos="817"/>
              </w:tabs>
              <w:spacing w:line="240" w:lineRule="auto"/>
              <w:ind w:left="-105" w:right="-15" w:hanging="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C42B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0" w:type="pct"/>
            <w:tcBorders>
              <w:left w:val="nil"/>
              <w:right w:val="nil"/>
            </w:tcBorders>
          </w:tcPr>
          <w:p w14:paraId="335D5346" w14:textId="77777777" w:rsidR="002D41F5" w:rsidRPr="000C42B3" w:rsidRDefault="002D41F5" w:rsidP="002D4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90" w:type="pct"/>
            <w:vAlign w:val="bottom"/>
          </w:tcPr>
          <w:p w14:paraId="1E508431" w14:textId="07FAB001" w:rsidR="002D41F5" w:rsidRPr="000C42B3" w:rsidRDefault="002D41F5" w:rsidP="002D4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2,812,722</w:t>
            </w:r>
          </w:p>
        </w:tc>
        <w:tc>
          <w:tcPr>
            <w:tcW w:w="120" w:type="pct"/>
            <w:vAlign w:val="bottom"/>
          </w:tcPr>
          <w:p w14:paraId="11EC0486" w14:textId="77777777" w:rsidR="002D41F5" w:rsidRPr="000C42B3" w:rsidRDefault="002D41F5" w:rsidP="002D4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04" w:type="pct"/>
            <w:vAlign w:val="bottom"/>
          </w:tcPr>
          <w:p w14:paraId="26764F6A" w14:textId="37988536" w:rsidR="002D41F5" w:rsidRPr="000C42B3" w:rsidRDefault="002D41F5" w:rsidP="002D4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3,009,629</w:t>
            </w:r>
          </w:p>
        </w:tc>
      </w:tr>
      <w:tr w:rsidR="002D41F5" w:rsidRPr="000C42B3" w14:paraId="2005EE5D" w14:textId="77777777" w:rsidTr="00311370">
        <w:tc>
          <w:tcPr>
            <w:tcW w:w="1419" w:type="pct"/>
            <w:tcBorders>
              <w:top w:val="nil"/>
              <w:left w:val="nil"/>
              <w:right w:val="nil"/>
            </w:tcBorders>
            <w:noWrap/>
          </w:tcPr>
          <w:p w14:paraId="319B9E2F" w14:textId="77777777" w:rsidR="002D41F5" w:rsidRPr="000C42B3" w:rsidRDefault="002D41F5" w:rsidP="002D4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ind w:left="165" w:right="-116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0C42B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ตลอดช่วงเวลาหนึ่ง</w:t>
            </w:r>
          </w:p>
        </w:tc>
        <w:tc>
          <w:tcPr>
            <w:tcW w:w="526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A102C7E" w14:textId="77777777" w:rsidR="002D41F5" w:rsidRPr="000C42B3" w:rsidRDefault="002D41F5" w:rsidP="002D4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decimal" w:pos="817"/>
              </w:tabs>
              <w:spacing w:line="240" w:lineRule="auto"/>
              <w:ind w:left="-105" w:right="-15" w:hanging="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C42B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1987B930" w14:textId="77777777" w:rsidR="002D41F5" w:rsidRPr="000C42B3" w:rsidRDefault="002D41F5" w:rsidP="002D4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70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6D830FF" w14:textId="77777777" w:rsidR="002D41F5" w:rsidRPr="000C42B3" w:rsidRDefault="002D41F5" w:rsidP="002D4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2"/>
                <w:tab w:val="left" w:pos="611"/>
                <w:tab w:val="decimal" w:pos="817"/>
              </w:tabs>
              <w:spacing w:line="240" w:lineRule="auto"/>
              <w:ind w:left="-105" w:right="-15" w:hanging="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C42B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2EDC4FD9" w14:textId="77777777" w:rsidR="002D41F5" w:rsidRPr="000C42B3" w:rsidRDefault="002D41F5" w:rsidP="002D4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86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4F00DEC" w14:textId="3D7BBFC8" w:rsidR="002D41F5" w:rsidRPr="000C42B3" w:rsidRDefault="002D41F5" w:rsidP="002D4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2"/>
                <w:tab w:val="decimal" w:pos="402"/>
                <w:tab w:val="left" w:pos="431"/>
              </w:tabs>
              <w:spacing w:line="240" w:lineRule="auto"/>
              <w:ind w:left="-105" w:right="29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56,906</w:t>
            </w: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18530BA0" w14:textId="77777777" w:rsidR="002D41F5" w:rsidRPr="000C42B3" w:rsidRDefault="002D41F5" w:rsidP="002D4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05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4F1BA63" w14:textId="2BF6955C" w:rsidR="002D41F5" w:rsidRPr="000C42B3" w:rsidRDefault="002D41F5" w:rsidP="002D4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66"/>
                <w:tab w:val="left" w:pos="431"/>
                <w:tab w:val="left" w:pos="611"/>
              </w:tabs>
              <w:spacing w:line="240" w:lineRule="auto"/>
              <w:ind w:left="-105" w:right="36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60,056</w:t>
            </w:r>
          </w:p>
        </w:tc>
        <w:tc>
          <w:tcPr>
            <w:tcW w:w="120" w:type="pct"/>
            <w:tcBorders>
              <w:left w:val="nil"/>
              <w:right w:val="nil"/>
            </w:tcBorders>
          </w:tcPr>
          <w:p w14:paraId="088849D3" w14:textId="77777777" w:rsidR="002D41F5" w:rsidRPr="000C42B3" w:rsidRDefault="002D41F5" w:rsidP="002D4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90" w:type="pct"/>
            <w:tcBorders>
              <w:bottom w:val="single" w:sz="4" w:space="0" w:color="auto"/>
            </w:tcBorders>
            <w:vAlign w:val="bottom"/>
          </w:tcPr>
          <w:p w14:paraId="6F84DFAB" w14:textId="373EDDC5" w:rsidR="002D41F5" w:rsidRPr="000C42B3" w:rsidRDefault="002D41F5" w:rsidP="002D4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56,906</w:t>
            </w:r>
          </w:p>
        </w:tc>
        <w:tc>
          <w:tcPr>
            <w:tcW w:w="120" w:type="pct"/>
            <w:vAlign w:val="bottom"/>
          </w:tcPr>
          <w:p w14:paraId="57858FEA" w14:textId="77777777" w:rsidR="002D41F5" w:rsidRPr="000C42B3" w:rsidRDefault="002D41F5" w:rsidP="002D4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04" w:type="pct"/>
            <w:tcBorders>
              <w:bottom w:val="single" w:sz="4" w:space="0" w:color="auto"/>
            </w:tcBorders>
            <w:vAlign w:val="bottom"/>
          </w:tcPr>
          <w:p w14:paraId="39EEFA52" w14:textId="08745F8F" w:rsidR="002D41F5" w:rsidRPr="000C42B3" w:rsidRDefault="002D41F5" w:rsidP="002D4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60,056</w:t>
            </w:r>
          </w:p>
        </w:tc>
      </w:tr>
      <w:tr w:rsidR="002D41F5" w:rsidRPr="000C42B3" w14:paraId="4193FA47" w14:textId="77777777" w:rsidTr="00311370">
        <w:tc>
          <w:tcPr>
            <w:tcW w:w="1419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1E961FB5" w14:textId="77777777" w:rsidR="002D41F5" w:rsidRPr="000C42B3" w:rsidRDefault="002D41F5" w:rsidP="002D4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0C42B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52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04B25E5" w14:textId="5436D063" w:rsidR="002D41F5" w:rsidRPr="000C42B3" w:rsidRDefault="002D41F5" w:rsidP="002D4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2,812,722</w:t>
            </w: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5DF96C13" w14:textId="77777777" w:rsidR="002D41F5" w:rsidRPr="000C42B3" w:rsidRDefault="002D41F5" w:rsidP="002D4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4B40359" w14:textId="5D71F630" w:rsidR="002D41F5" w:rsidRPr="00AE59AD" w:rsidRDefault="002D41F5" w:rsidP="002D4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AE59A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3,009,629</w:t>
            </w: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48F14B84" w14:textId="77777777" w:rsidR="002D41F5" w:rsidRPr="000C42B3" w:rsidRDefault="002D41F5" w:rsidP="002D4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BEAED27" w14:textId="4F791E7E" w:rsidR="002D41F5" w:rsidRPr="000C42B3" w:rsidRDefault="002D41F5" w:rsidP="002D4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2"/>
                <w:tab w:val="decimal" w:pos="402"/>
                <w:tab w:val="left" w:pos="431"/>
              </w:tabs>
              <w:spacing w:line="240" w:lineRule="auto"/>
              <w:ind w:left="-105" w:right="29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56,906</w:t>
            </w: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2E98E815" w14:textId="77777777" w:rsidR="002D41F5" w:rsidRPr="000C42B3" w:rsidRDefault="002D41F5" w:rsidP="002D4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B0C2B4C" w14:textId="23AECEB8" w:rsidR="002D41F5" w:rsidRPr="000C42B3" w:rsidRDefault="002D41F5" w:rsidP="002D4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66"/>
                <w:tab w:val="left" w:pos="431"/>
                <w:tab w:val="left" w:pos="611"/>
              </w:tabs>
              <w:spacing w:line="240" w:lineRule="auto"/>
              <w:ind w:left="-105" w:right="36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60,056</w:t>
            </w:r>
          </w:p>
        </w:tc>
        <w:tc>
          <w:tcPr>
            <w:tcW w:w="120" w:type="pct"/>
            <w:tcBorders>
              <w:left w:val="nil"/>
              <w:right w:val="nil"/>
            </w:tcBorders>
          </w:tcPr>
          <w:p w14:paraId="5CE5C8E4" w14:textId="77777777" w:rsidR="002D41F5" w:rsidRPr="000C42B3" w:rsidRDefault="002D41F5" w:rsidP="002D4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9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658BB33" w14:textId="01CEAC61" w:rsidR="002D41F5" w:rsidRPr="000C42B3" w:rsidRDefault="002D41F5" w:rsidP="002D4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2,869,628</w:t>
            </w:r>
          </w:p>
        </w:tc>
        <w:tc>
          <w:tcPr>
            <w:tcW w:w="120" w:type="pct"/>
            <w:vAlign w:val="bottom"/>
          </w:tcPr>
          <w:p w14:paraId="451294B4" w14:textId="77777777" w:rsidR="002D41F5" w:rsidRPr="000C42B3" w:rsidRDefault="002D41F5" w:rsidP="002D4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0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DF9CEC" w14:textId="787A1DC8" w:rsidR="002D41F5" w:rsidRPr="000C42B3" w:rsidRDefault="002D41F5" w:rsidP="002D4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3,069,685</w:t>
            </w:r>
          </w:p>
        </w:tc>
      </w:tr>
      <w:tr w:rsidR="002D41F5" w:rsidRPr="0087756A" w14:paraId="458E8021" w14:textId="77777777" w:rsidTr="00311370">
        <w:tc>
          <w:tcPr>
            <w:tcW w:w="1419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64F54909" w14:textId="77777777" w:rsidR="002D41F5" w:rsidRPr="0087756A" w:rsidRDefault="002D41F5" w:rsidP="002D4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526" w:type="pct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0FFD6E8" w14:textId="77777777" w:rsidR="002D41F5" w:rsidRPr="0087756A" w:rsidRDefault="002D41F5" w:rsidP="002D4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61E446B0" w14:textId="77777777" w:rsidR="002D41F5" w:rsidRPr="0087756A" w:rsidRDefault="002D41F5" w:rsidP="002D4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470" w:type="pct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D78C7ED" w14:textId="77777777" w:rsidR="002D41F5" w:rsidRPr="0087756A" w:rsidRDefault="002D41F5" w:rsidP="002D4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6D9A777B" w14:textId="77777777" w:rsidR="002D41F5" w:rsidRPr="0087756A" w:rsidRDefault="002D41F5" w:rsidP="002D4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486" w:type="pct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9E6A637" w14:textId="77777777" w:rsidR="002D41F5" w:rsidRPr="0087756A" w:rsidRDefault="002D41F5" w:rsidP="002D4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decimal" w:pos="817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008361A1" w14:textId="77777777" w:rsidR="002D41F5" w:rsidRPr="0087756A" w:rsidRDefault="002D41F5" w:rsidP="002D4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505" w:type="pct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B450234" w14:textId="77777777" w:rsidR="002D41F5" w:rsidRPr="0087756A" w:rsidRDefault="002D41F5" w:rsidP="002D4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decimal" w:pos="817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20" w:type="pct"/>
            <w:tcBorders>
              <w:left w:val="nil"/>
              <w:right w:val="nil"/>
            </w:tcBorders>
          </w:tcPr>
          <w:p w14:paraId="31725EE2" w14:textId="77777777" w:rsidR="002D41F5" w:rsidRPr="0087756A" w:rsidRDefault="002D41F5" w:rsidP="002D4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490" w:type="pct"/>
            <w:tcBorders>
              <w:top w:val="double" w:sz="4" w:space="0" w:color="auto"/>
            </w:tcBorders>
            <w:vAlign w:val="bottom"/>
          </w:tcPr>
          <w:p w14:paraId="0BAEC8D0" w14:textId="77777777" w:rsidR="002D41F5" w:rsidRPr="0087756A" w:rsidRDefault="002D41F5" w:rsidP="002D4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20" w:type="pct"/>
            <w:vAlign w:val="bottom"/>
          </w:tcPr>
          <w:p w14:paraId="4B5A9CB1" w14:textId="77777777" w:rsidR="002D41F5" w:rsidRPr="0087756A" w:rsidRDefault="002D41F5" w:rsidP="002D4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double" w:sz="4" w:space="0" w:color="auto"/>
            </w:tcBorders>
            <w:vAlign w:val="bottom"/>
          </w:tcPr>
          <w:p w14:paraId="6E3A16ED" w14:textId="77777777" w:rsidR="002D41F5" w:rsidRPr="0087756A" w:rsidRDefault="002D41F5" w:rsidP="002D4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</w:tr>
      <w:tr w:rsidR="002D41F5" w:rsidRPr="000C42B3" w14:paraId="74B2F5E1" w14:textId="77777777" w:rsidTr="00311370">
        <w:tc>
          <w:tcPr>
            <w:tcW w:w="1419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06D6398C" w14:textId="77777777" w:rsidR="002D41F5" w:rsidRPr="000C42B3" w:rsidRDefault="002D41F5" w:rsidP="002D4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0C42B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กำไร </w:t>
            </w:r>
            <w:r w:rsidRPr="000C42B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Pr="000C42B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ขาดทุน</w:t>
            </w:r>
            <w:r w:rsidRPr="000C42B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) </w:t>
            </w:r>
            <w:r w:rsidRPr="000C42B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ตามส่วนงาน</w:t>
            </w:r>
            <w:r w:rsidRPr="000C42B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0C42B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br/>
              <w:t>ก่อนหักภาษีเงินได้</w:t>
            </w:r>
          </w:p>
        </w:tc>
        <w:tc>
          <w:tcPr>
            <w:tcW w:w="526" w:type="pct"/>
            <w:tcBorders>
              <w:left w:val="nil"/>
              <w:right w:val="nil"/>
            </w:tcBorders>
            <w:vAlign w:val="bottom"/>
          </w:tcPr>
          <w:p w14:paraId="636A753E" w14:textId="0F641347" w:rsidR="002D41F5" w:rsidRPr="006E5F72" w:rsidRDefault="002D41F5" w:rsidP="002D4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238,801</w:t>
            </w: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0620AD02" w14:textId="77777777" w:rsidR="002D41F5" w:rsidRPr="000C42B3" w:rsidRDefault="002D41F5" w:rsidP="002D4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70" w:type="pct"/>
            <w:tcBorders>
              <w:left w:val="nil"/>
              <w:right w:val="nil"/>
            </w:tcBorders>
            <w:vAlign w:val="bottom"/>
          </w:tcPr>
          <w:p w14:paraId="2E99E544" w14:textId="3E13EA8B" w:rsidR="002D41F5" w:rsidRPr="000C42B3" w:rsidRDefault="002D41F5" w:rsidP="002D4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193,347</w:t>
            </w: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60FD3CBD" w14:textId="77777777" w:rsidR="002D41F5" w:rsidRPr="000C42B3" w:rsidRDefault="002D41F5" w:rsidP="002D4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86" w:type="pct"/>
            <w:tcBorders>
              <w:left w:val="nil"/>
              <w:right w:val="nil"/>
            </w:tcBorders>
            <w:vAlign w:val="bottom"/>
          </w:tcPr>
          <w:p w14:paraId="6E101319" w14:textId="0729BC45" w:rsidR="002D41F5" w:rsidRPr="000C42B3" w:rsidRDefault="002D41F5" w:rsidP="002D4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decimal" w:pos="817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(10,027)</w:t>
            </w: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79B98A42" w14:textId="77777777" w:rsidR="002D41F5" w:rsidRPr="000C42B3" w:rsidRDefault="002D41F5" w:rsidP="002D4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05" w:type="pct"/>
            <w:tcBorders>
              <w:left w:val="nil"/>
              <w:right w:val="nil"/>
            </w:tcBorders>
            <w:vAlign w:val="bottom"/>
          </w:tcPr>
          <w:p w14:paraId="5DFA00A2" w14:textId="2B9DB09E" w:rsidR="002D41F5" w:rsidRPr="000C42B3" w:rsidRDefault="002D41F5" w:rsidP="002D4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decimal" w:pos="817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(9,313)</w:t>
            </w:r>
          </w:p>
        </w:tc>
        <w:tc>
          <w:tcPr>
            <w:tcW w:w="120" w:type="pct"/>
            <w:tcBorders>
              <w:left w:val="nil"/>
              <w:right w:val="nil"/>
            </w:tcBorders>
          </w:tcPr>
          <w:p w14:paraId="5AF72E07" w14:textId="77777777" w:rsidR="002D41F5" w:rsidRPr="000C42B3" w:rsidRDefault="002D41F5" w:rsidP="002D4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90" w:type="pct"/>
            <w:vAlign w:val="bottom"/>
          </w:tcPr>
          <w:p w14:paraId="57ADA0F4" w14:textId="4E0194D3" w:rsidR="002D41F5" w:rsidRPr="000C42B3" w:rsidRDefault="002D41F5" w:rsidP="002D4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228,7</w:t>
            </w:r>
            <w:r w:rsidR="004C1F7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74</w:t>
            </w:r>
          </w:p>
        </w:tc>
        <w:tc>
          <w:tcPr>
            <w:tcW w:w="120" w:type="pct"/>
            <w:vAlign w:val="bottom"/>
          </w:tcPr>
          <w:p w14:paraId="3B048563" w14:textId="77777777" w:rsidR="002D41F5" w:rsidRPr="000C42B3" w:rsidRDefault="002D41F5" w:rsidP="002D4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04" w:type="pct"/>
            <w:vAlign w:val="bottom"/>
          </w:tcPr>
          <w:p w14:paraId="377DEB27" w14:textId="4D5C38E1" w:rsidR="002D41F5" w:rsidRPr="000C42B3" w:rsidRDefault="002D41F5" w:rsidP="002D4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184,034</w:t>
            </w:r>
          </w:p>
        </w:tc>
      </w:tr>
      <w:tr w:rsidR="002D41F5" w:rsidRPr="000C42B3" w14:paraId="04A7FF26" w14:textId="77777777" w:rsidTr="00311370">
        <w:tc>
          <w:tcPr>
            <w:tcW w:w="1419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108FBA38" w14:textId="77777777" w:rsidR="002D41F5" w:rsidRPr="000C42B3" w:rsidRDefault="002D41F5" w:rsidP="002D4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B0EAA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ค่าใช้จ่าย (รายได้) ภาษีเงินได้</w:t>
            </w:r>
          </w:p>
        </w:tc>
        <w:tc>
          <w:tcPr>
            <w:tcW w:w="526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4E7A505" w14:textId="0D44549A" w:rsidR="002D41F5" w:rsidRPr="006E5F72" w:rsidRDefault="002D41F5" w:rsidP="002D4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14,421</w:t>
            </w: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75B2B73C" w14:textId="77777777" w:rsidR="002D41F5" w:rsidRPr="000C42B3" w:rsidRDefault="002D41F5" w:rsidP="002D4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70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42C73E7" w14:textId="54089A85" w:rsidR="002D41F5" w:rsidRPr="00F909F6" w:rsidRDefault="002D41F5" w:rsidP="002D4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15,702</w:t>
            </w: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18674F8B" w14:textId="77777777" w:rsidR="002D41F5" w:rsidRPr="000C42B3" w:rsidRDefault="002D41F5" w:rsidP="002D4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86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E634D2E" w14:textId="67285B09" w:rsidR="002D41F5" w:rsidRPr="000C42B3" w:rsidRDefault="002D41F5" w:rsidP="002D4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decimal" w:pos="817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(94)</w:t>
            </w: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5294B4B4" w14:textId="77777777" w:rsidR="002D41F5" w:rsidRPr="000C42B3" w:rsidRDefault="002D41F5" w:rsidP="002D4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05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DE532CF" w14:textId="7EF2BC15" w:rsidR="002D41F5" w:rsidRPr="000C42B3" w:rsidRDefault="002D41F5" w:rsidP="002D4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decimal" w:pos="817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(3)</w:t>
            </w:r>
          </w:p>
        </w:tc>
        <w:tc>
          <w:tcPr>
            <w:tcW w:w="120" w:type="pct"/>
            <w:tcBorders>
              <w:left w:val="nil"/>
              <w:right w:val="nil"/>
            </w:tcBorders>
          </w:tcPr>
          <w:p w14:paraId="4CDB0BBC" w14:textId="77777777" w:rsidR="002D41F5" w:rsidRPr="000C42B3" w:rsidRDefault="002D41F5" w:rsidP="002D4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90" w:type="pct"/>
            <w:tcBorders>
              <w:bottom w:val="single" w:sz="4" w:space="0" w:color="auto"/>
            </w:tcBorders>
            <w:vAlign w:val="bottom"/>
          </w:tcPr>
          <w:p w14:paraId="0A5E11A7" w14:textId="56A53888" w:rsidR="002D41F5" w:rsidRPr="000C42B3" w:rsidRDefault="002D41F5" w:rsidP="002D4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14,327</w:t>
            </w:r>
          </w:p>
        </w:tc>
        <w:tc>
          <w:tcPr>
            <w:tcW w:w="120" w:type="pct"/>
            <w:vAlign w:val="bottom"/>
          </w:tcPr>
          <w:p w14:paraId="55D7EBCA" w14:textId="77777777" w:rsidR="002D41F5" w:rsidRPr="000C42B3" w:rsidRDefault="002D41F5" w:rsidP="002D4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04" w:type="pct"/>
            <w:tcBorders>
              <w:bottom w:val="single" w:sz="4" w:space="0" w:color="auto"/>
            </w:tcBorders>
            <w:vAlign w:val="bottom"/>
          </w:tcPr>
          <w:p w14:paraId="577D8018" w14:textId="6453ED02" w:rsidR="002D41F5" w:rsidRDefault="002D41F5" w:rsidP="002D4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15,699</w:t>
            </w:r>
          </w:p>
        </w:tc>
      </w:tr>
      <w:tr w:rsidR="002D41F5" w:rsidRPr="000C42B3" w14:paraId="3D8844A8" w14:textId="77777777" w:rsidTr="00311370">
        <w:tc>
          <w:tcPr>
            <w:tcW w:w="1419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3BF413E5" w14:textId="77777777" w:rsidR="002D41F5" w:rsidRPr="000C42B3" w:rsidRDefault="002D41F5" w:rsidP="002D4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B0EAA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>รวม</w:t>
            </w:r>
            <w:r w:rsidRPr="001B0EA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กำไร </w:t>
            </w:r>
            <w:r w:rsidRPr="001B0EA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(</w:t>
            </w:r>
            <w:r w:rsidRPr="001B0EA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ขาดทุน</w:t>
            </w:r>
            <w:r w:rsidRPr="001B0EA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) </w:t>
            </w:r>
            <w:r w:rsidRPr="001B0EA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ตามส่วนงาน</w:t>
            </w:r>
          </w:p>
        </w:tc>
        <w:tc>
          <w:tcPr>
            <w:tcW w:w="52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DAC0FC9" w14:textId="116E5F35" w:rsidR="002D41F5" w:rsidRPr="006E5F72" w:rsidRDefault="002D41F5" w:rsidP="002D4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224,380</w:t>
            </w: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6CE65275" w14:textId="77777777" w:rsidR="002D41F5" w:rsidRPr="00842E83" w:rsidRDefault="002D41F5" w:rsidP="002D4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AF6346F" w14:textId="3298E376" w:rsidR="002D41F5" w:rsidRPr="00842E83" w:rsidRDefault="002D41F5" w:rsidP="002D4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177,645</w:t>
            </w: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32466FC0" w14:textId="77777777" w:rsidR="002D41F5" w:rsidRPr="00842E83" w:rsidRDefault="002D41F5" w:rsidP="002D4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339E207" w14:textId="17F71E3E" w:rsidR="002D41F5" w:rsidRPr="00842E83" w:rsidRDefault="002D41F5" w:rsidP="002D4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decimal" w:pos="817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(9,93</w:t>
            </w:r>
            <w:r w:rsidR="004C1F7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)</w:t>
            </w: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6EA1191B" w14:textId="77777777" w:rsidR="002D41F5" w:rsidRPr="00842E83" w:rsidRDefault="002D41F5" w:rsidP="002D4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54D1699" w14:textId="40E7E992" w:rsidR="002D41F5" w:rsidRPr="00842E83" w:rsidRDefault="002D41F5" w:rsidP="002D4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decimal" w:pos="817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(9,310)</w:t>
            </w:r>
          </w:p>
        </w:tc>
        <w:tc>
          <w:tcPr>
            <w:tcW w:w="120" w:type="pct"/>
            <w:tcBorders>
              <w:left w:val="nil"/>
              <w:right w:val="nil"/>
            </w:tcBorders>
          </w:tcPr>
          <w:p w14:paraId="6968B3BC" w14:textId="77777777" w:rsidR="002D41F5" w:rsidRPr="00842E83" w:rsidRDefault="002D41F5" w:rsidP="002D4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9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C4306D" w14:textId="6950A2AD" w:rsidR="002D41F5" w:rsidRPr="00842E83" w:rsidRDefault="002D41F5" w:rsidP="002D4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214,4</w:t>
            </w:r>
            <w:r w:rsidR="004C1F7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47</w:t>
            </w:r>
          </w:p>
        </w:tc>
        <w:tc>
          <w:tcPr>
            <w:tcW w:w="120" w:type="pct"/>
            <w:vAlign w:val="bottom"/>
          </w:tcPr>
          <w:p w14:paraId="3182AC7A" w14:textId="77777777" w:rsidR="002D41F5" w:rsidRPr="00842E83" w:rsidRDefault="002D41F5" w:rsidP="002D4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0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1F86EE" w14:textId="64562CB7" w:rsidR="002D41F5" w:rsidRPr="00842E83" w:rsidRDefault="002D41F5" w:rsidP="002D4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168,335</w:t>
            </w:r>
          </w:p>
        </w:tc>
      </w:tr>
      <w:tr w:rsidR="002D41F5" w:rsidRPr="0087756A" w14:paraId="07D0C72D" w14:textId="77777777" w:rsidTr="00311370">
        <w:tc>
          <w:tcPr>
            <w:tcW w:w="1419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2FBEC5F6" w14:textId="77777777" w:rsidR="002D41F5" w:rsidRPr="0087756A" w:rsidRDefault="002D41F5" w:rsidP="002D4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526" w:type="pct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4BD3B8B" w14:textId="77777777" w:rsidR="002D41F5" w:rsidRPr="0087756A" w:rsidRDefault="002D41F5" w:rsidP="002D4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2AA220C9" w14:textId="77777777" w:rsidR="002D41F5" w:rsidRPr="0087756A" w:rsidRDefault="002D41F5" w:rsidP="002D4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470" w:type="pct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8D077F7" w14:textId="77777777" w:rsidR="002D41F5" w:rsidRPr="0087756A" w:rsidRDefault="002D41F5" w:rsidP="002D4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60971A5E" w14:textId="77777777" w:rsidR="002D41F5" w:rsidRPr="0087756A" w:rsidRDefault="002D41F5" w:rsidP="002D4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486" w:type="pct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FDB679C" w14:textId="77777777" w:rsidR="002D41F5" w:rsidRPr="0087756A" w:rsidRDefault="002D41F5" w:rsidP="002D4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decimal" w:pos="817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3F228EE2" w14:textId="77777777" w:rsidR="002D41F5" w:rsidRPr="0087756A" w:rsidRDefault="002D41F5" w:rsidP="002D4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505" w:type="pct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BD04B52" w14:textId="77777777" w:rsidR="002D41F5" w:rsidRPr="0087756A" w:rsidRDefault="002D41F5" w:rsidP="002D4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decimal" w:pos="817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20" w:type="pct"/>
            <w:tcBorders>
              <w:left w:val="nil"/>
              <w:right w:val="nil"/>
            </w:tcBorders>
          </w:tcPr>
          <w:p w14:paraId="70E64CBF" w14:textId="77777777" w:rsidR="002D41F5" w:rsidRPr="0087756A" w:rsidRDefault="002D41F5" w:rsidP="002D4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490" w:type="pct"/>
            <w:tcBorders>
              <w:top w:val="double" w:sz="4" w:space="0" w:color="auto"/>
            </w:tcBorders>
            <w:vAlign w:val="bottom"/>
          </w:tcPr>
          <w:p w14:paraId="4E1B31EC" w14:textId="77777777" w:rsidR="002D41F5" w:rsidRPr="0087756A" w:rsidRDefault="002D41F5" w:rsidP="002D4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20" w:type="pct"/>
            <w:vAlign w:val="bottom"/>
          </w:tcPr>
          <w:p w14:paraId="0457125D" w14:textId="77777777" w:rsidR="002D41F5" w:rsidRPr="0087756A" w:rsidRDefault="002D41F5" w:rsidP="002D4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double" w:sz="4" w:space="0" w:color="auto"/>
            </w:tcBorders>
            <w:vAlign w:val="bottom"/>
          </w:tcPr>
          <w:p w14:paraId="1B683548" w14:textId="77777777" w:rsidR="002D41F5" w:rsidRPr="0087756A" w:rsidRDefault="002D41F5" w:rsidP="002D4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</w:tr>
      <w:tr w:rsidR="002D41F5" w:rsidRPr="000C42B3" w14:paraId="35626A25" w14:textId="77777777" w:rsidTr="00311370">
        <w:tc>
          <w:tcPr>
            <w:tcW w:w="1419" w:type="pct"/>
            <w:tcBorders>
              <w:left w:val="nil"/>
              <w:right w:val="nil"/>
            </w:tcBorders>
            <w:noWrap/>
            <w:vAlign w:val="bottom"/>
          </w:tcPr>
          <w:p w14:paraId="6F75CFC7" w14:textId="77777777" w:rsidR="002D41F5" w:rsidRPr="00A45DF2" w:rsidRDefault="002D41F5" w:rsidP="002D4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0C42B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สินทรัพย์ส่วนงาน</w:t>
            </w:r>
          </w:p>
        </w:tc>
        <w:tc>
          <w:tcPr>
            <w:tcW w:w="526" w:type="pct"/>
            <w:tcBorders>
              <w:left w:val="nil"/>
              <w:right w:val="nil"/>
            </w:tcBorders>
            <w:vAlign w:val="bottom"/>
          </w:tcPr>
          <w:p w14:paraId="15B0FB9C" w14:textId="77777777" w:rsidR="002D41F5" w:rsidRPr="000C42B3" w:rsidRDefault="002D41F5" w:rsidP="002D4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41B13BF4" w14:textId="77777777" w:rsidR="002D41F5" w:rsidRPr="000C42B3" w:rsidRDefault="002D41F5" w:rsidP="002D4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70" w:type="pct"/>
            <w:tcBorders>
              <w:left w:val="nil"/>
              <w:right w:val="nil"/>
            </w:tcBorders>
            <w:vAlign w:val="bottom"/>
          </w:tcPr>
          <w:p w14:paraId="4755E6E4" w14:textId="77777777" w:rsidR="002D41F5" w:rsidRPr="000C42B3" w:rsidRDefault="002D41F5" w:rsidP="002D4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45879E35" w14:textId="77777777" w:rsidR="002D41F5" w:rsidRPr="000C42B3" w:rsidRDefault="002D41F5" w:rsidP="002D4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86" w:type="pct"/>
            <w:tcBorders>
              <w:left w:val="nil"/>
              <w:right w:val="nil"/>
            </w:tcBorders>
            <w:vAlign w:val="bottom"/>
          </w:tcPr>
          <w:p w14:paraId="7ECD27E0" w14:textId="77777777" w:rsidR="002D41F5" w:rsidRPr="000C42B3" w:rsidRDefault="002D41F5" w:rsidP="002D4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decimal" w:pos="817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1F7FA74D" w14:textId="77777777" w:rsidR="002D41F5" w:rsidRPr="000C42B3" w:rsidRDefault="002D41F5" w:rsidP="002D4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05" w:type="pct"/>
            <w:tcBorders>
              <w:left w:val="nil"/>
              <w:right w:val="nil"/>
            </w:tcBorders>
            <w:vAlign w:val="bottom"/>
          </w:tcPr>
          <w:p w14:paraId="7F41F03D" w14:textId="77777777" w:rsidR="002D41F5" w:rsidRPr="000C42B3" w:rsidRDefault="002D41F5" w:rsidP="002D4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decimal" w:pos="817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0" w:type="pct"/>
            <w:tcBorders>
              <w:left w:val="nil"/>
              <w:right w:val="nil"/>
            </w:tcBorders>
          </w:tcPr>
          <w:p w14:paraId="1FAA4800" w14:textId="77777777" w:rsidR="002D41F5" w:rsidRPr="000C42B3" w:rsidRDefault="002D41F5" w:rsidP="002D4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90" w:type="pct"/>
            <w:vAlign w:val="bottom"/>
          </w:tcPr>
          <w:p w14:paraId="6298FAF2" w14:textId="77777777" w:rsidR="002D41F5" w:rsidRPr="000C42B3" w:rsidRDefault="002D41F5" w:rsidP="002D4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0" w:type="pct"/>
            <w:vAlign w:val="bottom"/>
          </w:tcPr>
          <w:p w14:paraId="21DFF2AD" w14:textId="77777777" w:rsidR="002D41F5" w:rsidRPr="000C42B3" w:rsidRDefault="002D41F5" w:rsidP="002D4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04" w:type="pct"/>
            <w:vAlign w:val="bottom"/>
          </w:tcPr>
          <w:p w14:paraId="276DABBE" w14:textId="77777777" w:rsidR="002D41F5" w:rsidRPr="000C42B3" w:rsidRDefault="002D41F5" w:rsidP="002D4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2D41F5" w:rsidRPr="000C42B3" w14:paraId="06ADFFA5" w14:textId="77777777" w:rsidTr="00311370">
        <w:trPr>
          <w:trHeight w:val="76"/>
        </w:trPr>
        <w:tc>
          <w:tcPr>
            <w:tcW w:w="1419" w:type="pct"/>
            <w:tcBorders>
              <w:left w:val="nil"/>
              <w:bottom w:val="nil"/>
              <w:right w:val="nil"/>
            </w:tcBorders>
            <w:noWrap/>
            <w:vAlign w:val="bottom"/>
          </w:tcPr>
          <w:p w14:paraId="309A000A" w14:textId="77777777" w:rsidR="002D41F5" w:rsidRDefault="002D41F5" w:rsidP="002D4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ind w:left="257" w:right="-11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C42B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ณ วันที่ </w:t>
            </w:r>
            <w:r w:rsidRPr="0062092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30 </w:t>
            </w:r>
            <w:r w:rsidRPr="0062092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มิถุนายน</w:t>
            </w:r>
            <w:r w:rsidRPr="000C42B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/</w:t>
            </w:r>
          </w:p>
          <w:p w14:paraId="1B8EEA48" w14:textId="1F005461" w:rsidR="002D41F5" w:rsidRPr="000C42B3" w:rsidRDefault="002D41F5" w:rsidP="002D4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ind w:left="257" w:right="-11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C42B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31 </w:t>
            </w:r>
            <w:r w:rsidRPr="000C42B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526" w:type="pct"/>
            <w:tcBorders>
              <w:left w:val="nil"/>
              <w:right w:val="nil"/>
            </w:tcBorders>
            <w:vAlign w:val="bottom"/>
          </w:tcPr>
          <w:p w14:paraId="54BE81A7" w14:textId="2B72DDCF" w:rsidR="002D41F5" w:rsidRPr="00EE46CD" w:rsidRDefault="002D41F5" w:rsidP="002D4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</w:rPr>
            </w:pPr>
            <w:r w:rsidRPr="0001595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3,637,317</w:t>
            </w: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2B80D808" w14:textId="77777777" w:rsidR="002D41F5" w:rsidRPr="000C42B3" w:rsidRDefault="002D41F5" w:rsidP="002D4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70" w:type="pct"/>
            <w:tcBorders>
              <w:left w:val="nil"/>
              <w:right w:val="nil"/>
            </w:tcBorders>
            <w:vAlign w:val="bottom"/>
          </w:tcPr>
          <w:p w14:paraId="08EC881F" w14:textId="77777777" w:rsidR="002D41F5" w:rsidRPr="000C42B3" w:rsidRDefault="002D41F5" w:rsidP="002D4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3,762,696</w:t>
            </w: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752EBF3C" w14:textId="77777777" w:rsidR="002D41F5" w:rsidRPr="000C42B3" w:rsidRDefault="002D41F5" w:rsidP="002D4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86" w:type="pct"/>
            <w:tcBorders>
              <w:left w:val="nil"/>
              <w:right w:val="nil"/>
            </w:tcBorders>
            <w:vAlign w:val="bottom"/>
          </w:tcPr>
          <w:p w14:paraId="1D6B66EC" w14:textId="0A430275" w:rsidR="002D41F5" w:rsidRPr="000C42B3" w:rsidRDefault="002D41F5" w:rsidP="002D4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2"/>
                <w:tab w:val="decimal" w:pos="402"/>
                <w:tab w:val="left" w:pos="431"/>
              </w:tabs>
              <w:spacing w:line="240" w:lineRule="auto"/>
              <w:ind w:left="-105" w:right="29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1595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445,803</w:t>
            </w: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3C58249B" w14:textId="77777777" w:rsidR="002D41F5" w:rsidRPr="000C42B3" w:rsidRDefault="002D41F5" w:rsidP="002D4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05" w:type="pct"/>
            <w:tcBorders>
              <w:left w:val="nil"/>
              <w:right w:val="nil"/>
            </w:tcBorders>
            <w:vAlign w:val="bottom"/>
          </w:tcPr>
          <w:p w14:paraId="1C8122FB" w14:textId="77777777" w:rsidR="002D41F5" w:rsidRPr="000C42B3" w:rsidRDefault="002D41F5" w:rsidP="002D4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66"/>
                <w:tab w:val="left" w:pos="431"/>
                <w:tab w:val="left" w:pos="611"/>
              </w:tabs>
              <w:spacing w:line="240" w:lineRule="auto"/>
              <w:ind w:left="-105" w:right="36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418,166</w:t>
            </w: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2127B467" w14:textId="77777777" w:rsidR="002D41F5" w:rsidRPr="000C42B3" w:rsidRDefault="002D41F5" w:rsidP="002D4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90" w:type="pct"/>
            <w:vAlign w:val="bottom"/>
          </w:tcPr>
          <w:p w14:paraId="0B409642" w14:textId="7093267B" w:rsidR="002D41F5" w:rsidRPr="00EE46CD" w:rsidRDefault="002D41F5" w:rsidP="002D4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1595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4,083,120</w:t>
            </w:r>
          </w:p>
        </w:tc>
        <w:tc>
          <w:tcPr>
            <w:tcW w:w="120" w:type="pct"/>
          </w:tcPr>
          <w:p w14:paraId="47D1165A" w14:textId="77777777" w:rsidR="002D41F5" w:rsidRPr="000C42B3" w:rsidRDefault="002D41F5" w:rsidP="002D4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04" w:type="pct"/>
            <w:vAlign w:val="bottom"/>
          </w:tcPr>
          <w:p w14:paraId="3B535343" w14:textId="77777777" w:rsidR="002D41F5" w:rsidRPr="000C42B3" w:rsidRDefault="002D41F5" w:rsidP="002D4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4,180,862</w:t>
            </w:r>
          </w:p>
        </w:tc>
      </w:tr>
      <w:tr w:rsidR="002D41F5" w:rsidRPr="0087756A" w14:paraId="43A7376F" w14:textId="77777777" w:rsidTr="00311370">
        <w:trPr>
          <w:trHeight w:val="76"/>
        </w:trPr>
        <w:tc>
          <w:tcPr>
            <w:tcW w:w="141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C35094C" w14:textId="77777777" w:rsidR="002D41F5" w:rsidRPr="0087756A" w:rsidRDefault="002D41F5" w:rsidP="002D4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526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9B296D3" w14:textId="77777777" w:rsidR="002D41F5" w:rsidRPr="00EE46CD" w:rsidRDefault="002D41F5" w:rsidP="002D4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53512446" w14:textId="77777777" w:rsidR="002D41F5" w:rsidRPr="0087756A" w:rsidRDefault="002D41F5" w:rsidP="002D4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470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AE96293" w14:textId="77777777" w:rsidR="002D41F5" w:rsidRPr="0087756A" w:rsidRDefault="002D41F5" w:rsidP="002D4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167796BE" w14:textId="77777777" w:rsidR="002D41F5" w:rsidRPr="0087756A" w:rsidRDefault="002D41F5" w:rsidP="002D4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790"/>
                <w:tab w:val="left" w:pos="1046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4DEBBE3" w14:textId="77777777" w:rsidR="002D41F5" w:rsidRPr="0087756A" w:rsidRDefault="002D41F5" w:rsidP="002D4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790"/>
                <w:tab w:val="left" w:pos="104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6FDAA42A" w14:textId="77777777" w:rsidR="002D41F5" w:rsidRPr="0087756A" w:rsidRDefault="002D41F5" w:rsidP="002D4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790"/>
                <w:tab w:val="left" w:pos="1046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1D8E202" w14:textId="77777777" w:rsidR="002D41F5" w:rsidRPr="0087756A" w:rsidRDefault="002D41F5" w:rsidP="002D4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790"/>
                <w:tab w:val="left" w:pos="104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20" w:type="pct"/>
            <w:tcBorders>
              <w:left w:val="nil"/>
              <w:right w:val="nil"/>
            </w:tcBorders>
          </w:tcPr>
          <w:p w14:paraId="68633F37" w14:textId="77777777" w:rsidR="002D41F5" w:rsidRPr="0087756A" w:rsidRDefault="002D41F5" w:rsidP="002D4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790"/>
                <w:tab w:val="left" w:pos="1046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490" w:type="pct"/>
            <w:tcBorders>
              <w:top w:val="single" w:sz="4" w:space="0" w:color="auto"/>
            </w:tcBorders>
            <w:vAlign w:val="bottom"/>
          </w:tcPr>
          <w:p w14:paraId="427D0EAD" w14:textId="77777777" w:rsidR="002D41F5" w:rsidRPr="00EE46CD" w:rsidRDefault="002D41F5" w:rsidP="002D4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790"/>
                <w:tab w:val="left" w:pos="956"/>
                <w:tab w:val="left" w:pos="104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20" w:type="pct"/>
            <w:vAlign w:val="bottom"/>
          </w:tcPr>
          <w:p w14:paraId="52A8D9B0" w14:textId="77777777" w:rsidR="002D41F5" w:rsidRPr="0087756A" w:rsidRDefault="002D41F5" w:rsidP="002D4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790"/>
                <w:tab w:val="left" w:pos="1046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single" w:sz="4" w:space="0" w:color="auto"/>
            </w:tcBorders>
            <w:vAlign w:val="bottom"/>
          </w:tcPr>
          <w:p w14:paraId="32B422C9" w14:textId="77777777" w:rsidR="002D41F5" w:rsidRPr="0087756A" w:rsidRDefault="002D41F5" w:rsidP="002D4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790"/>
                <w:tab w:val="left" w:pos="956"/>
                <w:tab w:val="left" w:pos="104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</w:tr>
      <w:tr w:rsidR="002D41F5" w:rsidRPr="000C42B3" w14:paraId="6ED327BE" w14:textId="77777777" w:rsidTr="00311370">
        <w:tc>
          <w:tcPr>
            <w:tcW w:w="141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10682EE" w14:textId="77777777" w:rsidR="002D41F5" w:rsidRPr="000C42B3" w:rsidRDefault="002D41F5" w:rsidP="002D4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0C42B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หนี้สินส่วนงาน</w:t>
            </w:r>
          </w:p>
        </w:tc>
        <w:tc>
          <w:tcPr>
            <w:tcW w:w="526" w:type="pct"/>
            <w:tcBorders>
              <w:left w:val="nil"/>
              <w:right w:val="nil"/>
            </w:tcBorders>
            <w:vAlign w:val="bottom"/>
          </w:tcPr>
          <w:p w14:paraId="71D9A39F" w14:textId="77777777" w:rsidR="002D41F5" w:rsidRPr="00EE46CD" w:rsidRDefault="002D41F5" w:rsidP="002D41F5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45670FB0" w14:textId="77777777" w:rsidR="002D41F5" w:rsidRPr="000C42B3" w:rsidRDefault="002D41F5" w:rsidP="002D4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70" w:type="pct"/>
            <w:tcBorders>
              <w:left w:val="nil"/>
              <w:right w:val="nil"/>
            </w:tcBorders>
            <w:vAlign w:val="bottom"/>
          </w:tcPr>
          <w:p w14:paraId="1DD19ACC" w14:textId="77777777" w:rsidR="002D41F5" w:rsidRPr="000C42B3" w:rsidRDefault="002D41F5" w:rsidP="002D41F5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0D2C3F02" w14:textId="77777777" w:rsidR="002D41F5" w:rsidRPr="000C42B3" w:rsidRDefault="002D41F5" w:rsidP="002D4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790"/>
                <w:tab w:val="left" w:pos="1046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86" w:type="pct"/>
            <w:tcBorders>
              <w:left w:val="nil"/>
              <w:right w:val="nil"/>
            </w:tcBorders>
            <w:vAlign w:val="bottom"/>
          </w:tcPr>
          <w:p w14:paraId="7579DA5C" w14:textId="77777777" w:rsidR="002D41F5" w:rsidRPr="000C42B3" w:rsidRDefault="002D41F5" w:rsidP="002D4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790"/>
                <w:tab w:val="decimal" w:pos="816"/>
                <w:tab w:val="left" w:pos="104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5EBAE2D2" w14:textId="77777777" w:rsidR="002D41F5" w:rsidRPr="000C42B3" w:rsidRDefault="002D41F5" w:rsidP="002D4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790"/>
                <w:tab w:val="left" w:pos="1046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05" w:type="pct"/>
            <w:tcBorders>
              <w:left w:val="nil"/>
              <w:right w:val="nil"/>
            </w:tcBorders>
            <w:vAlign w:val="bottom"/>
          </w:tcPr>
          <w:p w14:paraId="429C859B" w14:textId="77777777" w:rsidR="002D41F5" w:rsidRPr="000C42B3" w:rsidRDefault="002D41F5" w:rsidP="002D4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790"/>
                <w:tab w:val="decimal" w:pos="816"/>
                <w:tab w:val="left" w:pos="104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09BE53B1" w14:textId="77777777" w:rsidR="002D41F5" w:rsidRPr="000C42B3" w:rsidRDefault="002D41F5" w:rsidP="002D4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790"/>
                <w:tab w:val="left" w:pos="1046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90" w:type="pct"/>
            <w:vAlign w:val="bottom"/>
          </w:tcPr>
          <w:p w14:paraId="659D729C" w14:textId="77777777" w:rsidR="002D41F5" w:rsidRPr="00EE46CD" w:rsidRDefault="002D41F5" w:rsidP="002D4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790"/>
                <w:tab w:val="left" w:pos="104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20" w:type="pct"/>
          </w:tcPr>
          <w:p w14:paraId="6442A52F" w14:textId="77777777" w:rsidR="002D41F5" w:rsidRPr="000C42B3" w:rsidRDefault="002D41F5" w:rsidP="002D4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790"/>
                <w:tab w:val="left" w:pos="1046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04" w:type="pct"/>
            <w:vAlign w:val="bottom"/>
          </w:tcPr>
          <w:p w14:paraId="6BC7E618" w14:textId="77777777" w:rsidR="002D41F5" w:rsidRPr="000C42B3" w:rsidRDefault="002D41F5" w:rsidP="002D4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790"/>
                <w:tab w:val="left" w:pos="104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2D41F5" w:rsidRPr="000C42B3" w14:paraId="4FBB33C9" w14:textId="77777777" w:rsidTr="00311370">
        <w:tc>
          <w:tcPr>
            <w:tcW w:w="141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077E063" w14:textId="77777777" w:rsidR="002D41F5" w:rsidRDefault="002D41F5" w:rsidP="002D4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ind w:left="257" w:right="-11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C42B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ณ วันที่ </w:t>
            </w:r>
            <w:r w:rsidRPr="0062092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30 </w:t>
            </w:r>
            <w:r w:rsidRPr="0062092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มิถุนายน</w:t>
            </w:r>
            <w:r w:rsidRPr="000C42B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/</w:t>
            </w:r>
          </w:p>
          <w:p w14:paraId="35A89C22" w14:textId="31E80A8F" w:rsidR="002D41F5" w:rsidRPr="000C42B3" w:rsidRDefault="002D41F5" w:rsidP="002D4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ind w:left="257" w:right="-116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0C42B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31 </w:t>
            </w:r>
            <w:r w:rsidRPr="000C42B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526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07AA4C9" w14:textId="70B427BC" w:rsidR="002D41F5" w:rsidRPr="00EE46CD" w:rsidRDefault="002D41F5" w:rsidP="002D41F5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</w:rPr>
            </w:pPr>
            <w:r w:rsidRPr="0001595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1,524,358</w:t>
            </w: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1C108418" w14:textId="77777777" w:rsidR="002D41F5" w:rsidRPr="000C42B3" w:rsidRDefault="002D41F5" w:rsidP="002D4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70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0A854BA" w14:textId="77777777" w:rsidR="002D41F5" w:rsidRDefault="002D41F5" w:rsidP="002D41F5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1,609,270</w:t>
            </w: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14C72C67" w14:textId="77777777" w:rsidR="002D41F5" w:rsidRPr="000C42B3" w:rsidRDefault="002D41F5" w:rsidP="002D4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790"/>
                <w:tab w:val="left" w:pos="1046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86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7FF342D" w14:textId="47C1ED10" w:rsidR="002D41F5" w:rsidRDefault="002D41F5" w:rsidP="002D4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2"/>
                <w:tab w:val="decimal" w:pos="402"/>
                <w:tab w:val="left" w:pos="431"/>
              </w:tabs>
              <w:spacing w:line="240" w:lineRule="auto"/>
              <w:ind w:left="-105" w:right="29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1595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195,062</w:t>
            </w: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54816422" w14:textId="77777777" w:rsidR="002D41F5" w:rsidRPr="000C42B3" w:rsidRDefault="002D41F5" w:rsidP="002D4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790"/>
                <w:tab w:val="left" w:pos="1046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05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2EB58A1" w14:textId="77777777" w:rsidR="002D41F5" w:rsidRDefault="002D41F5" w:rsidP="002D4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66"/>
                <w:tab w:val="left" w:pos="431"/>
                <w:tab w:val="left" w:pos="611"/>
              </w:tabs>
              <w:spacing w:line="240" w:lineRule="auto"/>
              <w:ind w:left="-105" w:right="36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204,156</w:t>
            </w: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19B3B7A9" w14:textId="77777777" w:rsidR="002D41F5" w:rsidRPr="000C42B3" w:rsidRDefault="002D41F5" w:rsidP="002D4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790"/>
                <w:tab w:val="left" w:pos="1046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90" w:type="pct"/>
            <w:tcBorders>
              <w:bottom w:val="single" w:sz="4" w:space="0" w:color="auto"/>
            </w:tcBorders>
            <w:vAlign w:val="bottom"/>
          </w:tcPr>
          <w:p w14:paraId="1E999774" w14:textId="58383F22" w:rsidR="002D41F5" w:rsidRPr="00EE46CD" w:rsidRDefault="002D41F5" w:rsidP="002D4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790"/>
                <w:tab w:val="left" w:pos="104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</w:rPr>
            </w:pPr>
            <w:r w:rsidRPr="0001595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1,719,420</w:t>
            </w:r>
          </w:p>
        </w:tc>
        <w:tc>
          <w:tcPr>
            <w:tcW w:w="120" w:type="pct"/>
          </w:tcPr>
          <w:p w14:paraId="05540B72" w14:textId="77777777" w:rsidR="002D41F5" w:rsidRPr="000C42B3" w:rsidRDefault="002D41F5" w:rsidP="002D4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790"/>
                <w:tab w:val="left" w:pos="1046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04" w:type="pct"/>
            <w:tcBorders>
              <w:bottom w:val="single" w:sz="4" w:space="0" w:color="auto"/>
            </w:tcBorders>
            <w:vAlign w:val="bottom"/>
          </w:tcPr>
          <w:p w14:paraId="0447C0C7" w14:textId="77777777" w:rsidR="002D41F5" w:rsidRDefault="002D41F5" w:rsidP="002D4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790"/>
                <w:tab w:val="left" w:pos="104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1,813,426</w:t>
            </w:r>
          </w:p>
        </w:tc>
      </w:tr>
    </w:tbl>
    <w:p w14:paraId="08529828" w14:textId="392AE004" w:rsidR="003E06FB" w:rsidRDefault="003E06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Times New Roman" w:hAnsiTheme="majorBidi" w:cstheme="majorBidi"/>
          <w:b/>
          <w:bCs/>
          <w:i/>
          <w:iCs/>
          <w:sz w:val="6"/>
          <w:szCs w:val="6"/>
        </w:rPr>
      </w:pPr>
      <w:r>
        <w:rPr>
          <w:rFonts w:asciiTheme="majorBidi" w:hAnsiTheme="majorBidi" w:cstheme="majorBidi"/>
          <w:b/>
          <w:bCs/>
          <w:i/>
          <w:iCs/>
          <w:sz w:val="6"/>
          <w:szCs w:val="6"/>
        </w:rPr>
        <w:br w:type="page"/>
      </w:r>
    </w:p>
    <w:tbl>
      <w:tblPr>
        <w:tblW w:w="9183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500"/>
        <w:gridCol w:w="1082"/>
        <w:gridCol w:w="178"/>
        <w:gridCol w:w="992"/>
        <w:gridCol w:w="85"/>
        <w:gridCol w:w="95"/>
        <w:gridCol w:w="990"/>
        <w:gridCol w:w="180"/>
        <w:gridCol w:w="1073"/>
        <w:gridCol w:w="8"/>
      </w:tblGrid>
      <w:tr w:rsidR="009657C3" w:rsidRPr="00D654CF" w14:paraId="14D3329E" w14:textId="77777777" w:rsidTr="00BF7E0D">
        <w:trPr>
          <w:gridAfter w:val="1"/>
          <w:wAfter w:w="8" w:type="dxa"/>
          <w:cantSplit/>
          <w:trHeight w:val="144"/>
          <w:tblHeader/>
        </w:trPr>
        <w:tc>
          <w:tcPr>
            <w:tcW w:w="4500" w:type="dxa"/>
            <w:shd w:val="clear" w:color="auto" w:fill="auto"/>
            <w:vAlign w:val="bottom"/>
          </w:tcPr>
          <w:p w14:paraId="1E49BF17" w14:textId="4B1231B4" w:rsidR="009657C3" w:rsidRPr="00D654CF" w:rsidRDefault="009657C3" w:rsidP="009657C3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color w:val="0000FF"/>
                <w:sz w:val="28"/>
                <w:szCs w:val="28"/>
              </w:rPr>
            </w:pPr>
            <w:r w:rsidRPr="00DD2A3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lastRenderedPageBreak/>
              <w:t>การกระทบยอดกำไรหรือขาดทุนของส่วนงานที่รายงาน</w:t>
            </w:r>
          </w:p>
        </w:tc>
        <w:tc>
          <w:tcPr>
            <w:tcW w:w="2337" w:type="dxa"/>
            <w:gridSpan w:val="4"/>
          </w:tcPr>
          <w:p w14:paraId="608F257F" w14:textId="02DECDA8" w:rsidR="009657C3" w:rsidRPr="00D654CF" w:rsidRDefault="009657C3" w:rsidP="009657C3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338" w:type="dxa"/>
            <w:gridSpan w:val="4"/>
          </w:tcPr>
          <w:p w14:paraId="0E34A60E" w14:textId="6995EB6F" w:rsidR="009657C3" w:rsidRPr="00D654CF" w:rsidRDefault="009657C3" w:rsidP="009657C3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20920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9657C3" w:rsidRPr="00D654CF" w14:paraId="16241953" w14:textId="77777777" w:rsidTr="00CD039A">
        <w:trPr>
          <w:cantSplit/>
          <w:trHeight w:val="144"/>
          <w:tblHeader/>
        </w:trPr>
        <w:tc>
          <w:tcPr>
            <w:tcW w:w="4500" w:type="dxa"/>
            <w:vAlign w:val="bottom"/>
          </w:tcPr>
          <w:p w14:paraId="0A23DBBB" w14:textId="424FE471" w:rsidR="009657C3" w:rsidRPr="00D654CF" w:rsidRDefault="009657C3" w:rsidP="009657C3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654C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หกเดือน</w:t>
            </w:r>
            <w:r w:rsidRPr="00D654C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สิ้นสุดวันที่ </w:t>
            </w:r>
            <w:r w:rsidRPr="00D654C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Pr="00D654C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082" w:type="dxa"/>
          </w:tcPr>
          <w:p w14:paraId="1CB13980" w14:textId="1EB4A062" w:rsidR="009657C3" w:rsidRPr="00D654CF" w:rsidRDefault="009657C3" w:rsidP="009657C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78" w:type="dxa"/>
          </w:tcPr>
          <w:p w14:paraId="55F7AF8D" w14:textId="77777777" w:rsidR="009657C3" w:rsidRPr="00D654CF" w:rsidRDefault="009657C3" w:rsidP="009657C3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</w:tcPr>
          <w:p w14:paraId="1A169C13" w14:textId="26AEE5DA" w:rsidR="009657C3" w:rsidRPr="00D654CF" w:rsidRDefault="009657C3" w:rsidP="009657C3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gridSpan w:val="2"/>
          </w:tcPr>
          <w:p w14:paraId="706E554C" w14:textId="77777777" w:rsidR="009657C3" w:rsidRPr="00D654CF" w:rsidRDefault="009657C3" w:rsidP="009657C3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53CB40FD" w14:textId="2EE85CCC" w:rsidR="009657C3" w:rsidRPr="00D654CF" w:rsidRDefault="009657C3" w:rsidP="009657C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  <w:t>2564</w:t>
            </w:r>
          </w:p>
        </w:tc>
        <w:tc>
          <w:tcPr>
            <w:tcW w:w="180" w:type="dxa"/>
          </w:tcPr>
          <w:p w14:paraId="378917D5" w14:textId="77777777" w:rsidR="009657C3" w:rsidRPr="00D654CF" w:rsidRDefault="009657C3" w:rsidP="009657C3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gridSpan w:val="2"/>
          </w:tcPr>
          <w:p w14:paraId="21640BC4" w14:textId="6E46ED31" w:rsidR="009657C3" w:rsidRPr="00D654CF" w:rsidRDefault="009657C3" w:rsidP="009657C3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  <w:t>2563</w:t>
            </w:r>
          </w:p>
        </w:tc>
      </w:tr>
      <w:tr w:rsidR="009657C3" w:rsidRPr="00D654CF" w14:paraId="7D8378AE" w14:textId="77777777" w:rsidTr="00BF7E0D">
        <w:trPr>
          <w:gridAfter w:val="1"/>
          <w:wAfter w:w="8" w:type="dxa"/>
          <w:cantSplit/>
          <w:trHeight w:val="144"/>
          <w:tblHeader/>
        </w:trPr>
        <w:tc>
          <w:tcPr>
            <w:tcW w:w="4500" w:type="dxa"/>
          </w:tcPr>
          <w:p w14:paraId="01EC44B2" w14:textId="77777777" w:rsidR="009657C3" w:rsidRPr="00D654CF" w:rsidRDefault="009657C3" w:rsidP="009657C3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highlight w:val="cyan"/>
              </w:rPr>
            </w:pPr>
          </w:p>
        </w:tc>
        <w:tc>
          <w:tcPr>
            <w:tcW w:w="2337" w:type="dxa"/>
            <w:gridSpan w:val="4"/>
          </w:tcPr>
          <w:p w14:paraId="3BC73D91" w14:textId="026C3DBE" w:rsidR="009657C3" w:rsidRPr="00D654CF" w:rsidRDefault="009657C3" w:rsidP="009657C3">
            <w:pPr>
              <w:pStyle w:val="acctfourfigures"/>
              <w:spacing w:line="240" w:lineRule="atLeast"/>
              <w:ind w:hanging="1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338" w:type="dxa"/>
            <w:gridSpan w:val="4"/>
          </w:tcPr>
          <w:p w14:paraId="60141556" w14:textId="79A59464" w:rsidR="009657C3" w:rsidRPr="00D654CF" w:rsidRDefault="009657C3" w:rsidP="009657C3">
            <w:pPr>
              <w:pStyle w:val="acctfourfigures"/>
              <w:spacing w:line="240" w:lineRule="atLeast"/>
              <w:ind w:hanging="1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D654CF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พัน</w:t>
            </w:r>
            <w:r w:rsidRPr="00D654CF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บาท</w:t>
            </w:r>
            <w:r w:rsidRPr="00D654CF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9657C3" w:rsidRPr="00D654CF" w14:paraId="501F120E" w14:textId="77777777" w:rsidTr="00150922">
        <w:trPr>
          <w:cantSplit/>
          <w:trHeight w:val="144"/>
        </w:trPr>
        <w:tc>
          <w:tcPr>
            <w:tcW w:w="4500" w:type="dxa"/>
          </w:tcPr>
          <w:p w14:paraId="46157395" w14:textId="31468EF7" w:rsidR="009657C3" w:rsidRPr="00D654CF" w:rsidRDefault="009657C3" w:rsidP="009657C3">
            <w:pPr>
              <w:rPr>
                <w:rFonts w:asciiTheme="majorBidi" w:hAnsiTheme="majorBidi" w:cstheme="majorBidi"/>
                <w:color w:val="211E1F"/>
                <w:sz w:val="28"/>
                <w:szCs w:val="28"/>
                <w:highlight w:val="cyan"/>
              </w:rPr>
            </w:pPr>
            <w:r w:rsidRPr="00E50810">
              <w:rPr>
                <w:rFonts w:asciiTheme="majorBidi" w:hAnsiTheme="majorBidi" w:cstheme="majorBidi"/>
                <w:sz w:val="28"/>
                <w:szCs w:val="28"/>
                <w:cs/>
              </w:rPr>
              <w:t>ส่วนงานที่รายงาน</w:t>
            </w:r>
          </w:p>
        </w:tc>
        <w:tc>
          <w:tcPr>
            <w:tcW w:w="1082" w:type="dxa"/>
            <w:vAlign w:val="bottom"/>
          </w:tcPr>
          <w:p w14:paraId="3FFFEBE7" w14:textId="1D218AEF" w:rsidR="009657C3" w:rsidRPr="00D654CF" w:rsidRDefault="009657C3" w:rsidP="009657C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5809CF6A" w14:textId="77777777" w:rsidR="009657C3" w:rsidRPr="00D654CF" w:rsidRDefault="009657C3" w:rsidP="009657C3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0B66EED3" w14:textId="12798E52" w:rsidR="009657C3" w:rsidRPr="00D654CF" w:rsidRDefault="009657C3" w:rsidP="009657C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gridSpan w:val="2"/>
          </w:tcPr>
          <w:p w14:paraId="06E4DBEA" w14:textId="77777777" w:rsidR="009657C3" w:rsidRPr="00D654CF" w:rsidRDefault="009657C3" w:rsidP="009657C3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4D54985" w14:textId="320DAEB9" w:rsidR="009657C3" w:rsidRPr="00D654CF" w:rsidRDefault="004C1F73" w:rsidP="009657C3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214,447</w:t>
            </w:r>
          </w:p>
        </w:tc>
        <w:tc>
          <w:tcPr>
            <w:tcW w:w="180" w:type="dxa"/>
            <w:vAlign w:val="bottom"/>
          </w:tcPr>
          <w:p w14:paraId="55723EEB" w14:textId="77777777" w:rsidR="009657C3" w:rsidRPr="00D654CF" w:rsidRDefault="009657C3" w:rsidP="009657C3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gridSpan w:val="2"/>
            <w:vAlign w:val="bottom"/>
          </w:tcPr>
          <w:p w14:paraId="1AE4A1C7" w14:textId="366795F4" w:rsidR="009657C3" w:rsidRPr="00D654CF" w:rsidRDefault="009657C3" w:rsidP="004D5B64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9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168,335</w:t>
            </w:r>
          </w:p>
        </w:tc>
      </w:tr>
      <w:tr w:rsidR="009657C3" w:rsidRPr="00D654CF" w14:paraId="5FDE3841" w14:textId="77777777" w:rsidTr="00CD039A">
        <w:trPr>
          <w:cantSplit/>
          <w:trHeight w:val="144"/>
        </w:trPr>
        <w:tc>
          <w:tcPr>
            <w:tcW w:w="4500" w:type="dxa"/>
          </w:tcPr>
          <w:p w14:paraId="530476DB" w14:textId="44E385AA" w:rsidR="009657C3" w:rsidRPr="00D654CF" w:rsidRDefault="009657C3" w:rsidP="009657C3">
            <w:pPr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>ตัดรายการระหว่างส่วนงาน</w:t>
            </w:r>
          </w:p>
        </w:tc>
        <w:tc>
          <w:tcPr>
            <w:tcW w:w="1082" w:type="dxa"/>
            <w:vAlign w:val="bottom"/>
          </w:tcPr>
          <w:p w14:paraId="6D508C3E" w14:textId="2ADBAEB2" w:rsidR="009657C3" w:rsidRPr="00D654CF" w:rsidRDefault="009657C3" w:rsidP="009657C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46211AD0" w14:textId="77777777" w:rsidR="009657C3" w:rsidRPr="00D654CF" w:rsidRDefault="009657C3" w:rsidP="009657C3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7F0E73CD" w14:textId="5C55948A" w:rsidR="009657C3" w:rsidRPr="00D654CF" w:rsidRDefault="009657C3" w:rsidP="009657C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gridSpan w:val="2"/>
          </w:tcPr>
          <w:p w14:paraId="687D824C" w14:textId="77777777" w:rsidR="009657C3" w:rsidRPr="00D654CF" w:rsidRDefault="009657C3" w:rsidP="009657C3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1FC7D25" w14:textId="410EEBF5" w:rsidR="009657C3" w:rsidRPr="00D654CF" w:rsidRDefault="008A7FD4" w:rsidP="009657C3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1,352</w:t>
            </w:r>
          </w:p>
        </w:tc>
        <w:tc>
          <w:tcPr>
            <w:tcW w:w="180" w:type="dxa"/>
            <w:vAlign w:val="bottom"/>
          </w:tcPr>
          <w:p w14:paraId="3E59BE9F" w14:textId="77777777" w:rsidR="009657C3" w:rsidRPr="00D654CF" w:rsidRDefault="009657C3" w:rsidP="009657C3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gridSpan w:val="2"/>
            <w:vAlign w:val="bottom"/>
          </w:tcPr>
          <w:p w14:paraId="13F2ACDC" w14:textId="4E270C36" w:rsidR="009657C3" w:rsidRPr="00D654CF" w:rsidRDefault="009657C3" w:rsidP="004D5B64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9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3,497</w:t>
            </w:r>
          </w:p>
        </w:tc>
      </w:tr>
      <w:tr w:rsidR="009657C3" w:rsidRPr="00D654CF" w14:paraId="7ECA46CF" w14:textId="77777777" w:rsidTr="009657C3">
        <w:trPr>
          <w:cantSplit/>
          <w:trHeight w:val="144"/>
        </w:trPr>
        <w:tc>
          <w:tcPr>
            <w:tcW w:w="4500" w:type="dxa"/>
          </w:tcPr>
          <w:p w14:paraId="6B2108A0" w14:textId="74A642B3" w:rsidR="009657C3" w:rsidRPr="00D654CF" w:rsidRDefault="009657C3" w:rsidP="009657C3">
            <w:pPr>
              <w:ind w:left="175" w:hanging="175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จำนวนที่ไม่ได้ปันส่วน</w:t>
            </w:r>
          </w:p>
        </w:tc>
        <w:tc>
          <w:tcPr>
            <w:tcW w:w="1082" w:type="dxa"/>
            <w:vAlign w:val="bottom"/>
          </w:tcPr>
          <w:p w14:paraId="6D54DB5B" w14:textId="77777777" w:rsidR="009657C3" w:rsidRPr="00D654CF" w:rsidRDefault="009657C3" w:rsidP="009657C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6B702E5D" w14:textId="77777777" w:rsidR="009657C3" w:rsidRPr="00D654CF" w:rsidRDefault="009657C3" w:rsidP="009657C3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49AF8CD0" w14:textId="77777777" w:rsidR="009657C3" w:rsidRPr="00D654CF" w:rsidRDefault="009657C3" w:rsidP="009657C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gridSpan w:val="2"/>
          </w:tcPr>
          <w:p w14:paraId="6EB9D81C" w14:textId="77777777" w:rsidR="009657C3" w:rsidRPr="00D654CF" w:rsidRDefault="009657C3" w:rsidP="009657C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AA48E20" w14:textId="77777777" w:rsidR="009657C3" w:rsidRPr="00D654CF" w:rsidRDefault="009657C3" w:rsidP="009657C3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45ED4774" w14:textId="77777777" w:rsidR="009657C3" w:rsidRPr="00D654CF" w:rsidRDefault="009657C3" w:rsidP="009657C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gridSpan w:val="2"/>
            <w:vAlign w:val="bottom"/>
          </w:tcPr>
          <w:p w14:paraId="3ADB0136" w14:textId="77777777" w:rsidR="009657C3" w:rsidRPr="00D654CF" w:rsidRDefault="009657C3" w:rsidP="004D5B6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9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657C3" w:rsidRPr="00D654CF" w14:paraId="31BACBC7" w14:textId="77777777" w:rsidTr="009657C3">
        <w:trPr>
          <w:cantSplit/>
          <w:trHeight w:val="144"/>
        </w:trPr>
        <w:tc>
          <w:tcPr>
            <w:tcW w:w="4500" w:type="dxa"/>
          </w:tcPr>
          <w:p w14:paraId="310B7D5E" w14:textId="70C2149D" w:rsidR="009657C3" w:rsidRPr="00D654CF" w:rsidRDefault="009657C3" w:rsidP="009657C3">
            <w:pPr>
              <w:tabs>
                <w:tab w:val="clear" w:pos="680"/>
                <w:tab w:val="left" w:pos="540"/>
              </w:tabs>
              <w:spacing w:line="240" w:lineRule="auto"/>
              <w:ind w:left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D2A3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DD2A33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DD2A3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ส่วนแบ่งกำไร</w:t>
            </w:r>
            <w:r w:rsidRPr="00DD2A33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ของ</w:t>
            </w:r>
            <w:r w:rsidRPr="00DD2A33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082" w:type="dxa"/>
            <w:vAlign w:val="bottom"/>
          </w:tcPr>
          <w:p w14:paraId="20D556E4" w14:textId="48C99B29" w:rsidR="009657C3" w:rsidRPr="00D654CF" w:rsidRDefault="009657C3" w:rsidP="009657C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33733734" w14:textId="77777777" w:rsidR="009657C3" w:rsidRPr="00D654CF" w:rsidRDefault="009657C3" w:rsidP="009657C3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66199F94" w14:textId="5A30472D" w:rsidR="009657C3" w:rsidRPr="00620920" w:rsidRDefault="009657C3" w:rsidP="009657C3">
            <w:pPr>
              <w:tabs>
                <w:tab w:val="clear" w:pos="680"/>
                <w:tab w:val="left" w:pos="540"/>
                <w:tab w:val="decimal" w:pos="731"/>
              </w:tabs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gridSpan w:val="2"/>
          </w:tcPr>
          <w:p w14:paraId="000BDADE" w14:textId="77777777" w:rsidR="009657C3" w:rsidRPr="00D654CF" w:rsidRDefault="009657C3" w:rsidP="009657C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61D831EA" w14:textId="6DF51F7F" w:rsidR="009657C3" w:rsidRPr="00D654CF" w:rsidRDefault="005D145E" w:rsidP="009657C3">
            <w:pPr>
              <w:pStyle w:val="acctfourfigures"/>
              <w:tabs>
                <w:tab w:val="clear" w:pos="765"/>
                <w:tab w:val="decimal" w:pos="1642"/>
              </w:tabs>
              <w:spacing w:line="240" w:lineRule="atLeast"/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34</w:t>
            </w:r>
          </w:p>
        </w:tc>
        <w:tc>
          <w:tcPr>
            <w:tcW w:w="180" w:type="dxa"/>
            <w:vAlign w:val="bottom"/>
          </w:tcPr>
          <w:p w14:paraId="3DFFD1D9" w14:textId="77777777" w:rsidR="009657C3" w:rsidRPr="00D654CF" w:rsidRDefault="009657C3" w:rsidP="009657C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gridSpan w:val="2"/>
            <w:tcBorders>
              <w:bottom w:val="single" w:sz="4" w:space="0" w:color="auto"/>
            </w:tcBorders>
            <w:vAlign w:val="bottom"/>
          </w:tcPr>
          <w:p w14:paraId="1A225244" w14:textId="34855656" w:rsidR="009657C3" w:rsidRPr="00620920" w:rsidRDefault="009657C3" w:rsidP="004D5B64">
            <w:pPr>
              <w:tabs>
                <w:tab w:val="clear" w:pos="680"/>
                <w:tab w:val="left" w:pos="540"/>
              </w:tabs>
              <w:ind w:right="9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39</w:t>
            </w:r>
          </w:p>
        </w:tc>
      </w:tr>
      <w:tr w:rsidR="009657C3" w:rsidRPr="00D654CF" w14:paraId="0B90DFAA" w14:textId="77777777" w:rsidTr="009657C3">
        <w:trPr>
          <w:cantSplit/>
          <w:trHeight w:val="144"/>
        </w:trPr>
        <w:tc>
          <w:tcPr>
            <w:tcW w:w="4500" w:type="dxa"/>
          </w:tcPr>
          <w:p w14:paraId="6628594C" w14:textId="3B5BCF29" w:rsidR="009657C3" w:rsidRPr="00D654CF" w:rsidRDefault="009657C3" w:rsidP="009657C3">
            <w:pPr>
              <w:ind w:left="175" w:hanging="175"/>
              <w:rPr>
                <w:rFonts w:asciiTheme="majorBidi" w:hAnsiTheme="majorBidi" w:cstheme="majorBidi"/>
                <w:sz w:val="28"/>
                <w:szCs w:val="28"/>
                <w:highlight w:val="cyan"/>
                <w:cs/>
              </w:rPr>
            </w:pPr>
            <w:r w:rsidRPr="006F6C8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สำหรับงวด</w:t>
            </w:r>
          </w:p>
        </w:tc>
        <w:tc>
          <w:tcPr>
            <w:tcW w:w="1082" w:type="dxa"/>
            <w:vAlign w:val="bottom"/>
          </w:tcPr>
          <w:p w14:paraId="34F6A7CE" w14:textId="79524C15" w:rsidR="009657C3" w:rsidRPr="00556257" w:rsidRDefault="009657C3" w:rsidP="009657C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75905297" w14:textId="77777777" w:rsidR="009657C3" w:rsidRPr="00D654CF" w:rsidRDefault="009657C3" w:rsidP="009657C3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3CBD5302" w14:textId="09276969" w:rsidR="009657C3" w:rsidRPr="00620920" w:rsidRDefault="009657C3" w:rsidP="009657C3">
            <w:pPr>
              <w:tabs>
                <w:tab w:val="clear" w:pos="680"/>
                <w:tab w:val="left" w:pos="540"/>
                <w:tab w:val="decimal" w:pos="731"/>
              </w:tabs>
              <w:ind w:right="16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gridSpan w:val="2"/>
          </w:tcPr>
          <w:p w14:paraId="462639C9" w14:textId="77777777" w:rsidR="009657C3" w:rsidRPr="00D654CF" w:rsidRDefault="009657C3" w:rsidP="009657C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383A77D" w14:textId="3D999796" w:rsidR="009657C3" w:rsidRPr="00196A86" w:rsidRDefault="004C1F73" w:rsidP="009657C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215,833</w:t>
            </w:r>
          </w:p>
        </w:tc>
        <w:tc>
          <w:tcPr>
            <w:tcW w:w="180" w:type="dxa"/>
            <w:vAlign w:val="bottom"/>
          </w:tcPr>
          <w:p w14:paraId="2CBD4D97" w14:textId="77777777" w:rsidR="009657C3" w:rsidRPr="00D654CF" w:rsidRDefault="009657C3" w:rsidP="009657C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5651E6" w14:textId="2A064DF3" w:rsidR="009657C3" w:rsidRPr="00620920" w:rsidRDefault="009657C3" w:rsidP="004D5B64">
            <w:pPr>
              <w:tabs>
                <w:tab w:val="clear" w:pos="680"/>
                <w:tab w:val="left" w:pos="540"/>
              </w:tabs>
              <w:ind w:right="10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171,871</w:t>
            </w:r>
          </w:p>
        </w:tc>
      </w:tr>
    </w:tbl>
    <w:p w14:paraId="59A27977" w14:textId="491AAC3D" w:rsidR="00CD039A" w:rsidRDefault="00CD03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  <w:lang w:bidi="ar-SA"/>
        </w:rPr>
      </w:pPr>
    </w:p>
    <w:p w14:paraId="76E8B201" w14:textId="1B826D0B" w:rsidR="00D44225" w:rsidRPr="00ED213C" w:rsidRDefault="00D44225" w:rsidP="00C40312">
      <w:pPr>
        <w:pStyle w:val="index"/>
        <w:numPr>
          <w:ilvl w:val="0"/>
          <w:numId w:val="19"/>
        </w:numPr>
        <w:spacing w:after="0" w:line="240" w:lineRule="atLeas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 w:rsidRPr="00ED213C">
        <w:rPr>
          <w:rFonts w:asciiTheme="majorBidi" w:hAnsiTheme="majorBidi" w:cstheme="majorBidi"/>
          <w:b/>
          <w:bCs/>
          <w:sz w:val="30"/>
          <w:szCs w:val="30"/>
          <w:cs/>
          <w:lang w:val="en-US" w:bidi="th-TH"/>
        </w:rPr>
        <w:t>ภาษีเงินได้</w:t>
      </w:r>
    </w:p>
    <w:p w14:paraId="5801B5F7" w14:textId="77777777" w:rsidR="00D44225" w:rsidRPr="006F6C88" w:rsidRDefault="00D44225" w:rsidP="00D442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rPr>
          <w:rFonts w:asciiTheme="majorBidi" w:hAnsiTheme="majorBidi" w:cstheme="majorBidi"/>
          <w:b/>
          <w:bCs/>
          <w:sz w:val="28"/>
          <w:szCs w:val="28"/>
        </w:rPr>
      </w:pPr>
    </w:p>
    <w:p w14:paraId="7F4EBFFA" w14:textId="306D783F" w:rsidR="009D2661" w:rsidRDefault="009D2661" w:rsidP="009D2661">
      <w:pPr>
        <w:pStyle w:val="a0"/>
        <w:tabs>
          <w:tab w:val="clear" w:pos="1080"/>
          <w:tab w:val="left" w:pos="810"/>
        </w:tabs>
        <w:ind w:left="540" w:right="-27"/>
        <w:jc w:val="thaiDistribute"/>
        <w:rPr>
          <w:rFonts w:asciiTheme="majorBidi" w:hAnsiTheme="majorBidi" w:cs="Angsana New"/>
          <w:sz w:val="28"/>
          <w:szCs w:val="28"/>
          <w:cs/>
        </w:rPr>
      </w:pPr>
      <w:r w:rsidRPr="006F6C88">
        <w:rPr>
          <w:rFonts w:asciiTheme="majorBidi" w:hAnsiTheme="majorBidi" w:cstheme="majorBidi"/>
          <w:sz w:val="28"/>
          <w:szCs w:val="28"/>
          <w:cs/>
        </w:rPr>
        <w:t>จำนวนภาษีเงินได้ที่แท้จริงของบริษัท</w:t>
      </w:r>
      <w:r>
        <w:rPr>
          <w:rFonts w:asciiTheme="majorBidi" w:hAnsiTheme="majorBidi" w:cstheme="majorBidi" w:hint="cs"/>
          <w:sz w:val="28"/>
          <w:szCs w:val="28"/>
          <w:cs/>
        </w:rPr>
        <w:t>และบริษัทย่อย</w:t>
      </w:r>
      <w:r w:rsidRPr="006F6C88">
        <w:rPr>
          <w:rFonts w:asciiTheme="majorBidi" w:hAnsiTheme="majorBidi" w:cstheme="majorBidi"/>
          <w:sz w:val="28"/>
          <w:szCs w:val="28"/>
          <w:cs/>
        </w:rPr>
        <w:t>ในการดำเนินงานสำหรับงวด</w:t>
      </w:r>
      <w:r w:rsidR="003311BF" w:rsidRPr="006F6C88">
        <w:rPr>
          <w:rFonts w:asciiTheme="majorBidi" w:hAnsiTheme="majorBidi" w:cstheme="majorBidi"/>
          <w:sz w:val="28"/>
          <w:szCs w:val="28"/>
          <w:cs/>
        </w:rPr>
        <w:t>สามเดือน</w:t>
      </w:r>
      <w:r w:rsidR="003311BF">
        <w:rPr>
          <w:rFonts w:asciiTheme="majorBidi" w:hAnsiTheme="majorBidi" w:cstheme="majorBidi" w:hint="cs"/>
          <w:sz w:val="28"/>
          <w:szCs w:val="28"/>
          <w:cs/>
        </w:rPr>
        <w:t>และ</w:t>
      </w:r>
      <w:r w:rsidR="00D250C9">
        <w:rPr>
          <w:rFonts w:asciiTheme="majorBidi" w:hAnsiTheme="majorBidi" w:cstheme="majorBidi" w:hint="cs"/>
          <w:sz w:val="28"/>
          <w:szCs w:val="28"/>
          <w:cs/>
        </w:rPr>
        <w:t>หกเดือน</w:t>
      </w:r>
      <w:r w:rsidRPr="006F6C88">
        <w:rPr>
          <w:rFonts w:asciiTheme="majorBidi" w:hAnsiTheme="majorBidi" w:cstheme="majorBidi"/>
          <w:sz w:val="28"/>
          <w:szCs w:val="28"/>
          <w:cs/>
        </w:rPr>
        <w:t>สิ้นสุดวันที่</w:t>
      </w:r>
      <w:r w:rsidR="00D250C9">
        <w:rPr>
          <w:rFonts w:asciiTheme="majorBidi" w:hAnsiTheme="majorBidi" w:cstheme="majorBidi"/>
          <w:sz w:val="28"/>
          <w:szCs w:val="28"/>
          <w:cs/>
        </w:rPr>
        <w:br/>
      </w:r>
      <w:r w:rsidRPr="006F6C88">
        <w:rPr>
          <w:rFonts w:asciiTheme="majorBidi" w:hAnsiTheme="majorBidi" w:cs="Angsana New"/>
          <w:sz w:val="28"/>
          <w:szCs w:val="28"/>
          <w:cs/>
        </w:rPr>
        <w:t>3</w:t>
      </w:r>
      <w:r w:rsidR="00D250C9">
        <w:rPr>
          <w:rFonts w:asciiTheme="majorBidi" w:hAnsiTheme="majorBidi" w:cstheme="majorBidi"/>
          <w:sz w:val="28"/>
          <w:szCs w:val="28"/>
          <w:lang w:val="en-US"/>
        </w:rPr>
        <w:t xml:space="preserve">0 </w:t>
      </w:r>
      <w:r w:rsidR="00D250C9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มิถุนายน </w:t>
      </w:r>
      <w:r>
        <w:rPr>
          <w:rFonts w:asciiTheme="majorBidi" w:hAnsiTheme="majorBidi" w:cstheme="majorBidi"/>
          <w:sz w:val="28"/>
          <w:szCs w:val="28"/>
          <w:lang w:val="en-US"/>
        </w:rPr>
        <w:t>2564</w:t>
      </w:r>
      <w:r w:rsidRPr="006F6C88">
        <w:rPr>
          <w:rFonts w:asciiTheme="majorBidi" w:hAnsiTheme="majorBidi" w:cstheme="majorBidi"/>
          <w:sz w:val="28"/>
          <w:szCs w:val="28"/>
          <w:cs/>
        </w:rPr>
        <w:t xml:space="preserve"> และ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>
        <w:rPr>
          <w:rFonts w:asciiTheme="majorBidi" w:hAnsiTheme="majorBidi" w:cstheme="majorBidi"/>
          <w:sz w:val="28"/>
          <w:szCs w:val="28"/>
          <w:lang w:val="en-US"/>
        </w:rPr>
        <w:t>2563</w:t>
      </w:r>
      <w:r>
        <w:rPr>
          <w:rFonts w:asciiTheme="majorBidi" w:hAnsiTheme="majorBidi" w:cstheme="majorBidi" w:hint="cs"/>
          <w:color w:val="000000"/>
          <w:sz w:val="28"/>
          <w:szCs w:val="28"/>
          <w:cs/>
        </w:rPr>
        <w:t xml:space="preserve"> </w:t>
      </w:r>
      <w:r w:rsidRPr="006F6C88">
        <w:rPr>
          <w:rFonts w:asciiTheme="majorBidi" w:hAnsiTheme="majorBidi" w:cstheme="majorBidi"/>
          <w:sz w:val="28"/>
          <w:szCs w:val="28"/>
          <w:cs/>
        </w:rPr>
        <w:t>น้อยกว่าจำนวนภาษีเงินได้ที่คำนวณโดยการใช้อัตราภาษีเงินได้คูณกับยอดกำไรสุทธิ</w:t>
      </w:r>
      <w:r w:rsidR="004D5B64">
        <w:rPr>
          <w:rFonts w:asciiTheme="majorBidi" w:hAnsiTheme="majorBidi" w:cstheme="majorBidi"/>
          <w:sz w:val="28"/>
          <w:szCs w:val="28"/>
          <w:cs/>
        </w:rPr>
        <w:br/>
      </w:r>
      <w:r w:rsidRPr="006F6C88">
        <w:rPr>
          <w:rFonts w:asciiTheme="majorBidi" w:hAnsiTheme="majorBidi" w:cstheme="majorBidi"/>
          <w:sz w:val="28"/>
          <w:szCs w:val="28"/>
          <w:cs/>
        </w:rPr>
        <w:t>สำหรับงวด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6F6C88">
        <w:rPr>
          <w:rFonts w:asciiTheme="majorBidi" w:hAnsiTheme="majorBidi" w:cstheme="majorBidi"/>
          <w:sz w:val="28"/>
          <w:szCs w:val="28"/>
          <w:cs/>
        </w:rPr>
        <w:t>ส่วนใหญ่เนื่องมาจากบริษัทมีรายได้เงินปันผลจากบริษัทย่อย ซึ่งเป็นรายได้ที่ได้รับยกเว้นภาษี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 และบริษัทย่อยบางแห่งได้รับสิทธิประโยชน์ในการ</w:t>
      </w:r>
      <w:r w:rsidR="00D773EA">
        <w:rPr>
          <w:rFonts w:asciiTheme="majorBidi" w:hAnsiTheme="majorBidi" w:cstheme="majorBidi" w:hint="cs"/>
          <w:sz w:val="28"/>
          <w:szCs w:val="28"/>
          <w:cs/>
        </w:rPr>
        <w:t>ยกเว้นและ</w:t>
      </w:r>
      <w:r>
        <w:rPr>
          <w:rFonts w:asciiTheme="majorBidi" w:hAnsiTheme="majorBidi" w:cstheme="majorBidi" w:hint="cs"/>
          <w:sz w:val="28"/>
          <w:szCs w:val="28"/>
          <w:cs/>
        </w:rPr>
        <w:t>ลดหย่อน</w:t>
      </w:r>
      <w:r w:rsidRPr="00DB6407">
        <w:rPr>
          <w:rFonts w:asciiTheme="majorBidi" w:hAnsiTheme="majorBidi" w:cstheme="majorBidi"/>
          <w:sz w:val="28"/>
          <w:szCs w:val="28"/>
          <w:cs/>
        </w:rPr>
        <w:t>ภาษีเงินได้นิติบุคคลสำหรับกำไรสุทธิที่ได้จากการประกอบกิจการที่ได้รับการส่งเสริม</w:t>
      </w:r>
      <w:r w:rsidR="00CD4587">
        <w:rPr>
          <w:rFonts w:asciiTheme="majorBidi" w:hAnsiTheme="majorBidi" w:cstheme="majorBidi" w:hint="cs"/>
          <w:sz w:val="28"/>
          <w:szCs w:val="28"/>
          <w:cs/>
        </w:rPr>
        <w:t>การลงทุน</w:t>
      </w:r>
    </w:p>
    <w:p w14:paraId="085F63F8" w14:textId="77777777" w:rsidR="009D2661" w:rsidRPr="009D2661" w:rsidRDefault="009D2661" w:rsidP="009D2661">
      <w:pPr>
        <w:pStyle w:val="index"/>
        <w:tabs>
          <w:tab w:val="clear" w:pos="1134"/>
        </w:tabs>
        <w:spacing w:after="0" w:line="240" w:lineRule="atLeast"/>
        <w:ind w:left="540" w:right="-27" w:firstLine="0"/>
        <w:outlineLvl w:val="0"/>
        <w:rPr>
          <w:rFonts w:asciiTheme="majorBidi" w:hAnsiTheme="majorBidi" w:cstheme="majorBidi"/>
          <w:b/>
          <w:bCs/>
          <w:sz w:val="28"/>
          <w:szCs w:val="28"/>
          <w:lang w:val="en-US" w:bidi="th-TH"/>
        </w:rPr>
      </w:pPr>
    </w:p>
    <w:p w14:paraId="0EDB89D6" w14:textId="40F1180F" w:rsidR="00957F5C" w:rsidRDefault="00957F5C" w:rsidP="00D24A66">
      <w:pPr>
        <w:pStyle w:val="index"/>
        <w:numPr>
          <w:ilvl w:val="0"/>
          <w:numId w:val="19"/>
        </w:numPr>
        <w:spacing w:after="0" w:line="240" w:lineRule="atLeast"/>
        <w:ind w:left="540" w:right="-27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</w:pPr>
      <w:r>
        <w:rPr>
          <w:rFonts w:asciiTheme="majorBidi" w:hAnsiTheme="majorBidi" w:cstheme="majorBidi" w:hint="cs"/>
          <w:b/>
          <w:bCs/>
          <w:sz w:val="30"/>
          <w:szCs w:val="30"/>
          <w:cs/>
          <w:lang w:val="en-US" w:bidi="th-TH"/>
        </w:rPr>
        <w:t>เงินปันผล</w:t>
      </w:r>
    </w:p>
    <w:p w14:paraId="7C34CE83" w14:textId="04B06A6B" w:rsidR="00957F5C" w:rsidRPr="00957F5C" w:rsidRDefault="00957F5C" w:rsidP="00957F5C">
      <w:pPr>
        <w:pStyle w:val="index"/>
        <w:tabs>
          <w:tab w:val="clear" w:pos="1134"/>
        </w:tabs>
        <w:spacing w:after="0" w:line="240" w:lineRule="atLeast"/>
        <w:ind w:right="-27"/>
        <w:outlineLvl w:val="0"/>
        <w:rPr>
          <w:rFonts w:asciiTheme="majorBidi" w:hAnsiTheme="majorBidi" w:cstheme="majorBidi"/>
          <w:b/>
          <w:bCs/>
          <w:sz w:val="28"/>
          <w:szCs w:val="28"/>
          <w:lang w:val="en-US" w:bidi="th-TH"/>
        </w:rPr>
      </w:pPr>
    </w:p>
    <w:p w14:paraId="15BA4CF6" w14:textId="6D915AFF" w:rsidR="00957F5C" w:rsidRPr="00957F5C" w:rsidRDefault="00957F5C" w:rsidP="00957F5C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z w:val="28"/>
          <w:szCs w:val="28"/>
          <w:cs/>
          <w:lang w:val="th-TH"/>
        </w:rPr>
      </w:pPr>
      <w:r w:rsidRPr="00957F5C">
        <w:rPr>
          <w:rFonts w:asciiTheme="majorBidi" w:hAnsiTheme="majorBidi" w:cstheme="majorBidi" w:hint="cs"/>
          <w:sz w:val="28"/>
          <w:szCs w:val="28"/>
          <w:cs/>
          <w:lang w:val="th-TH"/>
        </w:rPr>
        <w:t>รายละเอียดเงินปันผลในระหว่าง</w:t>
      </w:r>
      <w:r>
        <w:rPr>
          <w:rFonts w:asciiTheme="majorBidi" w:hAnsiTheme="majorBidi" w:cstheme="majorBidi" w:hint="cs"/>
          <w:sz w:val="28"/>
          <w:szCs w:val="28"/>
          <w:cs/>
          <w:lang w:val="th-TH"/>
        </w:rPr>
        <w:t xml:space="preserve">งวด </w:t>
      </w:r>
      <w:r w:rsidRPr="00957F5C">
        <w:rPr>
          <w:rFonts w:asciiTheme="majorBidi" w:hAnsiTheme="majorBidi" w:cstheme="majorBidi" w:hint="cs"/>
          <w:sz w:val="28"/>
          <w:szCs w:val="28"/>
          <w:cs/>
          <w:lang w:val="th-TH"/>
        </w:rPr>
        <w:t>มีดังนี้</w:t>
      </w:r>
    </w:p>
    <w:p w14:paraId="27272C65" w14:textId="77777777" w:rsidR="00957F5C" w:rsidRPr="00957F5C" w:rsidRDefault="00957F5C" w:rsidP="00957F5C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  <w:lang w:val="th-TH"/>
        </w:rPr>
      </w:pPr>
    </w:p>
    <w:tbl>
      <w:tblPr>
        <w:tblStyle w:val="TableGrid"/>
        <w:tblW w:w="9302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00"/>
        <w:gridCol w:w="1530"/>
        <w:gridCol w:w="1440"/>
        <w:gridCol w:w="1224"/>
        <w:gridCol w:w="231"/>
        <w:gridCol w:w="1277"/>
      </w:tblGrid>
      <w:tr w:rsidR="00957F5C" w:rsidRPr="00957F5C" w14:paraId="689F7596" w14:textId="77777777" w:rsidTr="00957F5C">
        <w:trPr>
          <w:tblHeader/>
        </w:trPr>
        <w:tc>
          <w:tcPr>
            <w:tcW w:w="3600" w:type="dxa"/>
            <w:vAlign w:val="bottom"/>
          </w:tcPr>
          <w:p w14:paraId="24DEECEB" w14:textId="77777777" w:rsidR="00957F5C" w:rsidRPr="00957F5C" w:rsidRDefault="00957F5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530" w:type="dxa"/>
            <w:vAlign w:val="bottom"/>
            <w:hideMark/>
          </w:tcPr>
          <w:p w14:paraId="1733BF20" w14:textId="77777777" w:rsidR="00957F5C" w:rsidRPr="00957F5C" w:rsidRDefault="00957F5C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/>
                <w:sz w:val="28"/>
                <w:szCs w:val="28"/>
                <w:cs/>
                <w:lang w:val="th-TH"/>
              </w:rPr>
            </w:pPr>
            <w:r w:rsidRPr="00957F5C"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>วันที่อนุมัติ</w:t>
            </w:r>
          </w:p>
        </w:tc>
        <w:tc>
          <w:tcPr>
            <w:tcW w:w="1440" w:type="dxa"/>
            <w:vAlign w:val="bottom"/>
            <w:hideMark/>
          </w:tcPr>
          <w:p w14:paraId="3737FA9A" w14:textId="77777777" w:rsidR="00957F5C" w:rsidRPr="00957F5C" w:rsidRDefault="00957F5C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/>
                <w:sz w:val="28"/>
                <w:szCs w:val="28"/>
                <w:cs/>
                <w:lang w:val="th-TH"/>
              </w:rPr>
            </w:pPr>
            <w:r w:rsidRPr="00957F5C"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>กำหนดจ่าย</w:t>
            </w:r>
          </w:p>
        </w:tc>
        <w:tc>
          <w:tcPr>
            <w:tcW w:w="1224" w:type="dxa"/>
            <w:vAlign w:val="bottom"/>
            <w:hideMark/>
          </w:tcPr>
          <w:p w14:paraId="7995C6D3" w14:textId="77777777" w:rsidR="00957F5C" w:rsidRPr="00957F5C" w:rsidRDefault="00957F5C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957F5C"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>อัตราต่อหุ้น</w:t>
            </w:r>
          </w:p>
        </w:tc>
        <w:tc>
          <w:tcPr>
            <w:tcW w:w="231" w:type="dxa"/>
          </w:tcPr>
          <w:p w14:paraId="01F9878A" w14:textId="77777777" w:rsidR="00957F5C" w:rsidRPr="00957F5C" w:rsidRDefault="00957F5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77" w:type="dxa"/>
            <w:vAlign w:val="bottom"/>
            <w:hideMark/>
          </w:tcPr>
          <w:p w14:paraId="5CD16869" w14:textId="77777777" w:rsidR="00957F5C" w:rsidRPr="00957F5C" w:rsidRDefault="00957F5C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957F5C"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>จำนวนเงิน</w:t>
            </w:r>
          </w:p>
        </w:tc>
      </w:tr>
      <w:tr w:rsidR="00957F5C" w:rsidRPr="00957F5C" w14:paraId="5B76472A" w14:textId="77777777" w:rsidTr="00957F5C">
        <w:trPr>
          <w:tblHeader/>
        </w:trPr>
        <w:tc>
          <w:tcPr>
            <w:tcW w:w="3600" w:type="dxa"/>
          </w:tcPr>
          <w:p w14:paraId="486EEC7C" w14:textId="77777777" w:rsidR="00957F5C" w:rsidRPr="00957F5C" w:rsidRDefault="00957F5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jc w:val="center"/>
              <w:rPr>
                <w:rFonts w:asciiTheme="majorBidi" w:hAnsi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530" w:type="dxa"/>
          </w:tcPr>
          <w:p w14:paraId="62732796" w14:textId="77777777" w:rsidR="00957F5C" w:rsidRPr="00957F5C" w:rsidRDefault="00957F5C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440" w:type="dxa"/>
          </w:tcPr>
          <w:p w14:paraId="76C29DD3" w14:textId="77777777" w:rsidR="00957F5C" w:rsidRPr="00957F5C" w:rsidRDefault="00957F5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24" w:type="dxa"/>
            <w:hideMark/>
          </w:tcPr>
          <w:p w14:paraId="232D9CEB" w14:textId="77777777" w:rsidR="00957F5C" w:rsidRPr="00C16540" w:rsidRDefault="00957F5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</w:pPr>
            <w:r w:rsidRPr="00C16540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val="th-TH"/>
              </w:rPr>
              <w:t>(บาท)</w:t>
            </w:r>
          </w:p>
        </w:tc>
        <w:tc>
          <w:tcPr>
            <w:tcW w:w="231" w:type="dxa"/>
          </w:tcPr>
          <w:p w14:paraId="27E9A130" w14:textId="77777777" w:rsidR="00957F5C" w:rsidRPr="00C16540" w:rsidRDefault="00957F5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/>
                <w:i/>
                <w:iCs/>
                <w:sz w:val="28"/>
                <w:szCs w:val="28"/>
                <w:cs/>
                <w:lang w:val="th-TH"/>
              </w:rPr>
            </w:pPr>
          </w:p>
        </w:tc>
        <w:tc>
          <w:tcPr>
            <w:tcW w:w="1277" w:type="dxa"/>
            <w:hideMark/>
          </w:tcPr>
          <w:p w14:paraId="48D982A8" w14:textId="77777777" w:rsidR="00957F5C" w:rsidRPr="00C16540" w:rsidRDefault="00957F5C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</w:pPr>
            <w:r w:rsidRPr="00C16540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val="th-TH"/>
              </w:rPr>
              <w:t>(ล้านบาท)</w:t>
            </w:r>
          </w:p>
        </w:tc>
      </w:tr>
      <w:tr w:rsidR="00B6072A" w:rsidRPr="00957F5C" w14:paraId="45F291FE" w14:textId="77777777" w:rsidTr="00957F5C">
        <w:trPr>
          <w:tblHeader/>
        </w:trPr>
        <w:tc>
          <w:tcPr>
            <w:tcW w:w="3600" w:type="dxa"/>
          </w:tcPr>
          <w:p w14:paraId="6406699A" w14:textId="65A82859" w:rsidR="00B6072A" w:rsidRPr="00872025" w:rsidRDefault="00B6072A" w:rsidP="00B6072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/>
                <w:sz w:val="28"/>
                <w:szCs w:val="28"/>
                <w:cs/>
                <w:lang w:val="th-TH"/>
              </w:rPr>
            </w:pPr>
            <w:r w:rsidRPr="00872025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 xml:space="preserve">ปี </w:t>
            </w:r>
            <w:r w:rsidRPr="00872025">
              <w:rPr>
                <w:rFonts w:ascii="Angsana New" w:hAnsi="Angsana New"/>
                <w:i/>
                <w:iCs/>
                <w:sz w:val="28"/>
                <w:szCs w:val="28"/>
              </w:rPr>
              <w:t>256</w:t>
            </w:r>
            <w:r w:rsidR="00343A95" w:rsidRPr="00872025">
              <w:rPr>
                <w:rFonts w:ascii="Angsana New" w:hAnsi="Angsana New"/>
                <w:i/>
                <w:iCs/>
                <w:sz w:val="28"/>
                <w:szCs w:val="28"/>
              </w:rPr>
              <w:t>4</w:t>
            </w:r>
          </w:p>
        </w:tc>
        <w:tc>
          <w:tcPr>
            <w:tcW w:w="1530" w:type="dxa"/>
          </w:tcPr>
          <w:p w14:paraId="650E1A20" w14:textId="77777777" w:rsidR="00B6072A" w:rsidRPr="00957F5C" w:rsidRDefault="00B6072A" w:rsidP="00B6072A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440" w:type="dxa"/>
          </w:tcPr>
          <w:p w14:paraId="690D2E04" w14:textId="77777777" w:rsidR="00B6072A" w:rsidRPr="00957F5C" w:rsidRDefault="00B6072A" w:rsidP="00B6072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24" w:type="dxa"/>
          </w:tcPr>
          <w:p w14:paraId="39AB3AFA" w14:textId="77777777" w:rsidR="00B6072A" w:rsidRPr="00C16540" w:rsidRDefault="00B6072A" w:rsidP="00B6072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</w:pPr>
          </w:p>
        </w:tc>
        <w:tc>
          <w:tcPr>
            <w:tcW w:w="231" w:type="dxa"/>
          </w:tcPr>
          <w:p w14:paraId="79025565" w14:textId="77777777" w:rsidR="00B6072A" w:rsidRPr="00C16540" w:rsidRDefault="00B6072A" w:rsidP="00B6072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/>
                <w:i/>
                <w:iCs/>
                <w:sz w:val="28"/>
                <w:szCs w:val="28"/>
                <w:cs/>
                <w:lang w:val="th-TH"/>
              </w:rPr>
            </w:pPr>
          </w:p>
        </w:tc>
        <w:tc>
          <w:tcPr>
            <w:tcW w:w="1277" w:type="dxa"/>
          </w:tcPr>
          <w:p w14:paraId="6992F5F4" w14:textId="77777777" w:rsidR="00B6072A" w:rsidRPr="00C16540" w:rsidRDefault="00B6072A" w:rsidP="00B6072A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</w:pPr>
          </w:p>
        </w:tc>
      </w:tr>
      <w:tr w:rsidR="00B6072A" w:rsidRPr="00957F5C" w14:paraId="0BA1972D" w14:textId="77777777" w:rsidTr="00957F5C">
        <w:trPr>
          <w:tblHeader/>
        </w:trPr>
        <w:tc>
          <w:tcPr>
            <w:tcW w:w="3600" w:type="dxa"/>
          </w:tcPr>
          <w:p w14:paraId="168F11F1" w14:textId="6F47BFD8" w:rsidR="00B6072A" w:rsidRPr="00872025" w:rsidRDefault="00B6072A" w:rsidP="00B6072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/>
                <w:sz w:val="28"/>
                <w:szCs w:val="28"/>
                <w:cs/>
                <w:lang w:val="th-TH"/>
              </w:rPr>
            </w:pPr>
            <w:r w:rsidRPr="00872025"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>เงินปันผล</w:t>
            </w:r>
            <w:r w:rsidR="00343A95" w:rsidRPr="00872025"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>ประจำปี</w:t>
            </w:r>
            <w:r w:rsidRPr="00872025"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 xml:space="preserve"> </w:t>
            </w:r>
            <w:r w:rsidRPr="00872025">
              <w:rPr>
                <w:rFonts w:asciiTheme="majorBidi" w:hAnsiTheme="majorBidi" w:hint="cs"/>
                <w:sz w:val="28"/>
                <w:szCs w:val="28"/>
                <w:cs/>
                <w:lang w:val="th-TH"/>
              </w:rPr>
              <w:t>256</w:t>
            </w:r>
            <w:r w:rsidRPr="00872025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530" w:type="dxa"/>
          </w:tcPr>
          <w:p w14:paraId="09AFF989" w14:textId="3FE97C7A" w:rsidR="00B6072A" w:rsidRPr="00957F5C" w:rsidRDefault="00343A95" w:rsidP="00B6072A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7B2EC8">
              <w:rPr>
                <w:rFonts w:asciiTheme="majorBidi" w:hAnsiTheme="majorBidi" w:cstheme="majorBidi"/>
                <w:sz w:val="28"/>
                <w:szCs w:val="28"/>
              </w:rPr>
              <w:t xml:space="preserve">27 </w:t>
            </w:r>
            <w:r w:rsidRPr="007B2EC8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เมษายน</w:t>
            </w:r>
            <w:r w:rsidRPr="007B2EC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7B2EC8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440" w:type="dxa"/>
          </w:tcPr>
          <w:p w14:paraId="3F04ABFA" w14:textId="36677865" w:rsidR="00B6072A" w:rsidRPr="00957F5C" w:rsidRDefault="00343A95" w:rsidP="00B6072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/>
                <w:sz w:val="28"/>
                <w:szCs w:val="28"/>
                <w:cs/>
                <w:lang w:val="th-TH"/>
              </w:rPr>
            </w:pPr>
            <w:r w:rsidRPr="007B2EC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พฤษภาคม </w:t>
            </w:r>
            <w:r w:rsidRPr="007B2EC8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224" w:type="dxa"/>
          </w:tcPr>
          <w:p w14:paraId="314659EE" w14:textId="083386E3" w:rsidR="00B6072A" w:rsidRPr="00C16540" w:rsidRDefault="00343A95" w:rsidP="00B6072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</w:pPr>
            <w:r w:rsidRPr="007B2EC8">
              <w:rPr>
                <w:rFonts w:asciiTheme="majorBidi" w:hAnsiTheme="majorBidi" w:cstheme="majorBidi"/>
                <w:sz w:val="28"/>
                <w:szCs w:val="28"/>
              </w:rPr>
              <w:t>0.3272</w:t>
            </w:r>
          </w:p>
        </w:tc>
        <w:tc>
          <w:tcPr>
            <w:tcW w:w="231" w:type="dxa"/>
          </w:tcPr>
          <w:p w14:paraId="72F4DD91" w14:textId="77777777" w:rsidR="00B6072A" w:rsidRPr="00C16540" w:rsidRDefault="00B6072A" w:rsidP="00B6072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/>
                <w:i/>
                <w:iCs/>
                <w:sz w:val="28"/>
                <w:szCs w:val="28"/>
                <w:cs/>
                <w:lang w:val="th-TH"/>
              </w:rPr>
            </w:pPr>
          </w:p>
        </w:tc>
        <w:tc>
          <w:tcPr>
            <w:tcW w:w="1277" w:type="dxa"/>
          </w:tcPr>
          <w:p w14:paraId="36E50946" w14:textId="591B36D6" w:rsidR="00B6072A" w:rsidRPr="00C16540" w:rsidRDefault="00343A95" w:rsidP="00B6072A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</w:pPr>
            <w:r w:rsidRPr="007B2EC8">
              <w:rPr>
                <w:rFonts w:asciiTheme="majorBidi" w:hAnsiTheme="majorBidi" w:cstheme="majorBidi"/>
                <w:sz w:val="28"/>
                <w:szCs w:val="28"/>
              </w:rPr>
              <w:t>88.3</w:t>
            </w:r>
          </w:p>
        </w:tc>
      </w:tr>
      <w:tr w:rsidR="00B6072A" w:rsidRPr="00957F5C" w14:paraId="37E195E3" w14:textId="77777777" w:rsidTr="00957F5C">
        <w:trPr>
          <w:tblHeader/>
        </w:trPr>
        <w:tc>
          <w:tcPr>
            <w:tcW w:w="3600" w:type="dxa"/>
          </w:tcPr>
          <w:p w14:paraId="11EC5E51" w14:textId="117B753A" w:rsidR="00B6072A" w:rsidRPr="00872025" w:rsidRDefault="00B6072A" w:rsidP="00B6072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/>
                <w:sz w:val="28"/>
                <w:szCs w:val="28"/>
                <w:cs/>
                <w:lang w:val="th-TH"/>
              </w:rPr>
            </w:pPr>
            <w:r w:rsidRPr="00872025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 xml:space="preserve">ปี </w:t>
            </w:r>
            <w:r w:rsidRPr="00872025">
              <w:rPr>
                <w:rFonts w:ascii="Angsana New" w:hAnsi="Angsana New"/>
                <w:i/>
                <w:iCs/>
                <w:sz w:val="28"/>
                <w:szCs w:val="28"/>
              </w:rPr>
              <w:t>2563</w:t>
            </w:r>
          </w:p>
        </w:tc>
        <w:tc>
          <w:tcPr>
            <w:tcW w:w="1530" w:type="dxa"/>
          </w:tcPr>
          <w:p w14:paraId="33EAFFCA" w14:textId="77777777" w:rsidR="00B6072A" w:rsidRPr="00957F5C" w:rsidRDefault="00B6072A" w:rsidP="00B6072A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440" w:type="dxa"/>
          </w:tcPr>
          <w:p w14:paraId="5963A69C" w14:textId="77777777" w:rsidR="00B6072A" w:rsidRPr="00957F5C" w:rsidRDefault="00B6072A" w:rsidP="00B6072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24" w:type="dxa"/>
          </w:tcPr>
          <w:p w14:paraId="5EFB9609" w14:textId="77777777" w:rsidR="00B6072A" w:rsidRPr="00C16540" w:rsidRDefault="00B6072A" w:rsidP="00B6072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</w:pPr>
          </w:p>
        </w:tc>
        <w:tc>
          <w:tcPr>
            <w:tcW w:w="231" w:type="dxa"/>
          </w:tcPr>
          <w:p w14:paraId="74B7B3E1" w14:textId="77777777" w:rsidR="00B6072A" w:rsidRPr="00C16540" w:rsidRDefault="00B6072A" w:rsidP="00B6072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/>
                <w:i/>
                <w:iCs/>
                <w:sz w:val="28"/>
                <w:szCs w:val="28"/>
                <w:cs/>
                <w:lang w:val="th-TH"/>
              </w:rPr>
            </w:pPr>
          </w:p>
        </w:tc>
        <w:tc>
          <w:tcPr>
            <w:tcW w:w="1277" w:type="dxa"/>
          </w:tcPr>
          <w:p w14:paraId="467CAC0F" w14:textId="77777777" w:rsidR="00B6072A" w:rsidRPr="00C16540" w:rsidRDefault="00B6072A" w:rsidP="00B6072A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</w:pPr>
          </w:p>
        </w:tc>
      </w:tr>
      <w:tr w:rsidR="00B6072A" w:rsidRPr="00957F5C" w14:paraId="0ED175D9" w14:textId="77777777" w:rsidTr="00957F5C">
        <w:tc>
          <w:tcPr>
            <w:tcW w:w="3600" w:type="dxa"/>
            <w:hideMark/>
          </w:tcPr>
          <w:p w14:paraId="7D699A8C" w14:textId="2B0DE37D" w:rsidR="00B6072A" w:rsidRPr="001231FB" w:rsidRDefault="00B6072A" w:rsidP="00B6072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57F5C"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 xml:space="preserve">เงินปันผลระหว่างกาล </w:t>
            </w:r>
            <w:r w:rsidRPr="00957F5C">
              <w:rPr>
                <w:rFonts w:asciiTheme="majorBidi" w:hAnsiTheme="majorBidi" w:hint="cs"/>
                <w:sz w:val="28"/>
                <w:szCs w:val="28"/>
                <w:cs/>
                <w:lang w:val="th-TH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530" w:type="dxa"/>
            <w:hideMark/>
          </w:tcPr>
          <w:p w14:paraId="575AE531" w14:textId="5A8AB0A8" w:rsidR="00B6072A" w:rsidRPr="00957F5C" w:rsidRDefault="00B6072A" w:rsidP="00B6072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มีนาคม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440" w:type="dxa"/>
            <w:hideMark/>
          </w:tcPr>
          <w:p w14:paraId="55177E36" w14:textId="50576A9E" w:rsidR="00B6072A" w:rsidRPr="00957F5C" w:rsidRDefault="00B6072A" w:rsidP="00B6072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 xml:space="preserve">เมษายน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224" w:type="dxa"/>
            <w:hideMark/>
          </w:tcPr>
          <w:p w14:paraId="0151CFAA" w14:textId="05A17F30" w:rsidR="00B6072A" w:rsidRPr="00957F5C" w:rsidRDefault="00B6072A" w:rsidP="00B6072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>0.2063</w:t>
            </w:r>
          </w:p>
        </w:tc>
        <w:tc>
          <w:tcPr>
            <w:tcW w:w="231" w:type="dxa"/>
          </w:tcPr>
          <w:p w14:paraId="3A984B67" w14:textId="77777777" w:rsidR="00B6072A" w:rsidRPr="00957F5C" w:rsidRDefault="00B6072A" w:rsidP="00B6072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77" w:type="dxa"/>
            <w:hideMark/>
          </w:tcPr>
          <w:p w14:paraId="7F91936B" w14:textId="02B8B664" w:rsidR="00B6072A" w:rsidRPr="00957F5C" w:rsidRDefault="00B6072A" w:rsidP="00B6072A">
            <w:pPr>
              <w:tabs>
                <w:tab w:val="clear" w:pos="227"/>
                <w:tab w:val="clear" w:pos="454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>55.7</w:t>
            </w:r>
          </w:p>
        </w:tc>
      </w:tr>
    </w:tbl>
    <w:p w14:paraId="173C6033" w14:textId="2B0F15B4" w:rsidR="00343A95" w:rsidRDefault="00343A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p w14:paraId="3BA6B0FB" w14:textId="7BF8B242" w:rsidR="00B04D4B" w:rsidRPr="00ED213C" w:rsidRDefault="00B04D4B" w:rsidP="00D24A66">
      <w:pPr>
        <w:pStyle w:val="index"/>
        <w:numPr>
          <w:ilvl w:val="0"/>
          <w:numId w:val="19"/>
        </w:numPr>
        <w:spacing w:after="0" w:line="240" w:lineRule="atLeast"/>
        <w:ind w:left="540" w:right="-27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</w:pPr>
      <w:r w:rsidRPr="00ED213C">
        <w:rPr>
          <w:rFonts w:asciiTheme="majorBidi" w:hAnsiTheme="majorBidi" w:cstheme="majorBidi"/>
          <w:b/>
          <w:bCs/>
          <w:sz w:val="30"/>
          <w:szCs w:val="30"/>
          <w:cs/>
          <w:lang w:val="en-US" w:bidi="th-TH"/>
        </w:rPr>
        <w:lastRenderedPageBreak/>
        <w:t>เครื่องมือทางการเง</w:t>
      </w:r>
      <w:r w:rsidR="00163581" w:rsidRPr="00ED213C">
        <w:rPr>
          <w:rFonts w:asciiTheme="majorBidi" w:hAnsiTheme="majorBidi" w:cstheme="majorBidi"/>
          <w:b/>
          <w:bCs/>
          <w:sz w:val="30"/>
          <w:szCs w:val="30"/>
          <w:cs/>
          <w:lang w:val="en-US" w:bidi="th-TH"/>
        </w:rPr>
        <w:t>ิน</w:t>
      </w:r>
    </w:p>
    <w:p w14:paraId="77B6E94D" w14:textId="77777777" w:rsidR="001975BD" w:rsidRPr="00884C71" w:rsidRDefault="001975BD" w:rsidP="00E326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303BFE96" w14:textId="783279AE" w:rsidR="00B04D4B" w:rsidRPr="007B058A" w:rsidRDefault="00B04D4B" w:rsidP="00B04D4B">
      <w:pPr>
        <w:pStyle w:val="a0"/>
        <w:tabs>
          <w:tab w:val="clear" w:pos="1080"/>
          <w:tab w:val="left" w:pos="810"/>
        </w:tabs>
        <w:ind w:left="540" w:right="-27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  <w:lang w:val="en-US"/>
        </w:rPr>
      </w:pPr>
      <w:r w:rsidRPr="006F6C88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มูลค่าตามบัญชีและมูลค่ายุติธรรม</w:t>
      </w:r>
    </w:p>
    <w:p w14:paraId="4372FD8C" w14:textId="2D75CF15" w:rsidR="00B71431" w:rsidRPr="00884C71" w:rsidRDefault="00B71431" w:rsidP="00B04D4B">
      <w:pPr>
        <w:pStyle w:val="a0"/>
        <w:tabs>
          <w:tab w:val="clear" w:pos="1080"/>
          <w:tab w:val="left" w:pos="810"/>
        </w:tabs>
        <w:ind w:left="540" w:right="-27"/>
        <w:jc w:val="thaiDistribute"/>
        <w:rPr>
          <w:rFonts w:asciiTheme="majorBidi" w:hAnsiTheme="majorBidi" w:cs="Angsana New"/>
          <w:b/>
          <w:bCs/>
          <w:i/>
          <w:iCs/>
          <w:sz w:val="28"/>
          <w:szCs w:val="28"/>
          <w:cs/>
        </w:rPr>
      </w:pPr>
    </w:p>
    <w:p w14:paraId="18751BF7" w14:textId="77777777" w:rsidR="00884C71" w:rsidRPr="006F6C88" w:rsidRDefault="00884C71" w:rsidP="00884C71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 w:rsidRPr="006F6C88">
        <w:rPr>
          <w:rFonts w:asciiTheme="majorBidi" w:hAnsiTheme="majorBidi" w:cstheme="majorBidi"/>
          <w:sz w:val="28"/>
          <w:szCs w:val="28"/>
          <w:cs/>
          <w:lang w:bidi="th-TH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รวมถึงลำดับชั้นมูลค่ายุติธรรมสำหรับเครื่องมือทางการเงินที่วัดมูลค่าด้วยมูลค่ายุติธรรม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</w:t>
      </w:r>
      <w:r w:rsidRPr="00E57FDF">
        <w:rPr>
          <w:rFonts w:asciiTheme="majorBidi" w:hAnsiTheme="majorBidi" w:cstheme="majorBidi"/>
          <w:sz w:val="28"/>
          <w:szCs w:val="28"/>
          <w:cs/>
          <w:lang w:bidi="th-TH"/>
        </w:rPr>
        <w:t>วัดมูลค่าด้วยราคาทุนตัดจำหน่าย</w:t>
      </w:r>
      <w:r w:rsidRPr="006F6C88">
        <w:rPr>
          <w:rFonts w:asciiTheme="majorBidi" w:hAnsiTheme="majorBidi" w:cstheme="majorBidi"/>
          <w:sz w:val="28"/>
          <w:szCs w:val="28"/>
          <w:cs/>
          <w:lang w:bidi="th-TH"/>
        </w:rPr>
        <w:t>หากมูลค่าตามบัญชีใกล้เคียงกับมูลค่ายุติธรรมอย่างสมเหตุสมผล</w:t>
      </w:r>
      <w:r w:rsidRPr="006F6C88">
        <w:rPr>
          <w:rFonts w:asciiTheme="majorBidi" w:hAnsiTheme="majorBidi" w:cstheme="majorBidi"/>
          <w:sz w:val="28"/>
          <w:szCs w:val="28"/>
          <w:lang w:bidi="th-TH"/>
        </w:rPr>
        <w:t xml:space="preserve"> </w:t>
      </w:r>
    </w:p>
    <w:p w14:paraId="2DB21AF0" w14:textId="02434F63" w:rsidR="00884C71" w:rsidRDefault="00884C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0"/>
          <w:szCs w:val="20"/>
          <w:lang w:val="en-GB"/>
        </w:rPr>
      </w:pPr>
    </w:p>
    <w:tbl>
      <w:tblPr>
        <w:tblW w:w="936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790"/>
        <w:gridCol w:w="1620"/>
        <w:gridCol w:w="242"/>
        <w:gridCol w:w="1024"/>
        <w:gridCol w:w="236"/>
        <w:gridCol w:w="1024"/>
        <w:gridCol w:w="236"/>
        <w:gridCol w:w="900"/>
        <w:gridCol w:w="236"/>
        <w:gridCol w:w="1024"/>
        <w:gridCol w:w="36"/>
      </w:tblGrid>
      <w:tr w:rsidR="0050332A" w:rsidRPr="006F6C88" w14:paraId="110041AA" w14:textId="77777777" w:rsidTr="008D611B">
        <w:trPr>
          <w:trHeight w:val="261"/>
          <w:tblHeader/>
        </w:trPr>
        <w:tc>
          <w:tcPr>
            <w:tcW w:w="2790" w:type="dxa"/>
            <w:shd w:val="clear" w:color="auto" w:fill="auto"/>
            <w:vAlign w:val="bottom"/>
          </w:tcPr>
          <w:p w14:paraId="603BA936" w14:textId="77777777" w:rsidR="0050332A" w:rsidRPr="006F6C88" w:rsidRDefault="0050332A" w:rsidP="0095424D">
            <w:pPr>
              <w:ind w:left="73" w:right="-90"/>
              <w:jc w:val="center"/>
              <w:rPr>
                <w:rFonts w:asciiTheme="majorBidi" w:hAnsiTheme="majorBidi" w:cstheme="majorBidi"/>
                <w:sz w:val="28"/>
                <w:szCs w:val="28"/>
                <w:highlight w:val="cyan"/>
                <w:lang w:bidi="ar-SA"/>
              </w:rPr>
            </w:pPr>
          </w:p>
        </w:tc>
        <w:tc>
          <w:tcPr>
            <w:tcW w:w="6578" w:type="dxa"/>
            <w:gridSpan w:val="10"/>
            <w:vAlign w:val="bottom"/>
          </w:tcPr>
          <w:p w14:paraId="44411CF2" w14:textId="77777777" w:rsidR="0050332A" w:rsidRPr="00B90928" w:rsidRDefault="0050332A" w:rsidP="0095424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6F6C8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50332A" w:rsidRPr="006F6C88" w14:paraId="414AFB69" w14:textId="77777777" w:rsidTr="008D611B">
        <w:trPr>
          <w:gridAfter w:val="1"/>
          <w:wAfter w:w="36" w:type="dxa"/>
          <w:trHeight w:val="261"/>
          <w:tblHeader/>
        </w:trPr>
        <w:tc>
          <w:tcPr>
            <w:tcW w:w="2790" w:type="dxa"/>
            <w:shd w:val="clear" w:color="auto" w:fill="auto"/>
            <w:vAlign w:val="bottom"/>
          </w:tcPr>
          <w:p w14:paraId="51E3D0C0" w14:textId="77777777" w:rsidR="0050332A" w:rsidRPr="006F6C88" w:rsidRDefault="0050332A" w:rsidP="0095424D">
            <w:pPr>
              <w:ind w:left="73" w:right="-90"/>
              <w:jc w:val="center"/>
              <w:rPr>
                <w:rFonts w:asciiTheme="majorBidi" w:hAnsiTheme="majorBidi" w:cstheme="majorBidi"/>
                <w:sz w:val="28"/>
                <w:szCs w:val="28"/>
                <w:highlight w:val="cyan"/>
                <w:lang w:bidi="ar-SA"/>
              </w:rPr>
            </w:pPr>
          </w:p>
        </w:tc>
        <w:tc>
          <w:tcPr>
            <w:tcW w:w="1620" w:type="dxa"/>
            <w:vAlign w:val="bottom"/>
          </w:tcPr>
          <w:p w14:paraId="56AE9E78" w14:textId="77777777" w:rsidR="0050332A" w:rsidRPr="006F6C88" w:rsidRDefault="0050332A" w:rsidP="0095424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6F6C8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242" w:type="dxa"/>
          </w:tcPr>
          <w:p w14:paraId="0402506B" w14:textId="77777777" w:rsidR="0050332A" w:rsidRPr="006F6C88" w:rsidRDefault="0050332A" w:rsidP="0095424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4680" w:type="dxa"/>
            <w:gridSpan w:val="7"/>
            <w:vAlign w:val="bottom"/>
          </w:tcPr>
          <w:p w14:paraId="67D3BEC8" w14:textId="77777777" w:rsidR="0050332A" w:rsidRPr="006F6C88" w:rsidRDefault="0050332A" w:rsidP="0095424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6F6C8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50332A" w:rsidRPr="006F6C88" w14:paraId="1DC9A74F" w14:textId="77777777" w:rsidTr="008D611B">
        <w:trPr>
          <w:trHeight w:val="261"/>
          <w:tblHeader/>
        </w:trPr>
        <w:tc>
          <w:tcPr>
            <w:tcW w:w="2790" w:type="dxa"/>
            <w:shd w:val="clear" w:color="auto" w:fill="auto"/>
            <w:vAlign w:val="bottom"/>
          </w:tcPr>
          <w:p w14:paraId="749BD58A" w14:textId="1F54BC87" w:rsidR="0050332A" w:rsidRPr="006F6C88" w:rsidRDefault="0050332A" w:rsidP="0095424D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7B5DACA4" w14:textId="25942C95" w:rsidR="0050332A" w:rsidRPr="006F6C88" w:rsidRDefault="004831A9" w:rsidP="0095424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เครื่องมือทางการเงิน</w:t>
            </w:r>
            <w:r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ที่วัดมูลค่าด้วย</w:t>
            </w:r>
            <w:r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</w:r>
            <w:r w:rsidRPr="006F6C8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มูลค่ายุติธรรมผ่าน</w:t>
            </w:r>
            <w:r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</w:r>
            <w:r w:rsidRPr="006F6C8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กำไรหรือขาดทุน</w:t>
            </w:r>
          </w:p>
        </w:tc>
        <w:tc>
          <w:tcPr>
            <w:tcW w:w="242" w:type="dxa"/>
          </w:tcPr>
          <w:p w14:paraId="53B51134" w14:textId="77777777" w:rsidR="0050332A" w:rsidRPr="006F6C88" w:rsidRDefault="0050332A" w:rsidP="0095424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24" w:type="dxa"/>
            <w:vAlign w:val="bottom"/>
          </w:tcPr>
          <w:p w14:paraId="6A199223" w14:textId="77777777" w:rsidR="0050332A" w:rsidRPr="006F6C88" w:rsidRDefault="0050332A" w:rsidP="0095424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6F6C88">
              <w:rPr>
                <w:rFonts w:asciiTheme="majorBidi" w:hAnsiTheme="majorBidi" w:cstheme="majorBidi"/>
                <w:sz w:val="28"/>
                <w:szCs w:val="28"/>
              </w:rPr>
              <w:t xml:space="preserve"> 1</w:t>
            </w:r>
          </w:p>
        </w:tc>
        <w:tc>
          <w:tcPr>
            <w:tcW w:w="236" w:type="dxa"/>
          </w:tcPr>
          <w:p w14:paraId="72084565" w14:textId="77777777" w:rsidR="0050332A" w:rsidRPr="006F6C88" w:rsidRDefault="0050332A" w:rsidP="0095424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24" w:type="dxa"/>
            <w:vAlign w:val="bottom"/>
          </w:tcPr>
          <w:p w14:paraId="425B171F" w14:textId="77777777" w:rsidR="0050332A" w:rsidRPr="006F6C88" w:rsidRDefault="0050332A" w:rsidP="0095424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6F6C88">
              <w:rPr>
                <w:rFonts w:asciiTheme="majorBidi" w:hAnsiTheme="majorBidi" w:cstheme="majorBidi"/>
                <w:sz w:val="28"/>
                <w:szCs w:val="28"/>
              </w:rPr>
              <w:t xml:space="preserve"> 2</w:t>
            </w:r>
          </w:p>
        </w:tc>
        <w:tc>
          <w:tcPr>
            <w:tcW w:w="236" w:type="dxa"/>
          </w:tcPr>
          <w:p w14:paraId="3B92DB9A" w14:textId="77777777" w:rsidR="0050332A" w:rsidRPr="006F6C88" w:rsidRDefault="0050332A" w:rsidP="0095424D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0" w:type="dxa"/>
            <w:vAlign w:val="bottom"/>
          </w:tcPr>
          <w:p w14:paraId="0BFF6689" w14:textId="77777777" w:rsidR="0050332A" w:rsidRPr="006F6C88" w:rsidRDefault="0050332A" w:rsidP="0095424D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6F6C88">
              <w:rPr>
                <w:rFonts w:asciiTheme="majorBidi" w:hAnsiTheme="majorBidi" w:cstheme="majorBidi"/>
                <w:sz w:val="28"/>
                <w:szCs w:val="28"/>
              </w:rPr>
              <w:t xml:space="preserve"> 3</w:t>
            </w:r>
          </w:p>
        </w:tc>
        <w:tc>
          <w:tcPr>
            <w:tcW w:w="236" w:type="dxa"/>
          </w:tcPr>
          <w:p w14:paraId="600D4319" w14:textId="77777777" w:rsidR="0050332A" w:rsidRPr="006F6C88" w:rsidRDefault="0050332A" w:rsidP="0095424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60" w:type="dxa"/>
            <w:gridSpan w:val="2"/>
            <w:shd w:val="clear" w:color="auto" w:fill="auto"/>
            <w:vAlign w:val="bottom"/>
          </w:tcPr>
          <w:p w14:paraId="77D41229" w14:textId="77777777" w:rsidR="0050332A" w:rsidRPr="006F6C88" w:rsidRDefault="0050332A" w:rsidP="0095424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50332A" w:rsidRPr="006F6C88" w14:paraId="579D73BA" w14:textId="77777777" w:rsidTr="008D611B">
        <w:trPr>
          <w:trHeight w:val="261"/>
          <w:tblHeader/>
        </w:trPr>
        <w:tc>
          <w:tcPr>
            <w:tcW w:w="2790" w:type="dxa"/>
            <w:shd w:val="clear" w:color="auto" w:fill="auto"/>
            <w:vAlign w:val="bottom"/>
          </w:tcPr>
          <w:p w14:paraId="29C8971C" w14:textId="77777777" w:rsidR="0050332A" w:rsidRPr="006F6C88" w:rsidRDefault="0050332A" w:rsidP="0095424D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578" w:type="dxa"/>
            <w:gridSpan w:val="10"/>
            <w:vAlign w:val="bottom"/>
          </w:tcPr>
          <w:p w14:paraId="17A2B243" w14:textId="1A1ECC0F" w:rsidR="0050332A" w:rsidRPr="006F6C88" w:rsidRDefault="0050332A" w:rsidP="0095424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50332A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(</w:t>
            </w:r>
            <w:r w:rsidRPr="0050332A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val="en-US" w:bidi="th-TH"/>
              </w:rPr>
              <w:t>พันบาท</w:t>
            </w:r>
            <w:r w:rsidRPr="0050332A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)</w:t>
            </w:r>
          </w:p>
        </w:tc>
      </w:tr>
      <w:tr w:rsidR="009D0627" w:rsidRPr="006F6C88" w14:paraId="059A60AE" w14:textId="77777777" w:rsidTr="00096F3C">
        <w:trPr>
          <w:trHeight w:val="261"/>
        </w:trPr>
        <w:tc>
          <w:tcPr>
            <w:tcW w:w="2790" w:type="dxa"/>
            <w:shd w:val="clear" w:color="auto" w:fill="auto"/>
            <w:vAlign w:val="bottom"/>
          </w:tcPr>
          <w:p w14:paraId="083ED4D0" w14:textId="69669893" w:rsidR="009D0627" w:rsidRPr="006F6C88" w:rsidRDefault="009D0627" w:rsidP="0095424D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6F6C8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8208E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="008208ED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มิถุนายน</w:t>
            </w:r>
            <w:r w:rsidRPr="006F6C8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="00B936F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2564</w:t>
            </w:r>
          </w:p>
        </w:tc>
        <w:tc>
          <w:tcPr>
            <w:tcW w:w="6578" w:type="dxa"/>
            <w:gridSpan w:val="10"/>
            <w:vAlign w:val="bottom"/>
          </w:tcPr>
          <w:p w14:paraId="6D76E775" w14:textId="77777777" w:rsidR="009D0627" w:rsidRPr="0050332A" w:rsidRDefault="009D0627" w:rsidP="0095424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</w:tr>
      <w:tr w:rsidR="0050332A" w:rsidRPr="006F6C88" w14:paraId="09C60794" w14:textId="77777777" w:rsidTr="004831A9">
        <w:trPr>
          <w:trHeight w:val="261"/>
        </w:trPr>
        <w:tc>
          <w:tcPr>
            <w:tcW w:w="2790" w:type="dxa"/>
            <w:shd w:val="clear" w:color="auto" w:fill="auto"/>
          </w:tcPr>
          <w:p w14:paraId="5C243147" w14:textId="77777777" w:rsidR="0050332A" w:rsidRPr="006F6C88" w:rsidRDefault="0050332A" w:rsidP="0095424D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</w:pPr>
            <w:r w:rsidRPr="006F6C8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620" w:type="dxa"/>
          </w:tcPr>
          <w:p w14:paraId="10CA03E5" w14:textId="77777777" w:rsidR="0050332A" w:rsidRPr="006F6C88" w:rsidRDefault="0050332A" w:rsidP="0095424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242" w:type="dxa"/>
          </w:tcPr>
          <w:p w14:paraId="31042303" w14:textId="77777777" w:rsidR="0050332A" w:rsidRPr="006F6C88" w:rsidRDefault="0050332A" w:rsidP="0095424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024" w:type="dxa"/>
          </w:tcPr>
          <w:p w14:paraId="160711D0" w14:textId="77777777" w:rsidR="0050332A" w:rsidRPr="006F6C88" w:rsidRDefault="0050332A" w:rsidP="0095424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236" w:type="dxa"/>
          </w:tcPr>
          <w:p w14:paraId="28432477" w14:textId="77777777" w:rsidR="0050332A" w:rsidRPr="006F6C88" w:rsidRDefault="0050332A" w:rsidP="0095424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024" w:type="dxa"/>
          </w:tcPr>
          <w:p w14:paraId="32DAC325" w14:textId="77777777" w:rsidR="0050332A" w:rsidRPr="006F6C88" w:rsidRDefault="0050332A" w:rsidP="0095424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236" w:type="dxa"/>
          </w:tcPr>
          <w:p w14:paraId="0D7D3B16" w14:textId="77777777" w:rsidR="0050332A" w:rsidRPr="006F6C88" w:rsidRDefault="0050332A" w:rsidP="0095424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900" w:type="dxa"/>
          </w:tcPr>
          <w:p w14:paraId="185069E6" w14:textId="77777777" w:rsidR="0050332A" w:rsidRPr="006F6C88" w:rsidRDefault="0050332A" w:rsidP="0095424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236" w:type="dxa"/>
          </w:tcPr>
          <w:p w14:paraId="5FFB6B27" w14:textId="77777777" w:rsidR="0050332A" w:rsidRPr="006F6C88" w:rsidRDefault="0050332A" w:rsidP="0095424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060" w:type="dxa"/>
            <w:gridSpan w:val="2"/>
            <w:shd w:val="clear" w:color="auto" w:fill="auto"/>
          </w:tcPr>
          <w:p w14:paraId="4B4AA5C3" w14:textId="77777777" w:rsidR="0050332A" w:rsidRPr="006F6C88" w:rsidRDefault="0050332A" w:rsidP="0095424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</w:tr>
      <w:tr w:rsidR="0050332A" w:rsidRPr="006F6C88" w14:paraId="3596CC5A" w14:textId="77777777" w:rsidTr="004831A9">
        <w:trPr>
          <w:trHeight w:val="261"/>
        </w:trPr>
        <w:tc>
          <w:tcPr>
            <w:tcW w:w="2790" w:type="dxa"/>
            <w:shd w:val="clear" w:color="auto" w:fill="auto"/>
          </w:tcPr>
          <w:p w14:paraId="0D1D7529" w14:textId="77777777" w:rsidR="0050332A" w:rsidRPr="006F6C88" w:rsidRDefault="0050332A" w:rsidP="0095424D">
            <w:pPr>
              <w:ind w:left="160" w:right="-9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สินทรัพย์ทางการเงินอื่น</w:t>
            </w:r>
          </w:p>
        </w:tc>
        <w:tc>
          <w:tcPr>
            <w:tcW w:w="1620" w:type="dxa"/>
          </w:tcPr>
          <w:p w14:paraId="15D5888C" w14:textId="77777777" w:rsidR="0050332A" w:rsidRPr="006F6C88" w:rsidRDefault="0050332A" w:rsidP="0095424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242" w:type="dxa"/>
          </w:tcPr>
          <w:p w14:paraId="3BE410F1" w14:textId="77777777" w:rsidR="0050332A" w:rsidRPr="006F6C88" w:rsidRDefault="0050332A" w:rsidP="0095424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024" w:type="dxa"/>
          </w:tcPr>
          <w:p w14:paraId="36804CAE" w14:textId="77777777" w:rsidR="0050332A" w:rsidRPr="006F6C88" w:rsidRDefault="0050332A" w:rsidP="0095424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236" w:type="dxa"/>
          </w:tcPr>
          <w:p w14:paraId="730A9257" w14:textId="77777777" w:rsidR="0050332A" w:rsidRPr="006F6C88" w:rsidRDefault="0050332A" w:rsidP="0095424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024" w:type="dxa"/>
          </w:tcPr>
          <w:p w14:paraId="779CF95B" w14:textId="77777777" w:rsidR="0050332A" w:rsidRPr="006F6C88" w:rsidRDefault="0050332A" w:rsidP="0095424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236" w:type="dxa"/>
          </w:tcPr>
          <w:p w14:paraId="5C170BAC" w14:textId="77777777" w:rsidR="0050332A" w:rsidRPr="006F6C88" w:rsidRDefault="0050332A" w:rsidP="0095424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900" w:type="dxa"/>
          </w:tcPr>
          <w:p w14:paraId="7B27A9CF" w14:textId="77777777" w:rsidR="0050332A" w:rsidRPr="006F6C88" w:rsidRDefault="0050332A" w:rsidP="00954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236" w:type="dxa"/>
          </w:tcPr>
          <w:p w14:paraId="3BAA72B8" w14:textId="77777777" w:rsidR="0050332A" w:rsidRPr="006F6C88" w:rsidRDefault="0050332A" w:rsidP="0095424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060" w:type="dxa"/>
            <w:gridSpan w:val="2"/>
            <w:shd w:val="clear" w:color="auto" w:fill="auto"/>
          </w:tcPr>
          <w:p w14:paraId="14FFD4E3" w14:textId="77777777" w:rsidR="0050332A" w:rsidRPr="006F6C88" w:rsidRDefault="0050332A" w:rsidP="0095424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</w:tr>
      <w:tr w:rsidR="00416B46" w:rsidRPr="006F6C88" w14:paraId="68CF8D7A" w14:textId="77777777" w:rsidTr="004831A9">
        <w:trPr>
          <w:trHeight w:val="261"/>
        </w:trPr>
        <w:tc>
          <w:tcPr>
            <w:tcW w:w="2790" w:type="dxa"/>
            <w:shd w:val="clear" w:color="auto" w:fill="auto"/>
          </w:tcPr>
          <w:p w14:paraId="4BDA296D" w14:textId="1626CA58" w:rsidR="00416B46" w:rsidRPr="006F6C88" w:rsidRDefault="00A27FD3" w:rsidP="00416B46">
            <w:pPr>
              <w:ind w:left="166" w:right="-90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เงินลงทุนใน</w:t>
            </w:r>
            <w:r w:rsidR="00416B46"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620" w:type="dxa"/>
          </w:tcPr>
          <w:p w14:paraId="00CAACA5" w14:textId="38E0625D" w:rsidR="00416B46" w:rsidRPr="00251431" w:rsidRDefault="00251431" w:rsidP="00416B46">
            <w:pPr>
              <w:pStyle w:val="acctfourfigures"/>
              <w:tabs>
                <w:tab w:val="clear" w:pos="765"/>
              </w:tabs>
              <w:spacing w:line="240" w:lineRule="atLeast"/>
              <w:ind w:left="-43" w:right="255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2,882</w:t>
            </w:r>
          </w:p>
        </w:tc>
        <w:tc>
          <w:tcPr>
            <w:tcW w:w="242" w:type="dxa"/>
          </w:tcPr>
          <w:p w14:paraId="7A4DF3D4" w14:textId="77777777" w:rsidR="00416B46" w:rsidRPr="0050332A" w:rsidRDefault="00416B46" w:rsidP="00416B4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4B6C7AD4" w14:textId="0EE43914" w:rsidR="00416B46" w:rsidRPr="0050332A" w:rsidRDefault="00416B46" w:rsidP="004104E9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50332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BB0F967" w14:textId="77777777" w:rsidR="00416B46" w:rsidRPr="0050332A" w:rsidRDefault="00416B46" w:rsidP="00416B4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6F5C92DF" w14:textId="4527257E" w:rsidR="00416B46" w:rsidRPr="0050332A" w:rsidRDefault="00416B46" w:rsidP="00955C19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50332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D7B6687" w14:textId="77777777" w:rsidR="00416B46" w:rsidRPr="0050332A" w:rsidRDefault="00416B46" w:rsidP="00416B46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12192A14" w14:textId="280205A9" w:rsidR="00416B46" w:rsidRPr="0050332A" w:rsidRDefault="00251431" w:rsidP="00416B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2,882</w:t>
            </w:r>
          </w:p>
        </w:tc>
        <w:tc>
          <w:tcPr>
            <w:tcW w:w="236" w:type="dxa"/>
          </w:tcPr>
          <w:p w14:paraId="6A6FFD5B" w14:textId="77777777" w:rsidR="00416B46" w:rsidRPr="0050332A" w:rsidRDefault="00416B46" w:rsidP="00416B4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0" w:type="dxa"/>
            <w:gridSpan w:val="2"/>
            <w:shd w:val="clear" w:color="auto" w:fill="auto"/>
          </w:tcPr>
          <w:p w14:paraId="65577FD2" w14:textId="70B941E8" w:rsidR="00416B46" w:rsidRPr="0050332A" w:rsidRDefault="00251431" w:rsidP="004104E9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2,882</w:t>
            </w:r>
          </w:p>
        </w:tc>
      </w:tr>
      <w:tr w:rsidR="004104E9" w:rsidRPr="006F6C88" w14:paraId="3E56A6E6" w14:textId="77777777" w:rsidTr="004831A9">
        <w:trPr>
          <w:trHeight w:val="261"/>
        </w:trPr>
        <w:tc>
          <w:tcPr>
            <w:tcW w:w="2790" w:type="dxa"/>
            <w:shd w:val="clear" w:color="auto" w:fill="auto"/>
          </w:tcPr>
          <w:p w14:paraId="7D737AA0" w14:textId="0B31833D" w:rsidR="004104E9" w:rsidRPr="006F6C88" w:rsidRDefault="004104E9" w:rsidP="004104E9">
            <w:pPr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6F6C8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3BD11F4B" w14:textId="1398F42E" w:rsidR="004104E9" w:rsidRPr="0050332A" w:rsidRDefault="00251431" w:rsidP="004104E9">
            <w:pPr>
              <w:pStyle w:val="acctfourfigures"/>
              <w:tabs>
                <w:tab w:val="clear" w:pos="765"/>
              </w:tabs>
              <w:spacing w:line="240" w:lineRule="atLeast"/>
              <w:ind w:left="-43" w:right="25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2,882</w:t>
            </w:r>
          </w:p>
        </w:tc>
        <w:tc>
          <w:tcPr>
            <w:tcW w:w="242" w:type="dxa"/>
          </w:tcPr>
          <w:p w14:paraId="60AA604D" w14:textId="77777777" w:rsidR="004104E9" w:rsidRPr="0050332A" w:rsidRDefault="004104E9" w:rsidP="004104E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</w:tcPr>
          <w:p w14:paraId="29C22EDD" w14:textId="77777777" w:rsidR="004104E9" w:rsidRPr="0050332A" w:rsidRDefault="004104E9" w:rsidP="004104E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98C9F4B" w14:textId="77777777" w:rsidR="004104E9" w:rsidRPr="0050332A" w:rsidRDefault="004104E9" w:rsidP="004104E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42C7ACE7" w14:textId="77777777" w:rsidR="004104E9" w:rsidRPr="0050332A" w:rsidRDefault="004104E9" w:rsidP="004104E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140FDA7" w14:textId="77777777" w:rsidR="004104E9" w:rsidRPr="0050332A" w:rsidRDefault="004104E9" w:rsidP="004104E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354F9A14" w14:textId="77777777" w:rsidR="004104E9" w:rsidRPr="0050332A" w:rsidRDefault="004104E9" w:rsidP="00410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9D6C3C3" w14:textId="77777777" w:rsidR="004104E9" w:rsidRPr="0050332A" w:rsidRDefault="004104E9" w:rsidP="004104E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0" w:type="dxa"/>
            <w:gridSpan w:val="2"/>
            <w:shd w:val="clear" w:color="auto" w:fill="auto"/>
          </w:tcPr>
          <w:p w14:paraId="4F20F4A8" w14:textId="77777777" w:rsidR="004104E9" w:rsidRPr="0050332A" w:rsidRDefault="004104E9" w:rsidP="004104E9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104E9" w:rsidRPr="002D1512" w14:paraId="56A61D15" w14:textId="77777777" w:rsidTr="004831A9">
        <w:trPr>
          <w:trHeight w:val="261"/>
        </w:trPr>
        <w:tc>
          <w:tcPr>
            <w:tcW w:w="2790" w:type="dxa"/>
            <w:shd w:val="clear" w:color="auto" w:fill="auto"/>
          </w:tcPr>
          <w:p w14:paraId="1D4DA58A" w14:textId="77777777" w:rsidR="004104E9" w:rsidRPr="002D1512" w:rsidRDefault="004104E9" w:rsidP="004104E9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highlight w:val="cyan"/>
                <w:cs/>
                <w:lang w:val="en-GB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</w:tcPr>
          <w:p w14:paraId="5E5D2F35" w14:textId="77777777" w:rsidR="004104E9" w:rsidRPr="002D1512" w:rsidRDefault="004104E9" w:rsidP="004104E9">
            <w:pPr>
              <w:pStyle w:val="acctfourfigures"/>
              <w:tabs>
                <w:tab w:val="clear" w:pos="765"/>
              </w:tabs>
              <w:spacing w:line="240" w:lineRule="atLeast"/>
              <w:ind w:left="-43" w:right="33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42" w:type="dxa"/>
          </w:tcPr>
          <w:p w14:paraId="37E8F133" w14:textId="77777777" w:rsidR="004104E9" w:rsidRPr="002D1512" w:rsidRDefault="004104E9" w:rsidP="004104E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024" w:type="dxa"/>
          </w:tcPr>
          <w:p w14:paraId="520835C6" w14:textId="77777777" w:rsidR="004104E9" w:rsidRPr="002D1512" w:rsidRDefault="004104E9" w:rsidP="004104E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36" w:type="dxa"/>
          </w:tcPr>
          <w:p w14:paraId="2003CF63" w14:textId="77777777" w:rsidR="004104E9" w:rsidRPr="002D1512" w:rsidRDefault="004104E9" w:rsidP="004104E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024" w:type="dxa"/>
          </w:tcPr>
          <w:p w14:paraId="4D37D65E" w14:textId="77777777" w:rsidR="004104E9" w:rsidRPr="002D1512" w:rsidRDefault="004104E9" w:rsidP="004104E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36" w:type="dxa"/>
          </w:tcPr>
          <w:p w14:paraId="72279FF9" w14:textId="77777777" w:rsidR="004104E9" w:rsidRPr="002D1512" w:rsidRDefault="004104E9" w:rsidP="004104E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</w:tcPr>
          <w:p w14:paraId="75310CC3" w14:textId="77777777" w:rsidR="004104E9" w:rsidRPr="002D1512" w:rsidRDefault="004104E9" w:rsidP="00410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75C39809" w14:textId="77777777" w:rsidR="004104E9" w:rsidRPr="002D1512" w:rsidRDefault="004104E9" w:rsidP="004104E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060" w:type="dxa"/>
            <w:gridSpan w:val="2"/>
            <w:shd w:val="clear" w:color="auto" w:fill="auto"/>
          </w:tcPr>
          <w:p w14:paraId="6BAC9391" w14:textId="77777777" w:rsidR="004104E9" w:rsidRPr="002D1512" w:rsidRDefault="004104E9" w:rsidP="004104E9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4104E9" w:rsidRPr="006F6C88" w14:paraId="5FBB022D" w14:textId="77777777" w:rsidTr="004831A9">
        <w:trPr>
          <w:trHeight w:val="261"/>
        </w:trPr>
        <w:tc>
          <w:tcPr>
            <w:tcW w:w="2790" w:type="dxa"/>
            <w:shd w:val="clear" w:color="auto" w:fill="auto"/>
          </w:tcPr>
          <w:p w14:paraId="3DB68EC3" w14:textId="77777777" w:rsidR="004104E9" w:rsidRPr="006F6C88" w:rsidRDefault="004104E9" w:rsidP="004104E9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 w:bidi="ar-SA"/>
              </w:rPr>
            </w:pPr>
            <w:r w:rsidRPr="006F6C8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หนี้สินทางการเงิน</w:t>
            </w:r>
          </w:p>
        </w:tc>
        <w:tc>
          <w:tcPr>
            <w:tcW w:w="1620" w:type="dxa"/>
          </w:tcPr>
          <w:p w14:paraId="658909E8" w14:textId="77777777" w:rsidR="004104E9" w:rsidRPr="0050332A" w:rsidRDefault="004104E9" w:rsidP="004104E9">
            <w:pPr>
              <w:pStyle w:val="acctfourfigures"/>
              <w:tabs>
                <w:tab w:val="clear" w:pos="765"/>
              </w:tabs>
              <w:spacing w:line="240" w:lineRule="atLeast"/>
              <w:ind w:left="-43" w:right="33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2" w:type="dxa"/>
          </w:tcPr>
          <w:p w14:paraId="554DF6FA" w14:textId="77777777" w:rsidR="004104E9" w:rsidRPr="0050332A" w:rsidRDefault="004104E9" w:rsidP="004104E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6AAEE8F0" w14:textId="77777777" w:rsidR="004104E9" w:rsidRPr="0050332A" w:rsidRDefault="004104E9" w:rsidP="004104E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32B24CA" w14:textId="77777777" w:rsidR="004104E9" w:rsidRPr="0050332A" w:rsidRDefault="004104E9" w:rsidP="004104E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392F3EE9" w14:textId="77777777" w:rsidR="004104E9" w:rsidRPr="0050332A" w:rsidRDefault="004104E9" w:rsidP="004104E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48D4F34" w14:textId="77777777" w:rsidR="004104E9" w:rsidRPr="0050332A" w:rsidRDefault="004104E9" w:rsidP="004104E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1C246093" w14:textId="77777777" w:rsidR="004104E9" w:rsidRPr="0050332A" w:rsidRDefault="004104E9" w:rsidP="00410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A99A358" w14:textId="77777777" w:rsidR="004104E9" w:rsidRPr="0050332A" w:rsidRDefault="004104E9" w:rsidP="004104E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0" w:type="dxa"/>
            <w:gridSpan w:val="2"/>
            <w:shd w:val="clear" w:color="auto" w:fill="auto"/>
          </w:tcPr>
          <w:p w14:paraId="331C4CCC" w14:textId="77777777" w:rsidR="004104E9" w:rsidRPr="0050332A" w:rsidRDefault="004104E9" w:rsidP="004104E9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104E9" w:rsidRPr="006F6C88" w14:paraId="3C777CFF" w14:textId="77777777" w:rsidTr="004831A9">
        <w:trPr>
          <w:trHeight w:val="261"/>
        </w:trPr>
        <w:tc>
          <w:tcPr>
            <w:tcW w:w="2790" w:type="dxa"/>
            <w:shd w:val="clear" w:color="auto" w:fill="auto"/>
          </w:tcPr>
          <w:p w14:paraId="244F70E9" w14:textId="77777777" w:rsidR="004104E9" w:rsidRPr="006F6C88" w:rsidRDefault="004104E9" w:rsidP="004104E9">
            <w:pPr>
              <w:ind w:left="-14" w:right="-90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หนี้สินทางการเงินอื่น</w:t>
            </w:r>
          </w:p>
        </w:tc>
        <w:tc>
          <w:tcPr>
            <w:tcW w:w="1620" w:type="dxa"/>
          </w:tcPr>
          <w:p w14:paraId="465F1BBC" w14:textId="77777777" w:rsidR="004104E9" w:rsidRPr="0050332A" w:rsidRDefault="004104E9" w:rsidP="004104E9">
            <w:pPr>
              <w:pStyle w:val="acctfourfigures"/>
              <w:tabs>
                <w:tab w:val="clear" w:pos="765"/>
              </w:tabs>
              <w:spacing w:line="240" w:lineRule="atLeast"/>
              <w:ind w:left="-43" w:right="33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2" w:type="dxa"/>
          </w:tcPr>
          <w:p w14:paraId="49B7C9AC" w14:textId="77777777" w:rsidR="004104E9" w:rsidRPr="0050332A" w:rsidRDefault="004104E9" w:rsidP="004104E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3C84CE43" w14:textId="77777777" w:rsidR="004104E9" w:rsidRPr="0050332A" w:rsidRDefault="004104E9" w:rsidP="004104E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DE9ADD1" w14:textId="77777777" w:rsidR="004104E9" w:rsidRPr="0050332A" w:rsidRDefault="004104E9" w:rsidP="004104E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18BDFDB9" w14:textId="77777777" w:rsidR="004104E9" w:rsidRPr="0050332A" w:rsidRDefault="004104E9" w:rsidP="004104E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BBB7108" w14:textId="77777777" w:rsidR="004104E9" w:rsidRPr="0050332A" w:rsidRDefault="004104E9" w:rsidP="004104E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70EC1D0A" w14:textId="77777777" w:rsidR="004104E9" w:rsidRPr="0050332A" w:rsidRDefault="004104E9" w:rsidP="00410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D23005F" w14:textId="77777777" w:rsidR="004104E9" w:rsidRPr="0050332A" w:rsidRDefault="004104E9" w:rsidP="004104E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0" w:type="dxa"/>
            <w:gridSpan w:val="2"/>
            <w:shd w:val="clear" w:color="auto" w:fill="auto"/>
          </w:tcPr>
          <w:p w14:paraId="32D1FA2E" w14:textId="77777777" w:rsidR="004104E9" w:rsidRPr="0050332A" w:rsidRDefault="004104E9" w:rsidP="004104E9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51431" w:rsidRPr="006F6C88" w14:paraId="0780C0C9" w14:textId="77777777" w:rsidTr="004831A9">
        <w:trPr>
          <w:trHeight w:val="261"/>
        </w:trPr>
        <w:tc>
          <w:tcPr>
            <w:tcW w:w="2790" w:type="dxa"/>
            <w:shd w:val="clear" w:color="auto" w:fill="auto"/>
          </w:tcPr>
          <w:p w14:paraId="4F0304A6" w14:textId="77777777" w:rsidR="00251431" w:rsidRPr="006F6C88" w:rsidRDefault="00251431" w:rsidP="00251431">
            <w:pPr>
              <w:ind w:left="161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หนี้สินอนุพันธ์</w:t>
            </w:r>
          </w:p>
        </w:tc>
        <w:tc>
          <w:tcPr>
            <w:tcW w:w="1620" w:type="dxa"/>
          </w:tcPr>
          <w:p w14:paraId="50DA716E" w14:textId="1D809A99" w:rsidR="00251431" w:rsidRPr="0050332A" w:rsidRDefault="00251431" w:rsidP="00251431">
            <w:pPr>
              <w:pStyle w:val="acctfourfigures"/>
              <w:tabs>
                <w:tab w:val="clear" w:pos="765"/>
              </w:tabs>
              <w:spacing w:line="240" w:lineRule="atLeast"/>
              <w:ind w:left="-43" w:right="24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11,191</w:t>
            </w:r>
          </w:p>
        </w:tc>
        <w:tc>
          <w:tcPr>
            <w:tcW w:w="242" w:type="dxa"/>
          </w:tcPr>
          <w:p w14:paraId="673E7980" w14:textId="77777777" w:rsidR="00251431" w:rsidRPr="0050332A" w:rsidRDefault="00251431" w:rsidP="0025143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09DF3F0C" w14:textId="73831E62" w:rsidR="00251431" w:rsidRPr="0050332A" w:rsidRDefault="00251431" w:rsidP="00251431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50332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4825BDE" w14:textId="77777777" w:rsidR="00251431" w:rsidRPr="0050332A" w:rsidRDefault="00251431" w:rsidP="0025143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280B2971" w14:textId="18CDBD0C" w:rsidR="00251431" w:rsidRPr="0050332A" w:rsidRDefault="00251431" w:rsidP="00251431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11,191</w:t>
            </w:r>
          </w:p>
        </w:tc>
        <w:tc>
          <w:tcPr>
            <w:tcW w:w="236" w:type="dxa"/>
          </w:tcPr>
          <w:p w14:paraId="4F41AD11" w14:textId="77777777" w:rsidR="00251431" w:rsidRPr="0050332A" w:rsidRDefault="00251431" w:rsidP="0025143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259936ED" w14:textId="77777777" w:rsidR="00251431" w:rsidRPr="0050332A" w:rsidRDefault="00251431" w:rsidP="00251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0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50332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1DCDC19" w14:textId="77777777" w:rsidR="00251431" w:rsidRPr="0050332A" w:rsidRDefault="00251431" w:rsidP="0025143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0" w:type="dxa"/>
            <w:gridSpan w:val="2"/>
            <w:shd w:val="clear" w:color="auto" w:fill="auto"/>
          </w:tcPr>
          <w:p w14:paraId="10F44ED3" w14:textId="24AEBDCE" w:rsidR="00251431" w:rsidRPr="0050332A" w:rsidRDefault="00251431" w:rsidP="00251431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11,191</w:t>
            </w:r>
          </w:p>
        </w:tc>
      </w:tr>
      <w:tr w:rsidR="00251431" w:rsidRPr="006F6C88" w14:paraId="373025FF" w14:textId="77777777" w:rsidTr="004831A9">
        <w:trPr>
          <w:trHeight w:val="261"/>
        </w:trPr>
        <w:tc>
          <w:tcPr>
            <w:tcW w:w="2790" w:type="dxa"/>
            <w:shd w:val="clear" w:color="auto" w:fill="auto"/>
          </w:tcPr>
          <w:p w14:paraId="7170981D" w14:textId="43C49519" w:rsidR="00251431" w:rsidRPr="006F6C88" w:rsidRDefault="00251431" w:rsidP="00251431">
            <w:pPr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  <w:cs/>
              </w:rPr>
            </w:pPr>
            <w:r w:rsidRPr="006F6C8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รวมหนี้สินทางการเงิน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19C15B77" w14:textId="69B79587" w:rsidR="00251431" w:rsidRPr="0050332A" w:rsidRDefault="00251431" w:rsidP="00251431">
            <w:pPr>
              <w:pStyle w:val="acctfourfigures"/>
              <w:tabs>
                <w:tab w:val="clear" w:pos="765"/>
              </w:tabs>
              <w:spacing w:line="240" w:lineRule="atLeast"/>
              <w:ind w:left="-43" w:right="24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11,191</w:t>
            </w:r>
          </w:p>
        </w:tc>
        <w:tc>
          <w:tcPr>
            <w:tcW w:w="242" w:type="dxa"/>
          </w:tcPr>
          <w:p w14:paraId="29DEAF29" w14:textId="77777777" w:rsidR="00251431" w:rsidRPr="0050332A" w:rsidRDefault="00251431" w:rsidP="0025143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</w:tcPr>
          <w:p w14:paraId="1C88A99B" w14:textId="77777777" w:rsidR="00251431" w:rsidRPr="0050332A" w:rsidRDefault="00251431" w:rsidP="0025143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41DF4EF7" w14:textId="77777777" w:rsidR="00251431" w:rsidRPr="0050332A" w:rsidRDefault="00251431" w:rsidP="0025143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</w:tcPr>
          <w:p w14:paraId="2EE5214A" w14:textId="77777777" w:rsidR="00251431" w:rsidRPr="0050332A" w:rsidRDefault="00251431" w:rsidP="0025143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273AD945" w14:textId="77777777" w:rsidR="00251431" w:rsidRPr="0050332A" w:rsidRDefault="00251431" w:rsidP="0025143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17ADE730" w14:textId="77777777" w:rsidR="00251431" w:rsidRPr="0050332A" w:rsidRDefault="00251431" w:rsidP="00251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058ADBFB" w14:textId="77777777" w:rsidR="00251431" w:rsidRPr="0050332A" w:rsidRDefault="00251431" w:rsidP="0025143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0" w:type="dxa"/>
            <w:gridSpan w:val="2"/>
            <w:shd w:val="clear" w:color="auto" w:fill="auto"/>
          </w:tcPr>
          <w:p w14:paraId="3B25E0DC" w14:textId="77777777" w:rsidR="00251431" w:rsidRPr="0050332A" w:rsidRDefault="00251431" w:rsidP="00251431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4104E9" w:rsidRPr="006F6C88" w14:paraId="2BF7111E" w14:textId="77777777" w:rsidTr="004831A9">
        <w:trPr>
          <w:trHeight w:val="261"/>
        </w:trPr>
        <w:tc>
          <w:tcPr>
            <w:tcW w:w="2790" w:type="dxa"/>
            <w:shd w:val="clear" w:color="auto" w:fill="auto"/>
          </w:tcPr>
          <w:p w14:paraId="5AFA1CE5" w14:textId="77777777" w:rsidR="004104E9" w:rsidRPr="006F6C88" w:rsidRDefault="004104E9" w:rsidP="004104E9">
            <w:pPr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</w:tcPr>
          <w:p w14:paraId="48336AD0" w14:textId="77777777" w:rsidR="004104E9" w:rsidRPr="0050332A" w:rsidRDefault="004104E9" w:rsidP="004104E9">
            <w:pPr>
              <w:pStyle w:val="acctfourfigures"/>
              <w:tabs>
                <w:tab w:val="clear" w:pos="765"/>
              </w:tabs>
              <w:spacing w:line="240" w:lineRule="atLeast"/>
              <w:ind w:left="-43" w:right="24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2" w:type="dxa"/>
          </w:tcPr>
          <w:p w14:paraId="77957D6F" w14:textId="77777777" w:rsidR="004104E9" w:rsidRPr="0050332A" w:rsidRDefault="004104E9" w:rsidP="004104E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</w:tcPr>
          <w:p w14:paraId="3CF9FD4A" w14:textId="77777777" w:rsidR="004104E9" w:rsidRPr="0050332A" w:rsidRDefault="004104E9" w:rsidP="004104E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5D76E45C" w14:textId="77777777" w:rsidR="004104E9" w:rsidRPr="0050332A" w:rsidRDefault="004104E9" w:rsidP="004104E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</w:tcPr>
          <w:p w14:paraId="35238D84" w14:textId="77777777" w:rsidR="004104E9" w:rsidRPr="0050332A" w:rsidRDefault="004104E9" w:rsidP="004104E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2FF8D09A" w14:textId="77777777" w:rsidR="004104E9" w:rsidRPr="0050332A" w:rsidRDefault="004104E9" w:rsidP="004104E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77678101" w14:textId="77777777" w:rsidR="004104E9" w:rsidRPr="0050332A" w:rsidRDefault="004104E9" w:rsidP="00410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58CCF421" w14:textId="77777777" w:rsidR="004104E9" w:rsidRPr="0050332A" w:rsidRDefault="004104E9" w:rsidP="004104E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0" w:type="dxa"/>
            <w:gridSpan w:val="2"/>
            <w:shd w:val="clear" w:color="auto" w:fill="auto"/>
          </w:tcPr>
          <w:p w14:paraId="49BE7E10" w14:textId="77777777" w:rsidR="004104E9" w:rsidRPr="0050332A" w:rsidRDefault="004104E9" w:rsidP="004104E9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4104E9" w:rsidRPr="006F6C88" w14:paraId="0E34B3AF" w14:textId="77777777" w:rsidTr="002C30F3">
        <w:trPr>
          <w:trHeight w:val="261"/>
        </w:trPr>
        <w:tc>
          <w:tcPr>
            <w:tcW w:w="2790" w:type="dxa"/>
            <w:shd w:val="clear" w:color="auto" w:fill="auto"/>
            <w:vAlign w:val="bottom"/>
          </w:tcPr>
          <w:p w14:paraId="46951C45" w14:textId="02A0FF1D" w:rsidR="004104E9" w:rsidRPr="006F6C88" w:rsidRDefault="004104E9" w:rsidP="004104E9">
            <w:pPr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F6C8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  <w:r w:rsidRPr="006F6C8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6F6C8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2563</w:t>
            </w:r>
          </w:p>
        </w:tc>
        <w:tc>
          <w:tcPr>
            <w:tcW w:w="1620" w:type="dxa"/>
            <w:vAlign w:val="bottom"/>
          </w:tcPr>
          <w:p w14:paraId="616A655F" w14:textId="77777777" w:rsidR="004104E9" w:rsidRPr="0050332A" w:rsidRDefault="004104E9" w:rsidP="004104E9">
            <w:pPr>
              <w:pStyle w:val="acctfourfigures"/>
              <w:tabs>
                <w:tab w:val="clear" w:pos="765"/>
              </w:tabs>
              <w:spacing w:line="240" w:lineRule="atLeast"/>
              <w:ind w:left="-43" w:right="24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2" w:type="dxa"/>
          </w:tcPr>
          <w:p w14:paraId="49BFD357" w14:textId="77777777" w:rsidR="004104E9" w:rsidRPr="0050332A" w:rsidRDefault="004104E9" w:rsidP="004104E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</w:tcPr>
          <w:p w14:paraId="5F1B84AC" w14:textId="77777777" w:rsidR="004104E9" w:rsidRPr="0050332A" w:rsidRDefault="004104E9" w:rsidP="004104E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3DBDB30B" w14:textId="77777777" w:rsidR="004104E9" w:rsidRPr="0050332A" w:rsidRDefault="004104E9" w:rsidP="004104E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</w:tcPr>
          <w:p w14:paraId="318A90CD" w14:textId="77777777" w:rsidR="004104E9" w:rsidRPr="0050332A" w:rsidRDefault="004104E9" w:rsidP="004104E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2BE1E037" w14:textId="77777777" w:rsidR="004104E9" w:rsidRPr="0050332A" w:rsidRDefault="004104E9" w:rsidP="004104E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13636C5C" w14:textId="77777777" w:rsidR="004104E9" w:rsidRPr="0050332A" w:rsidRDefault="004104E9" w:rsidP="00410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6840B8BF" w14:textId="77777777" w:rsidR="004104E9" w:rsidRPr="0050332A" w:rsidRDefault="004104E9" w:rsidP="004104E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0" w:type="dxa"/>
            <w:gridSpan w:val="2"/>
            <w:shd w:val="clear" w:color="auto" w:fill="auto"/>
          </w:tcPr>
          <w:p w14:paraId="15FC617D" w14:textId="77777777" w:rsidR="004104E9" w:rsidRPr="0050332A" w:rsidRDefault="004104E9" w:rsidP="004104E9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4104E9" w:rsidRPr="006F6C88" w14:paraId="06467787" w14:textId="77777777" w:rsidTr="004831A9">
        <w:trPr>
          <w:trHeight w:val="261"/>
        </w:trPr>
        <w:tc>
          <w:tcPr>
            <w:tcW w:w="2790" w:type="dxa"/>
            <w:shd w:val="clear" w:color="auto" w:fill="auto"/>
          </w:tcPr>
          <w:p w14:paraId="0B4AC796" w14:textId="4867D385" w:rsidR="004104E9" w:rsidRPr="006F6C88" w:rsidRDefault="004104E9" w:rsidP="004104E9">
            <w:pPr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F6C8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620" w:type="dxa"/>
          </w:tcPr>
          <w:p w14:paraId="4ED76C01" w14:textId="77777777" w:rsidR="004104E9" w:rsidRPr="0050332A" w:rsidRDefault="004104E9" w:rsidP="004104E9">
            <w:pPr>
              <w:pStyle w:val="acctfourfigures"/>
              <w:tabs>
                <w:tab w:val="clear" w:pos="765"/>
              </w:tabs>
              <w:spacing w:line="240" w:lineRule="atLeast"/>
              <w:ind w:left="-43" w:right="24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2" w:type="dxa"/>
          </w:tcPr>
          <w:p w14:paraId="39574A24" w14:textId="77777777" w:rsidR="004104E9" w:rsidRPr="0050332A" w:rsidRDefault="004104E9" w:rsidP="004104E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</w:tcPr>
          <w:p w14:paraId="64C41082" w14:textId="77777777" w:rsidR="004104E9" w:rsidRPr="0050332A" w:rsidRDefault="004104E9" w:rsidP="004104E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50BA255D" w14:textId="77777777" w:rsidR="004104E9" w:rsidRPr="0050332A" w:rsidRDefault="004104E9" w:rsidP="004104E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</w:tcPr>
          <w:p w14:paraId="10384E55" w14:textId="77777777" w:rsidR="004104E9" w:rsidRPr="0050332A" w:rsidRDefault="004104E9" w:rsidP="004104E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5B21DBC8" w14:textId="77777777" w:rsidR="004104E9" w:rsidRPr="0050332A" w:rsidRDefault="004104E9" w:rsidP="004104E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3CF97DBE" w14:textId="77777777" w:rsidR="004104E9" w:rsidRPr="0050332A" w:rsidRDefault="004104E9" w:rsidP="00410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4A59C60D" w14:textId="77777777" w:rsidR="004104E9" w:rsidRPr="0050332A" w:rsidRDefault="004104E9" w:rsidP="004104E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0" w:type="dxa"/>
            <w:gridSpan w:val="2"/>
            <w:shd w:val="clear" w:color="auto" w:fill="auto"/>
          </w:tcPr>
          <w:p w14:paraId="710FCD5E" w14:textId="77777777" w:rsidR="004104E9" w:rsidRPr="0050332A" w:rsidRDefault="004104E9" w:rsidP="004104E9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4104E9" w:rsidRPr="006F6C88" w14:paraId="3DB78D09" w14:textId="77777777" w:rsidTr="004831A9">
        <w:trPr>
          <w:trHeight w:val="261"/>
        </w:trPr>
        <w:tc>
          <w:tcPr>
            <w:tcW w:w="2790" w:type="dxa"/>
            <w:shd w:val="clear" w:color="auto" w:fill="auto"/>
          </w:tcPr>
          <w:p w14:paraId="7D3352EE" w14:textId="4FFC31EA" w:rsidR="004104E9" w:rsidRPr="006F6C88" w:rsidRDefault="004104E9" w:rsidP="004104E9">
            <w:pPr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สินทรัพย์ทางการเงินอื่น</w:t>
            </w:r>
          </w:p>
        </w:tc>
        <w:tc>
          <w:tcPr>
            <w:tcW w:w="1620" w:type="dxa"/>
          </w:tcPr>
          <w:p w14:paraId="350162AE" w14:textId="77777777" w:rsidR="004104E9" w:rsidRPr="0050332A" w:rsidRDefault="004104E9" w:rsidP="004104E9">
            <w:pPr>
              <w:pStyle w:val="acctfourfigures"/>
              <w:tabs>
                <w:tab w:val="clear" w:pos="765"/>
              </w:tabs>
              <w:spacing w:line="240" w:lineRule="atLeast"/>
              <w:ind w:left="-43" w:right="24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2" w:type="dxa"/>
          </w:tcPr>
          <w:p w14:paraId="11338E8C" w14:textId="77777777" w:rsidR="004104E9" w:rsidRPr="0050332A" w:rsidRDefault="004104E9" w:rsidP="004104E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</w:tcPr>
          <w:p w14:paraId="01F04277" w14:textId="77777777" w:rsidR="004104E9" w:rsidRPr="0050332A" w:rsidRDefault="004104E9" w:rsidP="004104E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79328C25" w14:textId="77777777" w:rsidR="004104E9" w:rsidRPr="0050332A" w:rsidRDefault="004104E9" w:rsidP="004104E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</w:tcPr>
          <w:p w14:paraId="23375B23" w14:textId="77777777" w:rsidR="004104E9" w:rsidRPr="0050332A" w:rsidRDefault="004104E9" w:rsidP="004104E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1DB0034A" w14:textId="77777777" w:rsidR="004104E9" w:rsidRPr="0050332A" w:rsidRDefault="004104E9" w:rsidP="004104E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047B02DB" w14:textId="77777777" w:rsidR="004104E9" w:rsidRPr="0050332A" w:rsidRDefault="004104E9" w:rsidP="00410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7E293E48" w14:textId="77777777" w:rsidR="004104E9" w:rsidRPr="0050332A" w:rsidRDefault="004104E9" w:rsidP="004104E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0" w:type="dxa"/>
            <w:gridSpan w:val="2"/>
            <w:shd w:val="clear" w:color="auto" w:fill="auto"/>
          </w:tcPr>
          <w:p w14:paraId="0F474F3D" w14:textId="77777777" w:rsidR="004104E9" w:rsidRPr="0050332A" w:rsidRDefault="004104E9" w:rsidP="004104E9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4104E9" w:rsidRPr="006F6C88" w14:paraId="559A59BE" w14:textId="77777777" w:rsidTr="004831A9">
        <w:trPr>
          <w:trHeight w:val="261"/>
        </w:trPr>
        <w:tc>
          <w:tcPr>
            <w:tcW w:w="2790" w:type="dxa"/>
            <w:shd w:val="clear" w:color="auto" w:fill="auto"/>
          </w:tcPr>
          <w:p w14:paraId="096DE639" w14:textId="07D6C336" w:rsidR="004104E9" w:rsidRPr="006F6C88" w:rsidRDefault="004104E9" w:rsidP="004104E9">
            <w:pPr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</w:t>
            </w:r>
            <w:r w:rsidR="00A27FD3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เงินลงทุนใน</w:t>
            </w: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620" w:type="dxa"/>
          </w:tcPr>
          <w:p w14:paraId="5825C118" w14:textId="0B4A68F6" w:rsidR="004104E9" w:rsidRPr="0050332A" w:rsidRDefault="004104E9" w:rsidP="004104E9">
            <w:pPr>
              <w:pStyle w:val="acctfourfigures"/>
              <w:tabs>
                <w:tab w:val="clear" w:pos="765"/>
              </w:tabs>
              <w:spacing w:line="240" w:lineRule="atLeast"/>
              <w:ind w:left="-43" w:right="24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55E05">
              <w:rPr>
                <w:rFonts w:asciiTheme="majorBidi" w:hAnsiTheme="majorBidi" w:cstheme="majorBidi"/>
                <w:sz w:val="28"/>
                <w:szCs w:val="28"/>
              </w:rPr>
              <w:t>3,821</w:t>
            </w:r>
          </w:p>
        </w:tc>
        <w:tc>
          <w:tcPr>
            <w:tcW w:w="242" w:type="dxa"/>
          </w:tcPr>
          <w:p w14:paraId="3B6D8BE3" w14:textId="77777777" w:rsidR="004104E9" w:rsidRPr="0050332A" w:rsidRDefault="004104E9" w:rsidP="004104E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</w:tcPr>
          <w:p w14:paraId="749C58F5" w14:textId="3A5AD84F" w:rsidR="004104E9" w:rsidRPr="0050332A" w:rsidRDefault="004104E9" w:rsidP="004104E9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0332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D0D9283" w14:textId="77777777" w:rsidR="004104E9" w:rsidRPr="0050332A" w:rsidRDefault="004104E9" w:rsidP="004104E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</w:tcPr>
          <w:p w14:paraId="7CBA6774" w14:textId="24A98E7A" w:rsidR="004104E9" w:rsidRPr="0050332A" w:rsidRDefault="004104E9" w:rsidP="00955C19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0332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61FD25E" w14:textId="77777777" w:rsidR="004104E9" w:rsidRPr="0050332A" w:rsidRDefault="004104E9" w:rsidP="004104E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5DD61220" w14:textId="17CB95EB" w:rsidR="004104E9" w:rsidRPr="0050332A" w:rsidRDefault="004104E9" w:rsidP="00410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3,821</w:t>
            </w:r>
          </w:p>
        </w:tc>
        <w:tc>
          <w:tcPr>
            <w:tcW w:w="236" w:type="dxa"/>
          </w:tcPr>
          <w:p w14:paraId="78823561" w14:textId="77777777" w:rsidR="004104E9" w:rsidRPr="0050332A" w:rsidRDefault="004104E9" w:rsidP="004104E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0" w:type="dxa"/>
            <w:gridSpan w:val="2"/>
            <w:shd w:val="clear" w:color="auto" w:fill="auto"/>
          </w:tcPr>
          <w:p w14:paraId="3646CFB0" w14:textId="784329AA" w:rsidR="004104E9" w:rsidRPr="0050332A" w:rsidRDefault="004104E9" w:rsidP="004104E9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3,821</w:t>
            </w:r>
          </w:p>
        </w:tc>
      </w:tr>
      <w:tr w:rsidR="004104E9" w:rsidRPr="006F6C88" w14:paraId="7D855C52" w14:textId="77777777" w:rsidTr="00096F3C">
        <w:trPr>
          <w:trHeight w:val="261"/>
        </w:trPr>
        <w:tc>
          <w:tcPr>
            <w:tcW w:w="2790" w:type="dxa"/>
            <w:shd w:val="clear" w:color="auto" w:fill="auto"/>
          </w:tcPr>
          <w:p w14:paraId="38EDCEFB" w14:textId="57193137" w:rsidR="004104E9" w:rsidRPr="006F6C88" w:rsidRDefault="004104E9" w:rsidP="004104E9">
            <w:pPr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สินทรัพย์อนุพันธ์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162A32A7" w14:textId="43A26208" w:rsidR="004104E9" w:rsidRPr="0050332A" w:rsidRDefault="004104E9" w:rsidP="004104E9">
            <w:pPr>
              <w:pStyle w:val="acctfourfigures"/>
              <w:tabs>
                <w:tab w:val="clear" w:pos="765"/>
              </w:tabs>
              <w:spacing w:line="240" w:lineRule="atLeast"/>
              <w:ind w:left="-43" w:right="24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6,708</w:t>
            </w:r>
          </w:p>
        </w:tc>
        <w:tc>
          <w:tcPr>
            <w:tcW w:w="242" w:type="dxa"/>
          </w:tcPr>
          <w:p w14:paraId="6BE5DE5F" w14:textId="77777777" w:rsidR="004104E9" w:rsidRPr="0050332A" w:rsidRDefault="004104E9" w:rsidP="004104E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</w:tcPr>
          <w:p w14:paraId="6C90DB12" w14:textId="213DAF8B" w:rsidR="004104E9" w:rsidRPr="0050332A" w:rsidRDefault="004104E9" w:rsidP="004104E9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0332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C31256C" w14:textId="77777777" w:rsidR="004104E9" w:rsidRPr="0050332A" w:rsidRDefault="004104E9" w:rsidP="004104E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</w:tcPr>
          <w:p w14:paraId="547558A8" w14:textId="56841EB8" w:rsidR="004104E9" w:rsidRPr="0050332A" w:rsidRDefault="004104E9" w:rsidP="004104E9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6,708</w:t>
            </w:r>
          </w:p>
        </w:tc>
        <w:tc>
          <w:tcPr>
            <w:tcW w:w="236" w:type="dxa"/>
          </w:tcPr>
          <w:p w14:paraId="34D6F641" w14:textId="77777777" w:rsidR="004104E9" w:rsidRPr="0050332A" w:rsidRDefault="004104E9" w:rsidP="004104E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35B1F18F" w14:textId="51FF3DE9" w:rsidR="004104E9" w:rsidRPr="0050332A" w:rsidRDefault="004104E9" w:rsidP="00955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0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0332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68CBB8B" w14:textId="77777777" w:rsidR="004104E9" w:rsidRPr="0050332A" w:rsidRDefault="004104E9" w:rsidP="004104E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0" w:type="dxa"/>
            <w:gridSpan w:val="2"/>
            <w:shd w:val="clear" w:color="auto" w:fill="auto"/>
          </w:tcPr>
          <w:p w14:paraId="600366A3" w14:textId="47F6F49A" w:rsidR="004104E9" w:rsidRPr="0050332A" w:rsidRDefault="004104E9" w:rsidP="004104E9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6,708</w:t>
            </w:r>
          </w:p>
        </w:tc>
      </w:tr>
      <w:tr w:rsidR="004104E9" w:rsidRPr="006F6C88" w14:paraId="2A4729F9" w14:textId="77777777" w:rsidTr="00096F3C">
        <w:trPr>
          <w:trHeight w:val="261"/>
        </w:trPr>
        <w:tc>
          <w:tcPr>
            <w:tcW w:w="2790" w:type="dxa"/>
            <w:shd w:val="clear" w:color="auto" w:fill="auto"/>
          </w:tcPr>
          <w:p w14:paraId="21994E00" w14:textId="00F28B15" w:rsidR="004104E9" w:rsidRPr="006F6C88" w:rsidRDefault="004104E9" w:rsidP="004104E9">
            <w:pPr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F6C8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11521ACA" w14:textId="6812936E" w:rsidR="004104E9" w:rsidRPr="0050332A" w:rsidRDefault="004104E9" w:rsidP="004104E9">
            <w:pPr>
              <w:pStyle w:val="acctfourfigures"/>
              <w:tabs>
                <w:tab w:val="clear" w:pos="765"/>
              </w:tabs>
              <w:spacing w:line="240" w:lineRule="atLeast"/>
              <w:ind w:left="-43" w:right="24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10,529</w:t>
            </w:r>
          </w:p>
        </w:tc>
        <w:tc>
          <w:tcPr>
            <w:tcW w:w="242" w:type="dxa"/>
          </w:tcPr>
          <w:p w14:paraId="15DA611F" w14:textId="77777777" w:rsidR="004104E9" w:rsidRPr="0050332A" w:rsidRDefault="004104E9" w:rsidP="004104E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</w:tcPr>
          <w:p w14:paraId="75CC9C67" w14:textId="77777777" w:rsidR="004104E9" w:rsidRPr="0050332A" w:rsidRDefault="004104E9" w:rsidP="004104E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459919D2" w14:textId="77777777" w:rsidR="004104E9" w:rsidRPr="0050332A" w:rsidRDefault="004104E9" w:rsidP="004104E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</w:tcPr>
          <w:p w14:paraId="1D80779D" w14:textId="77777777" w:rsidR="004104E9" w:rsidRPr="0050332A" w:rsidRDefault="004104E9" w:rsidP="004104E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64799235" w14:textId="77777777" w:rsidR="004104E9" w:rsidRPr="0050332A" w:rsidRDefault="004104E9" w:rsidP="004104E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26EAE2BB" w14:textId="77777777" w:rsidR="004104E9" w:rsidRPr="0050332A" w:rsidRDefault="004104E9" w:rsidP="00410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1C08F3DB" w14:textId="77777777" w:rsidR="004104E9" w:rsidRPr="0050332A" w:rsidRDefault="004104E9" w:rsidP="004104E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0" w:type="dxa"/>
            <w:gridSpan w:val="2"/>
            <w:shd w:val="clear" w:color="auto" w:fill="auto"/>
          </w:tcPr>
          <w:p w14:paraId="1E7FDCD2" w14:textId="77777777" w:rsidR="004104E9" w:rsidRPr="0050332A" w:rsidRDefault="004104E9" w:rsidP="004104E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</w:tbl>
    <w:p w14:paraId="4748D7FE" w14:textId="4ACD7EE4" w:rsidR="00FC78C0" w:rsidRDefault="00FC78C0" w:rsidP="00E827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tbl>
      <w:tblPr>
        <w:tblW w:w="936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790"/>
        <w:gridCol w:w="1620"/>
        <w:gridCol w:w="242"/>
        <w:gridCol w:w="1024"/>
        <w:gridCol w:w="236"/>
        <w:gridCol w:w="1024"/>
        <w:gridCol w:w="236"/>
        <w:gridCol w:w="900"/>
        <w:gridCol w:w="236"/>
        <w:gridCol w:w="1024"/>
        <w:gridCol w:w="36"/>
      </w:tblGrid>
      <w:tr w:rsidR="00FD6110" w:rsidRPr="006F6C88" w14:paraId="7146AF47" w14:textId="77777777" w:rsidTr="008D611B">
        <w:trPr>
          <w:trHeight w:val="261"/>
          <w:tblHeader/>
        </w:trPr>
        <w:tc>
          <w:tcPr>
            <w:tcW w:w="2790" w:type="dxa"/>
            <w:shd w:val="clear" w:color="auto" w:fill="auto"/>
            <w:vAlign w:val="bottom"/>
          </w:tcPr>
          <w:p w14:paraId="62BA1C4F" w14:textId="77777777" w:rsidR="00FD6110" w:rsidRPr="006F6C88" w:rsidRDefault="00FD6110" w:rsidP="002C30F3">
            <w:pPr>
              <w:ind w:left="73" w:right="-90"/>
              <w:jc w:val="center"/>
              <w:rPr>
                <w:rFonts w:asciiTheme="majorBidi" w:hAnsiTheme="majorBidi" w:cstheme="majorBidi"/>
                <w:sz w:val="28"/>
                <w:szCs w:val="28"/>
                <w:highlight w:val="cyan"/>
                <w:lang w:bidi="ar-SA"/>
              </w:rPr>
            </w:pPr>
          </w:p>
        </w:tc>
        <w:tc>
          <w:tcPr>
            <w:tcW w:w="6578" w:type="dxa"/>
            <w:gridSpan w:val="10"/>
            <w:vAlign w:val="bottom"/>
          </w:tcPr>
          <w:p w14:paraId="18DCFF9B" w14:textId="54AB5C17" w:rsidR="00FD6110" w:rsidRPr="00B90928" w:rsidRDefault="00FD6110" w:rsidP="002C30F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6F6C8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FD6110" w:rsidRPr="006F6C88" w14:paraId="1D824A37" w14:textId="77777777" w:rsidTr="008D611B">
        <w:trPr>
          <w:gridAfter w:val="1"/>
          <w:wAfter w:w="36" w:type="dxa"/>
          <w:trHeight w:val="261"/>
          <w:tblHeader/>
        </w:trPr>
        <w:tc>
          <w:tcPr>
            <w:tcW w:w="2790" w:type="dxa"/>
            <w:shd w:val="clear" w:color="auto" w:fill="auto"/>
            <w:vAlign w:val="bottom"/>
          </w:tcPr>
          <w:p w14:paraId="3FBF2C0E" w14:textId="77777777" w:rsidR="00FD6110" w:rsidRPr="006F6C88" w:rsidRDefault="00FD6110" w:rsidP="002C30F3">
            <w:pPr>
              <w:ind w:left="73" w:right="-90"/>
              <w:jc w:val="center"/>
              <w:rPr>
                <w:rFonts w:asciiTheme="majorBidi" w:hAnsiTheme="majorBidi" w:cstheme="majorBidi"/>
                <w:sz w:val="28"/>
                <w:szCs w:val="28"/>
                <w:highlight w:val="cyan"/>
                <w:lang w:bidi="ar-SA"/>
              </w:rPr>
            </w:pPr>
          </w:p>
        </w:tc>
        <w:tc>
          <w:tcPr>
            <w:tcW w:w="1620" w:type="dxa"/>
            <w:vAlign w:val="bottom"/>
          </w:tcPr>
          <w:p w14:paraId="2409F944" w14:textId="77777777" w:rsidR="00FD6110" w:rsidRPr="006F6C88" w:rsidRDefault="00FD6110" w:rsidP="002C30F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6F6C8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242" w:type="dxa"/>
          </w:tcPr>
          <w:p w14:paraId="2DAC79ED" w14:textId="77777777" w:rsidR="00FD6110" w:rsidRPr="006F6C88" w:rsidRDefault="00FD6110" w:rsidP="002C30F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4680" w:type="dxa"/>
            <w:gridSpan w:val="7"/>
            <w:vAlign w:val="bottom"/>
          </w:tcPr>
          <w:p w14:paraId="4CCE32DE" w14:textId="77777777" w:rsidR="00FD6110" w:rsidRPr="006F6C88" w:rsidRDefault="00FD6110" w:rsidP="002C30F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6F6C8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FD6110" w:rsidRPr="006F6C88" w14:paraId="338A8671" w14:textId="77777777" w:rsidTr="008D611B">
        <w:trPr>
          <w:trHeight w:val="261"/>
          <w:tblHeader/>
        </w:trPr>
        <w:tc>
          <w:tcPr>
            <w:tcW w:w="2790" w:type="dxa"/>
            <w:shd w:val="clear" w:color="auto" w:fill="auto"/>
            <w:vAlign w:val="bottom"/>
          </w:tcPr>
          <w:p w14:paraId="2A65D21C" w14:textId="77777777" w:rsidR="00FD6110" w:rsidRPr="006F6C88" w:rsidRDefault="00FD6110" w:rsidP="002C30F3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1F3A4382" w14:textId="77777777" w:rsidR="00FD6110" w:rsidRPr="006F6C88" w:rsidRDefault="00FD6110" w:rsidP="002C30F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เครื่องมือทางการเงิน</w:t>
            </w:r>
            <w:r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ที่วัดมูลค่าด้วย</w:t>
            </w:r>
            <w:r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</w:r>
            <w:r w:rsidRPr="006F6C8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มูลค่ายุติธรรมผ่าน</w:t>
            </w:r>
            <w:r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</w:r>
            <w:r w:rsidRPr="006F6C8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กำไรหรือขาดทุน</w:t>
            </w:r>
          </w:p>
        </w:tc>
        <w:tc>
          <w:tcPr>
            <w:tcW w:w="242" w:type="dxa"/>
          </w:tcPr>
          <w:p w14:paraId="193C82B5" w14:textId="77777777" w:rsidR="00FD6110" w:rsidRPr="006F6C88" w:rsidRDefault="00FD6110" w:rsidP="002C30F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24" w:type="dxa"/>
            <w:vAlign w:val="bottom"/>
          </w:tcPr>
          <w:p w14:paraId="416F213C" w14:textId="77777777" w:rsidR="00FD6110" w:rsidRPr="006F6C88" w:rsidRDefault="00FD6110" w:rsidP="002C30F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6F6C88">
              <w:rPr>
                <w:rFonts w:asciiTheme="majorBidi" w:hAnsiTheme="majorBidi" w:cstheme="majorBidi"/>
                <w:sz w:val="28"/>
                <w:szCs w:val="28"/>
              </w:rPr>
              <w:t xml:space="preserve"> 1</w:t>
            </w:r>
          </w:p>
        </w:tc>
        <w:tc>
          <w:tcPr>
            <w:tcW w:w="236" w:type="dxa"/>
          </w:tcPr>
          <w:p w14:paraId="5F5ADF93" w14:textId="77777777" w:rsidR="00FD6110" w:rsidRPr="006F6C88" w:rsidRDefault="00FD6110" w:rsidP="002C30F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24" w:type="dxa"/>
            <w:vAlign w:val="bottom"/>
          </w:tcPr>
          <w:p w14:paraId="3C3FF001" w14:textId="77777777" w:rsidR="00FD6110" w:rsidRPr="006F6C88" w:rsidRDefault="00FD6110" w:rsidP="002C30F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6F6C88">
              <w:rPr>
                <w:rFonts w:asciiTheme="majorBidi" w:hAnsiTheme="majorBidi" w:cstheme="majorBidi"/>
                <w:sz w:val="28"/>
                <w:szCs w:val="28"/>
              </w:rPr>
              <w:t xml:space="preserve"> 2</w:t>
            </w:r>
          </w:p>
        </w:tc>
        <w:tc>
          <w:tcPr>
            <w:tcW w:w="236" w:type="dxa"/>
          </w:tcPr>
          <w:p w14:paraId="7BE73BE3" w14:textId="77777777" w:rsidR="00FD6110" w:rsidRPr="006F6C88" w:rsidRDefault="00FD6110" w:rsidP="002C30F3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0" w:type="dxa"/>
            <w:vAlign w:val="bottom"/>
          </w:tcPr>
          <w:p w14:paraId="70F17863" w14:textId="77777777" w:rsidR="00FD6110" w:rsidRPr="006F6C88" w:rsidRDefault="00FD6110" w:rsidP="002C30F3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6F6C88">
              <w:rPr>
                <w:rFonts w:asciiTheme="majorBidi" w:hAnsiTheme="majorBidi" w:cstheme="majorBidi"/>
                <w:sz w:val="28"/>
                <w:szCs w:val="28"/>
              </w:rPr>
              <w:t xml:space="preserve"> 3</w:t>
            </w:r>
          </w:p>
        </w:tc>
        <w:tc>
          <w:tcPr>
            <w:tcW w:w="236" w:type="dxa"/>
          </w:tcPr>
          <w:p w14:paraId="7AA450CB" w14:textId="77777777" w:rsidR="00FD6110" w:rsidRPr="006F6C88" w:rsidRDefault="00FD6110" w:rsidP="002C30F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60" w:type="dxa"/>
            <w:gridSpan w:val="2"/>
            <w:shd w:val="clear" w:color="auto" w:fill="auto"/>
            <w:vAlign w:val="bottom"/>
          </w:tcPr>
          <w:p w14:paraId="0CBC6C11" w14:textId="77777777" w:rsidR="00FD6110" w:rsidRPr="006F6C88" w:rsidRDefault="00FD6110" w:rsidP="002C30F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FD6110" w:rsidRPr="006F6C88" w14:paraId="220E3B10" w14:textId="77777777" w:rsidTr="008D611B">
        <w:trPr>
          <w:trHeight w:val="261"/>
          <w:tblHeader/>
        </w:trPr>
        <w:tc>
          <w:tcPr>
            <w:tcW w:w="2790" w:type="dxa"/>
            <w:shd w:val="clear" w:color="auto" w:fill="auto"/>
            <w:vAlign w:val="bottom"/>
          </w:tcPr>
          <w:p w14:paraId="645474B7" w14:textId="77777777" w:rsidR="00FD6110" w:rsidRPr="006F6C88" w:rsidRDefault="00FD6110" w:rsidP="002C30F3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578" w:type="dxa"/>
            <w:gridSpan w:val="10"/>
            <w:vAlign w:val="bottom"/>
          </w:tcPr>
          <w:p w14:paraId="170E7E41" w14:textId="77777777" w:rsidR="00FD6110" w:rsidRPr="006F6C88" w:rsidRDefault="00FD6110" w:rsidP="002C30F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50332A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(</w:t>
            </w:r>
            <w:r w:rsidRPr="0050332A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val="en-US" w:bidi="th-TH"/>
              </w:rPr>
              <w:t>พันบาท</w:t>
            </w:r>
            <w:r w:rsidRPr="0050332A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)</w:t>
            </w:r>
          </w:p>
        </w:tc>
      </w:tr>
      <w:tr w:rsidR="00FD6110" w:rsidRPr="006F6C88" w14:paraId="463FE1CC" w14:textId="77777777" w:rsidTr="002C30F3">
        <w:trPr>
          <w:trHeight w:val="261"/>
        </w:trPr>
        <w:tc>
          <w:tcPr>
            <w:tcW w:w="2790" w:type="dxa"/>
            <w:shd w:val="clear" w:color="auto" w:fill="auto"/>
            <w:vAlign w:val="bottom"/>
          </w:tcPr>
          <w:p w14:paraId="16FC982D" w14:textId="0A66541B" w:rsidR="00FD6110" w:rsidRPr="006F6C88" w:rsidRDefault="00FD6110" w:rsidP="002C30F3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6F6C8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8208E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="008208ED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มิถุนายน</w:t>
            </w:r>
            <w:r w:rsidR="008208ED" w:rsidRPr="006F6C8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="008208E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2564</w:t>
            </w:r>
          </w:p>
        </w:tc>
        <w:tc>
          <w:tcPr>
            <w:tcW w:w="6578" w:type="dxa"/>
            <w:gridSpan w:val="10"/>
            <w:vAlign w:val="bottom"/>
          </w:tcPr>
          <w:p w14:paraId="7366B522" w14:textId="77777777" w:rsidR="00FD6110" w:rsidRPr="0050332A" w:rsidRDefault="00FD6110" w:rsidP="002C30F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</w:tr>
      <w:tr w:rsidR="00FD6110" w:rsidRPr="006F6C88" w14:paraId="4D65B8C8" w14:textId="77777777" w:rsidTr="002C30F3">
        <w:trPr>
          <w:trHeight w:val="261"/>
        </w:trPr>
        <w:tc>
          <w:tcPr>
            <w:tcW w:w="2790" w:type="dxa"/>
            <w:shd w:val="clear" w:color="auto" w:fill="auto"/>
          </w:tcPr>
          <w:p w14:paraId="1BC6201C" w14:textId="77777777" w:rsidR="00FD6110" w:rsidRPr="006F6C88" w:rsidRDefault="00FD6110" w:rsidP="002C30F3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</w:pPr>
            <w:r w:rsidRPr="006F6C8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620" w:type="dxa"/>
          </w:tcPr>
          <w:p w14:paraId="1ACA9336" w14:textId="77777777" w:rsidR="00FD6110" w:rsidRPr="006F6C88" w:rsidRDefault="00FD6110" w:rsidP="002C30F3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242" w:type="dxa"/>
          </w:tcPr>
          <w:p w14:paraId="687E4B91" w14:textId="77777777" w:rsidR="00FD6110" w:rsidRPr="006F6C88" w:rsidRDefault="00FD6110" w:rsidP="002C30F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024" w:type="dxa"/>
          </w:tcPr>
          <w:p w14:paraId="5025E86B" w14:textId="77777777" w:rsidR="00FD6110" w:rsidRPr="006F6C88" w:rsidRDefault="00FD6110" w:rsidP="002C30F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236" w:type="dxa"/>
          </w:tcPr>
          <w:p w14:paraId="59523C8B" w14:textId="77777777" w:rsidR="00FD6110" w:rsidRPr="006F6C88" w:rsidRDefault="00FD6110" w:rsidP="002C30F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024" w:type="dxa"/>
          </w:tcPr>
          <w:p w14:paraId="42E97B02" w14:textId="77777777" w:rsidR="00FD6110" w:rsidRPr="006F6C88" w:rsidRDefault="00FD6110" w:rsidP="002C30F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236" w:type="dxa"/>
          </w:tcPr>
          <w:p w14:paraId="1220E5C1" w14:textId="77777777" w:rsidR="00FD6110" w:rsidRPr="006F6C88" w:rsidRDefault="00FD6110" w:rsidP="002C30F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900" w:type="dxa"/>
          </w:tcPr>
          <w:p w14:paraId="131AD16B" w14:textId="77777777" w:rsidR="00FD6110" w:rsidRPr="006F6C88" w:rsidRDefault="00FD6110" w:rsidP="002C30F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236" w:type="dxa"/>
          </w:tcPr>
          <w:p w14:paraId="06E0A11C" w14:textId="77777777" w:rsidR="00FD6110" w:rsidRPr="006F6C88" w:rsidRDefault="00FD6110" w:rsidP="002C30F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060" w:type="dxa"/>
            <w:gridSpan w:val="2"/>
            <w:shd w:val="clear" w:color="auto" w:fill="auto"/>
          </w:tcPr>
          <w:p w14:paraId="72915B3A" w14:textId="77777777" w:rsidR="00FD6110" w:rsidRPr="006F6C88" w:rsidRDefault="00FD6110" w:rsidP="002C30F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</w:tr>
      <w:tr w:rsidR="00FD6110" w:rsidRPr="006F6C88" w14:paraId="2773890B" w14:textId="77777777" w:rsidTr="002C30F3">
        <w:trPr>
          <w:trHeight w:val="261"/>
        </w:trPr>
        <w:tc>
          <w:tcPr>
            <w:tcW w:w="2790" w:type="dxa"/>
            <w:shd w:val="clear" w:color="auto" w:fill="auto"/>
          </w:tcPr>
          <w:p w14:paraId="526E9C1C" w14:textId="77777777" w:rsidR="00FD6110" w:rsidRPr="006F6C88" w:rsidRDefault="00FD6110" w:rsidP="002C30F3">
            <w:pPr>
              <w:ind w:left="160" w:right="-9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สินทรัพย์ทางการเงินอื่น</w:t>
            </w:r>
          </w:p>
        </w:tc>
        <w:tc>
          <w:tcPr>
            <w:tcW w:w="1620" w:type="dxa"/>
          </w:tcPr>
          <w:p w14:paraId="7867B4A3" w14:textId="77777777" w:rsidR="00FD6110" w:rsidRPr="006F6C88" w:rsidRDefault="00FD6110" w:rsidP="002C30F3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242" w:type="dxa"/>
          </w:tcPr>
          <w:p w14:paraId="3D89C295" w14:textId="77777777" w:rsidR="00FD6110" w:rsidRPr="006F6C88" w:rsidRDefault="00FD6110" w:rsidP="002C30F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024" w:type="dxa"/>
          </w:tcPr>
          <w:p w14:paraId="68FAA139" w14:textId="77777777" w:rsidR="00FD6110" w:rsidRPr="006F6C88" w:rsidRDefault="00FD6110" w:rsidP="002C30F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236" w:type="dxa"/>
          </w:tcPr>
          <w:p w14:paraId="7207F267" w14:textId="77777777" w:rsidR="00FD6110" w:rsidRPr="006F6C88" w:rsidRDefault="00FD6110" w:rsidP="002C30F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024" w:type="dxa"/>
          </w:tcPr>
          <w:p w14:paraId="35EB4C6F" w14:textId="77777777" w:rsidR="00FD6110" w:rsidRPr="006F6C88" w:rsidRDefault="00FD6110" w:rsidP="002C30F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236" w:type="dxa"/>
          </w:tcPr>
          <w:p w14:paraId="1EE01146" w14:textId="77777777" w:rsidR="00FD6110" w:rsidRPr="006F6C88" w:rsidRDefault="00FD6110" w:rsidP="002C30F3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900" w:type="dxa"/>
          </w:tcPr>
          <w:p w14:paraId="150360D5" w14:textId="77777777" w:rsidR="00FD6110" w:rsidRPr="006F6C88" w:rsidRDefault="00FD6110" w:rsidP="002C3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236" w:type="dxa"/>
          </w:tcPr>
          <w:p w14:paraId="3DA679E9" w14:textId="77777777" w:rsidR="00FD6110" w:rsidRPr="006F6C88" w:rsidRDefault="00FD6110" w:rsidP="002C30F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060" w:type="dxa"/>
            <w:gridSpan w:val="2"/>
            <w:shd w:val="clear" w:color="auto" w:fill="auto"/>
          </w:tcPr>
          <w:p w14:paraId="369FB1C4" w14:textId="77777777" w:rsidR="00FD6110" w:rsidRPr="006F6C88" w:rsidRDefault="00FD6110" w:rsidP="002C30F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</w:tr>
      <w:tr w:rsidR="00955C19" w:rsidRPr="006F6C88" w14:paraId="2CA7BFDF" w14:textId="77777777" w:rsidTr="002C30F3">
        <w:trPr>
          <w:trHeight w:val="261"/>
        </w:trPr>
        <w:tc>
          <w:tcPr>
            <w:tcW w:w="2790" w:type="dxa"/>
            <w:shd w:val="clear" w:color="auto" w:fill="auto"/>
          </w:tcPr>
          <w:p w14:paraId="165D207F" w14:textId="103B9DC3" w:rsidR="00955C19" w:rsidRPr="006F6C88" w:rsidRDefault="00751EBA" w:rsidP="00955C19">
            <w:pPr>
              <w:ind w:left="166" w:right="-90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เงินลงทุนใน</w:t>
            </w:r>
            <w:r w:rsidR="00955C19"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620" w:type="dxa"/>
          </w:tcPr>
          <w:p w14:paraId="0DB47624" w14:textId="073FE6B3" w:rsidR="00955C19" w:rsidRPr="0050332A" w:rsidRDefault="007E46DA" w:rsidP="00955C19">
            <w:pPr>
              <w:pStyle w:val="acctfourfigures"/>
              <w:tabs>
                <w:tab w:val="clear" w:pos="765"/>
              </w:tabs>
              <w:spacing w:line="240" w:lineRule="atLeast"/>
              <w:ind w:left="-43" w:right="255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2,882</w:t>
            </w:r>
          </w:p>
        </w:tc>
        <w:tc>
          <w:tcPr>
            <w:tcW w:w="242" w:type="dxa"/>
          </w:tcPr>
          <w:p w14:paraId="5F24F9ED" w14:textId="77777777" w:rsidR="00955C19" w:rsidRPr="0050332A" w:rsidRDefault="00955C19" w:rsidP="00955C1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2894D171" w14:textId="77777777" w:rsidR="00955C19" w:rsidRPr="0050332A" w:rsidRDefault="00955C19" w:rsidP="00955C19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50332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0339571" w14:textId="77777777" w:rsidR="00955C19" w:rsidRPr="0050332A" w:rsidRDefault="00955C19" w:rsidP="00955C1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05F91580" w14:textId="18DA2311" w:rsidR="00955C19" w:rsidRPr="0050332A" w:rsidRDefault="00955C19" w:rsidP="00955C19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50332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FBA964F" w14:textId="77777777" w:rsidR="00955C19" w:rsidRPr="0050332A" w:rsidRDefault="00955C19" w:rsidP="00955C1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74252120" w14:textId="4728D9CB" w:rsidR="00955C19" w:rsidRPr="0050332A" w:rsidRDefault="007E46DA" w:rsidP="00955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2,882</w:t>
            </w:r>
          </w:p>
        </w:tc>
        <w:tc>
          <w:tcPr>
            <w:tcW w:w="236" w:type="dxa"/>
          </w:tcPr>
          <w:p w14:paraId="4F74ACF4" w14:textId="77777777" w:rsidR="00955C19" w:rsidRPr="0050332A" w:rsidRDefault="00955C19" w:rsidP="00955C1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0" w:type="dxa"/>
            <w:gridSpan w:val="2"/>
            <w:shd w:val="clear" w:color="auto" w:fill="auto"/>
          </w:tcPr>
          <w:p w14:paraId="4A1BEEDF" w14:textId="6F324EB9" w:rsidR="00955C19" w:rsidRPr="0050332A" w:rsidRDefault="007E46DA" w:rsidP="00955C19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2,882</w:t>
            </w:r>
          </w:p>
        </w:tc>
      </w:tr>
      <w:tr w:rsidR="00955C19" w:rsidRPr="006F6C88" w14:paraId="7B1AE9D8" w14:textId="77777777" w:rsidTr="002C30F3">
        <w:trPr>
          <w:trHeight w:val="261"/>
        </w:trPr>
        <w:tc>
          <w:tcPr>
            <w:tcW w:w="2790" w:type="dxa"/>
            <w:shd w:val="clear" w:color="auto" w:fill="auto"/>
          </w:tcPr>
          <w:p w14:paraId="736C26F3" w14:textId="77777777" w:rsidR="00955C19" w:rsidRPr="006F6C88" w:rsidRDefault="00955C19" w:rsidP="00955C19">
            <w:pPr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6F6C8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171F3C4E" w14:textId="48278A44" w:rsidR="00955C19" w:rsidRPr="0050332A" w:rsidRDefault="007E46DA" w:rsidP="00955C19">
            <w:pPr>
              <w:pStyle w:val="acctfourfigures"/>
              <w:tabs>
                <w:tab w:val="clear" w:pos="765"/>
              </w:tabs>
              <w:spacing w:line="240" w:lineRule="atLeast"/>
              <w:ind w:left="-43" w:right="25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2,882</w:t>
            </w:r>
          </w:p>
        </w:tc>
        <w:tc>
          <w:tcPr>
            <w:tcW w:w="242" w:type="dxa"/>
          </w:tcPr>
          <w:p w14:paraId="24593D4D" w14:textId="77777777" w:rsidR="00955C19" w:rsidRPr="0050332A" w:rsidRDefault="00955C19" w:rsidP="00955C1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</w:tcPr>
          <w:p w14:paraId="0E9178F6" w14:textId="77777777" w:rsidR="00955C19" w:rsidRPr="0050332A" w:rsidRDefault="00955C19" w:rsidP="00955C1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DDA1B81" w14:textId="77777777" w:rsidR="00955C19" w:rsidRPr="0050332A" w:rsidRDefault="00955C19" w:rsidP="00955C1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335E0F29" w14:textId="77777777" w:rsidR="00955C19" w:rsidRPr="0050332A" w:rsidRDefault="00955C19" w:rsidP="00955C1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A7875EE" w14:textId="77777777" w:rsidR="00955C19" w:rsidRPr="0050332A" w:rsidRDefault="00955C19" w:rsidP="00955C1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3A5103BA" w14:textId="77777777" w:rsidR="00955C19" w:rsidRPr="0050332A" w:rsidRDefault="00955C19" w:rsidP="00955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108CF5C" w14:textId="77777777" w:rsidR="00955C19" w:rsidRPr="0050332A" w:rsidRDefault="00955C19" w:rsidP="00955C1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0" w:type="dxa"/>
            <w:gridSpan w:val="2"/>
            <w:shd w:val="clear" w:color="auto" w:fill="auto"/>
          </w:tcPr>
          <w:p w14:paraId="5A07DFA0" w14:textId="77777777" w:rsidR="00955C19" w:rsidRPr="0050332A" w:rsidRDefault="00955C19" w:rsidP="00955C19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55C19" w:rsidRPr="002D1512" w14:paraId="2E716EF4" w14:textId="77777777" w:rsidTr="002C30F3">
        <w:trPr>
          <w:trHeight w:val="261"/>
        </w:trPr>
        <w:tc>
          <w:tcPr>
            <w:tcW w:w="2790" w:type="dxa"/>
            <w:shd w:val="clear" w:color="auto" w:fill="auto"/>
          </w:tcPr>
          <w:p w14:paraId="5289F2D0" w14:textId="77777777" w:rsidR="00955C19" w:rsidRPr="002D1512" w:rsidRDefault="00955C19" w:rsidP="00955C19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highlight w:val="cyan"/>
                <w:cs/>
                <w:lang w:val="en-GB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</w:tcPr>
          <w:p w14:paraId="1134EC68" w14:textId="77777777" w:rsidR="00955C19" w:rsidRPr="002D1512" w:rsidRDefault="00955C19" w:rsidP="00955C19">
            <w:pPr>
              <w:pStyle w:val="acctfourfigures"/>
              <w:tabs>
                <w:tab w:val="clear" w:pos="765"/>
              </w:tabs>
              <w:spacing w:line="240" w:lineRule="atLeast"/>
              <w:ind w:left="-43" w:right="33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42" w:type="dxa"/>
          </w:tcPr>
          <w:p w14:paraId="365E1944" w14:textId="77777777" w:rsidR="00955C19" w:rsidRPr="002D1512" w:rsidRDefault="00955C19" w:rsidP="00955C1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024" w:type="dxa"/>
          </w:tcPr>
          <w:p w14:paraId="52FC041E" w14:textId="77777777" w:rsidR="00955C19" w:rsidRPr="002D1512" w:rsidRDefault="00955C19" w:rsidP="00955C1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36" w:type="dxa"/>
          </w:tcPr>
          <w:p w14:paraId="2936D881" w14:textId="77777777" w:rsidR="00955C19" w:rsidRPr="002D1512" w:rsidRDefault="00955C19" w:rsidP="00955C1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024" w:type="dxa"/>
          </w:tcPr>
          <w:p w14:paraId="381C8C07" w14:textId="77777777" w:rsidR="00955C19" w:rsidRPr="002D1512" w:rsidRDefault="00955C19" w:rsidP="00955C1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36" w:type="dxa"/>
          </w:tcPr>
          <w:p w14:paraId="3A34C71A" w14:textId="77777777" w:rsidR="00955C19" w:rsidRPr="002D1512" w:rsidRDefault="00955C19" w:rsidP="00955C1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</w:tcPr>
          <w:p w14:paraId="15C71321" w14:textId="77777777" w:rsidR="00955C19" w:rsidRPr="002D1512" w:rsidRDefault="00955C19" w:rsidP="00955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113594EF" w14:textId="77777777" w:rsidR="00955C19" w:rsidRPr="002D1512" w:rsidRDefault="00955C19" w:rsidP="00955C1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060" w:type="dxa"/>
            <w:gridSpan w:val="2"/>
            <w:shd w:val="clear" w:color="auto" w:fill="auto"/>
          </w:tcPr>
          <w:p w14:paraId="4F9F544A" w14:textId="77777777" w:rsidR="00955C19" w:rsidRPr="002D1512" w:rsidRDefault="00955C19" w:rsidP="00955C19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955C19" w:rsidRPr="006F6C88" w14:paraId="42A82A4F" w14:textId="77777777" w:rsidTr="002C30F3">
        <w:trPr>
          <w:trHeight w:val="261"/>
        </w:trPr>
        <w:tc>
          <w:tcPr>
            <w:tcW w:w="2790" w:type="dxa"/>
            <w:shd w:val="clear" w:color="auto" w:fill="auto"/>
          </w:tcPr>
          <w:p w14:paraId="50BA58D6" w14:textId="77777777" w:rsidR="00955C19" w:rsidRPr="006F6C88" w:rsidRDefault="00955C19" w:rsidP="00955C19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 w:bidi="ar-SA"/>
              </w:rPr>
            </w:pPr>
            <w:r w:rsidRPr="006F6C8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หนี้สินทางการเงิน</w:t>
            </w:r>
          </w:p>
        </w:tc>
        <w:tc>
          <w:tcPr>
            <w:tcW w:w="1620" w:type="dxa"/>
          </w:tcPr>
          <w:p w14:paraId="17EEED8D" w14:textId="77777777" w:rsidR="00955C19" w:rsidRPr="0050332A" w:rsidRDefault="00955C19" w:rsidP="00955C19">
            <w:pPr>
              <w:pStyle w:val="acctfourfigures"/>
              <w:tabs>
                <w:tab w:val="clear" w:pos="765"/>
              </w:tabs>
              <w:spacing w:line="240" w:lineRule="atLeast"/>
              <w:ind w:left="-43" w:right="33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2" w:type="dxa"/>
          </w:tcPr>
          <w:p w14:paraId="441BEB9A" w14:textId="77777777" w:rsidR="00955C19" w:rsidRPr="0050332A" w:rsidRDefault="00955C19" w:rsidP="00955C1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7E2A4151" w14:textId="77777777" w:rsidR="00955C19" w:rsidRPr="0050332A" w:rsidRDefault="00955C19" w:rsidP="00955C1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618C07B" w14:textId="77777777" w:rsidR="00955C19" w:rsidRPr="0050332A" w:rsidRDefault="00955C19" w:rsidP="00955C1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6E9CF27E" w14:textId="77777777" w:rsidR="00955C19" w:rsidRPr="0050332A" w:rsidRDefault="00955C19" w:rsidP="00955C1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60FB460" w14:textId="77777777" w:rsidR="00955C19" w:rsidRPr="0050332A" w:rsidRDefault="00955C19" w:rsidP="00955C1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7387903A" w14:textId="77777777" w:rsidR="00955C19" w:rsidRPr="0050332A" w:rsidRDefault="00955C19" w:rsidP="00955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2B4FA9B" w14:textId="77777777" w:rsidR="00955C19" w:rsidRPr="0050332A" w:rsidRDefault="00955C19" w:rsidP="00955C1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0" w:type="dxa"/>
            <w:gridSpan w:val="2"/>
            <w:shd w:val="clear" w:color="auto" w:fill="auto"/>
          </w:tcPr>
          <w:p w14:paraId="63FED7C2" w14:textId="77777777" w:rsidR="00955C19" w:rsidRPr="0050332A" w:rsidRDefault="00955C19" w:rsidP="00955C19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55C19" w:rsidRPr="006F6C88" w14:paraId="67DF7573" w14:textId="77777777" w:rsidTr="002C30F3">
        <w:trPr>
          <w:trHeight w:val="261"/>
        </w:trPr>
        <w:tc>
          <w:tcPr>
            <w:tcW w:w="2790" w:type="dxa"/>
            <w:shd w:val="clear" w:color="auto" w:fill="auto"/>
          </w:tcPr>
          <w:p w14:paraId="486BE3B4" w14:textId="77777777" w:rsidR="00955C19" w:rsidRPr="006F6C88" w:rsidRDefault="00955C19" w:rsidP="00955C19">
            <w:pPr>
              <w:ind w:left="-14" w:right="-90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หนี้สินทางการเงินอื่น</w:t>
            </w:r>
          </w:p>
        </w:tc>
        <w:tc>
          <w:tcPr>
            <w:tcW w:w="1620" w:type="dxa"/>
          </w:tcPr>
          <w:p w14:paraId="6E0B4369" w14:textId="77777777" w:rsidR="00955C19" w:rsidRPr="0050332A" w:rsidRDefault="00955C19" w:rsidP="00955C19">
            <w:pPr>
              <w:pStyle w:val="acctfourfigures"/>
              <w:tabs>
                <w:tab w:val="clear" w:pos="765"/>
              </w:tabs>
              <w:spacing w:line="240" w:lineRule="atLeast"/>
              <w:ind w:left="-43" w:right="33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2" w:type="dxa"/>
          </w:tcPr>
          <w:p w14:paraId="4125F6E0" w14:textId="77777777" w:rsidR="00955C19" w:rsidRPr="0050332A" w:rsidRDefault="00955C19" w:rsidP="00955C1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687CC038" w14:textId="77777777" w:rsidR="00955C19" w:rsidRPr="0050332A" w:rsidRDefault="00955C19" w:rsidP="00955C1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4E7242D" w14:textId="77777777" w:rsidR="00955C19" w:rsidRPr="0050332A" w:rsidRDefault="00955C19" w:rsidP="00955C1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0263812F" w14:textId="77777777" w:rsidR="00955C19" w:rsidRPr="0050332A" w:rsidRDefault="00955C19" w:rsidP="00955C1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E5F8958" w14:textId="77777777" w:rsidR="00955C19" w:rsidRPr="0050332A" w:rsidRDefault="00955C19" w:rsidP="00955C1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7224C152" w14:textId="77777777" w:rsidR="00955C19" w:rsidRPr="0050332A" w:rsidRDefault="00955C19" w:rsidP="00955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7195B28" w14:textId="77777777" w:rsidR="00955C19" w:rsidRPr="0050332A" w:rsidRDefault="00955C19" w:rsidP="00955C1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0" w:type="dxa"/>
            <w:gridSpan w:val="2"/>
            <w:shd w:val="clear" w:color="auto" w:fill="auto"/>
          </w:tcPr>
          <w:p w14:paraId="72CAC473" w14:textId="77777777" w:rsidR="00955C19" w:rsidRPr="0050332A" w:rsidRDefault="00955C19" w:rsidP="00955C19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E46DA" w:rsidRPr="006F6C88" w14:paraId="79AB8355" w14:textId="77777777" w:rsidTr="002C30F3">
        <w:trPr>
          <w:trHeight w:val="261"/>
        </w:trPr>
        <w:tc>
          <w:tcPr>
            <w:tcW w:w="2790" w:type="dxa"/>
            <w:shd w:val="clear" w:color="auto" w:fill="auto"/>
          </w:tcPr>
          <w:p w14:paraId="02A9986B" w14:textId="77777777" w:rsidR="007E46DA" w:rsidRPr="006F6C88" w:rsidRDefault="007E46DA" w:rsidP="007E46DA">
            <w:pPr>
              <w:ind w:left="161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หนี้สินอนุพันธ์</w:t>
            </w:r>
          </w:p>
        </w:tc>
        <w:tc>
          <w:tcPr>
            <w:tcW w:w="1620" w:type="dxa"/>
          </w:tcPr>
          <w:p w14:paraId="3F48F9F8" w14:textId="293EA420" w:rsidR="007E46DA" w:rsidRPr="0050332A" w:rsidRDefault="007E46DA" w:rsidP="007E46DA">
            <w:pPr>
              <w:pStyle w:val="acctfourfigures"/>
              <w:tabs>
                <w:tab w:val="clear" w:pos="765"/>
              </w:tabs>
              <w:spacing w:line="240" w:lineRule="atLeast"/>
              <w:ind w:left="-43" w:right="24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990</w:t>
            </w:r>
          </w:p>
        </w:tc>
        <w:tc>
          <w:tcPr>
            <w:tcW w:w="242" w:type="dxa"/>
          </w:tcPr>
          <w:p w14:paraId="6DAA624E" w14:textId="77777777" w:rsidR="007E46DA" w:rsidRPr="0050332A" w:rsidRDefault="007E46DA" w:rsidP="007E46D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3C8A388E" w14:textId="77777777" w:rsidR="007E46DA" w:rsidRPr="0050332A" w:rsidRDefault="007E46DA" w:rsidP="007E46DA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50332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DA880EC" w14:textId="77777777" w:rsidR="007E46DA" w:rsidRPr="0050332A" w:rsidRDefault="007E46DA" w:rsidP="007E46D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64668F56" w14:textId="5EAE1B3F" w:rsidR="007E46DA" w:rsidRPr="0050332A" w:rsidRDefault="007E46DA" w:rsidP="007E46DA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990</w:t>
            </w:r>
          </w:p>
        </w:tc>
        <w:tc>
          <w:tcPr>
            <w:tcW w:w="236" w:type="dxa"/>
          </w:tcPr>
          <w:p w14:paraId="4D95B986" w14:textId="77777777" w:rsidR="007E46DA" w:rsidRPr="0050332A" w:rsidRDefault="007E46DA" w:rsidP="007E46DA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03FB1702" w14:textId="77777777" w:rsidR="007E46DA" w:rsidRPr="0050332A" w:rsidRDefault="007E46DA" w:rsidP="007E4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0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50332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2AE6C96" w14:textId="77777777" w:rsidR="007E46DA" w:rsidRPr="0050332A" w:rsidRDefault="007E46DA" w:rsidP="007E46D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0" w:type="dxa"/>
            <w:gridSpan w:val="2"/>
            <w:shd w:val="clear" w:color="auto" w:fill="auto"/>
          </w:tcPr>
          <w:p w14:paraId="08888D90" w14:textId="1BA4DD8E" w:rsidR="007E46DA" w:rsidRPr="0050332A" w:rsidRDefault="007E46DA" w:rsidP="007E46DA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990</w:t>
            </w:r>
          </w:p>
        </w:tc>
      </w:tr>
      <w:tr w:rsidR="007E46DA" w:rsidRPr="006F6C88" w14:paraId="63EE8539" w14:textId="77777777" w:rsidTr="002C30F3">
        <w:trPr>
          <w:trHeight w:val="261"/>
        </w:trPr>
        <w:tc>
          <w:tcPr>
            <w:tcW w:w="2790" w:type="dxa"/>
            <w:shd w:val="clear" w:color="auto" w:fill="auto"/>
          </w:tcPr>
          <w:p w14:paraId="43DA52A8" w14:textId="77777777" w:rsidR="007E46DA" w:rsidRPr="006F6C88" w:rsidRDefault="007E46DA" w:rsidP="007E46DA">
            <w:pPr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  <w:cs/>
              </w:rPr>
            </w:pPr>
            <w:r w:rsidRPr="006F6C8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รวมหนี้สินทางการเงิน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29A1DDC2" w14:textId="632B3B8F" w:rsidR="007E46DA" w:rsidRPr="0050332A" w:rsidRDefault="007E46DA" w:rsidP="007E46DA">
            <w:pPr>
              <w:pStyle w:val="acctfourfigures"/>
              <w:tabs>
                <w:tab w:val="clear" w:pos="765"/>
              </w:tabs>
              <w:spacing w:line="240" w:lineRule="atLeast"/>
              <w:ind w:left="-43" w:right="24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990</w:t>
            </w:r>
          </w:p>
        </w:tc>
        <w:tc>
          <w:tcPr>
            <w:tcW w:w="242" w:type="dxa"/>
          </w:tcPr>
          <w:p w14:paraId="41C53671" w14:textId="77777777" w:rsidR="007E46DA" w:rsidRPr="0050332A" w:rsidRDefault="007E46DA" w:rsidP="007E46D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</w:tcPr>
          <w:p w14:paraId="45C65428" w14:textId="77777777" w:rsidR="007E46DA" w:rsidRPr="0050332A" w:rsidRDefault="007E46DA" w:rsidP="007E46DA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64976AD4" w14:textId="77777777" w:rsidR="007E46DA" w:rsidRPr="0050332A" w:rsidRDefault="007E46DA" w:rsidP="007E46D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</w:tcPr>
          <w:p w14:paraId="1FEA413A" w14:textId="77777777" w:rsidR="007E46DA" w:rsidRPr="0050332A" w:rsidRDefault="007E46DA" w:rsidP="007E46D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78D50B5C" w14:textId="77777777" w:rsidR="007E46DA" w:rsidRPr="0050332A" w:rsidRDefault="007E46DA" w:rsidP="007E46DA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2021B898" w14:textId="77777777" w:rsidR="007E46DA" w:rsidRPr="0050332A" w:rsidRDefault="007E46DA" w:rsidP="007E4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48B34F8C" w14:textId="77777777" w:rsidR="007E46DA" w:rsidRPr="0050332A" w:rsidRDefault="007E46DA" w:rsidP="007E46D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0" w:type="dxa"/>
            <w:gridSpan w:val="2"/>
            <w:shd w:val="clear" w:color="auto" w:fill="auto"/>
          </w:tcPr>
          <w:p w14:paraId="21FF8DC5" w14:textId="77777777" w:rsidR="007E46DA" w:rsidRPr="0050332A" w:rsidRDefault="007E46DA" w:rsidP="007E46DA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7E46DA" w:rsidRPr="006F6C88" w14:paraId="34EF780A" w14:textId="77777777" w:rsidTr="002C30F3">
        <w:trPr>
          <w:trHeight w:val="261"/>
        </w:trPr>
        <w:tc>
          <w:tcPr>
            <w:tcW w:w="2790" w:type="dxa"/>
            <w:shd w:val="clear" w:color="auto" w:fill="auto"/>
          </w:tcPr>
          <w:p w14:paraId="5A6610DC" w14:textId="77777777" w:rsidR="007E46DA" w:rsidRPr="006F6C88" w:rsidRDefault="007E46DA" w:rsidP="007E46DA">
            <w:pPr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</w:tcPr>
          <w:p w14:paraId="18A1B864" w14:textId="77777777" w:rsidR="007E46DA" w:rsidRPr="0050332A" w:rsidRDefault="007E46DA" w:rsidP="007E46DA">
            <w:pPr>
              <w:pStyle w:val="acctfourfigures"/>
              <w:tabs>
                <w:tab w:val="clear" w:pos="765"/>
              </w:tabs>
              <w:spacing w:line="240" w:lineRule="atLeast"/>
              <w:ind w:left="-43" w:right="24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2" w:type="dxa"/>
          </w:tcPr>
          <w:p w14:paraId="0F2BA075" w14:textId="77777777" w:rsidR="007E46DA" w:rsidRPr="0050332A" w:rsidRDefault="007E46DA" w:rsidP="007E46D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</w:tcPr>
          <w:p w14:paraId="17B770F6" w14:textId="77777777" w:rsidR="007E46DA" w:rsidRPr="0050332A" w:rsidRDefault="007E46DA" w:rsidP="007E46DA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737559A4" w14:textId="77777777" w:rsidR="007E46DA" w:rsidRPr="0050332A" w:rsidRDefault="007E46DA" w:rsidP="007E46D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</w:tcPr>
          <w:p w14:paraId="77FCE555" w14:textId="77777777" w:rsidR="007E46DA" w:rsidRPr="0050332A" w:rsidRDefault="007E46DA" w:rsidP="007E46D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3BF6D85A" w14:textId="77777777" w:rsidR="007E46DA" w:rsidRPr="0050332A" w:rsidRDefault="007E46DA" w:rsidP="007E46DA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07D6D2E2" w14:textId="77777777" w:rsidR="007E46DA" w:rsidRPr="0050332A" w:rsidRDefault="007E46DA" w:rsidP="007E4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5764E7F0" w14:textId="77777777" w:rsidR="007E46DA" w:rsidRPr="0050332A" w:rsidRDefault="007E46DA" w:rsidP="007E46D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0" w:type="dxa"/>
            <w:gridSpan w:val="2"/>
            <w:shd w:val="clear" w:color="auto" w:fill="auto"/>
          </w:tcPr>
          <w:p w14:paraId="5522D919" w14:textId="77777777" w:rsidR="007E46DA" w:rsidRPr="0050332A" w:rsidRDefault="007E46DA" w:rsidP="007E46DA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7E46DA" w:rsidRPr="006F6C88" w14:paraId="4D11B36D" w14:textId="77777777" w:rsidTr="002C30F3">
        <w:trPr>
          <w:trHeight w:val="261"/>
        </w:trPr>
        <w:tc>
          <w:tcPr>
            <w:tcW w:w="2790" w:type="dxa"/>
            <w:shd w:val="clear" w:color="auto" w:fill="auto"/>
            <w:vAlign w:val="bottom"/>
          </w:tcPr>
          <w:p w14:paraId="68117680" w14:textId="77777777" w:rsidR="007E46DA" w:rsidRPr="006F6C88" w:rsidRDefault="007E46DA" w:rsidP="007E46DA">
            <w:pPr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F6C8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  <w:r w:rsidRPr="006F6C8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6F6C8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2563</w:t>
            </w:r>
          </w:p>
        </w:tc>
        <w:tc>
          <w:tcPr>
            <w:tcW w:w="1620" w:type="dxa"/>
            <w:vAlign w:val="bottom"/>
          </w:tcPr>
          <w:p w14:paraId="00FBF21B" w14:textId="77777777" w:rsidR="007E46DA" w:rsidRPr="0050332A" w:rsidRDefault="007E46DA" w:rsidP="007E46DA">
            <w:pPr>
              <w:pStyle w:val="acctfourfigures"/>
              <w:tabs>
                <w:tab w:val="clear" w:pos="765"/>
              </w:tabs>
              <w:spacing w:line="240" w:lineRule="atLeast"/>
              <w:ind w:left="-43" w:right="24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2" w:type="dxa"/>
          </w:tcPr>
          <w:p w14:paraId="5C83B4F9" w14:textId="77777777" w:rsidR="007E46DA" w:rsidRPr="0050332A" w:rsidRDefault="007E46DA" w:rsidP="007E46D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</w:tcPr>
          <w:p w14:paraId="43C29305" w14:textId="77777777" w:rsidR="007E46DA" w:rsidRPr="0050332A" w:rsidRDefault="007E46DA" w:rsidP="007E46DA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1A8EEE9A" w14:textId="77777777" w:rsidR="007E46DA" w:rsidRPr="0050332A" w:rsidRDefault="007E46DA" w:rsidP="007E46D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</w:tcPr>
          <w:p w14:paraId="78643DDE" w14:textId="77777777" w:rsidR="007E46DA" w:rsidRPr="0050332A" w:rsidRDefault="007E46DA" w:rsidP="007E46D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38A66922" w14:textId="77777777" w:rsidR="007E46DA" w:rsidRPr="0050332A" w:rsidRDefault="007E46DA" w:rsidP="007E46DA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631BFE03" w14:textId="77777777" w:rsidR="007E46DA" w:rsidRPr="0050332A" w:rsidRDefault="007E46DA" w:rsidP="007E4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43ECAFED" w14:textId="77777777" w:rsidR="007E46DA" w:rsidRPr="0050332A" w:rsidRDefault="007E46DA" w:rsidP="007E46D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0" w:type="dxa"/>
            <w:gridSpan w:val="2"/>
            <w:shd w:val="clear" w:color="auto" w:fill="auto"/>
          </w:tcPr>
          <w:p w14:paraId="6A25F415" w14:textId="77777777" w:rsidR="007E46DA" w:rsidRPr="0050332A" w:rsidRDefault="007E46DA" w:rsidP="007E46DA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7E46DA" w:rsidRPr="006F6C88" w14:paraId="6ABE5882" w14:textId="77777777" w:rsidTr="002C30F3">
        <w:trPr>
          <w:trHeight w:val="261"/>
        </w:trPr>
        <w:tc>
          <w:tcPr>
            <w:tcW w:w="2790" w:type="dxa"/>
            <w:shd w:val="clear" w:color="auto" w:fill="auto"/>
          </w:tcPr>
          <w:p w14:paraId="3B1D48B8" w14:textId="77777777" w:rsidR="007E46DA" w:rsidRPr="006F6C88" w:rsidRDefault="007E46DA" w:rsidP="007E46DA">
            <w:pPr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F6C8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620" w:type="dxa"/>
          </w:tcPr>
          <w:p w14:paraId="6D7B98CD" w14:textId="77777777" w:rsidR="007E46DA" w:rsidRPr="0050332A" w:rsidRDefault="007E46DA" w:rsidP="007E46DA">
            <w:pPr>
              <w:pStyle w:val="acctfourfigures"/>
              <w:tabs>
                <w:tab w:val="clear" w:pos="765"/>
              </w:tabs>
              <w:spacing w:line="240" w:lineRule="atLeast"/>
              <w:ind w:left="-43" w:right="24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2" w:type="dxa"/>
          </w:tcPr>
          <w:p w14:paraId="39A1E822" w14:textId="77777777" w:rsidR="007E46DA" w:rsidRPr="0050332A" w:rsidRDefault="007E46DA" w:rsidP="007E46D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</w:tcPr>
          <w:p w14:paraId="13533D57" w14:textId="77777777" w:rsidR="007E46DA" w:rsidRPr="0050332A" w:rsidRDefault="007E46DA" w:rsidP="007E46DA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7B64F60A" w14:textId="77777777" w:rsidR="007E46DA" w:rsidRPr="0050332A" w:rsidRDefault="007E46DA" w:rsidP="007E46D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</w:tcPr>
          <w:p w14:paraId="6B3FC9C1" w14:textId="77777777" w:rsidR="007E46DA" w:rsidRPr="0050332A" w:rsidRDefault="007E46DA" w:rsidP="007E46D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092BCF27" w14:textId="77777777" w:rsidR="007E46DA" w:rsidRPr="0050332A" w:rsidRDefault="007E46DA" w:rsidP="007E46DA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70B6BD24" w14:textId="77777777" w:rsidR="007E46DA" w:rsidRPr="0050332A" w:rsidRDefault="007E46DA" w:rsidP="007E4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2D831434" w14:textId="77777777" w:rsidR="007E46DA" w:rsidRPr="0050332A" w:rsidRDefault="007E46DA" w:rsidP="007E46D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0" w:type="dxa"/>
            <w:gridSpan w:val="2"/>
            <w:shd w:val="clear" w:color="auto" w:fill="auto"/>
          </w:tcPr>
          <w:p w14:paraId="18AAC7C4" w14:textId="77777777" w:rsidR="007E46DA" w:rsidRPr="0050332A" w:rsidRDefault="007E46DA" w:rsidP="007E46DA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7E46DA" w:rsidRPr="006F6C88" w14:paraId="5FC17F83" w14:textId="77777777" w:rsidTr="002C30F3">
        <w:trPr>
          <w:trHeight w:val="261"/>
        </w:trPr>
        <w:tc>
          <w:tcPr>
            <w:tcW w:w="2790" w:type="dxa"/>
            <w:shd w:val="clear" w:color="auto" w:fill="auto"/>
          </w:tcPr>
          <w:p w14:paraId="235656CF" w14:textId="77777777" w:rsidR="007E46DA" w:rsidRPr="006F6C88" w:rsidRDefault="007E46DA" w:rsidP="007E46DA">
            <w:pPr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สินทรัพย์ทางการเงินอื่น</w:t>
            </w:r>
          </w:p>
        </w:tc>
        <w:tc>
          <w:tcPr>
            <w:tcW w:w="1620" w:type="dxa"/>
          </w:tcPr>
          <w:p w14:paraId="424D0609" w14:textId="77777777" w:rsidR="007E46DA" w:rsidRPr="0050332A" w:rsidRDefault="007E46DA" w:rsidP="007E46DA">
            <w:pPr>
              <w:pStyle w:val="acctfourfigures"/>
              <w:tabs>
                <w:tab w:val="clear" w:pos="765"/>
              </w:tabs>
              <w:spacing w:line="240" w:lineRule="atLeast"/>
              <w:ind w:left="-43" w:right="24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2" w:type="dxa"/>
          </w:tcPr>
          <w:p w14:paraId="1FED6203" w14:textId="77777777" w:rsidR="007E46DA" w:rsidRPr="0050332A" w:rsidRDefault="007E46DA" w:rsidP="007E46D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</w:tcPr>
          <w:p w14:paraId="70D5BF4A" w14:textId="77777777" w:rsidR="007E46DA" w:rsidRPr="0050332A" w:rsidRDefault="007E46DA" w:rsidP="007E46DA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53186E8C" w14:textId="77777777" w:rsidR="007E46DA" w:rsidRPr="0050332A" w:rsidRDefault="007E46DA" w:rsidP="007E46D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</w:tcPr>
          <w:p w14:paraId="6B55C3A7" w14:textId="77777777" w:rsidR="007E46DA" w:rsidRPr="0050332A" w:rsidRDefault="007E46DA" w:rsidP="007E46D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543FD2DB" w14:textId="77777777" w:rsidR="007E46DA" w:rsidRPr="0050332A" w:rsidRDefault="007E46DA" w:rsidP="007E46DA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2F88F8B2" w14:textId="77777777" w:rsidR="007E46DA" w:rsidRPr="0050332A" w:rsidRDefault="007E46DA" w:rsidP="007E4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34B9960A" w14:textId="77777777" w:rsidR="007E46DA" w:rsidRPr="0050332A" w:rsidRDefault="007E46DA" w:rsidP="007E46D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0" w:type="dxa"/>
            <w:gridSpan w:val="2"/>
            <w:shd w:val="clear" w:color="auto" w:fill="auto"/>
          </w:tcPr>
          <w:p w14:paraId="4EBDBB26" w14:textId="77777777" w:rsidR="007E46DA" w:rsidRPr="0050332A" w:rsidRDefault="007E46DA" w:rsidP="007E46DA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7E46DA" w:rsidRPr="006F6C88" w14:paraId="7C43A4CC" w14:textId="77777777" w:rsidTr="002C30F3">
        <w:trPr>
          <w:trHeight w:val="261"/>
        </w:trPr>
        <w:tc>
          <w:tcPr>
            <w:tcW w:w="2790" w:type="dxa"/>
            <w:shd w:val="clear" w:color="auto" w:fill="auto"/>
          </w:tcPr>
          <w:p w14:paraId="1D45B536" w14:textId="097F5581" w:rsidR="007E46DA" w:rsidRPr="006F6C88" w:rsidRDefault="007E46DA" w:rsidP="007E46DA">
            <w:pPr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เงินลงทุนใน</w:t>
            </w: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620" w:type="dxa"/>
          </w:tcPr>
          <w:p w14:paraId="16458C52" w14:textId="77777777" w:rsidR="007E46DA" w:rsidRPr="0050332A" w:rsidRDefault="007E46DA" w:rsidP="007E46DA">
            <w:pPr>
              <w:pStyle w:val="acctfourfigures"/>
              <w:tabs>
                <w:tab w:val="clear" w:pos="765"/>
              </w:tabs>
              <w:spacing w:line="240" w:lineRule="atLeast"/>
              <w:ind w:left="-43" w:right="24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55E05">
              <w:rPr>
                <w:rFonts w:asciiTheme="majorBidi" w:hAnsiTheme="majorBidi" w:cstheme="majorBidi"/>
                <w:sz w:val="28"/>
                <w:szCs w:val="28"/>
              </w:rPr>
              <w:t>3,821</w:t>
            </w:r>
          </w:p>
        </w:tc>
        <w:tc>
          <w:tcPr>
            <w:tcW w:w="242" w:type="dxa"/>
          </w:tcPr>
          <w:p w14:paraId="0524E602" w14:textId="77777777" w:rsidR="007E46DA" w:rsidRPr="0050332A" w:rsidRDefault="007E46DA" w:rsidP="007E46D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</w:tcPr>
          <w:p w14:paraId="73988163" w14:textId="77777777" w:rsidR="007E46DA" w:rsidRPr="0050332A" w:rsidRDefault="007E46DA" w:rsidP="007E46DA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0332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CA8A8AD" w14:textId="77777777" w:rsidR="007E46DA" w:rsidRPr="0050332A" w:rsidRDefault="007E46DA" w:rsidP="007E46D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</w:tcPr>
          <w:p w14:paraId="2D5BDC7A" w14:textId="77777777" w:rsidR="007E46DA" w:rsidRPr="0050332A" w:rsidRDefault="007E46DA" w:rsidP="007E46DA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0332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825EFD0" w14:textId="77777777" w:rsidR="007E46DA" w:rsidRPr="0050332A" w:rsidRDefault="007E46DA" w:rsidP="007E46DA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226DE0F2" w14:textId="77777777" w:rsidR="007E46DA" w:rsidRPr="0050332A" w:rsidRDefault="007E46DA" w:rsidP="007E4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3,821</w:t>
            </w:r>
          </w:p>
        </w:tc>
        <w:tc>
          <w:tcPr>
            <w:tcW w:w="236" w:type="dxa"/>
          </w:tcPr>
          <w:p w14:paraId="6C5B6A58" w14:textId="77777777" w:rsidR="007E46DA" w:rsidRPr="0050332A" w:rsidRDefault="007E46DA" w:rsidP="007E46D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0" w:type="dxa"/>
            <w:gridSpan w:val="2"/>
            <w:shd w:val="clear" w:color="auto" w:fill="auto"/>
          </w:tcPr>
          <w:p w14:paraId="0A0BA849" w14:textId="77777777" w:rsidR="007E46DA" w:rsidRPr="0050332A" w:rsidRDefault="007E46DA" w:rsidP="007E46DA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3,821</w:t>
            </w:r>
          </w:p>
        </w:tc>
      </w:tr>
      <w:tr w:rsidR="007E46DA" w:rsidRPr="006F6C88" w14:paraId="6635C6B2" w14:textId="77777777" w:rsidTr="002C30F3">
        <w:trPr>
          <w:trHeight w:val="261"/>
        </w:trPr>
        <w:tc>
          <w:tcPr>
            <w:tcW w:w="2790" w:type="dxa"/>
            <w:shd w:val="clear" w:color="auto" w:fill="auto"/>
          </w:tcPr>
          <w:p w14:paraId="4A1633B9" w14:textId="77777777" w:rsidR="007E46DA" w:rsidRPr="006F6C88" w:rsidRDefault="007E46DA" w:rsidP="007E46DA">
            <w:pPr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สินทรัพย์อนุพันธ์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50CB25BC" w14:textId="36CC50F5" w:rsidR="007E46DA" w:rsidRPr="0050332A" w:rsidRDefault="007E46DA" w:rsidP="007E46DA">
            <w:pPr>
              <w:pStyle w:val="acctfourfigures"/>
              <w:tabs>
                <w:tab w:val="clear" w:pos="765"/>
              </w:tabs>
              <w:spacing w:line="240" w:lineRule="atLeast"/>
              <w:ind w:left="-43" w:right="24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288</w:t>
            </w:r>
          </w:p>
        </w:tc>
        <w:tc>
          <w:tcPr>
            <w:tcW w:w="242" w:type="dxa"/>
          </w:tcPr>
          <w:p w14:paraId="1C737BDC" w14:textId="77777777" w:rsidR="007E46DA" w:rsidRPr="0050332A" w:rsidRDefault="007E46DA" w:rsidP="007E46D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</w:tcPr>
          <w:p w14:paraId="1563633E" w14:textId="77777777" w:rsidR="007E46DA" w:rsidRPr="0050332A" w:rsidRDefault="007E46DA" w:rsidP="007E46DA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0332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0E2FD78" w14:textId="77777777" w:rsidR="007E46DA" w:rsidRPr="0050332A" w:rsidRDefault="007E46DA" w:rsidP="007E46D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</w:tcPr>
          <w:p w14:paraId="3F22A40F" w14:textId="67700D65" w:rsidR="007E46DA" w:rsidRPr="0050332A" w:rsidRDefault="007E46DA" w:rsidP="007E46DA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288</w:t>
            </w:r>
          </w:p>
        </w:tc>
        <w:tc>
          <w:tcPr>
            <w:tcW w:w="236" w:type="dxa"/>
          </w:tcPr>
          <w:p w14:paraId="2EFCA785" w14:textId="77777777" w:rsidR="007E46DA" w:rsidRPr="0050332A" w:rsidRDefault="007E46DA" w:rsidP="007E46DA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2DB36B84" w14:textId="77777777" w:rsidR="007E46DA" w:rsidRPr="0050332A" w:rsidRDefault="007E46DA" w:rsidP="007E4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0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0332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7306465" w14:textId="77777777" w:rsidR="007E46DA" w:rsidRPr="0050332A" w:rsidRDefault="007E46DA" w:rsidP="007E46D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0" w:type="dxa"/>
            <w:gridSpan w:val="2"/>
            <w:shd w:val="clear" w:color="auto" w:fill="auto"/>
          </w:tcPr>
          <w:p w14:paraId="76884E6E" w14:textId="405DC789" w:rsidR="007E46DA" w:rsidRPr="0050332A" w:rsidRDefault="007E46DA" w:rsidP="007E46DA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288</w:t>
            </w:r>
          </w:p>
        </w:tc>
      </w:tr>
      <w:tr w:rsidR="007E46DA" w:rsidRPr="006F6C88" w14:paraId="11E789E5" w14:textId="77777777" w:rsidTr="002C30F3">
        <w:trPr>
          <w:trHeight w:val="261"/>
        </w:trPr>
        <w:tc>
          <w:tcPr>
            <w:tcW w:w="2790" w:type="dxa"/>
            <w:shd w:val="clear" w:color="auto" w:fill="auto"/>
          </w:tcPr>
          <w:p w14:paraId="38149ADE" w14:textId="77777777" w:rsidR="007E46DA" w:rsidRPr="006F6C88" w:rsidRDefault="007E46DA" w:rsidP="007E46DA">
            <w:pPr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F6C8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09860853" w14:textId="65C7079A" w:rsidR="007E46DA" w:rsidRPr="0050332A" w:rsidRDefault="007E46DA" w:rsidP="007E46DA">
            <w:pPr>
              <w:pStyle w:val="acctfourfigures"/>
              <w:tabs>
                <w:tab w:val="clear" w:pos="765"/>
              </w:tabs>
              <w:spacing w:line="240" w:lineRule="atLeast"/>
              <w:ind w:left="-43" w:right="24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4,109</w:t>
            </w:r>
          </w:p>
        </w:tc>
        <w:tc>
          <w:tcPr>
            <w:tcW w:w="242" w:type="dxa"/>
          </w:tcPr>
          <w:p w14:paraId="75FA0B2D" w14:textId="77777777" w:rsidR="007E46DA" w:rsidRPr="0050332A" w:rsidRDefault="007E46DA" w:rsidP="007E46D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</w:tcPr>
          <w:p w14:paraId="148BB1F0" w14:textId="77777777" w:rsidR="007E46DA" w:rsidRPr="0050332A" w:rsidRDefault="007E46DA" w:rsidP="007E46D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4E360FF1" w14:textId="77777777" w:rsidR="007E46DA" w:rsidRPr="0050332A" w:rsidRDefault="007E46DA" w:rsidP="007E46D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</w:tcPr>
          <w:p w14:paraId="0B0E5C88" w14:textId="77777777" w:rsidR="007E46DA" w:rsidRPr="0050332A" w:rsidRDefault="007E46DA" w:rsidP="007E46D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410087ED" w14:textId="77777777" w:rsidR="007E46DA" w:rsidRPr="0050332A" w:rsidRDefault="007E46DA" w:rsidP="007E46DA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4C6B639E" w14:textId="77777777" w:rsidR="007E46DA" w:rsidRPr="0050332A" w:rsidRDefault="007E46DA" w:rsidP="007E4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4ED97A0A" w14:textId="77777777" w:rsidR="007E46DA" w:rsidRPr="0050332A" w:rsidRDefault="007E46DA" w:rsidP="007E46D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0" w:type="dxa"/>
            <w:gridSpan w:val="2"/>
            <w:shd w:val="clear" w:color="auto" w:fill="auto"/>
          </w:tcPr>
          <w:p w14:paraId="082BC314" w14:textId="77777777" w:rsidR="007E46DA" w:rsidRPr="0050332A" w:rsidRDefault="007E46DA" w:rsidP="007E46D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</w:tbl>
    <w:p w14:paraId="72D3A574" w14:textId="149D83B7" w:rsidR="00FD6110" w:rsidRPr="008D611B" w:rsidRDefault="00FD6110" w:rsidP="00E827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34ED896B" w14:textId="364BCE57" w:rsidR="007660D8" w:rsidRDefault="007660D8" w:rsidP="007660D8">
      <w:pPr>
        <w:spacing w:line="240" w:lineRule="auto"/>
        <w:ind w:left="540" w:right="-117"/>
        <w:jc w:val="thaiDistribute"/>
        <w:rPr>
          <w:rFonts w:asciiTheme="majorBidi" w:hAnsiTheme="majorBidi" w:cstheme="majorBidi"/>
          <w:b/>
          <w:sz w:val="28"/>
          <w:szCs w:val="28"/>
        </w:rPr>
      </w:pPr>
      <w:r w:rsidRPr="007660D8">
        <w:rPr>
          <w:rFonts w:ascii="Angsana New" w:hAnsi="Angsana New"/>
          <w:b/>
          <w:sz w:val="28"/>
          <w:szCs w:val="28"/>
          <w:cs/>
        </w:rPr>
        <w:t>ตารางดังต่อไปนี้แสดงเทคนิคการประเมินมูลค่าของเครื่องมือทางการเงินที่วัดมูลค่าด้วยมูลค่ายุติธรรมในงบแสดงฐานะการเงิน</w:t>
      </w:r>
    </w:p>
    <w:p w14:paraId="7A590663" w14:textId="77777777" w:rsidR="002B5252" w:rsidRPr="008D611B" w:rsidRDefault="002B5252" w:rsidP="00E827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Style w:val="TableGrid"/>
        <w:tblW w:w="93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20"/>
        <w:gridCol w:w="236"/>
        <w:gridCol w:w="6604"/>
      </w:tblGrid>
      <w:tr w:rsidR="000E4AE5" w:rsidRPr="000E4AE5" w14:paraId="11D8A678" w14:textId="77777777" w:rsidTr="00EB2212">
        <w:trPr>
          <w:tblHeader/>
        </w:trPr>
        <w:tc>
          <w:tcPr>
            <w:tcW w:w="2520" w:type="dxa"/>
          </w:tcPr>
          <w:p w14:paraId="1B2A1EC3" w14:textId="77777777" w:rsidR="000E4AE5" w:rsidRPr="000E4AE5" w:rsidRDefault="000E4AE5" w:rsidP="008C7CD1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  <w:r w:rsidRPr="000E4AE5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ประเภท</w:t>
            </w:r>
          </w:p>
        </w:tc>
        <w:tc>
          <w:tcPr>
            <w:tcW w:w="236" w:type="dxa"/>
          </w:tcPr>
          <w:p w14:paraId="39EAE4D3" w14:textId="77777777" w:rsidR="000E4AE5" w:rsidRPr="000E4AE5" w:rsidRDefault="000E4AE5" w:rsidP="008C7CD1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6604" w:type="dxa"/>
          </w:tcPr>
          <w:p w14:paraId="03593F28" w14:textId="77777777" w:rsidR="000E4AE5" w:rsidRPr="000E4AE5" w:rsidRDefault="000E4AE5" w:rsidP="008C7CD1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  <w:r w:rsidRPr="000E4AE5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เทคนิคการประเมินมูลค่า</w:t>
            </w:r>
          </w:p>
        </w:tc>
      </w:tr>
      <w:tr w:rsidR="00927BA1" w:rsidRPr="000E4AE5" w14:paraId="2FBDC84F" w14:textId="77777777" w:rsidTr="00EB2212">
        <w:tc>
          <w:tcPr>
            <w:tcW w:w="2520" w:type="dxa"/>
          </w:tcPr>
          <w:p w14:paraId="3F770144" w14:textId="0E5AAA8E" w:rsidR="00927BA1" w:rsidRPr="008D611B" w:rsidRDefault="00927BA1" w:rsidP="00927BA1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  <w:r w:rsidRPr="008D611B">
              <w:rPr>
                <w:rFonts w:ascii="Angsana New" w:hAnsi="Angsana New"/>
                <w:sz w:val="28"/>
                <w:szCs w:val="28"/>
                <w:cs/>
                <w:lang w:bidi="th-TH"/>
              </w:rPr>
              <w:t>สัญญาซื้อขายเงินตราต่างประเทศล่วงหน้า</w:t>
            </w:r>
          </w:p>
        </w:tc>
        <w:tc>
          <w:tcPr>
            <w:tcW w:w="236" w:type="dxa"/>
          </w:tcPr>
          <w:p w14:paraId="537865F8" w14:textId="77777777" w:rsidR="00927BA1" w:rsidRPr="008D611B" w:rsidRDefault="00927BA1" w:rsidP="00927BA1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6604" w:type="dxa"/>
          </w:tcPr>
          <w:p w14:paraId="4CECB3E2" w14:textId="0C1E8334" w:rsidR="00927BA1" w:rsidRPr="008D611B" w:rsidRDefault="00927BA1" w:rsidP="00927BA1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  <w:r w:rsidRPr="008D611B"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  <w:t xml:space="preserve">การกำหนดราคาสัญญาซื้อขายล่วงหน้า </w:t>
            </w:r>
            <w:r w:rsidRPr="008D611B">
              <w:rPr>
                <w:rFonts w:ascii="Angsana New" w:hAnsi="Angsana New"/>
                <w:sz w:val="28"/>
                <w:szCs w:val="28"/>
                <w:cs/>
                <w:lang w:bidi="th-TH"/>
              </w:rPr>
              <w:t>มูลค่ายุติธรรมอ้างอิงราคาซื้อขายสัญญาซื้อขายเงินตราต่างประเทศล่วงหน้า ณ วันที่รายงาน และมูลค่าปัจจุบันคำนวณโดยอ้างอิงจากเส้นอัตราผลตอบแทนของหลักทรัพย์ที่มีสินเชื่อคุณภาพดีในสกุลเงินที่เกี่ยวข้อง</w:t>
            </w:r>
          </w:p>
        </w:tc>
      </w:tr>
      <w:tr w:rsidR="00927BA1" w:rsidRPr="000E4AE5" w14:paraId="44B85741" w14:textId="77777777" w:rsidTr="00EB2212">
        <w:tc>
          <w:tcPr>
            <w:tcW w:w="2520" w:type="dxa"/>
          </w:tcPr>
          <w:p w14:paraId="663E893F" w14:textId="08A0B5AC" w:rsidR="00927BA1" w:rsidRPr="000E4AE5" w:rsidRDefault="00927BA1" w:rsidP="00CA5A79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bidi="th-TH"/>
              </w:rPr>
              <w:t>ตราสารทุนที่ไม่อยู่ใน</w:t>
            </w:r>
            <w:r>
              <w:rPr>
                <w:rFonts w:ascii="Angsana New" w:hAnsi="Angsana New"/>
                <w:sz w:val="28"/>
                <w:szCs w:val="28"/>
                <w:rtl/>
                <w:cs/>
              </w:rPr>
              <w:br/>
            </w:r>
            <w:r w:rsidR="00CA5A79"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  <w:t>ความ</w:t>
            </w:r>
            <w:r w:rsidR="00CA5A79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ต้อ</w:t>
            </w:r>
            <w:r>
              <w:rPr>
                <w:rFonts w:ascii="Angsana New" w:hAnsi="Angsana New"/>
                <w:sz w:val="28"/>
                <w:szCs w:val="28"/>
                <w:cs/>
                <w:lang w:bidi="th-TH"/>
              </w:rPr>
              <w:t>งการของตลาด</w:t>
            </w:r>
          </w:p>
        </w:tc>
        <w:tc>
          <w:tcPr>
            <w:tcW w:w="236" w:type="dxa"/>
          </w:tcPr>
          <w:p w14:paraId="0824277B" w14:textId="77777777" w:rsidR="00927BA1" w:rsidRPr="000E4AE5" w:rsidRDefault="00927BA1" w:rsidP="00927BA1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6604" w:type="dxa"/>
          </w:tcPr>
          <w:p w14:paraId="6E0B5B3E" w14:textId="17A83FC9" w:rsidR="00927BA1" w:rsidRPr="000E4AE5" w:rsidRDefault="00927BA1" w:rsidP="00927BA1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</w:pPr>
            <w:r w:rsidRPr="00E85849">
              <w:rPr>
                <w:rFonts w:ascii="Angsana New" w:hAnsi="Angsana New"/>
                <w:sz w:val="28"/>
                <w:szCs w:val="28"/>
                <w:cs/>
                <w:lang w:bidi="th-TH"/>
              </w:rPr>
              <w:t>วิธีปรับปรุงมูลค่าสินทรัพย์สุทธิ</w:t>
            </w:r>
          </w:p>
        </w:tc>
      </w:tr>
    </w:tbl>
    <w:p w14:paraId="2DDD3202" w14:textId="39AE7847" w:rsidR="00434580" w:rsidRDefault="00434580" w:rsidP="00434580">
      <w:pPr>
        <w:pStyle w:val="index"/>
        <w:tabs>
          <w:tab w:val="clear" w:pos="1134"/>
        </w:tabs>
        <w:spacing w:after="0" w:line="240" w:lineRule="atLeast"/>
        <w:ind w:left="540" w:firstLine="0"/>
        <w:outlineLvl w:val="0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14:paraId="18533FA1" w14:textId="6E6182A0" w:rsidR="00E827EF" w:rsidRPr="00ED213C" w:rsidRDefault="00E827EF" w:rsidP="00E827EF">
      <w:pPr>
        <w:pStyle w:val="index"/>
        <w:numPr>
          <w:ilvl w:val="0"/>
          <w:numId w:val="19"/>
        </w:numPr>
        <w:spacing w:after="0" w:line="240" w:lineRule="atLeast"/>
        <w:ind w:left="540" w:hanging="450"/>
        <w:outlineLvl w:val="0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 w:rsidRPr="00ED213C">
        <w:rPr>
          <w:rFonts w:asciiTheme="majorBidi" w:hAnsiTheme="majorBidi" w:cstheme="majorBidi"/>
          <w:b/>
          <w:bCs/>
          <w:sz w:val="30"/>
          <w:szCs w:val="30"/>
          <w:cs/>
          <w:lang w:val="en-US" w:bidi="th-TH"/>
        </w:rPr>
        <w:lastRenderedPageBreak/>
        <w:t>ภาระผูกพันกับกิจการที่ไม่เกี่ยวข้องกัน</w:t>
      </w:r>
    </w:p>
    <w:p w14:paraId="4CBCC75F" w14:textId="77777777" w:rsidR="00E827EF" w:rsidRPr="002F6A04" w:rsidRDefault="00E827EF" w:rsidP="00E827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b/>
          <w:bCs/>
          <w:sz w:val="28"/>
          <w:szCs w:val="28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30"/>
        <w:gridCol w:w="1440"/>
        <w:gridCol w:w="272"/>
        <w:gridCol w:w="1438"/>
      </w:tblGrid>
      <w:tr w:rsidR="00C33910" w:rsidRPr="006F6C88" w14:paraId="02853460" w14:textId="77777777" w:rsidTr="00C33910">
        <w:trPr>
          <w:tblHeader/>
        </w:trPr>
        <w:tc>
          <w:tcPr>
            <w:tcW w:w="6030" w:type="dxa"/>
          </w:tcPr>
          <w:p w14:paraId="5AC0D7B0" w14:textId="77777777" w:rsidR="00C33910" w:rsidRDefault="00C33910" w:rsidP="00954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1397716" w14:textId="74160924" w:rsidR="00C33910" w:rsidRPr="00C33910" w:rsidRDefault="00C33910" w:rsidP="00954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C33910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C447A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="00C447A2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มิถุนายน</w:t>
            </w:r>
            <w:r w:rsidRPr="00C33910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C3391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2564</w:t>
            </w:r>
          </w:p>
        </w:tc>
        <w:tc>
          <w:tcPr>
            <w:tcW w:w="1440" w:type="dxa"/>
          </w:tcPr>
          <w:p w14:paraId="61E59436" w14:textId="77777777" w:rsidR="00C33910" w:rsidRDefault="00C33910" w:rsidP="00954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  <w:p w14:paraId="706573F8" w14:textId="7C0188AF" w:rsidR="00C33910" w:rsidRPr="006F6C88" w:rsidRDefault="00C33910" w:rsidP="00954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2" w:type="dxa"/>
          </w:tcPr>
          <w:p w14:paraId="7F1ED26C" w14:textId="77777777" w:rsidR="00C33910" w:rsidRPr="006F6C88" w:rsidRDefault="00C33910" w:rsidP="00954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8" w:type="dxa"/>
          </w:tcPr>
          <w:p w14:paraId="4645405F" w14:textId="77777777" w:rsidR="00C33910" w:rsidRDefault="00C33910" w:rsidP="00954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</w:t>
            </w:r>
          </w:p>
          <w:p w14:paraId="149A25DE" w14:textId="3FF21CBC" w:rsidR="00C33910" w:rsidRPr="006F6C88" w:rsidRDefault="00C33910" w:rsidP="00954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C33910" w:rsidRPr="006F6C88" w14:paraId="326849B1" w14:textId="77777777" w:rsidTr="00C33910">
        <w:trPr>
          <w:tblHeader/>
        </w:trPr>
        <w:tc>
          <w:tcPr>
            <w:tcW w:w="6030" w:type="dxa"/>
          </w:tcPr>
          <w:p w14:paraId="03CB05AF" w14:textId="77777777" w:rsidR="00C33910" w:rsidRPr="006F6C88" w:rsidRDefault="00C33910" w:rsidP="00C33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50" w:type="dxa"/>
            <w:gridSpan w:val="3"/>
          </w:tcPr>
          <w:p w14:paraId="71284EEA" w14:textId="6090C7AD" w:rsidR="00C33910" w:rsidRPr="00C33910" w:rsidRDefault="00C33910" w:rsidP="00C33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C33910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C33910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พันบาท</w:t>
            </w:r>
            <w:r w:rsidRPr="00C33910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C33910" w:rsidRPr="006F6C88" w14:paraId="250C9017" w14:textId="77777777" w:rsidTr="00C33910">
        <w:tc>
          <w:tcPr>
            <w:tcW w:w="6030" w:type="dxa"/>
          </w:tcPr>
          <w:p w14:paraId="33ABE2F5" w14:textId="77777777" w:rsidR="00C33910" w:rsidRPr="006F6C88" w:rsidRDefault="00C33910" w:rsidP="00954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6C8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ภาระผูกพันรายจ่ายฝ่ายทุน</w:t>
            </w:r>
          </w:p>
        </w:tc>
        <w:tc>
          <w:tcPr>
            <w:tcW w:w="1440" w:type="dxa"/>
          </w:tcPr>
          <w:p w14:paraId="642E9796" w14:textId="77777777" w:rsidR="00C33910" w:rsidRPr="006F6C88" w:rsidRDefault="00C33910" w:rsidP="00954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2" w:type="dxa"/>
          </w:tcPr>
          <w:p w14:paraId="6A7A3360" w14:textId="77777777" w:rsidR="00C33910" w:rsidRPr="006F6C88" w:rsidRDefault="00C33910" w:rsidP="0095424D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8" w:type="dxa"/>
          </w:tcPr>
          <w:p w14:paraId="6D11DA91" w14:textId="77777777" w:rsidR="00C33910" w:rsidRPr="006F6C88" w:rsidRDefault="00C33910" w:rsidP="00954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31786" w:rsidRPr="006F6C88" w14:paraId="36C8BFB9" w14:textId="77777777" w:rsidTr="00C33910">
        <w:tc>
          <w:tcPr>
            <w:tcW w:w="6030" w:type="dxa"/>
          </w:tcPr>
          <w:p w14:paraId="3CB01681" w14:textId="77777777" w:rsidR="00331786" w:rsidRPr="006F6C88" w:rsidRDefault="00331786" w:rsidP="00331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>อาคารและสิ่งปลูกสร้างอื่น</w:t>
            </w:r>
          </w:p>
        </w:tc>
        <w:tc>
          <w:tcPr>
            <w:tcW w:w="1440" w:type="dxa"/>
          </w:tcPr>
          <w:p w14:paraId="4A5C17CC" w14:textId="34344A81" w:rsidR="00331786" w:rsidRPr="006F6C88" w:rsidRDefault="00331786" w:rsidP="0033178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990</w:t>
            </w:r>
          </w:p>
        </w:tc>
        <w:tc>
          <w:tcPr>
            <w:tcW w:w="272" w:type="dxa"/>
          </w:tcPr>
          <w:p w14:paraId="4A09CB25" w14:textId="77777777" w:rsidR="00331786" w:rsidRPr="006F6C88" w:rsidRDefault="00331786" w:rsidP="00331786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38" w:type="dxa"/>
          </w:tcPr>
          <w:p w14:paraId="74C322B4" w14:textId="7D37CF0F" w:rsidR="00331786" w:rsidRPr="00C33910" w:rsidRDefault="00331786" w:rsidP="00331786">
            <w:pPr>
              <w:pStyle w:val="acctfourfigures"/>
              <w:tabs>
                <w:tab w:val="clear" w:pos="765"/>
              </w:tabs>
              <w:spacing w:line="240" w:lineRule="auto"/>
              <w:ind w:left="-108" w:right="43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D523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31786" w:rsidRPr="006F6C88" w14:paraId="6A79068C" w14:textId="77777777" w:rsidTr="00C33910">
        <w:tc>
          <w:tcPr>
            <w:tcW w:w="6030" w:type="dxa"/>
          </w:tcPr>
          <w:p w14:paraId="4E6FEFE7" w14:textId="77777777" w:rsidR="00331786" w:rsidRPr="006F6C88" w:rsidRDefault="00331786" w:rsidP="00331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เครื่องจักรและอุปกรณ์</w:t>
            </w:r>
          </w:p>
        </w:tc>
        <w:tc>
          <w:tcPr>
            <w:tcW w:w="1440" w:type="dxa"/>
          </w:tcPr>
          <w:p w14:paraId="375346A3" w14:textId="551AF8A6" w:rsidR="00331786" w:rsidRPr="006F6C88" w:rsidRDefault="00331786" w:rsidP="0033178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23,732</w:t>
            </w:r>
          </w:p>
        </w:tc>
        <w:tc>
          <w:tcPr>
            <w:tcW w:w="272" w:type="dxa"/>
          </w:tcPr>
          <w:p w14:paraId="10C9AD44" w14:textId="77777777" w:rsidR="00331786" w:rsidRPr="006F6C88" w:rsidRDefault="00331786" w:rsidP="00331786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38" w:type="dxa"/>
          </w:tcPr>
          <w:p w14:paraId="2408B936" w14:textId="665A4624" w:rsidR="00331786" w:rsidRPr="00C33910" w:rsidRDefault="00331786" w:rsidP="0033178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A71C7D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7,544</w:t>
            </w:r>
          </w:p>
        </w:tc>
      </w:tr>
      <w:tr w:rsidR="00331786" w:rsidRPr="006F6C88" w14:paraId="5B25CD26" w14:textId="77777777" w:rsidTr="00C33910">
        <w:tc>
          <w:tcPr>
            <w:tcW w:w="6030" w:type="dxa"/>
          </w:tcPr>
          <w:p w14:paraId="3FFD198D" w14:textId="77777777" w:rsidR="00331786" w:rsidRPr="006F6C88" w:rsidRDefault="00331786" w:rsidP="00331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F6C8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6BCA1741" w14:textId="06C1E494" w:rsidR="00331786" w:rsidRPr="006F6C88" w:rsidRDefault="00331786" w:rsidP="0033178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24,722</w:t>
            </w:r>
          </w:p>
        </w:tc>
        <w:tc>
          <w:tcPr>
            <w:tcW w:w="272" w:type="dxa"/>
          </w:tcPr>
          <w:p w14:paraId="42EAFB12" w14:textId="77777777" w:rsidR="00331786" w:rsidRPr="006F6C88" w:rsidRDefault="00331786" w:rsidP="00331786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38" w:type="dxa"/>
            <w:tcBorders>
              <w:top w:val="single" w:sz="4" w:space="0" w:color="auto"/>
              <w:bottom w:val="double" w:sz="4" w:space="0" w:color="auto"/>
            </w:tcBorders>
          </w:tcPr>
          <w:p w14:paraId="4BAEAF17" w14:textId="3041C32C" w:rsidR="00331786" w:rsidRPr="006F6C88" w:rsidRDefault="00331786" w:rsidP="0033178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10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7,544</w:t>
            </w:r>
          </w:p>
        </w:tc>
      </w:tr>
      <w:tr w:rsidR="00331786" w:rsidRPr="002F6A04" w14:paraId="0FE3B3C6" w14:textId="77777777" w:rsidTr="00C33910">
        <w:tc>
          <w:tcPr>
            <w:tcW w:w="6030" w:type="dxa"/>
          </w:tcPr>
          <w:p w14:paraId="6791DE11" w14:textId="5DF7304A" w:rsidR="00331786" w:rsidRPr="002F6A04" w:rsidRDefault="00331786" w:rsidP="00331786">
            <w:pPr>
              <w:pStyle w:val="a"/>
              <w:tabs>
                <w:tab w:val="clear" w:pos="1080"/>
                <w:tab w:val="left" w:pos="540"/>
              </w:tabs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/>
              </w:rPr>
            </w:pPr>
          </w:p>
        </w:tc>
        <w:tc>
          <w:tcPr>
            <w:tcW w:w="1440" w:type="dxa"/>
          </w:tcPr>
          <w:p w14:paraId="62012C02" w14:textId="77777777" w:rsidR="00331786" w:rsidRPr="002F6A04" w:rsidRDefault="00331786" w:rsidP="0033178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73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72" w:type="dxa"/>
          </w:tcPr>
          <w:p w14:paraId="62022FE7" w14:textId="77777777" w:rsidR="00331786" w:rsidRPr="002F6A04" w:rsidRDefault="00331786" w:rsidP="0033178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4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438" w:type="dxa"/>
          </w:tcPr>
          <w:p w14:paraId="08F48F55" w14:textId="77777777" w:rsidR="00331786" w:rsidRPr="002F6A04" w:rsidRDefault="00331786" w:rsidP="0033178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73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</w:tr>
      <w:tr w:rsidR="00331786" w:rsidRPr="006F6C88" w14:paraId="16F80E2C" w14:textId="77777777" w:rsidTr="00C33910">
        <w:tc>
          <w:tcPr>
            <w:tcW w:w="6030" w:type="dxa"/>
          </w:tcPr>
          <w:p w14:paraId="2D746881" w14:textId="2B405A14" w:rsidR="00331786" w:rsidRPr="006F6C88" w:rsidRDefault="00331786" w:rsidP="00331786">
            <w:pPr>
              <w:pStyle w:val="a"/>
              <w:tabs>
                <w:tab w:val="clear" w:pos="1080"/>
                <w:tab w:val="left" w:pos="540"/>
              </w:tabs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/>
              </w:rPr>
            </w:pPr>
            <w:r w:rsidRPr="00DB640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ภาระผูกพัน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อื่นๆ</w:t>
            </w:r>
          </w:p>
        </w:tc>
        <w:tc>
          <w:tcPr>
            <w:tcW w:w="1440" w:type="dxa"/>
          </w:tcPr>
          <w:p w14:paraId="65D9F1D4" w14:textId="77777777" w:rsidR="00331786" w:rsidRPr="006F6C88" w:rsidRDefault="00331786" w:rsidP="0033178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73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72" w:type="dxa"/>
          </w:tcPr>
          <w:p w14:paraId="751F5177" w14:textId="77777777" w:rsidR="00331786" w:rsidRPr="006F6C88" w:rsidRDefault="00331786" w:rsidP="0033178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4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438" w:type="dxa"/>
          </w:tcPr>
          <w:p w14:paraId="4D85414F" w14:textId="77777777" w:rsidR="00331786" w:rsidRPr="006F6C88" w:rsidRDefault="00331786" w:rsidP="0033178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73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</w:tr>
      <w:tr w:rsidR="00331786" w:rsidRPr="006F6C88" w14:paraId="47452D16" w14:textId="77777777" w:rsidTr="00C33910">
        <w:tc>
          <w:tcPr>
            <w:tcW w:w="6030" w:type="dxa"/>
          </w:tcPr>
          <w:p w14:paraId="6B5033B5" w14:textId="0A8F3499" w:rsidR="00331786" w:rsidRPr="00DB6407" w:rsidRDefault="00331786" w:rsidP="00331786">
            <w:pPr>
              <w:pStyle w:val="a"/>
              <w:tabs>
                <w:tab w:val="clear" w:pos="1080"/>
                <w:tab w:val="left" w:pos="540"/>
              </w:tabs>
              <w:ind w:left="163" w:hanging="16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ภาระผูกพันตามสัญญาเช่าระยะสั้นและสัญญาเช่า</w:t>
            </w:r>
            <w:r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br/>
            </w: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>ซึ่งสินทรัพย์อ้างอิงมีมูลค่าต่ำ</w:t>
            </w:r>
          </w:p>
        </w:tc>
        <w:tc>
          <w:tcPr>
            <w:tcW w:w="1440" w:type="dxa"/>
          </w:tcPr>
          <w:p w14:paraId="3692881F" w14:textId="77777777" w:rsidR="00331786" w:rsidRDefault="00331786" w:rsidP="0033178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  <w:p w14:paraId="7EDCA215" w14:textId="5416675A" w:rsidR="00331786" w:rsidRPr="008755DF" w:rsidRDefault="004E48FC" w:rsidP="0033178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1,067</w:t>
            </w:r>
          </w:p>
        </w:tc>
        <w:tc>
          <w:tcPr>
            <w:tcW w:w="272" w:type="dxa"/>
          </w:tcPr>
          <w:p w14:paraId="7142FF3B" w14:textId="77777777" w:rsidR="00331786" w:rsidRPr="006F6C88" w:rsidRDefault="00331786" w:rsidP="0033178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438" w:type="dxa"/>
          </w:tcPr>
          <w:p w14:paraId="1CEDF120" w14:textId="77777777" w:rsidR="00331786" w:rsidRDefault="00331786" w:rsidP="0033178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2466129" w14:textId="6F481098" w:rsidR="00331786" w:rsidRPr="003D420F" w:rsidRDefault="00331786" w:rsidP="0033178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F55F78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406</w:t>
            </w:r>
          </w:p>
        </w:tc>
      </w:tr>
      <w:tr w:rsidR="00331786" w:rsidRPr="006F6C88" w14:paraId="31269F10" w14:textId="77777777" w:rsidTr="00C33910">
        <w:tc>
          <w:tcPr>
            <w:tcW w:w="6030" w:type="dxa"/>
          </w:tcPr>
          <w:p w14:paraId="46569C74" w14:textId="55F54FDD" w:rsidR="00331786" w:rsidRPr="006F6C88" w:rsidRDefault="00331786" w:rsidP="00331786">
            <w:pPr>
              <w:pStyle w:val="a"/>
              <w:tabs>
                <w:tab w:val="clear" w:pos="1080"/>
                <w:tab w:val="left" w:pos="54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cs/>
              </w:rPr>
              <w:t>เลตเตอร์ออฟเครดิต</w:t>
            </w:r>
            <w:r w:rsidRPr="00DB6407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ที่ยังไม่ได้ใช้</w:t>
            </w:r>
            <w:r w:rsidRPr="00DB6407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สำหรับซื้อสินค้าและวัสดุ</w:t>
            </w:r>
          </w:p>
        </w:tc>
        <w:tc>
          <w:tcPr>
            <w:tcW w:w="1440" w:type="dxa"/>
          </w:tcPr>
          <w:p w14:paraId="03BCEDE7" w14:textId="068CFB36" w:rsidR="00331786" w:rsidRDefault="00331786" w:rsidP="0033178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3,102</w:t>
            </w:r>
          </w:p>
        </w:tc>
        <w:tc>
          <w:tcPr>
            <w:tcW w:w="272" w:type="dxa"/>
          </w:tcPr>
          <w:p w14:paraId="01FF6FA5" w14:textId="77777777" w:rsidR="00331786" w:rsidRPr="006F6C88" w:rsidRDefault="00331786" w:rsidP="0033178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438" w:type="dxa"/>
          </w:tcPr>
          <w:p w14:paraId="3F6AAD50" w14:textId="3AB18B5C" w:rsidR="00331786" w:rsidRPr="006F6C88" w:rsidRDefault="00331786" w:rsidP="00331786">
            <w:pPr>
              <w:pStyle w:val="acctfourfigures"/>
              <w:tabs>
                <w:tab w:val="clear" w:pos="765"/>
              </w:tabs>
              <w:spacing w:line="240" w:lineRule="auto"/>
              <w:ind w:left="-108" w:right="43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55F7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31786" w:rsidRPr="006F6C88" w14:paraId="16FAB372" w14:textId="77777777" w:rsidTr="00C33910">
        <w:tc>
          <w:tcPr>
            <w:tcW w:w="6030" w:type="dxa"/>
          </w:tcPr>
          <w:p w14:paraId="1886ED0D" w14:textId="30E7B8A2" w:rsidR="00331786" w:rsidRPr="006F6C88" w:rsidRDefault="00331786" w:rsidP="00331786">
            <w:pPr>
              <w:pStyle w:val="a"/>
              <w:tabs>
                <w:tab w:val="clear" w:pos="1080"/>
                <w:tab w:val="left" w:pos="54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หนังสือค้ำประกันจากธนาคาร</w:t>
            </w:r>
          </w:p>
        </w:tc>
        <w:tc>
          <w:tcPr>
            <w:tcW w:w="1440" w:type="dxa"/>
          </w:tcPr>
          <w:p w14:paraId="0B40D6BB" w14:textId="698DF37F" w:rsidR="00331786" w:rsidRDefault="00331786" w:rsidP="0033178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5,330</w:t>
            </w:r>
          </w:p>
        </w:tc>
        <w:tc>
          <w:tcPr>
            <w:tcW w:w="272" w:type="dxa"/>
          </w:tcPr>
          <w:p w14:paraId="517A7097" w14:textId="77777777" w:rsidR="00331786" w:rsidRPr="006F6C88" w:rsidRDefault="00331786" w:rsidP="0033178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438" w:type="dxa"/>
          </w:tcPr>
          <w:p w14:paraId="613E3495" w14:textId="483C10E1" w:rsidR="00331786" w:rsidRPr="006F6C88" w:rsidRDefault="00331786" w:rsidP="0033178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1,700</w:t>
            </w:r>
          </w:p>
        </w:tc>
      </w:tr>
      <w:tr w:rsidR="00331786" w:rsidRPr="006F6C88" w14:paraId="01C58DDE" w14:textId="77777777" w:rsidTr="00C33910">
        <w:tc>
          <w:tcPr>
            <w:tcW w:w="6030" w:type="dxa"/>
          </w:tcPr>
          <w:p w14:paraId="42E75C81" w14:textId="77777777" w:rsidR="00331786" w:rsidRPr="006F6C88" w:rsidRDefault="00331786" w:rsidP="00331786">
            <w:pPr>
              <w:pStyle w:val="a"/>
              <w:tabs>
                <w:tab w:val="clear" w:pos="1080"/>
                <w:tab w:val="left" w:pos="54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6F6C8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40D4990E" w14:textId="36CB9920" w:rsidR="00331786" w:rsidRPr="008755DF" w:rsidRDefault="00331786" w:rsidP="0033178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9,</w:t>
            </w:r>
            <w:r w:rsidR="007B70D5">
              <w:rPr>
                <w:rFonts w:asciiTheme="majorBidi" w:hAnsiTheme="majorBidi" w:cstheme="majorBidi"/>
                <w:sz w:val="28"/>
                <w:szCs w:val="28"/>
              </w:rPr>
              <w:t>49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272" w:type="dxa"/>
          </w:tcPr>
          <w:p w14:paraId="37007FE9" w14:textId="77777777" w:rsidR="00331786" w:rsidRPr="006F6C88" w:rsidRDefault="00331786" w:rsidP="0033178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8" w:type="dxa"/>
            <w:tcBorders>
              <w:top w:val="single" w:sz="4" w:space="0" w:color="auto"/>
              <w:bottom w:val="double" w:sz="4" w:space="0" w:color="auto"/>
            </w:tcBorders>
          </w:tcPr>
          <w:p w14:paraId="2937CE9C" w14:textId="43605404" w:rsidR="00331786" w:rsidRPr="006F6C88" w:rsidRDefault="00331786" w:rsidP="0033178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10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2,106</w:t>
            </w:r>
          </w:p>
        </w:tc>
      </w:tr>
    </w:tbl>
    <w:p w14:paraId="276639AC" w14:textId="77777777" w:rsidR="00F412C1" w:rsidRDefault="00F412C1" w:rsidP="003006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5E404C2A" w14:textId="0C17347F" w:rsidR="003006FB" w:rsidRDefault="003006FB" w:rsidP="003006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E307CD">
        <w:rPr>
          <w:rFonts w:asciiTheme="majorBidi" w:hAnsiTheme="majorBidi" w:cstheme="majorBidi"/>
          <w:sz w:val="28"/>
          <w:szCs w:val="28"/>
          <w:cs/>
        </w:rPr>
        <w:t>ภาระผูกพันตามสัญญาเช่า</w:t>
      </w:r>
      <w:r w:rsidRPr="00E307CD">
        <w:rPr>
          <w:rFonts w:asciiTheme="majorBidi" w:hAnsiTheme="majorBidi" w:cstheme="majorBidi" w:hint="cs"/>
          <w:sz w:val="28"/>
          <w:szCs w:val="28"/>
          <w:cs/>
        </w:rPr>
        <w:t>ระยะสั้น</w:t>
      </w:r>
      <w:r>
        <w:rPr>
          <w:rFonts w:asciiTheme="majorBidi" w:hAnsiTheme="majorBidi" w:cstheme="majorBidi" w:hint="cs"/>
          <w:sz w:val="28"/>
          <w:szCs w:val="28"/>
          <w:cs/>
        </w:rPr>
        <w:t>และสัญญาเช่า</w:t>
      </w:r>
      <w:r w:rsidRPr="006F6C88">
        <w:rPr>
          <w:rFonts w:asciiTheme="majorBidi" w:hAnsiTheme="majorBidi" w:cstheme="majorBidi"/>
          <w:sz w:val="28"/>
          <w:szCs w:val="28"/>
          <w:cs/>
        </w:rPr>
        <w:t>ซึ่งสินทรัพย์อ้างอิงมีมูลค่าต่ำ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 ได้แก่ </w:t>
      </w:r>
      <w:r w:rsidRPr="00620920">
        <w:rPr>
          <w:rFonts w:asciiTheme="majorBidi" w:hAnsiTheme="majorBidi" w:cstheme="majorBidi"/>
          <w:sz w:val="28"/>
          <w:szCs w:val="28"/>
          <w:cs/>
        </w:rPr>
        <w:t>สัญญาเช่าเครื่องใช้สำนักงา</w:t>
      </w:r>
      <w:r w:rsidR="00AB383C">
        <w:rPr>
          <w:rFonts w:asciiTheme="majorBidi" w:hAnsiTheme="majorBidi" w:cstheme="majorBidi" w:hint="cs"/>
          <w:sz w:val="28"/>
          <w:szCs w:val="28"/>
          <w:cs/>
        </w:rPr>
        <w:t>น</w:t>
      </w:r>
      <w:r w:rsidRPr="004E48FC">
        <w:rPr>
          <w:rFonts w:asciiTheme="majorBidi" w:hAnsiTheme="majorBidi" w:cstheme="majorBidi"/>
          <w:sz w:val="28"/>
          <w:szCs w:val="28"/>
          <w:cs/>
        </w:rPr>
        <w:t>ระยะเวลา</w:t>
      </w:r>
      <w:r w:rsidR="00B437DD" w:rsidRPr="004E48FC">
        <w:rPr>
          <w:rFonts w:asciiTheme="majorBidi" w:hAnsiTheme="majorBidi" w:cstheme="majorBidi" w:hint="cs"/>
          <w:sz w:val="28"/>
          <w:szCs w:val="28"/>
          <w:cs/>
        </w:rPr>
        <w:t>หกเดือน</w:t>
      </w:r>
      <w:r w:rsidRPr="004E48FC">
        <w:rPr>
          <w:rFonts w:asciiTheme="majorBidi" w:hAnsiTheme="majorBidi" w:cstheme="majorBidi" w:hint="cs"/>
          <w:sz w:val="28"/>
          <w:szCs w:val="28"/>
          <w:cs/>
        </w:rPr>
        <w:t>ถึงสี่</w:t>
      </w:r>
      <w:r w:rsidRPr="004E48FC">
        <w:rPr>
          <w:rFonts w:asciiTheme="majorBidi" w:hAnsiTheme="majorBidi" w:cstheme="majorBidi"/>
          <w:sz w:val="28"/>
          <w:szCs w:val="28"/>
          <w:cs/>
        </w:rPr>
        <w:t>ปี สิ้นสุดในเดือน</w:t>
      </w:r>
      <w:r w:rsidR="004E48FC" w:rsidRPr="004E48FC">
        <w:rPr>
          <w:rFonts w:asciiTheme="majorBidi" w:hAnsiTheme="majorBidi" w:cstheme="majorBidi" w:hint="cs"/>
          <w:sz w:val="28"/>
          <w:szCs w:val="28"/>
          <w:cs/>
        </w:rPr>
        <w:t>กุมภาพันธ์</w:t>
      </w:r>
      <w:r w:rsidRPr="004E48FC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4E48FC">
        <w:rPr>
          <w:rFonts w:asciiTheme="majorBidi" w:hAnsiTheme="majorBidi" w:cstheme="majorBidi"/>
          <w:sz w:val="28"/>
          <w:szCs w:val="28"/>
        </w:rPr>
        <w:t>2567</w:t>
      </w:r>
    </w:p>
    <w:p w14:paraId="6F0B8219" w14:textId="77777777" w:rsidR="003006FB" w:rsidRPr="00503EEE" w:rsidRDefault="003006FB" w:rsidP="003006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278AE7D4" w14:textId="2A71C25C" w:rsidR="003006FB" w:rsidRPr="00DB6407" w:rsidRDefault="003006FB" w:rsidP="003006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DB6407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>
        <w:rPr>
          <w:rFonts w:asciiTheme="majorBidi" w:hAnsiTheme="majorBidi" w:cstheme="majorBidi"/>
          <w:sz w:val="28"/>
          <w:szCs w:val="28"/>
        </w:rPr>
        <w:t>3</w:t>
      </w:r>
      <w:r w:rsidR="00C447A2">
        <w:rPr>
          <w:rFonts w:asciiTheme="majorBidi" w:hAnsiTheme="majorBidi" w:cstheme="majorBidi"/>
          <w:sz w:val="28"/>
          <w:szCs w:val="28"/>
        </w:rPr>
        <w:t xml:space="preserve">0 </w:t>
      </w:r>
      <w:r w:rsidR="00C447A2">
        <w:rPr>
          <w:rFonts w:asciiTheme="majorBidi" w:hAnsiTheme="majorBidi" w:cstheme="majorBidi" w:hint="cs"/>
          <w:sz w:val="28"/>
          <w:szCs w:val="28"/>
          <w:cs/>
        </w:rPr>
        <w:t>มิถุนายน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>
        <w:rPr>
          <w:rFonts w:asciiTheme="majorBidi" w:hAnsiTheme="majorBidi" w:cstheme="majorBidi"/>
          <w:sz w:val="28"/>
          <w:szCs w:val="28"/>
        </w:rPr>
        <w:t xml:space="preserve">2564 </w:t>
      </w:r>
      <w:r w:rsidRPr="00DB6407">
        <w:rPr>
          <w:rFonts w:asciiTheme="majorBidi" w:hAnsiTheme="majorBidi" w:cstheme="majorBidi"/>
          <w:sz w:val="28"/>
          <w:szCs w:val="28"/>
          <w:cs/>
        </w:rPr>
        <w:t>กลุ่มบริษัทมียอดคงเหลือสัญญา</w:t>
      </w:r>
      <w:r w:rsidR="00BE1267">
        <w:rPr>
          <w:rFonts w:asciiTheme="majorBidi" w:hAnsiTheme="majorBidi" w:cstheme="majorBidi" w:hint="cs"/>
          <w:sz w:val="28"/>
          <w:szCs w:val="28"/>
          <w:cs/>
        </w:rPr>
        <w:t>ซื้อ</w:t>
      </w:r>
      <w:r w:rsidRPr="00DB6407">
        <w:rPr>
          <w:rFonts w:asciiTheme="majorBidi" w:hAnsiTheme="majorBidi" w:cstheme="majorBidi"/>
          <w:sz w:val="28"/>
          <w:szCs w:val="28"/>
          <w:cs/>
        </w:rPr>
        <w:t>ขายเงินตราต่างประเทศล่วงหน้าโดยมีระยะเวลาสัญญาครอบคลุมไม่เกินหนึ่งปี ดังนี้</w:t>
      </w:r>
    </w:p>
    <w:p w14:paraId="16EC757A" w14:textId="5AA501D6" w:rsidR="004D42DC" w:rsidRPr="00503EEE" w:rsidRDefault="004D42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28"/>
          <w:szCs w:val="28"/>
          <w:cs/>
          <w:lang w:val="th-TH" w:eastAsia="ja-JP"/>
        </w:rPr>
      </w:pPr>
    </w:p>
    <w:tbl>
      <w:tblPr>
        <w:tblW w:w="918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350"/>
        <w:gridCol w:w="270"/>
        <w:gridCol w:w="1080"/>
        <w:gridCol w:w="270"/>
        <w:gridCol w:w="1350"/>
        <w:gridCol w:w="270"/>
        <w:gridCol w:w="1089"/>
      </w:tblGrid>
      <w:tr w:rsidR="003006FB" w:rsidRPr="00DB6407" w14:paraId="2CC75246" w14:textId="77777777" w:rsidTr="008D611B">
        <w:trPr>
          <w:tblHeader/>
        </w:trPr>
        <w:tc>
          <w:tcPr>
            <w:tcW w:w="3510" w:type="dxa"/>
          </w:tcPr>
          <w:p w14:paraId="08638B69" w14:textId="77777777" w:rsidR="003006FB" w:rsidRPr="00DB6407" w:rsidRDefault="003006FB" w:rsidP="002C3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0" w:type="dxa"/>
            <w:gridSpan w:val="3"/>
          </w:tcPr>
          <w:p w14:paraId="6DE7F68F" w14:textId="77777777" w:rsidR="003006FB" w:rsidRPr="00DB6407" w:rsidRDefault="003006FB" w:rsidP="002C3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  <w:r w:rsidRPr="00DB6407">
              <w:rPr>
                <w:rFonts w:asciiTheme="majorBidi" w:hAnsiTheme="majorBidi" w:cstheme="majorBidi"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270" w:type="dxa"/>
          </w:tcPr>
          <w:p w14:paraId="76EACDB9" w14:textId="77777777" w:rsidR="003006FB" w:rsidRPr="00DB6407" w:rsidRDefault="003006FB" w:rsidP="002C3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9" w:type="dxa"/>
            <w:gridSpan w:val="3"/>
          </w:tcPr>
          <w:p w14:paraId="28E32320" w14:textId="77777777" w:rsidR="003006FB" w:rsidRPr="00DB6407" w:rsidRDefault="003006FB" w:rsidP="002C3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006FB" w:rsidRPr="00DB6407" w14:paraId="2A0A4248" w14:textId="77777777" w:rsidTr="008D611B">
        <w:trPr>
          <w:trHeight w:val="452"/>
          <w:tblHeader/>
        </w:trPr>
        <w:tc>
          <w:tcPr>
            <w:tcW w:w="3510" w:type="dxa"/>
          </w:tcPr>
          <w:p w14:paraId="75AC247D" w14:textId="77777777" w:rsidR="003006FB" w:rsidRPr="00DB6407" w:rsidRDefault="003006FB" w:rsidP="002C3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800C02D" w14:textId="77777777" w:rsidR="003006FB" w:rsidRPr="00DB6407" w:rsidRDefault="003006FB" w:rsidP="002C3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cs/>
              </w:rPr>
              <w:t>จำนวนเงินตรา</w:t>
            </w:r>
          </w:p>
        </w:tc>
        <w:tc>
          <w:tcPr>
            <w:tcW w:w="270" w:type="dxa"/>
          </w:tcPr>
          <w:p w14:paraId="7FD9666B" w14:textId="77777777" w:rsidR="003006FB" w:rsidRPr="00DB6407" w:rsidRDefault="003006FB" w:rsidP="002C3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23B2289" w14:textId="77777777" w:rsidR="003006FB" w:rsidRPr="00DB6407" w:rsidRDefault="003006FB" w:rsidP="002C3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cs/>
              </w:rPr>
              <w:t>เทียบเท่า</w:t>
            </w:r>
          </w:p>
        </w:tc>
        <w:tc>
          <w:tcPr>
            <w:tcW w:w="270" w:type="dxa"/>
          </w:tcPr>
          <w:p w14:paraId="41A8D1CA" w14:textId="77777777" w:rsidR="003006FB" w:rsidRPr="00DB6407" w:rsidRDefault="003006FB" w:rsidP="002C3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0484FB11" w14:textId="77777777" w:rsidR="003006FB" w:rsidRPr="00DB6407" w:rsidRDefault="003006FB" w:rsidP="002C3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cs/>
              </w:rPr>
              <w:t>จำนวนเงินตรา</w:t>
            </w:r>
          </w:p>
        </w:tc>
        <w:tc>
          <w:tcPr>
            <w:tcW w:w="270" w:type="dxa"/>
          </w:tcPr>
          <w:p w14:paraId="7CA075FE" w14:textId="77777777" w:rsidR="003006FB" w:rsidRPr="00DB6407" w:rsidRDefault="003006FB" w:rsidP="002C3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9" w:type="dxa"/>
          </w:tcPr>
          <w:p w14:paraId="32DB81AB" w14:textId="77777777" w:rsidR="003006FB" w:rsidRPr="00DB6407" w:rsidRDefault="003006FB" w:rsidP="002C3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cs/>
              </w:rPr>
              <w:t>เทียบเท่า</w:t>
            </w:r>
          </w:p>
        </w:tc>
      </w:tr>
      <w:tr w:rsidR="003006FB" w:rsidRPr="00DB6407" w14:paraId="6AE667A7" w14:textId="77777777" w:rsidTr="008D611B">
        <w:trPr>
          <w:tblHeader/>
        </w:trPr>
        <w:tc>
          <w:tcPr>
            <w:tcW w:w="3510" w:type="dxa"/>
          </w:tcPr>
          <w:p w14:paraId="669D90BB" w14:textId="77777777" w:rsidR="003006FB" w:rsidRPr="00DB6407" w:rsidRDefault="003006FB" w:rsidP="002C3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350" w:type="dxa"/>
          </w:tcPr>
          <w:p w14:paraId="45C64833" w14:textId="77777777" w:rsidR="003006FB" w:rsidRPr="00DB6407" w:rsidRDefault="003006FB" w:rsidP="002C3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cs/>
              </w:rPr>
              <w:t>ต่างประเทศ</w:t>
            </w:r>
          </w:p>
        </w:tc>
        <w:tc>
          <w:tcPr>
            <w:tcW w:w="270" w:type="dxa"/>
          </w:tcPr>
          <w:p w14:paraId="62CCA671" w14:textId="77777777" w:rsidR="003006FB" w:rsidRPr="00DB6407" w:rsidRDefault="003006FB" w:rsidP="002C3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01A15B0" w14:textId="77777777" w:rsidR="003006FB" w:rsidRPr="00DB6407" w:rsidRDefault="003006FB" w:rsidP="002C3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cs/>
              </w:rPr>
              <w:t>เงินบาท</w:t>
            </w:r>
          </w:p>
        </w:tc>
        <w:tc>
          <w:tcPr>
            <w:tcW w:w="270" w:type="dxa"/>
          </w:tcPr>
          <w:p w14:paraId="63BEFC91" w14:textId="77777777" w:rsidR="003006FB" w:rsidRPr="00DB6407" w:rsidRDefault="003006FB" w:rsidP="002C3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30EC3BA4" w14:textId="77777777" w:rsidR="003006FB" w:rsidRPr="00DB6407" w:rsidRDefault="003006FB" w:rsidP="002C3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cs/>
              </w:rPr>
              <w:t>ต่างประเทศ</w:t>
            </w:r>
          </w:p>
        </w:tc>
        <w:tc>
          <w:tcPr>
            <w:tcW w:w="270" w:type="dxa"/>
          </w:tcPr>
          <w:p w14:paraId="71B8CACE" w14:textId="77777777" w:rsidR="003006FB" w:rsidRPr="00DB6407" w:rsidRDefault="003006FB" w:rsidP="002C3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9" w:type="dxa"/>
          </w:tcPr>
          <w:p w14:paraId="594944EF" w14:textId="77777777" w:rsidR="003006FB" w:rsidRPr="00DB6407" w:rsidRDefault="003006FB" w:rsidP="002C3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cs/>
              </w:rPr>
              <w:t>เงินบาท</w:t>
            </w:r>
          </w:p>
        </w:tc>
      </w:tr>
      <w:tr w:rsidR="003006FB" w:rsidRPr="00DB6407" w14:paraId="6CBEE1B1" w14:textId="77777777" w:rsidTr="008D611B">
        <w:trPr>
          <w:tblHeader/>
        </w:trPr>
        <w:tc>
          <w:tcPr>
            <w:tcW w:w="3510" w:type="dxa"/>
          </w:tcPr>
          <w:p w14:paraId="242361EA" w14:textId="77777777" w:rsidR="003006FB" w:rsidRPr="00DB6407" w:rsidRDefault="003006FB" w:rsidP="002C3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C700560" w14:textId="77777777" w:rsidR="003006FB" w:rsidRPr="00DB6407" w:rsidRDefault="003006FB" w:rsidP="002C3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DB640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(ล้าน)</w:t>
            </w:r>
          </w:p>
        </w:tc>
        <w:tc>
          <w:tcPr>
            <w:tcW w:w="270" w:type="dxa"/>
          </w:tcPr>
          <w:p w14:paraId="708B3CFE" w14:textId="77777777" w:rsidR="003006FB" w:rsidRPr="00DB6407" w:rsidRDefault="003006FB" w:rsidP="002C30F3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28AFC5B3" w14:textId="77777777" w:rsidR="003006FB" w:rsidRPr="00DB6407" w:rsidRDefault="003006FB" w:rsidP="002C3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DB640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(ล้านบาท)</w:t>
            </w:r>
          </w:p>
        </w:tc>
        <w:tc>
          <w:tcPr>
            <w:tcW w:w="270" w:type="dxa"/>
          </w:tcPr>
          <w:p w14:paraId="7A402D61" w14:textId="77777777" w:rsidR="003006FB" w:rsidRPr="00DB6407" w:rsidRDefault="003006FB" w:rsidP="002C30F3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9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0B19DBC7" w14:textId="77777777" w:rsidR="003006FB" w:rsidRPr="00DB6407" w:rsidRDefault="003006FB" w:rsidP="002C3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DB640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(ล้าน)</w:t>
            </w:r>
          </w:p>
        </w:tc>
        <w:tc>
          <w:tcPr>
            <w:tcW w:w="270" w:type="dxa"/>
          </w:tcPr>
          <w:p w14:paraId="7A110661" w14:textId="77777777" w:rsidR="003006FB" w:rsidRPr="00DB6407" w:rsidRDefault="003006FB" w:rsidP="002C30F3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</w:tcPr>
          <w:p w14:paraId="7A2EB411" w14:textId="77777777" w:rsidR="003006FB" w:rsidRPr="00DB6407" w:rsidRDefault="003006FB" w:rsidP="002C3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DB640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AB383C" w:rsidRPr="00DB6407" w14:paraId="64F2B2D2" w14:textId="77777777" w:rsidTr="002C30F3">
        <w:tc>
          <w:tcPr>
            <w:tcW w:w="3510" w:type="dxa"/>
          </w:tcPr>
          <w:p w14:paraId="52069E82" w14:textId="014EE583" w:rsidR="00AB383C" w:rsidRPr="00DB6407" w:rsidRDefault="00AB383C" w:rsidP="00AB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B640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สัญญาขายเงินตราต่างประเทศล่วงหน้า</w:t>
            </w:r>
          </w:p>
        </w:tc>
        <w:tc>
          <w:tcPr>
            <w:tcW w:w="1350" w:type="dxa"/>
          </w:tcPr>
          <w:p w14:paraId="62FBB033" w14:textId="77777777" w:rsidR="00AB383C" w:rsidRPr="00DB6407" w:rsidRDefault="00AB383C" w:rsidP="00AB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6CA37F99" w14:textId="77777777" w:rsidR="00AB383C" w:rsidRPr="00DB6407" w:rsidRDefault="00AB383C" w:rsidP="00AB383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57630013" w14:textId="77777777" w:rsidR="00AB383C" w:rsidRPr="00DB6407" w:rsidRDefault="00AB383C" w:rsidP="00AB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0C06BD89" w14:textId="77777777" w:rsidR="00AB383C" w:rsidRPr="00DB6407" w:rsidRDefault="00AB383C" w:rsidP="00AB383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9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79A1E212" w14:textId="77777777" w:rsidR="00AB383C" w:rsidRPr="00DB6407" w:rsidRDefault="00AB383C" w:rsidP="00AB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526ABA4F" w14:textId="77777777" w:rsidR="00AB383C" w:rsidRPr="00DB6407" w:rsidRDefault="00AB383C" w:rsidP="00AB383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</w:tcPr>
          <w:p w14:paraId="637A4695" w14:textId="77777777" w:rsidR="00AB383C" w:rsidRPr="00DB6407" w:rsidRDefault="00AB383C" w:rsidP="00AB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</w:tr>
      <w:tr w:rsidR="00690D53" w:rsidRPr="00DB6407" w14:paraId="23B939A4" w14:textId="77777777" w:rsidTr="002C30F3">
        <w:tc>
          <w:tcPr>
            <w:tcW w:w="3510" w:type="dxa"/>
          </w:tcPr>
          <w:p w14:paraId="4DC30352" w14:textId="610507A7" w:rsidR="00690D53" w:rsidRPr="00DB6407" w:rsidRDefault="00690D53" w:rsidP="00690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28"/>
                <w:szCs w:val="28"/>
                <w:highlight w:val="green"/>
                <w:cs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cs/>
              </w:rPr>
              <w:t>เยนญี่ปุ่น</w:t>
            </w:r>
          </w:p>
        </w:tc>
        <w:tc>
          <w:tcPr>
            <w:tcW w:w="1350" w:type="dxa"/>
          </w:tcPr>
          <w:p w14:paraId="4D63433F" w14:textId="613113E3" w:rsidR="00690D53" w:rsidRPr="00DB6407" w:rsidRDefault="00690D53" w:rsidP="00690D53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1,023.23</w:t>
            </w:r>
          </w:p>
        </w:tc>
        <w:tc>
          <w:tcPr>
            <w:tcW w:w="270" w:type="dxa"/>
          </w:tcPr>
          <w:p w14:paraId="74179549" w14:textId="77777777" w:rsidR="00690D53" w:rsidRPr="00DB6407" w:rsidRDefault="00690D53" w:rsidP="00690D53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7C703B6" w14:textId="32D4D976" w:rsidR="00690D53" w:rsidRPr="00DB6407" w:rsidRDefault="00690D53" w:rsidP="00690D53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296.58</w:t>
            </w:r>
          </w:p>
        </w:tc>
        <w:tc>
          <w:tcPr>
            <w:tcW w:w="270" w:type="dxa"/>
          </w:tcPr>
          <w:p w14:paraId="38E63010" w14:textId="77777777" w:rsidR="00690D53" w:rsidRPr="00DB6407" w:rsidRDefault="00690D53" w:rsidP="00690D53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71CEB292" w14:textId="2AA75039" w:rsidR="00690D53" w:rsidRPr="00DB6407" w:rsidRDefault="00690D53" w:rsidP="00690D53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30.29</w:t>
            </w:r>
          </w:p>
        </w:tc>
        <w:tc>
          <w:tcPr>
            <w:tcW w:w="270" w:type="dxa"/>
          </w:tcPr>
          <w:p w14:paraId="21A5864C" w14:textId="77777777" w:rsidR="00690D53" w:rsidRPr="00DB6407" w:rsidRDefault="00690D53" w:rsidP="00690D53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9" w:type="dxa"/>
          </w:tcPr>
          <w:p w14:paraId="661DE3CE" w14:textId="6FBD51B4" w:rsidR="00690D53" w:rsidRPr="00DB6407" w:rsidRDefault="00690D53" w:rsidP="00690D53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8.67</w:t>
            </w:r>
          </w:p>
        </w:tc>
      </w:tr>
      <w:tr w:rsidR="00690D53" w:rsidRPr="00DB6407" w14:paraId="08398F62" w14:textId="77777777" w:rsidTr="002C30F3">
        <w:tc>
          <w:tcPr>
            <w:tcW w:w="3510" w:type="dxa"/>
          </w:tcPr>
          <w:p w14:paraId="13E52052" w14:textId="3573928D" w:rsidR="00690D53" w:rsidRPr="00DB6407" w:rsidRDefault="00690D53" w:rsidP="00690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350" w:type="dxa"/>
          </w:tcPr>
          <w:p w14:paraId="5815B82A" w14:textId="4CF44CAB" w:rsidR="00690D53" w:rsidRPr="00AA34B9" w:rsidRDefault="00690D53" w:rsidP="00690D53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11.29</w:t>
            </w:r>
          </w:p>
        </w:tc>
        <w:tc>
          <w:tcPr>
            <w:tcW w:w="270" w:type="dxa"/>
          </w:tcPr>
          <w:p w14:paraId="5446FCF2" w14:textId="77777777" w:rsidR="00690D53" w:rsidRPr="00DB6407" w:rsidRDefault="00690D53" w:rsidP="00690D53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262BA03" w14:textId="532E13B6" w:rsidR="00690D53" w:rsidRPr="00DB6407" w:rsidRDefault="00690D53" w:rsidP="00690D53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353.14</w:t>
            </w:r>
          </w:p>
        </w:tc>
        <w:tc>
          <w:tcPr>
            <w:tcW w:w="270" w:type="dxa"/>
          </w:tcPr>
          <w:p w14:paraId="6086E6B8" w14:textId="77777777" w:rsidR="00690D53" w:rsidRPr="00DB6407" w:rsidRDefault="00690D53" w:rsidP="00690D53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324E14AF" w14:textId="29B713EC" w:rsidR="00690D53" w:rsidRPr="00DB6407" w:rsidRDefault="00690D53" w:rsidP="00690D53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0.76</w:t>
            </w:r>
          </w:p>
        </w:tc>
        <w:tc>
          <w:tcPr>
            <w:tcW w:w="270" w:type="dxa"/>
            <w:vAlign w:val="bottom"/>
          </w:tcPr>
          <w:p w14:paraId="787C505E" w14:textId="77777777" w:rsidR="00690D53" w:rsidRPr="00DB6407" w:rsidRDefault="00690D53" w:rsidP="00690D53">
            <w:pPr>
              <w:pStyle w:val="acctfourfigures"/>
              <w:tabs>
                <w:tab w:val="decimal" w:pos="902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9" w:type="dxa"/>
          </w:tcPr>
          <w:p w14:paraId="54241B56" w14:textId="6F84004D" w:rsidR="00690D53" w:rsidRPr="00DB6407" w:rsidRDefault="00690D53" w:rsidP="00690D53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23.66</w:t>
            </w:r>
          </w:p>
        </w:tc>
      </w:tr>
      <w:tr w:rsidR="00690D53" w:rsidRPr="00DB6407" w14:paraId="4F732F37" w14:textId="77777777" w:rsidTr="009A17F9">
        <w:tc>
          <w:tcPr>
            <w:tcW w:w="3510" w:type="dxa"/>
          </w:tcPr>
          <w:p w14:paraId="233E4D9D" w14:textId="39CF4CE2" w:rsidR="00690D53" w:rsidRPr="00DB6407" w:rsidRDefault="00690D53" w:rsidP="00690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ดอลลาร์ออสเตรเลีย</w:t>
            </w:r>
          </w:p>
        </w:tc>
        <w:tc>
          <w:tcPr>
            <w:tcW w:w="1350" w:type="dxa"/>
          </w:tcPr>
          <w:p w14:paraId="28343D8E" w14:textId="4C13B0F5" w:rsidR="00690D53" w:rsidRPr="00AA34B9" w:rsidRDefault="00690D53" w:rsidP="00690D53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1.23</w:t>
            </w:r>
          </w:p>
        </w:tc>
        <w:tc>
          <w:tcPr>
            <w:tcW w:w="270" w:type="dxa"/>
          </w:tcPr>
          <w:p w14:paraId="772A28EE" w14:textId="77777777" w:rsidR="00690D53" w:rsidRPr="00DB6407" w:rsidRDefault="00690D53" w:rsidP="00690D53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7712314" w14:textId="2A7882F1" w:rsidR="00690D53" w:rsidRPr="00DB6407" w:rsidRDefault="00690D53" w:rsidP="00690D53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29.98</w:t>
            </w:r>
          </w:p>
        </w:tc>
        <w:tc>
          <w:tcPr>
            <w:tcW w:w="270" w:type="dxa"/>
          </w:tcPr>
          <w:p w14:paraId="3A5B9068" w14:textId="77777777" w:rsidR="00690D53" w:rsidRPr="00DB6407" w:rsidRDefault="00690D53" w:rsidP="00690D53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65BFACF6" w14:textId="7F5AF0A6" w:rsidR="00690D53" w:rsidRPr="00DB6407" w:rsidRDefault="00690D53" w:rsidP="00690D53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55B48A4" w14:textId="77777777" w:rsidR="00690D53" w:rsidRPr="00DB6407" w:rsidRDefault="00690D53" w:rsidP="00690D53">
            <w:pPr>
              <w:pStyle w:val="acctfourfigures"/>
              <w:tabs>
                <w:tab w:val="decimal" w:pos="902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9" w:type="dxa"/>
          </w:tcPr>
          <w:p w14:paraId="19FE64F1" w14:textId="497F73FA" w:rsidR="00690D53" w:rsidRPr="00DB6407" w:rsidRDefault="00690D53" w:rsidP="00690D53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690D53" w:rsidRPr="00DB6407" w14:paraId="1F80AABD" w14:textId="77777777" w:rsidTr="00C30CCC">
        <w:tc>
          <w:tcPr>
            <w:tcW w:w="3510" w:type="dxa"/>
          </w:tcPr>
          <w:p w14:paraId="3E416867" w14:textId="47AC086D" w:rsidR="00690D53" w:rsidRDefault="00690D53" w:rsidP="00690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ยูโร</w:t>
            </w:r>
          </w:p>
        </w:tc>
        <w:tc>
          <w:tcPr>
            <w:tcW w:w="1350" w:type="dxa"/>
          </w:tcPr>
          <w:p w14:paraId="6E4EFAED" w14:textId="60B3760D" w:rsidR="00690D53" w:rsidRPr="00AA34B9" w:rsidRDefault="00690D53" w:rsidP="00690D53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0.07</w:t>
            </w:r>
          </w:p>
        </w:tc>
        <w:tc>
          <w:tcPr>
            <w:tcW w:w="270" w:type="dxa"/>
          </w:tcPr>
          <w:p w14:paraId="66FD492F" w14:textId="77777777" w:rsidR="00690D53" w:rsidRPr="00DB6407" w:rsidRDefault="00690D53" w:rsidP="00690D53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DED9047" w14:textId="5FC4C3E3" w:rsidR="00690D53" w:rsidRPr="00DB6407" w:rsidRDefault="00690D53" w:rsidP="00690D53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2.68</w:t>
            </w:r>
          </w:p>
        </w:tc>
        <w:tc>
          <w:tcPr>
            <w:tcW w:w="270" w:type="dxa"/>
          </w:tcPr>
          <w:p w14:paraId="3DC4C577" w14:textId="77777777" w:rsidR="00690D53" w:rsidRPr="00DB6407" w:rsidRDefault="00690D53" w:rsidP="00690D53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40D83F9F" w14:textId="1A9BBC46" w:rsidR="00690D53" w:rsidRPr="00DB6407" w:rsidRDefault="00690D53" w:rsidP="00690D53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0.07</w:t>
            </w:r>
          </w:p>
        </w:tc>
        <w:tc>
          <w:tcPr>
            <w:tcW w:w="270" w:type="dxa"/>
            <w:vAlign w:val="bottom"/>
          </w:tcPr>
          <w:p w14:paraId="430D84FD" w14:textId="77777777" w:rsidR="00690D53" w:rsidRPr="00DB6407" w:rsidRDefault="00690D53" w:rsidP="00690D53">
            <w:pPr>
              <w:pStyle w:val="acctfourfigures"/>
              <w:tabs>
                <w:tab w:val="decimal" w:pos="902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9" w:type="dxa"/>
          </w:tcPr>
          <w:p w14:paraId="78B3A9A9" w14:textId="639296FB" w:rsidR="00690D53" w:rsidRPr="00DB6407" w:rsidRDefault="00690D53" w:rsidP="00690D53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2.68</w:t>
            </w:r>
          </w:p>
        </w:tc>
      </w:tr>
      <w:tr w:rsidR="00690D53" w:rsidRPr="00DB6407" w14:paraId="5646091E" w14:textId="77777777" w:rsidTr="00BE1267">
        <w:tc>
          <w:tcPr>
            <w:tcW w:w="3510" w:type="dxa"/>
          </w:tcPr>
          <w:p w14:paraId="10E73DA1" w14:textId="0B212E06" w:rsidR="00690D53" w:rsidRPr="00DB6407" w:rsidRDefault="00690D53" w:rsidP="00690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B640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</w:tcPr>
          <w:p w14:paraId="12340B81" w14:textId="77777777" w:rsidR="00690D53" w:rsidRPr="00DB6407" w:rsidRDefault="00690D53" w:rsidP="00690D53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71AA084F" w14:textId="77777777" w:rsidR="00690D53" w:rsidRPr="00DB6407" w:rsidRDefault="00690D53" w:rsidP="00690D53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30DC499" w14:textId="6779E2BC" w:rsidR="00690D53" w:rsidRPr="00DB6407" w:rsidRDefault="0049260D" w:rsidP="00690D53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  <w:r w:rsidR="00BE126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82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.38</w:t>
            </w:r>
          </w:p>
        </w:tc>
        <w:tc>
          <w:tcPr>
            <w:tcW w:w="270" w:type="dxa"/>
          </w:tcPr>
          <w:p w14:paraId="623BEBD6" w14:textId="77777777" w:rsidR="00690D53" w:rsidRPr="00DB6407" w:rsidRDefault="00690D53" w:rsidP="00690D53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2FD34ACF" w14:textId="77777777" w:rsidR="00690D53" w:rsidRPr="00DB6407" w:rsidRDefault="00690D53" w:rsidP="00690D53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57E9A769" w14:textId="77777777" w:rsidR="00690D53" w:rsidRPr="00DB6407" w:rsidRDefault="00690D53" w:rsidP="00690D53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</w:tcPr>
          <w:p w14:paraId="39C85A89" w14:textId="63EF3C5A" w:rsidR="00690D53" w:rsidRPr="00DB6407" w:rsidRDefault="0049260D" w:rsidP="00690D53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35.01</w:t>
            </w:r>
          </w:p>
        </w:tc>
      </w:tr>
      <w:tr w:rsidR="00BE1267" w:rsidRPr="00DB6407" w14:paraId="137B84D5" w14:textId="77777777" w:rsidTr="00BE1267">
        <w:tc>
          <w:tcPr>
            <w:tcW w:w="3510" w:type="dxa"/>
          </w:tcPr>
          <w:p w14:paraId="21B0BEA3" w14:textId="77777777" w:rsidR="00BE1267" w:rsidRPr="00DB6407" w:rsidRDefault="00BE1267" w:rsidP="00690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148E3F58" w14:textId="77777777" w:rsidR="00BE1267" w:rsidRPr="00DB6407" w:rsidRDefault="00BE1267" w:rsidP="00690D53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3020DB6D" w14:textId="77777777" w:rsidR="00BE1267" w:rsidRPr="00DB6407" w:rsidRDefault="00BE1267" w:rsidP="00690D53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778EB0DF" w14:textId="77777777" w:rsidR="00BE1267" w:rsidRDefault="00BE1267" w:rsidP="00690D53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82457C5" w14:textId="77777777" w:rsidR="00BE1267" w:rsidRPr="00DB6407" w:rsidRDefault="00BE1267" w:rsidP="00690D53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6547E4AD" w14:textId="77777777" w:rsidR="00BE1267" w:rsidRPr="00DB6407" w:rsidRDefault="00BE1267" w:rsidP="00690D53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121C9EF6" w14:textId="77777777" w:rsidR="00BE1267" w:rsidRPr="00DB6407" w:rsidRDefault="00BE1267" w:rsidP="00690D53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double" w:sz="4" w:space="0" w:color="auto"/>
            </w:tcBorders>
          </w:tcPr>
          <w:p w14:paraId="6F0AFC3C" w14:textId="77777777" w:rsidR="00BE1267" w:rsidRDefault="00BE1267" w:rsidP="00690D53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</w:tr>
      <w:tr w:rsidR="00BE1267" w:rsidRPr="00DB6407" w14:paraId="5C693940" w14:textId="77777777" w:rsidTr="00075466">
        <w:tc>
          <w:tcPr>
            <w:tcW w:w="3510" w:type="dxa"/>
          </w:tcPr>
          <w:p w14:paraId="04A39CC0" w14:textId="2A0E94B7" w:rsidR="00BE1267" w:rsidRPr="00DB6407" w:rsidRDefault="00BE1267" w:rsidP="00BE1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B640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lastRenderedPageBreak/>
              <w:t>สัญญา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ซื้อ</w:t>
            </w:r>
            <w:r w:rsidRPr="00DB640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เงินตราต่างประเทศล่วงหน้า</w:t>
            </w:r>
          </w:p>
        </w:tc>
        <w:tc>
          <w:tcPr>
            <w:tcW w:w="1350" w:type="dxa"/>
          </w:tcPr>
          <w:p w14:paraId="13C11C2A" w14:textId="3A529E39" w:rsidR="00BE1267" w:rsidRPr="00DB6407" w:rsidRDefault="00BE1267" w:rsidP="00BE1267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72622363" w14:textId="77777777" w:rsidR="00BE1267" w:rsidRPr="00DB6407" w:rsidRDefault="00BE1267" w:rsidP="00BE1267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39F48CA5" w14:textId="77777777" w:rsidR="00BE1267" w:rsidRDefault="00BE1267" w:rsidP="00BE1267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5C45D32" w14:textId="77777777" w:rsidR="00BE1267" w:rsidRPr="00DB6407" w:rsidRDefault="00BE1267" w:rsidP="00BE1267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09383D68" w14:textId="77777777" w:rsidR="00BE1267" w:rsidRPr="00DB6407" w:rsidRDefault="00BE1267" w:rsidP="00BE1267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4D98642C" w14:textId="77777777" w:rsidR="00BE1267" w:rsidRPr="00DB6407" w:rsidRDefault="00BE1267" w:rsidP="00BE1267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9" w:type="dxa"/>
          </w:tcPr>
          <w:p w14:paraId="6A47B7F6" w14:textId="77777777" w:rsidR="00BE1267" w:rsidRDefault="00BE1267" w:rsidP="00BE1267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</w:tr>
      <w:tr w:rsidR="00BE1267" w:rsidRPr="00DB6407" w14:paraId="0C76AF51" w14:textId="77777777" w:rsidTr="00075466">
        <w:tc>
          <w:tcPr>
            <w:tcW w:w="3510" w:type="dxa"/>
          </w:tcPr>
          <w:p w14:paraId="2F117D0B" w14:textId="6BCCC286" w:rsidR="00BE1267" w:rsidRPr="00DB6407" w:rsidRDefault="00075466" w:rsidP="00BE1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B6407">
              <w:rPr>
                <w:rFonts w:asciiTheme="majorBidi" w:hAnsiTheme="majorBidi" w:cstheme="majorBidi"/>
                <w:sz w:val="28"/>
                <w:szCs w:val="28"/>
                <w:cs/>
              </w:rPr>
              <w:t>เยนญี่ปุ่น</w:t>
            </w:r>
          </w:p>
        </w:tc>
        <w:tc>
          <w:tcPr>
            <w:tcW w:w="1350" w:type="dxa"/>
          </w:tcPr>
          <w:p w14:paraId="4CF6DDF8" w14:textId="4CFB42E0" w:rsidR="00BE1267" w:rsidRPr="00075466" w:rsidRDefault="00BE1267" w:rsidP="00BE1267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7546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4.00</w:t>
            </w:r>
          </w:p>
        </w:tc>
        <w:tc>
          <w:tcPr>
            <w:tcW w:w="270" w:type="dxa"/>
          </w:tcPr>
          <w:p w14:paraId="35AE5E2B" w14:textId="77777777" w:rsidR="00BE1267" w:rsidRPr="00075466" w:rsidRDefault="00BE1267" w:rsidP="00BE1267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D5F60BF" w14:textId="600A1FDE" w:rsidR="00BE1267" w:rsidRPr="00075466" w:rsidRDefault="00BE1267" w:rsidP="00BE1267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075466">
              <w:rPr>
                <w:rFonts w:asciiTheme="majorBidi" w:hAnsiTheme="majorBidi" w:cstheme="majorBidi"/>
                <w:sz w:val="28"/>
                <w:szCs w:val="28"/>
              </w:rPr>
              <w:t>1.14</w:t>
            </w:r>
          </w:p>
        </w:tc>
        <w:tc>
          <w:tcPr>
            <w:tcW w:w="270" w:type="dxa"/>
          </w:tcPr>
          <w:p w14:paraId="4F0F8A61" w14:textId="77777777" w:rsidR="00BE1267" w:rsidRPr="00075466" w:rsidRDefault="00BE1267" w:rsidP="00BE1267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223C82FB" w14:textId="5C3CBD81" w:rsidR="00BE1267" w:rsidRPr="00075466" w:rsidRDefault="00BE1267" w:rsidP="00BE1267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7546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679A590" w14:textId="77777777" w:rsidR="00BE1267" w:rsidRPr="00075466" w:rsidRDefault="00BE1267" w:rsidP="00BE1267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</w:tcPr>
          <w:p w14:paraId="03D138A4" w14:textId="213EEAE3" w:rsidR="00BE1267" w:rsidRPr="00075466" w:rsidRDefault="00BE1267" w:rsidP="00BE1267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7546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BE1267" w:rsidRPr="00DB6407" w14:paraId="688A6E27" w14:textId="77777777" w:rsidTr="00075466">
        <w:tc>
          <w:tcPr>
            <w:tcW w:w="3510" w:type="dxa"/>
          </w:tcPr>
          <w:p w14:paraId="54784368" w14:textId="5F1900AB" w:rsidR="00BE1267" w:rsidRPr="00DB6407" w:rsidRDefault="00075466" w:rsidP="00BE1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B640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</w:tcPr>
          <w:p w14:paraId="24BED981" w14:textId="1D868724" w:rsidR="00BE1267" w:rsidRPr="00DB6407" w:rsidRDefault="00BE1267" w:rsidP="00BE1267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48AAF2D8" w14:textId="77777777" w:rsidR="00BE1267" w:rsidRPr="00DB6407" w:rsidRDefault="00BE1267" w:rsidP="00BE1267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1331F29" w14:textId="0EFD76D9" w:rsidR="00BE1267" w:rsidRPr="00075466" w:rsidRDefault="00075466" w:rsidP="00BE1267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1.14</w:t>
            </w:r>
          </w:p>
        </w:tc>
        <w:tc>
          <w:tcPr>
            <w:tcW w:w="270" w:type="dxa"/>
          </w:tcPr>
          <w:p w14:paraId="013F47CF" w14:textId="77777777" w:rsidR="00BE1267" w:rsidRPr="00DB6407" w:rsidRDefault="00BE1267" w:rsidP="00BE1267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73B2707E" w14:textId="77777777" w:rsidR="00BE1267" w:rsidRPr="00DB6407" w:rsidRDefault="00BE1267" w:rsidP="00BE1267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1F9276A1" w14:textId="77777777" w:rsidR="00BE1267" w:rsidRPr="00DB6407" w:rsidRDefault="00BE1267" w:rsidP="00BE1267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</w:tcPr>
          <w:p w14:paraId="50DDD03C" w14:textId="56B06F61" w:rsidR="00BE1267" w:rsidRDefault="00075466" w:rsidP="00BE1267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-</w:t>
            </w:r>
          </w:p>
        </w:tc>
      </w:tr>
    </w:tbl>
    <w:p w14:paraId="74DFFA5C" w14:textId="77777777" w:rsidR="00E827EF" w:rsidRPr="003721D3" w:rsidRDefault="00E827EF" w:rsidP="00E827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28"/>
          <w:szCs w:val="28"/>
        </w:rPr>
      </w:pPr>
    </w:p>
    <w:p w14:paraId="4F948944" w14:textId="77777777" w:rsidR="00E827EF" w:rsidRPr="00ED213C" w:rsidRDefault="00E827EF" w:rsidP="00E827EF">
      <w:pPr>
        <w:pStyle w:val="index"/>
        <w:numPr>
          <w:ilvl w:val="0"/>
          <w:numId w:val="19"/>
        </w:numPr>
        <w:spacing w:after="0" w:line="240" w:lineRule="atLeas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 w:rsidRPr="00ED213C">
        <w:rPr>
          <w:rFonts w:asciiTheme="majorBidi" w:hAnsiTheme="majorBidi" w:cstheme="majorBidi"/>
          <w:b/>
          <w:bCs/>
          <w:sz w:val="30"/>
          <w:szCs w:val="30"/>
          <w:cs/>
          <w:lang w:val="en-US" w:bidi="th-TH"/>
        </w:rPr>
        <w:t>หนี้สินที่อาจเกิดขึ้น</w:t>
      </w:r>
    </w:p>
    <w:p w14:paraId="1062DAA2" w14:textId="77777777" w:rsidR="00E827EF" w:rsidRPr="003721D3" w:rsidRDefault="00E827EF" w:rsidP="00E827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359579C8" w14:textId="6F38BF42" w:rsidR="00070550" w:rsidRDefault="00070550" w:rsidP="000705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DB6407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2A2B8B">
        <w:rPr>
          <w:rFonts w:asciiTheme="majorBidi" w:hAnsiTheme="majorBidi" w:cstheme="majorBidi"/>
          <w:sz w:val="28"/>
          <w:szCs w:val="28"/>
        </w:rPr>
        <w:t xml:space="preserve">30 </w:t>
      </w:r>
      <w:r w:rsidR="002A2B8B">
        <w:rPr>
          <w:rFonts w:asciiTheme="majorBidi" w:hAnsiTheme="majorBidi" w:cstheme="majorBidi" w:hint="cs"/>
          <w:sz w:val="28"/>
          <w:szCs w:val="28"/>
          <w:cs/>
        </w:rPr>
        <w:t xml:space="preserve">มิถุนายน </w:t>
      </w:r>
      <w:r>
        <w:rPr>
          <w:rFonts w:asciiTheme="majorBidi" w:hAnsiTheme="majorBidi" w:cstheme="majorBidi"/>
          <w:sz w:val="28"/>
          <w:szCs w:val="28"/>
        </w:rPr>
        <w:t>2564</w:t>
      </w:r>
      <w:r w:rsidRPr="00DB6407">
        <w:rPr>
          <w:rFonts w:asciiTheme="majorBidi" w:hAnsiTheme="majorBidi" w:cstheme="majorBidi"/>
          <w:sz w:val="28"/>
          <w:szCs w:val="28"/>
        </w:rPr>
        <w:t xml:space="preserve"> </w:t>
      </w:r>
      <w:r w:rsidRPr="00DB6407">
        <w:rPr>
          <w:rFonts w:asciiTheme="majorBidi" w:hAnsiTheme="majorBidi" w:cstheme="majorBidi"/>
          <w:sz w:val="28"/>
          <w:szCs w:val="28"/>
          <w:cs/>
        </w:rPr>
        <w:t>บริษัทมีหนี้สินที่อาจเกิดขึ้</w:t>
      </w:r>
      <w:r>
        <w:rPr>
          <w:rFonts w:asciiTheme="majorBidi" w:hAnsiTheme="majorBidi" w:cstheme="majorBidi" w:hint="cs"/>
          <w:sz w:val="28"/>
          <w:szCs w:val="28"/>
          <w:cs/>
        </w:rPr>
        <w:t>น</w:t>
      </w:r>
      <w:r w:rsidRPr="00DB6407">
        <w:rPr>
          <w:rFonts w:asciiTheme="majorBidi" w:hAnsiTheme="majorBidi" w:cstheme="majorBidi"/>
          <w:sz w:val="28"/>
          <w:szCs w:val="28"/>
          <w:cs/>
        </w:rPr>
        <w:t>จากการเข้าร่วมค้ำประกันสินเชื่อที่สถาบันการเงินให้แก่บริษัทย่อย</w:t>
      </w:r>
      <w:r w:rsidR="000D2229">
        <w:rPr>
          <w:rFonts w:asciiTheme="majorBidi" w:hAnsiTheme="majorBidi" w:cstheme="majorBidi"/>
          <w:sz w:val="28"/>
          <w:szCs w:val="28"/>
        </w:rPr>
        <w:br/>
      </w:r>
      <w:r w:rsidRPr="00DB6407">
        <w:rPr>
          <w:rFonts w:asciiTheme="majorBidi" w:hAnsiTheme="majorBidi" w:cstheme="majorBidi"/>
          <w:sz w:val="28"/>
          <w:szCs w:val="28"/>
          <w:cs/>
        </w:rPr>
        <w:t>บางแห่งจำนวนเงินรวม</w:t>
      </w:r>
      <w:r w:rsidRPr="00D94AD8">
        <w:rPr>
          <w:rFonts w:asciiTheme="majorBidi" w:hAnsiTheme="majorBidi" w:cstheme="majorBidi"/>
          <w:sz w:val="28"/>
          <w:szCs w:val="28"/>
          <w:cs/>
        </w:rPr>
        <w:t>ประมาณ</w:t>
      </w:r>
      <w:r w:rsidRPr="00D94AD8">
        <w:rPr>
          <w:rFonts w:asciiTheme="majorBidi" w:hAnsiTheme="majorBidi" w:cstheme="majorBidi"/>
          <w:sz w:val="28"/>
          <w:szCs w:val="28"/>
        </w:rPr>
        <w:t xml:space="preserve"> </w:t>
      </w:r>
      <w:r w:rsidR="0035136A" w:rsidRPr="00D94AD8">
        <w:rPr>
          <w:rFonts w:asciiTheme="majorBidi" w:hAnsiTheme="majorBidi" w:cstheme="majorBidi"/>
          <w:sz w:val="28"/>
          <w:szCs w:val="28"/>
        </w:rPr>
        <w:t>1,379.</w:t>
      </w:r>
      <w:r w:rsidR="001D071E" w:rsidRPr="00D94AD8">
        <w:rPr>
          <w:rFonts w:asciiTheme="majorBidi" w:hAnsiTheme="majorBidi" w:cstheme="majorBidi"/>
          <w:sz w:val="28"/>
          <w:szCs w:val="28"/>
        </w:rPr>
        <w:t>0</w:t>
      </w:r>
      <w:r w:rsidR="0035136A" w:rsidRPr="0035136A">
        <w:rPr>
          <w:rFonts w:asciiTheme="majorBidi" w:hAnsiTheme="majorBidi" w:cstheme="majorBidi"/>
          <w:sz w:val="28"/>
          <w:szCs w:val="28"/>
        </w:rPr>
        <w:t xml:space="preserve"> </w:t>
      </w:r>
      <w:r w:rsidR="0035136A" w:rsidRPr="0035136A">
        <w:rPr>
          <w:rFonts w:asciiTheme="majorBidi" w:hAnsiTheme="majorBidi" w:hint="cs"/>
          <w:sz w:val="28"/>
          <w:szCs w:val="28"/>
          <w:cs/>
        </w:rPr>
        <w:t>ล้านบาท</w:t>
      </w:r>
      <w:r w:rsidR="0035136A" w:rsidRPr="0035136A">
        <w:rPr>
          <w:rFonts w:asciiTheme="majorBidi" w:hAnsiTheme="majorBidi"/>
          <w:sz w:val="28"/>
          <w:szCs w:val="28"/>
          <w:cs/>
        </w:rPr>
        <w:t xml:space="preserve"> </w:t>
      </w:r>
      <w:r w:rsidR="0035136A" w:rsidRPr="00D94AD8">
        <w:rPr>
          <w:rFonts w:asciiTheme="majorBidi" w:hAnsiTheme="majorBidi" w:hint="cs"/>
          <w:sz w:val="28"/>
          <w:szCs w:val="28"/>
          <w:cs/>
        </w:rPr>
        <w:t>และ</w:t>
      </w:r>
      <w:r w:rsidR="0035136A" w:rsidRPr="00D94AD8">
        <w:rPr>
          <w:rFonts w:asciiTheme="majorBidi" w:hAnsiTheme="majorBidi"/>
          <w:sz w:val="28"/>
          <w:szCs w:val="28"/>
          <w:cs/>
        </w:rPr>
        <w:t xml:space="preserve"> </w:t>
      </w:r>
      <w:r w:rsidR="0035136A" w:rsidRPr="00D94AD8">
        <w:rPr>
          <w:rFonts w:asciiTheme="majorBidi" w:hAnsiTheme="majorBidi" w:cstheme="majorBidi"/>
          <w:sz w:val="28"/>
          <w:szCs w:val="28"/>
        </w:rPr>
        <w:t>5.0</w:t>
      </w:r>
      <w:r w:rsidR="0035136A" w:rsidRPr="0035136A">
        <w:rPr>
          <w:rFonts w:asciiTheme="majorBidi" w:hAnsiTheme="majorBidi" w:cstheme="majorBidi"/>
          <w:sz w:val="28"/>
          <w:szCs w:val="28"/>
        </w:rPr>
        <w:t xml:space="preserve"> </w:t>
      </w:r>
      <w:r>
        <w:rPr>
          <w:rFonts w:asciiTheme="majorBidi" w:hAnsiTheme="majorBidi" w:cstheme="majorBidi" w:hint="cs"/>
          <w:sz w:val="28"/>
          <w:szCs w:val="28"/>
          <w:cs/>
        </w:rPr>
        <w:t>ล้านเหรียญสหรัฐอเมริกา</w:t>
      </w:r>
    </w:p>
    <w:p w14:paraId="4D5053AE" w14:textId="30CB852C" w:rsidR="008F5B55" w:rsidRDefault="008F5B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7AE4D0A4" w14:textId="422C7F8C" w:rsidR="00736B54" w:rsidRPr="00736B54" w:rsidRDefault="00736B54" w:rsidP="00736B54">
      <w:pPr>
        <w:pStyle w:val="index"/>
        <w:numPr>
          <w:ilvl w:val="0"/>
          <w:numId w:val="19"/>
        </w:numPr>
        <w:spacing w:after="0" w:line="240" w:lineRule="atLeas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</w:pPr>
      <w:r w:rsidRPr="00736B54">
        <w:rPr>
          <w:rFonts w:asciiTheme="majorBidi" w:hAnsiTheme="majorBidi" w:cstheme="majorBidi"/>
          <w:b/>
          <w:bCs/>
          <w:sz w:val="30"/>
          <w:szCs w:val="30"/>
          <w:cs/>
          <w:lang w:val="en-US" w:bidi="th-TH"/>
        </w:rPr>
        <w:t>เหตุการณ์ภายหลังรอบระยะเวลารายงาน</w:t>
      </w:r>
    </w:p>
    <w:p w14:paraId="3725285A" w14:textId="11F0F835" w:rsidR="00736B54" w:rsidRDefault="00736B54" w:rsidP="00736B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b/>
          <w:bCs/>
          <w:sz w:val="28"/>
          <w:szCs w:val="28"/>
        </w:rPr>
      </w:pPr>
    </w:p>
    <w:p w14:paraId="646EBAEE" w14:textId="36A556BA" w:rsidR="00346385" w:rsidRPr="00346385" w:rsidRDefault="00346385" w:rsidP="008C30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>
        <w:rPr>
          <w:rFonts w:asciiTheme="majorBidi" w:hAnsiTheme="majorBidi" w:cstheme="majorBidi" w:hint="cs"/>
          <w:sz w:val="28"/>
          <w:szCs w:val="28"/>
          <w:cs/>
        </w:rPr>
        <w:t>ในการประชุมคณะกรรมการ</w:t>
      </w:r>
      <w:r w:rsidR="00BB0C83">
        <w:rPr>
          <w:rFonts w:asciiTheme="majorBidi" w:hAnsiTheme="majorBidi" w:cstheme="majorBidi" w:hint="cs"/>
          <w:sz w:val="28"/>
          <w:szCs w:val="28"/>
          <w:cs/>
        </w:rPr>
        <w:t>บริษัท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ของบริษัทเมื่อวันที่ </w:t>
      </w:r>
      <w:r w:rsidR="00BB0C83">
        <w:rPr>
          <w:rFonts w:asciiTheme="majorBidi" w:hAnsiTheme="majorBidi" w:cstheme="majorBidi"/>
          <w:sz w:val="28"/>
          <w:szCs w:val="28"/>
        </w:rPr>
        <w:t xml:space="preserve">20 </w:t>
      </w:r>
      <w:r w:rsidR="00BB0C83">
        <w:rPr>
          <w:rFonts w:asciiTheme="majorBidi" w:hAnsiTheme="majorBidi" w:cstheme="majorBidi" w:hint="cs"/>
          <w:sz w:val="28"/>
          <w:szCs w:val="28"/>
          <w:cs/>
        </w:rPr>
        <w:t xml:space="preserve">กรกฎาคม </w:t>
      </w:r>
      <w:r w:rsidR="00BB0C83">
        <w:rPr>
          <w:rFonts w:asciiTheme="majorBidi" w:hAnsiTheme="majorBidi" w:cstheme="majorBidi"/>
          <w:sz w:val="28"/>
          <w:szCs w:val="28"/>
        </w:rPr>
        <w:t xml:space="preserve">2564 </w:t>
      </w:r>
      <w:r>
        <w:rPr>
          <w:rFonts w:asciiTheme="majorBidi" w:hAnsiTheme="majorBidi" w:cstheme="majorBidi" w:hint="cs"/>
          <w:sz w:val="28"/>
          <w:szCs w:val="28"/>
          <w:cs/>
        </w:rPr>
        <w:t>คณะกรรมการ</w:t>
      </w:r>
      <w:r w:rsidR="00BB0C83">
        <w:rPr>
          <w:rFonts w:asciiTheme="majorBidi" w:hAnsiTheme="majorBidi" w:cstheme="majorBidi" w:hint="cs"/>
          <w:sz w:val="28"/>
          <w:szCs w:val="28"/>
          <w:cs/>
        </w:rPr>
        <w:t>บริษัท</w:t>
      </w:r>
      <w:r>
        <w:rPr>
          <w:rFonts w:asciiTheme="majorBidi" w:hAnsiTheme="majorBidi" w:cstheme="majorBidi" w:hint="cs"/>
          <w:sz w:val="28"/>
          <w:szCs w:val="28"/>
          <w:cs/>
        </w:rPr>
        <w:t>มีมติอนุมัติ</w:t>
      </w:r>
      <w:r w:rsidR="008B32F6">
        <w:rPr>
          <w:rFonts w:asciiTheme="majorBidi" w:hAnsiTheme="majorBidi" w:cstheme="majorBidi" w:hint="cs"/>
          <w:sz w:val="28"/>
          <w:szCs w:val="28"/>
          <w:cs/>
        </w:rPr>
        <w:t xml:space="preserve">ให้บริษัทย่อยแห่งหนึ่ง </w:t>
      </w:r>
      <w:r w:rsidR="008B32F6">
        <w:rPr>
          <w:rFonts w:asciiTheme="majorBidi" w:hAnsiTheme="majorBidi" w:cstheme="majorBidi"/>
          <w:sz w:val="28"/>
          <w:szCs w:val="28"/>
        </w:rPr>
        <w:t>(</w:t>
      </w:r>
      <w:r w:rsidR="008B32F6">
        <w:rPr>
          <w:rFonts w:asciiTheme="majorBidi" w:hAnsiTheme="majorBidi" w:cstheme="majorBidi" w:hint="cs"/>
          <w:sz w:val="28"/>
          <w:szCs w:val="28"/>
          <w:cs/>
        </w:rPr>
        <w:t>บริษัท สุรพลซูพรีมฟู้ดส์ จำกัด</w:t>
      </w:r>
      <w:r w:rsidR="008B32F6">
        <w:rPr>
          <w:rFonts w:asciiTheme="majorBidi" w:hAnsiTheme="majorBidi" w:cstheme="majorBidi"/>
          <w:sz w:val="28"/>
          <w:szCs w:val="28"/>
        </w:rPr>
        <w:t xml:space="preserve">) </w:t>
      </w:r>
      <w:r w:rsidR="00BB0C83">
        <w:rPr>
          <w:rFonts w:asciiTheme="majorBidi" w:hAnsiTheme="majorBidi" w:cstheme="majorBidi" w:hint="cs"/>
          <w:sz w:val="28"/>
          <w:szCs w:val="28"/>
          <w:cs/>
        </w:rPr>
        <w:t>ลงทุนเพิ่มใน</w:t>
      </w:r>
      <w:r w:rsidR="008B32F6">
        <w:rPr>
          <w:rFonts w:asciiTheme="majorBidi" w:hAnsiTheme="majorBidi" w:cstheme="majorBidi" w:hint="cs"/>
          <w:sz w:val="28"/>
          <w:szCs w:val="28"/>
          <w:cs/>
        </w:rPr>
        <w:t>อาคารและอุปกรณ์</w:t>
      </w:r>
      <w:r w:rsidR="00BB0C83">
        <w:rPr>
          <w:rFonts w:asciiTheme="majorBidi" w:hAnsiTheme="majorBidi" w:cstheme="majorBidi" w:hint="cs"/>
          <w:sz w:val="28"/>
          <w:szCs w:val="28"/>
          <w:cs/>
        </w:rPr>
        <w:t xml:space="preserve">เพื่อขยายกำลังการผลิตสินค้าไก่แปรรูปแช่แข็ง โดยมีมูลค่าการลงทุนจำนวน </w:t>
      </w:r>
      <w:r w:rsidR="00BB0C83">
        <w:rPr>
          <w:rFonts w:asciiTheme="majorBidi" w:hAnsiTheme="majorBidi" w:cstheme="majorBidi"/>
          <w:sz w:val="28"/>
          <w:szCs w:val="28"/>
        </w:rPr>
        <w:t xml:space="preserve">250 </w:t>
      </w:r>
      <w:r w:rsidR="00BB0C83">
        <w:rPr>
          <w:rFonts w:asciiTheme="majorBidi" w:hAnsiTheme="majorBidi" w:cstheme="majorBidi" w:hint="cs"/>
          <w:sz w:val="28"/>
          <w:szCs w:val="28"/>
          <w:cs/>
        </w:rPr>
        <w:t>ล้านบาท</w:t>
      </w:r>
    </w:p>
    <w:p w14:paraId="6616AC32" w14:textId="40DCE262" w:rsidR="00255CF6" w:rsidRPr="00AB383C" w:rsidRDefault="00255C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sectPr w:rsidR="00255CF6" w:rsidRPr="00AB383C" w:rsidSect="004F6F9A">
      <w:headerReference w:type="default" r:id="rId9"/>
      <w:footerReference w:type="default" r:id="rId10"/>
      <w:pgSz w:w="11907" w:h="16840"/>
      <w:pgMar w:top="691" w:right="1152" w:bottom="576" w:left="1152" w:header="720" w:footer="720" w:gutter="0"/>
      <w:pgNumType w:start="1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5E31780" w14:textId="77777777" w:rsidR="00B660A6" w:rsidRDefault="00B660A6" w:rsidP="004956B4">
      <w:r>
        <w:separator/>
      </w:r>
    </w:p>
  </w:endnote>
  <w:endnote w:type="continuationSeparator" w:id="0">
    <w:p w14:paraId="31EDCF10" w14:textId="77777777" w:rsidR="00B660A6" w:rsidRDefault="00B660A6" w:rsidP="00495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DE75857" w14:textId="77777777" w:rsidR="004B22A3" w:rsidRPr="006F59B5" w:rsidRDefault="004B22A3" w:rsidP="00AC7F8B">
    <w:pPr>
      <w:pStyle w:val="Footer"/>
      <w:framePr w:wrap="around" w:vAnchor="text" w:hAnchor="page" w:x="5881" w:y="-18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jc w:val="center"/>
      <w:rPr>
        <w:rStyle w:val="PageNumber"/>
        <w:rFonts w:ascii="Angsana New" w:hAnsi="Angsana New"/>
        <w:sz w:val="30"/>
        <w:szCs w:val="30"/>
      </w:rPr>
    </w:pPr>
    <w:r w:rsidRPr="006F59B5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6F59B5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6F59B5">
      <w:rPr>
        <w:rStyle w:val="PageNumber"/>
        <w:rFonts w:ascii="Angsana New" w:hAnsi="Angsana New"/>
        <w:sz w:val="30"/>
        <w:szCs w:val="30"/>
        <w:cs/>
      </w:rPr>
      <w:fldChar w:fldCharType="separate"/>
    </w:r>
    <w:r w:rsidR="00461CF6">
      <w:rPr>
        <w:rStyle w:val="PageNumber"/>
        <w:rFonts w:ascii="Angsana New" w:hAnsi="Angsana New"/>
        <w:noProof/>
        <w:sz w:val="30"/>
        <w:szCs w:val="30"/>
        <w:cs/>
      </w:rPr>
      <w:t>16</w:t>
    </w:r>
    <w:r w:rsidRPr="006F59B5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3F34D513" w14:textId="77777777" w:rsidR="004B22A3" w:rsidRPr="007661AC" w:rsidRDefault="004B22A3" w:rsidP="00236606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Fonts w:ascii="Angsana New" w:hAnsi="Angsana New"/>
        <w:i/>
        <w:iCs/>
        <w:sz w:val="28"/>
        <w:szCs w:val="2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A33F38C" w14:textId="77777777" w:rsidR="00B660A6" w:rsidRDefault="00B660A6" w:rsidP="004956B4">
      <w:r>
        <w:separator/>
      </w:r>
    </w:p>
  </w:footnote>
  <w:footnote w:type="continuationSeparator" w:id="0">
    <w:p w14:paraId="206BF524" w14:textId="77777777" w:rsidR="00B660A6" w:rsidRDefault="00B660A6" w:rsidP="004956B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6DE5B83" w14:textId="77777777" w:rsidR="00C30CCC" w:rsidRPr="00EB20B9" w:rsidRDefault="00C30CCC" w:rsidP="005E4D7A">
    <w:pPr>
      <w:pStyle w:val="acctmainheading"/>
      <w:tabs>
        <w:tab w:val="left" w:pos="7810"/>
      </w:tabs>
      <w:spacing w:after="0" w:line="240" w:lineRule="atLeast"/>
      <w:rPr>
        <w:rFonts w:ascii="Angsana New" w:hAnsi="Angsana New"/>
        <w:b w:val="0"/>
        <w:bCs/>
        <w:sz w:val="30"/>
        <w:szCs w:val="30"/>
        <w:lang w:bidi="th-TH"/>
      </w:rPr>
    </w:pPr>
    <w:r w:rsidRPr="00EB20B9">
      <w:rPr>
        <w:rFonts w:ascii="Angsana New" w:hAnsi="Angsana New"/>
        <w:b w:val="0"/>
        <w:bCs/>
        <w:sz w:val="30"/>
        <w:szCs w:val="30"/>
        <w:cs/>
        <w:lang w:bidi="th-TH"/>
      </w:rPr>
      <w:t>บริษัท สุรพลฟู้ดส์</w:t>
    </w:r>
    <w:r w:rsidRPr="00EB20B9">
      <w:rPr>
        <w:rFonts w:ascii="Angsana New" w:hAnsi="Angsana New"/>
        <w:b w:val="0"/>
        <w:bCs/>
        <w:sz w:val="30"/>
        <w:szCs w:val="30"/>
      </w:rPr>
      <w:t xml:space="preserve"> </w:t>
    </w:r>
    <w:r w:rsidRPr="00EB20B9">
      <w:rPr>
        <w:rFonts w:ascii="Angsana New" w:hAnsi="Angsana New"/>
        <w:b w:val="0"/>
        <w:bCs/>
        <w:sz w:val="30"/>
        <w:szCs w:val="30"/>
        <w:cs/>
        <w:lang w:bidi="th-TH"/>
      </w:rPr>
      <w:t>จำกัด (มหาชน) และบริษัทย่อย</w:t>
    </w:r>
  </w:p>
  <w:p w14:paraId="2B69A34E" w14:textId="77777777" w:rsidR="00C30CCC" w:rsidRPr="00EB20B9" w:rsidRDefault="00C30CCC" w:rsidP="005E4D7A">
    <w:pPr>
      <w:pStyle w:val="acctmainheading"/>
      <w:spacing w:after="0" w:line="240" w:lineRule="atLeast"/>
      <w:rPr>
        <w:rFonts w:ascii="Angsana New" w:hAnsi="Angsana New"/>
        <w:b w:val="0"/>
        <w:bCs/>
        <w:sz w:val="30"/>
        <w:szCs w:val="30"/>
        <w:cs/>
        <w:lang w:bidi="th-TH"/>
      </w:rPr>
    </w:pPr>
    <w:r w:rsidRPr="00EB20B9">
      <w:rPr>
        <w:rFonts w:ascii="Angsana New" w:hAnsi="Angsana New"/>
        <w:b w:val="0"/>
        <w:bCs/>
        <w:sz w:val="30"/>
        <w:szCs w:val="30"/>
        <w:cs/>
        <w:lang w:bidi="th-TH"/>
      </w:rPr>
      <w:t>หมายเหตุประกอบงบการเงินระหว่างกาล</w:t>
    </w:r>
    <w:r w:rsidRPr="00EB20B9">
      <w:rPr>
        <w:rFonts w:ascii="Angsana New" w:hAnsi="Angsana New" w:hint="cs"/>
        <w:b w:val="0"/>
        <w:bCs/>
        <w:sz w:val="30"/>
        <w:szCs w:val="30"/>
        <w:cs/>
        <w:lang w:bidi="th-TH"/>
      </w:rPr>
      <w:t>แบบย่อ</w:t>
    </w:r>
  </w:p>
  <w:p w14:paraId="0EAAC4B3" w14:textId="3EA72732" w:rsidR="00C30CCC" w:rsidRPr="00EB20B9" w:rsidRDefault="00C30CCC" w:rsidP="005E4D7A">
    <w:pPr>
      <w:pStyle w:val="acctmainheading"/>
      <w:spacing w:after="0" w:line="240" w:lineRule="atLeast"/>
      <w:rPr>
        <w:rFonts w:ascii="Angsana New" w:hAnsi="Angsana New"/>
        <w:b w:val="0"/>
        <w:bCs/>
        <w:sz w:val="30"/>
        <w:szCs w:val="30"/>
        <w:lang w:bidi="th-TH"/>
      </w:rPr>
    </w:pPr>
    <w:r w:rsidRPr="00620920">
      <w:rPr>
        <w:rFonts w:ascii="Angsana New" w:hAnsi="Angsana New"/>
        <w:b w:val="0"/>
        <w:bCs/>
        <w:sz w:val="30"/>
        <w:szCs w:val="30"/>
        <w:cs/>
        <w:lang w:bidi="th-TH"/>
      </w:rPr>
      <w:t>สำหรับงวด</w:t>
    </w:r>
    <w:r w:rsidRPr="00620920">
      <w:rPr>
        <w:rFonts w:ascii="Angsana New" w:hAnsi="Angsana New" w:hint="cs"/>
        <w:b w:val="0"/>
        <w:bCs/>
        <w:sz w:val="30"/>
        <w:szCs w:val="30"/>
        <w:cs/>
        <w:lang w:bidi="th-TH"/>
      </w:rPr>
      <w:t>สามเดือนและหกเดือน</w:t>
    </w:r>
    <w:r w:rsidRPr="00620920">
      <w:rPr>
        <w:rFonts w:ascii="Angsana New" w:hAnsi="Angsana New"/>
        <w:b w:val="0"/>
        <w:bCs/>
        <w:sz w:val="30"/>
        <w:szCs w:val="30"/>
        <w:cs/>
        <w:lang w:bidi="th-TH"/>
      </w:rPr>
      <w:t>สิ้นสุดวันที่</w:t>
    </w:r>
    <w:r w:rsidRPr="00620920">
      <w:rPr>
        <w:rFonts w:ascii="Angsana New" w:hAnsi="Angsana New"/>
        <w:b w:val="0"/>
        <w:bCs/>
        <w:sz w:val="30"/>
        <w:szCs w:val="30"/>
        <w:lang w:bidi="th-TH"/>
      </w:rPr>
      <w:t xml:space="preserve"> </w:t>
    </w:r>
    <w:r w:rsidRPr="00620920">
      <w:rPr>
        <w:rFonts w:ascii="Angsana New" w:hAnsi="Angsana New"/>
        <w:sz w:val="30"/>
        <w:szCs w:val="30"/>
        <w:lang w:bidi="th-TH"/>
      </w:rPr>
      <w:t>30</w:t>
    </w:r>
    <w:r w:rsidRPr="00620920">
      <w:rPr>
        <w:rFonts w:ascii="Angsana New" w:hAnsi="Angsana New"/>
        <w:b w:val="0"/>
        <w:bCs/>
        <w:sz w:val="30"/>
        <w:szCs w:val="30"/>
        <w:lang w:bidi="th-TH"/>
      </w:rPr>
      <w:t xml:space="preserve"> </w:t>
    </w:r>
    <w:r w:rsidRPr="00620920">
      <w:rPr>
        <w:rFonts w:ascii="Angsana New" w:hAnsi="Angsana New" w:hint="cs"/>
        <w:b w:val="0"/>
        <w:bCs/>
        <w:sz w:val="30"/>
        <w:szCs w:val="30"/>
        <w:cs/>
        <w:lang w:bidi="th-TH"/>
      </w:rPr>
      <w:t>มิถุนายน</w:t>
    </w:r>
    <w:r w:rsidRPr="00EB20B9">
      <w:rPr>
        <w:rFonts w:ascii="Angsana New" w:hAnsi="Angsana New" w:hint="cs"/>
        <w:b w:val="0"/>
        <w:bCs/>
        <w:sz w:val="30"/>
        <w:szCs w:val="30"/>
        <w:cs/>
        <w:lang w:val="en-US" w:bidi="th-TH"/>
      </w:rPr>
      <w:t xml:space="preserve"> </w:t>
    </w:r>
    <w:r>
      <w:rPr>
        <w:rFonts w:ascii="Angsana New" w:hAnsi="Angsana New"/>
        <w:sz w:val="30"/>
        <w:szCs w:val="30"/>
        <w:lang w:val="en-US" w:bidi="th-TH"/>
      </w:rPr>
      <w:t>2564</w:t>
    </w:r>
    <w:r w:rsidRPr="00EB20B9">
      <w:rPr>
        <w:rFonts w:ascii="Angsana New" w:hAnsi="Angsana New"/>
        <w:sz w:val="30"/>
        <w:szCs w:val="30"/>
        <w:lang w:bidi="th-TH"/>
      </w:rPr>
      <w:t xml:space="preserve"> </w:t>
    </w:r>
    <w:r w:rsidRPr="00EB20B9">
      <w:rPr>
        <w:rFonts w:ascii="Angsana New" w:hAnsi="Angsana New" w:hint="cs"/>
        <w:b w:val="0"/>
        <w:bCs/>
        <w:sz w:val="30"/>
        <w:szCs w:val="30"/>
        <w:cs/>
        <w:lang w:bidi="th-TH"/>
      </w:rPr>
      <w:t>(ไม่ได้ตรวจสอบ)</w:t>
    </w:r>
  </w:p>
  <w:p w14:paraId="4848C6F1" w14:textId="77777777" w:rsidR="00C30CCC" w:rsidRPr="00D74AD8" w:rsidRDefault="00C30CCC" w:rsidP="00D74AD8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>
    <w:nsid w:val="FFFFFF81"/>
    <w:multiLevelType w:val="singleLevel"/>
    <w:tmpl w:val="3A5C2ED0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>
    <w:nsid w:val="06354318"/>
    <w:multiLevelType w:val="hybridMultilevel"/>
    <w:tmpl w:val="587CFB42"/>
    <w:lvl w:ilvl="0" w:tplc="AA201F2C">
      <w:start w:val="1"/>
      <w:numFmt w:val="thaiLetters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2">
    <w:nsid w:val="09A36B51"/>
    <w:multiLevelType w:val="hybridMultilevel"/>
    <w:tmpl w:val="442A600E"/>
    <w:lvl w:ilvl="0" w:tplc="24785826">
      <w:start w:val="1"/>
      <w:numFmt w:val="thaiLetters"/>
      <w:lvlText w:val="%1."/>
      <w:lvlJc w:val="left"/>
      <w:pPr>
        <w:ind w:left="30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780" w:hanging="360"/>
      </w:pPr>
    </w:lvl>
    <w:lvl w:ilvl="2" w:tplc="0409001B" w:tentative="1">
      <w:start w:val="1"/>
      <w:numFmt w:val="lowerRoman"/>
      <w:lvlText w:val="%3."/>
      <w:lvlJc w:val="right"/>
      <w:pPr>
        <w:ind w:left="4500" w:hanging="180"/>
      </w:pPr>
    </w:lvl>
    <w:lvl w:ilvl="3" w:tplc="0409000F" w:tentative="1">
      <w:start w:val="1"/>
      <w:numFmt w:val="decimal"/>
      <w:lvlText w:val="%4."/>
      <w:lvlJc w:val="left"/>
      <w:pPr>
        <w:ind w:left="5220" w:hanging="360"/>
      </w:pPr>
    </w:lvl>
    <w:lvl w:ilvl="4" w:tplc="04090019" w:tentative="1">
      <w:start w:val="1"/>
      <w:numFmt w:val="lowerLetter"/>
      <w:lvlText w:val="%5."/>
      <w:lvlJc w:val="left"/>
      <w:pPr>
        <w:ind w:left="5940" w:hanging="360"/>
      </w:pPr>
    </w:lvl>
    <w:lvl w:ilvl="5" w:tplc="0409001B" w:tentative="1">
      <w:start w:val="1"/>
      <w:numFmt w:val="lowerRoman"/>
      <w:lvlText w:val="%6."/>
      <w:lvlJc w:val="right"/>
      <w:pPr>
        <w:ind w:left="6660" w:hanging="180"/>
      </w:pPr>
    </w:lvl>
    <w:lvl w:ilvl="6" w:tplc="0409000F" w:tentative="1">
      <w:start w:val="1"/>
      <w:numFmt w:val="decimal"/>
      <w:lvlText w:val="%7."/>
      <w:lvlJc w:val="left"/>
      <w:pPr>
        <w:ind w:left="7380" w:hanging="360"/>
      </w:pPr>
    </w:lvl>
    <w:lvl w:ilvl="7" w:tplc="04090019" w:tentative="1">
      <w:start w:val="1"/>
      <w:numFmt w:val="lowerLetter"/>
      <w:lvlText w:val="%8."/>
      <w:lvlJc w:val="left"/>
      <w:pPr>
        <w:ind w:left="8100" w:hanging="360"/>
      </w:pPr>
    </w:lvl>
    <w:lvl w:ilvl="8" w:tplc="0409001B" w:tentative="1">
      <w:start w:val="1"/>
      <w:numFmt w:val="lowerRoman"/>
      <w:lvlText w:val="%9."/>
      <w:lvlJc w:val="right"/>
      <w:pPr>
        <w:ind w:left="8820" w:hanging="180"/>
      </w:pPr>
    </w:lvl>
  </w:abstractNum>
  <w:abstractNum w:abstractNumId="13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14">
    <w:nsid w:val="10122733"/>
    <w:multiLevelType w:val="hybridMultilevel"/>
    <w:tmpl w:val="157A65E6"/>
    <w:lvl w:ilvl="0" w:tplc="C58C3FA6">
      <w:numFmt w:val="bullet"/>
      <w:lvlText w:val="-"/>
      <w:lvlJc w:val="left"/>
      <w:pPr>
        <w:ind w:left="90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5">
    <w:nsid w:val="189C5C85"/>
    <w:multiLevelType w:val="hybridMultilevel"/>
    <w:tmpl w:val="26CCA6D4"/>
    <w:lvl w:ilvl="0" w:tplc="EC369504">
      <w:start w:val="1"/>
      <w:numFmt w:val="bullet"/>
      <w:lvlText w:val=""/>
      <w:lvlJc w:val="left"/>
      <w:pPr>
        <w:ind w:left="1066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7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6" w:hanging="360"/>
      </w:pPr>
      <w:rPr>
        <w:rFonts w:ascii="Wingdings" w:hAnsi="Wingdings" w:hint="default"/>
      </w:rPr>
    </w:lvl>
  </w:abstractNum>
  <w:abstractNum w:abstractNumId="16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7">
    <w:nsid w:val="1F0D5C89"/>
    <w:multiLevelType w:val="hybridMultilevel"/>
    <w:tmpl w:val="3AF42430"/>
    <w:lvl w:ilvl="0" w:tplc="CB6EF79A">
      <w:start w:val="1"/>
      <w:numFmt w:val="decimal"/>
      <w:lvlText w:val="%1"/>
      <w:lvlJc w:val="left"/>
      <w:pPr>
        <w:ind w:left="30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1FFE167F"/>
    <w:multiLevelType w:val="hybridMultilevel"/>
    <w:tmpl w:val="4FF49F66"/>
    <w:lvl w:ilvl="0" w:tplc="B992BF86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2146"/>
        </w:tabs>
        <w:ind w:left="214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66"/>
        </w:tabs>
        <w:ind w:left="28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586"/>
        </w:tabs>
        <w:ind w:left="35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06"/>
        </w:tabs>
        <w:ind w:left="430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26"/>
        </w:tabs>
        <w:ind w:left="50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46"/>
        </w:tabs>
        <w:ind w:left="57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66"/>
        </w:tabs>
        <w:ind w:left="646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86"/>
        </w:tabs>
        <w:ind w:left="7186" w:hanging="360"/>
      </w:pPr>
      <w:rPr>
        <w:rFonts w:ascii="Wingdings" w:hAnsi="Wingdings" w:hint="default"/>
      </w:rPr>
    </w:lvl>
  </w:abstractNum>
  <w:abstractNum w:abstractNumId="19">
    <w:nsid w:val="200D4423"/>
    <w:multiLevelType w:val="hybridMultilevel"/>
    <w:tmpl w:val="E6B67AE8"/>
    <w:lvl w:ilvl="0" w:tplc="2DC4366A">
      <w:start w:val="1"/>
      <w:numFmt w:val="thaiLetters"/>
      <w:lvlText w:val="(%1)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63E456C"/>
    <w:multiLevelType w:val="hybridMultilevel"/>
    <w:tmpl w:val="66B47090"/>
    <w:lvl w:ilvl="0" w:tplc="ABCC58A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2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3">
    <w:nsid w:val="37730378"/>
    <w:multiLevelType w:val="hybridMultilevel"/>
    <w:tmpl w:val="5BD697BC"/>
    <w:lvl w:ilvl="0" w:tplc="EFB492FC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5">
    <w:nsid w:val="3DF22F01"/>
    <w:multiLevelType w:val="hybridMultilevel"/>
    <w:tmpl w:val="DD3CDD8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7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8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9">
    <w:nsid w:val="401F1D1C"/>
    <w:multiLevelType w:val="hybridMultilevel"/>
    <w:tmpl w:val="A88C7258"/>
    <w:lvl w:ilvl="0" w:tplc="620C0478">
      <w:start w:val="13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0">
    <w:nsid w:val="47A0006B"/>
    <w:multiLevelType w:val="multilevel"/>
    <w:tmpl w:val="A684BE5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Theme="majorBidi" w:hAnsiTheme="majorBidi" w:cstheme="majorBidi" w:hint="default"/>
        <w:b w:val="0"/>
        <w:bCs w:val="0"/>
        <w:color w:val="auto"/>
        <w:sz w:val="28"/>
        <w:szCs w:val="2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start w:val="1"/>
      <w:numFmt w:val="bullet"/>
      <w:lvlText w:val=""/>
      <w:lvlJc w:val="left"/>
      <w:pPr>
        <w:tabs>
          <w:tab w:val="num" w:pos="1020"/>
        </w:tabs>
        <w:ind w:left="1020" w:hanging="340"/>
      </w:pPr>
      <w:rPr>
        <w:rFonts w:ascii="Symbol" w:hAnsi="Symbol" w:hint="default"/>
        <w:b w:val="0"/>
        <w:bCs w:val="0"/>
        <w:sz w:val="22"/>
        <w:szCs w:val="22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1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3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4">
    <w:nsid w:val="52BB05EE"/>
    <w:multiLevelType w:val="hybridMultilevel"/>
    <w:tmpl w:val="4FE80E4C"/>
    <w:lvl w:ilvl="0" w:tplc="A2B8E4DC">
      <w:start w:val="1"/>
      <w:numFmt w:val="decimal"/>
      <w:lvlText w:val="%1)"/>
      <w:lvlJc w:val="left"/>
      <w:pPr>
        <w:ind w:left="720" w:hanging="360"/>
      </w:pPr>
      <w:rPr>
        <w:rFonts w:asciiTheme="majorBidi" w:hAnsiTheme="majorBidi" w:cstheme="majorBidi"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96372B6"/>
    <w:multiLevelType w:val="hybridMultilevel"/>
    <w:tmpl w:val="544436D2"/>
    <w:lvl w:ilvl="0" w:tplc="D3864A3C">
      <w:numFmt w:val="bullet"/>
      <w:lvlText w:val="-"/>
      <w:lvlJc w:val="left"/>
      <w:pPr>
        <w:ind w:left="52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8" w:hanging="360"/>
      </w:pPr>
      <w:rPr>
        <w:rFonts w:ascii="Wingdings" w:hAnsi="Wingdings" w:hint="default"/>
      </w:rPr>
    </w:lvl>
  </w:abstractNum>
  <w:abstractNum w:abstractNumId="36">
    <w:nsid w:val="5F0D4A1E"/>
    <w:multiLevelType w:val="hybridMultilevel"/>
    <w:tmpl w:val="B802B1A0"/>
    <w:lvl w:ilvl="0" w:tplc="10A87EE0">
      <w:numFmt w:val="bullet"/>
      <w:lvlText w:val="-"/>
      <w:lvlJc w:val="left"/>
      <w:pPr>
        <w:ind w:left="35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11" w:hanging="360"/>
      </w:pPr>
      <w:rPr>
        <w:rFonts w:ascii="Wingdings" w:hAnsi="Wingdings" w:hint="default"/>
      </w:rPr>
    </w:lvl>
  </w:abstractNum>
  <w:abstractNum w:abstractNumId="37">
    <w:nsid w:val="652F7CB8"/>
    <w:multiLevelType w:val="multilevel"/>
    <w:tmpl w:val="7F9E4610"/>
    <w:lvl w:ilvl="0">
      <w:start w:val="1"/>
      <w:numFmt w:val="decimal"/>
      <w:pStyle w:val="Style1"/>
      <w:lvlText w:val="%1"/>
      <w:lvlJc w:val="left"/>
      <w:pPr>
        <w:tabs>
          <w:tab w:val="num" w:pos="340"/>
        </w:tabs>
        <w:ind w:left="340" w:hanging="340"/>
      </w:pPr>
      <w:rPr>
        <w:rFonts w:asciiTheme="majorBidi" w:hAnsiTheme="majorBidi" w:cstheme="majorBidi" w:hint="default"/>
        <w:b/>
        <w:bCs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38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40">
    <w:nsid w:val="694A104C"/>
    <w:multiLevelType w:val="hybridMultilevel"/>
    <w:tmpl w:val="9C48EA96"/>
    <w:lvl w:ilvl="0" w:tplc="C09A5904">
      <w:start w:val="1"/>
      <w:numFmt w:val="decimal"/>
      <w:lvlText w:val="15ข.%1"/>
      <w:lvlJc w:val="left"/>
      <w:pPr>
        <w:tabs>
          <w:tab w:val="num" w:pos="1345"/>
        </w:tabs>
        <w:ind w:left="1345" w:hanging="465"/>
      </w:pPr>
      <w:rPr>
        <w:rFonts w:ascii="Angsana New" w:hAnsi="Angsana New" w:cs="Angsana New" w:hint="default"/>
        <w:b w:val="0"/>
        <w:bCs w:val="0"/>
        <w:i/>
        <w:iCs/>
        <w:sz w:val="30"/>
        <w:szCs w:val="30"/>
        <w:lang w:val="en-US"/>
      </w:rPr>
    </w:lvl>
    <w:lvl w:ilvl="1" w:tplc="71844FC8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1E202506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C45ED3D0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8E26C9C8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977CE97E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1E200BD2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EF788D16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2A6E020E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41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43">
    <w:nsid w:val="76C65C30"/>
    <w:multiLevelType w:val="hybridMultilevel"/>
    <w:tmpl w:val="20304DDE"/>
    <w:lvl w:ilvl="0" w:tplc="B2A035AC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8FB2182A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7F0A46E8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A08ED652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856C20DE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2E34CA68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6D00FCB6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73481B2A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7B5AD17C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4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cs="Times New Roman" w:hint="default"/>
        <w:color w:val="auto"/>
        <w:sz w:val="22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4"/>
  </w:num>
  <w:num w:numId="12">
    <w:abstractNumId w:val="21"/>
  </w:num>
  <w:num w:numId="13">
    <w:abstractNumId w:val="39"/>
  </w:num>
  <w:num w:numId="14">
    <w:abstractNumId w:val="22"/>
  </w:num>
  <w:num w:numId="15">
    <w:abstractNumId w:val="26"/>
  </w:num>
  <w:num w:numId="16">
    <w:abstractNumId w:val="42"/>
  </w:num>
  <w:num w:numId="17">
    <w:abstractNumId w:val="43"/>
  </w:num>
  <w:num w:numId="18">
    <w:abstractNumId w:val="30"/>
  </w:num>
  <w:num w:numId="19">
    <w:abstractNumId w:val="17"/>
  </w:num>
  <w:num w:numId="20">
    <w:abstractNumId w:val="19"/>
  </w:num>
  <w:num w:numId="21">
    <w:abstractNumId w:val="28"/>
  </w:num>
  <w:num w:numId="22">
    <w:abstractNumId w:val="18"/>
  </w:num>
  <w:num w:numId="23">
    <w:abstractNumId w:val="14"/>
  </w:num>
  <w:num w:numId="24">
    <w:abstractNumId w:val="15"/>
  </w:num>
  <w:num w:numId="25">
    <w:abstractNumId w:val="12"/>
  </w:num>
  <w:num w:numId="26">
    <w:abstractNumId w:val="25"/>
  </w:num>
  <w:num w:numId="27">
    <w:abstractNumId w:val="34"/>
  </w:num>
  <w:num w:numId="28">
    <w:abstractNumId w:val="40"/>
  </w:num>
  <w:num w:numId="29">
    <w:abstractNumId w:val="23"/>
  </w:num>
  <w:num w:numId="30">
    <w:abstractNumId w:val="5"/>
  </w:num>
  <w:num w:numId="31">
    <w:abstractNumId w:val="5"/>
  </w:num>
  <w:num w:numId="32">
    <w:abstractNumId w:val="29"/>
  </w:num>
  <w:num w:numId="33">
    <w:abstractNumId w:val="13"/>
  </w:num>
  <w:num w:numId="34">
    <w:abstractNumId w:val="11"/>
  </w:num>
  <w:num w:numId="35">
    <w:abstractNumId w:val="16"/>
  </w:num>
  <w:num w:numId="36">
    <w:abstractNumId w:val="38"/>
  </w:num>
  <w:num w:numId="37">
    <w:abstractNumId w:val="20"/>
  </w:num>
  <w:num w:numId="38">
    <w:abstractNumId w:val="41"/>
  </w:num>
  <w:num w:numId="39">
    <w:abstractNumId w:val="32"/>
  </w:num>
  <w:num w:numId="40">
    <w:abstractNumId w:val="31"/>
  </w:num>
  <w:num w:numId="41">
    <w:abstractNumId w:val="10"/>
  </w:num>
  <w:num w:numId="42">
    <w:abstractNumId w:val="27"/>
  </w:num>
  <w:num w:numId="43">
    <w:abstractNumId w:val="36"/>
  </w:num>
  <w:num w:numId="44">
    <w:abstractNumId w:val="35"/>
  </w:num>
  <w:num w:numId="45">
    <w:abstractNumId w:val="33"/>
  </w:num>
  <w:num w:numId="46">
    <w:abstractNumId w:val="37"/>
  </w:num>
  <w:num w:numId="47">
    <w:abstractNumId w:val="44"/>
  </w:num>
  <w:num w:numId="48">
    <w:abstractNumId w:val="44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49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DraftWatermark" w:val="0"/>
  </w:docVars>
  <w:rsids>
    <w:rsidRoot w:val="00127299"/>
    <w:rsid w:val="0000094F"/>
    <w:rsid w:val="00000BCE"/>
    <w:rsid w:val="000010E6"/>
    <w:rsid w:val="000019C7"/>
    <w:rsid w:val="00001CA8"/>
    <w:rsid w:val="00001F7B"/>
    <w:rsid w:val="00002354"/>
    <w:rsid w:val="00002C83"/>
    <w:rsid w:val="00002CEB"/>
    <w:rsid w:val="00003CCC"/>
    <w:rsid w:val="00004904"/>
    <w:rsid w:val="00004A4A"/>
    <w:rsid w:val="00005A4B"/>
    <w:rsid w:val="00005B12"/>
    <w:rsid w:val="00005CC9"/>
    <w:rsid w:val="00006B07"/>
    <w:rsid w:val="00007539"/>
    <w:rsid w:val="000077BF"/>
    <w:rsid w:val="000101D7"/>
    <w:rsid w:val="0001057D"/>
    <w:rsid w:val="00010A5F"/>
    <w:rsid w:val="00010C47"/>
    <w:rsid w:val="000111F3"/>
    <w:rsid w:val="0001120F"/>
    <w:rsid w:val="000118FB"/>
    <w:rsid w:val="0001215E"/>
    <w:rsid w:val="000133E6"/>
    <w:rsid w:val="0001352C"/>
    <w:rsid w:val="0001378E"/>
    <w:rsid w:val="00013F72"/>
    <w:rsid w:val="000140B0"/>
    <w:rsid w:val="0001451A"/>
    <w:rsid w:val="000149CF"/>
    <w:rsid w:val="00014F2D"/>
    <w:rsid w:val="000150EA"/>
    <w:rsid w:val="00015137"/>
    <w:rsid w:val="00015305"/>
    <w:rsid w:val="0001566D"/>
    <w:rsid w:val="00015686"/>
    <w:rsid w:val="000168A1"/>
    <w:rsid w:val="000171A7"/>
    <w:rsid w:val="00017704"/>
    <w:rsid w:val="0001796E"/>
    <w:rsid w:val="00017DC9"/>
    <w:rsid w:val="00017E07"/>
    <w:rsid w:val="0002034E"/>
    <w:rsid w:val="00020A1F"/>
    <w:rsid w:val="00020BC1"/>
    <w:rsid w:val="00020BDB"/>
    <w:rsid w:val="00020CB9"/>
    <w:rsid w:val="00020D86"/>
    <w:rsid w:val="0002122B"/>
    <w:rsid w:val="000218DF"/>
    <w:rsid w:val="00021B08"/>
    <w:rsid w:val="00021B27"/>
    <w:rsid w:val="00023E11"/>
    <w:rsid w:val="000243E1"/>
    <w:rsid w:val="00024E7C"/>
    <w:rsid w:val="00024FC9"/>
    <w:rsid w:val="000259EB"/>
    <w:rsid w:val="00026078"/>
    <w:rsid w:val="000263EB"/>
    <w:rsid w:val="000264EA"/>
    <w:rsid w:val="000267B8"/>
    <w:rsid w:val="000271F2"/>
    <w:rsid w:val="000278F4"/>
    <w:rsid w:val="00027AF3"/>
    <w:rsid w:val="000301E0"/>
    <w:rsid w:val="000301ED"/>
    <w:rsid w:val="0003039C"/>
    <w:rsid w:val="000304CF"/>
    <w:rsid w:val="00030CC4"/>
    <w:rsid w:val="00031093"/>
    <w:rsid w:val="00031890"/>
    <w:rsid w:val="0003192C"/>
    <w:rsid w:val="00031A85"/>
    <w:rsid w:val="00031DD4"/>
    <w:rsid w:val="00031F19"/>
    <w:rsid w:val="00032181"/>
    <w:rsid w:val="000325A4"/>
    <w:rsid w:val="000327A5"/>
    <w:rsid w:val="00032D4D"/>
    <w:rsid w:val="00033524"/>
    <w:rsid w:val="00033888"/>
    <w:rsid w:val="000339B8"/>
    <w:rsid w:val="00033A3C"/>
    <w:rsid w:val="00035AA5"/>
    <w:rsid w:val="000372CE"/>
    <w:rsid w:val="0003733B"/>
    <w:rsid w:val="00037B03"/>
    <w:rsid w:val="00037B04"/>
    <w:rsid w:val="00037C17"/>
    <w:rsid w:val="00040183"/>
    <w:rsid w:val="00040382"/>
    <w:rsid w:val="00040A54"/>
    <w:rsid w:val="00040ACC"/>
    <w:rsid w:val="00040E8A"/>
    <w:rsid w:val="00041093"/>
    <w:rsid w:val="00042008"/>
    <w:rsid w:val="00042173"/>
    <w:rsid w:val="00043372"/>
    <w:rsid w:val="00043F38"/>
    <w:rsid w:val="000443D1"/>
    <w:rsid w:val="00044AA1"/>
    <w:rsid w:val="00044B2E"/>
    <w:rsid w:val="00044F10"/>
    <w:rsid w:val="000451CF"/>
    <w:rsid w:val="0004524F"/>
    <w:rsid w:val="000455F1"/>
    <w:rsid w:val="00046995"/>
    <w:rsid w:val="00046B22"/>
    <w:rsid w:val="00046BD1"/>
    <w:rsid w:val="00046C99"/>
    <w:rsid w:val="000471E7"/>
    <w:rsid w:val="00047325"/>
    <w:rsid w:val="00051910"/>
    <w:rsid w:val="00051A22"/>
    <w:rsid w:val="00051D7D"/>
    <w:rsid w:val="0005211F"/>
    <w:rsid w:val="0005215C"/>
    <w:rsid w:val="000521AD"/>
    <w:rsid w:val="000525BE"/>
    <w:rsid w:val="000526B6"/>
    <w:rsid w:val="00052BDE"/>
    <w:rsid w:val="00052E02"/>
    <w:rsid w:val="0005311E"/>
    <w:rsid w:val="000532AE"/>
    <w:rsid w:val="00054BA4"/>
    <w:rsid w:val="00055960"/>
    <w:rsid w:val="00055BE6"/>
    <w:rsid w:val="00055D63"/>
    <w:rsid w:val="00056045"/>
    <w:rsid w:val="000566B0"/>
    <w:rsid w:val="000566E4"/>
    <w:rsid w:val="000567C9"/>
    <w:rsid w:val="000568EF"/>
    <w:rsid w:val="00057188"/>
    <w:rsid w:val="000574DA"/>
    <w:rsid w:val="00057637"/>
    <w:rsid w:val="00057FA4"/>
    <w:rsid w:val="00060244"/>
    <w:rsid w:val="0006034B"/>
    <w:rsid w:val="0006098A"/>
    <w:rsid w:val="00060B69"/>
    <w:rsid w:val="0006210C"/>
    <w:rsid w:val="000622B0"/>
    <w:rsid w:val="00062603"/>
    <w:rsid w:val="00062ABE"/>
    <w:rsid w:val="00062B9C"/>
    <w:rsid w:val="000633BE"/>
    <w:rsid w:val="00063655"/>
    <w:rsid w:val="00063D9F"/>
    <w:rsid w:val="00063FFE"/>
    <w:rsid w:val="0006402D"/>
    <w:rsid w:val="00064692"/>
    <w:rsid w:val="000646A7"/>
    <w:rsid w:val="00064AC6"/>
    <w:rsid w:val="000654CE"/>
    <w:rsid w:val="000656E1"/>
    <w:rsid w:val="00065987"/>
    <w:rsid w:val="00065A19"/>
    <w:rsid w:val="00065C80"/>
    <w:rsid w:val="00066084"/>
    <w:rsid w:val="000662D8"/>
    <w:rsid w:val="0006692E"/>
    <w:rsid w:val="00066A1A"/>
    <w:rsid w:val="000671D5"/>
    <w:rsid w:val="000674B3"/>
    <w:rsid w:val="00067940"/>
    <w:rsid w:val="00067D22"/>
    <w:rsid w:val="00067EF7"/>
    <w:rsid w:val="000700CF"/>
    <w:rsid w:val="00070550"/>
    <w:rsid w:val="00071022"/>
    <w:rsid w:val="00071735"/>
    <w:rsid w:val="0007183A"/>
    <w:rsid w:val="00071D73"/>
    <w:rsid w:val="00072076"/>
    <w:rsid w:val="00072EEE"/>
    <w:rsid w:val="00072F6D"/>
    <w:rsid w:val="00073068"/>
    <w:rsid w:val="000730CF"/>
    <w:rsid w:val="00073179"/>
    <w:rsid w:val="0007324F"/>
    <w:rsid w:val="00073B26"/>
    <w:rsid w:val="0007423B"/>
    <w:rsid w:val="00074408"/>
    <w:rsid w:val="000744C3"/>
    <w:rsid w:val="000744FA"/>
    <w:rsid w:val="00074721"/>
    <w:rsid w:val="000747C5"/>
    <w:rsid w:val="0007509B"/>
    <w:rsid w:val="000751B4"/>
    <w:rsid w:val="00075466"/>
    <w:rsid w:val="000754D3"/>
    <w:rsid w:val="00075EEF"/>
    <w:rsid w:val="00076DEE"/>
    <w:rsid w:val="00077105"/>
    <w:rsid w:val="0007719F"/>
    <w:rsid w:val="00080074"/>
    <w:rsid w:val="000800A1"/>
    <w:rsid w:val="000802CE"/>
    <w:rsid w:val="000804CC"/>
    <w:rsid w:val="00081C07"/>
    <w:rsid w:val="00081EEE"/>
    <w:rsid w:val="00081EFD"/>
    <w:rsid w:val="000820E2"/>
    <w:rsid w:val="00082C57"/>
    <w:rsid w:val="00082E3A"/>
    <w:rsid w:val="00082F02"/>
    <w:rsid w:val="00082F24"/>
    <w:rsid w:val="00083054"/>
    <w:rsid w:val="0008356D"/>
    <w:rsid w:val="000836CF"/>
    <w:rsid w:val="00083766"/>
    <w:rsid w:val="00083D1E"/>
    <w:rsid w:val="00083DCC"/>
    <w:rsid w:val="00084A76"/>
    <w:rsid w:val="000858C9"/>
    <w:rsid w:val="000860E3"/>
    <w:rsid w:val="00086FF5"/>
    <w:rsid w:val="000872CF"/>
    <w:rsid w:val="00087347"/>
    <w:rsid w:val="00087773"/>
    <w:rsid w:val="00087C9A"/>
    <w:rsid w:val="00087EB3"/>
    <w:rsid w:val="00087FBB"/>
    <w:rsid w:val="00090486"/>
    <w:rsid w:val="00090D18"/>
    <w:rsid w:val="00090F49"/>
    <w:rsid w:val="000910D7"/>
    <w:rsid w:val="000915AD"/>
    <w:rsid w:val="00091F0D"/>
    <w:rsid w:val="00092A60"/>
    <w:rsid w:val="00092DBB"/>
    <w:rsid w:val="000930EC"/>
    <w:rsid w:val="0009311C"/>
    <w:rsid w:val="0009332C"/>
    <w:rsid w:val="00093804"/>
    <w:rsid w:val="000939DC"/>
    <w:rsid w:val="00093E84"/>
    <w:rsid w:val="00093F95"/>
    <w:rsid w:val="00095E35"/>
    <w:rsid w:val="00095F85"/>
    <w:rsid w:val="0009651F"/>
    <w:rsid w:val="00096F3C"/>
    <w:rsid w:val="00097346"/>
    <w:rsid w:val="0009756E"/>
    <w:rsid w:val="000A0522"/>
    <w:rsid w:val="000A0721"/>
    <w:rsid w:val="000A0745"/>
    <w:rsid w:val="000A13FC"/>
    <w:rsid w:val="000A1ECA"/>
    <w:rsid w:val="000A207B"/>
    <w:rsid w:val="000A2D5B"/>
    <w:rsid w:val="000A2DD6"/>
    <w:rsid w:val="000A3DD7"/>
    <w:rsid w:val="000A4E5A"/>
    <w:rsid w:val="000A4F2B"/>
    <w:rsid w:val="000A56A2"/>
    <w:rsid w:val="000A60E6"/>
    <w:rsid w:val="000A647C"/>
    <w:rsid w:val="000A6624"/>
    <w:rsid w:val="000A6C35"/>
    <w:rsid w:val="000A753F"/>
    <w:rsid w:val="000A755E"/>
    <w:rsid w:val="000A7F25"/>
    <w:rsid w:val="000B019D"/>
    <w:rsid w:val="000B0354"/>
    <w:rsid w:val="000B0501"/>
    <w:rsid w:val="000B05B0"/>
    <w:rsid w:val="000B0AD3"/>
    <w:rsid w:val="000B0E74"/>
    <w:rsid w:val="000B1454"/>
    <w:rsid w:val="000B15FB"/>
    <w:rsid w:val="000B1B44"/>
    <w:rsid w:val="000B1D23"/>
    <w:rsid w:val="000B202D"/>
    <w:rsid w:val="000B2267"/>
    <w:rsid w:val="000B2FA2"/>
    <w:rsid w:val="000B37D0"/>
    <w:rsid w:val="000B3CCA"/>
    <w:rsid w:val="000B42C8"/>
    <w:rsid w:val="000B44A5"/>
    <w:rsid w:val="000B4A7A"/>
    <w:rsid w:val="000B4AF4"/>
    <w:rsid w:val="000B4F77"/>
    <w:rsid w:val="000B511D"/>
    <w:rsid w:val="000B53F5"/>
    <w:rsid w:val="000B5CBE"/>
    <w:rsid w:val="000B63C1"/>
    <w:rsid w:val="000B64EE"/>
    <w:rsid w:val="000B6608"/>
    <w:rsid w:val="000B67A4"/>
    <w:rsid w:val="000B6F78"/>
    <w:rsid w:val="000B7210"/>
    <w:rsid w:val="000B7605"/>
    <w:rsid w:val="000B7793"/>
    <w:rsid w:val="000B781F"/>
    <w:rsid w:val="000B78AD"/>
    <w:rsid w:val="000B794A"/>
    <w:rsid w:val="000B7A60"/>
    <w:rsid w:val="000B7B5A"/>
    <w:rsid w:val="000B7DCF"/>
    <w:rsid w:val="000C05A9"/>
    <w:rsid w:val="000C0946"/>
    <w:rsid w:val="000C120A"/>
    <w:rsid w:val="000C18CE"/>
    <w:rsid w:val="000C2E69"/>
    <w:rsid w:val="000C39D7"/>
    <w:rsid w:val="000C42A4"/>
    <w:rsid w:val="000C42B3"/>
    <w:rsid w:val="000C4D8E"/>
    <w:rsid w:val="000C5099"/>
    <w:rsid w:val="000C52FB"/>
    <w:rsid w:val="000C5373"/>
    <w:rsid w:val="000C5607"/>
    <w:rsid w:val="000C6026"/>
    <w:rsid w:val="000C656A"/>
    <w:rsid w:val="000C699B"/>
    <w:rsid w:val="000C69E9"/>
    <w:rsid w:val="000C6D34"/>
    <w:rsid w:val="000C6EEE"/>
    <w:rsid w:val="000C723A"/>
    <w:rsid w:val="000C7281"/>
    <w:rsid w:val="000C7996"/>
    <w:rsid w:val="000C7B57"/>
    <w:rsid w:val="000D03FA"/>
    <w:rsid w:val="000D0DAD"/>
    <w:rsid w:val="000D11AF"/>
    <w:rsid w:val="000D1AB9"/>
    <w:rsid w:val="000D2229"/>
    <w:rsid w:val="000D2B34"/>
    <w:rsid w:val="000D2C41"/>
    <w:rsid w:val="000D2F9C"/>
    <w:rsid w:val="000D3721"/>
    <w:rsid w:val="000D414A"/>
    <w:rsid w:val="000D41FB"/>
    <w:rsid w:val="000D42C8"/>
    <w:rsid w:val="000D4A40"/>
    <w:rsid w:val="000D524F"/>
    <w:rsid w:val="000D56C8"/>
    <w:rsid w:val="000D5730"/>
    <w:rsid w:val="000D5D76"/>
    <w:rsid w:val="000D626B"/>
    <w:rsid w:val="000D630D"/>
    <w:rsid w:val="000D6750"/>
    <w:rsid w:val="000D72B9"/>
    <w:rsid w:val="000D7792"/>
    <w:rsid w:val="000D79DC"/>
    <w:rsid w:val="000E01AC"/>
    <w:rsid w:val="000E0660"/>
    <w:rsid w:val="000E0CBF"/>
    <w:rsid w:val="000E1118"/>
    <w:rsid w:val="000E12FB"/>
    <w:rsid w:val="000E1365"/>
    <w:rsid w:val="000E1581"/>
    <w:rsid w:val="000E18D5"/>
    <w:rsid w:val="000E220D"/>
    <w:rsid w:val="000E22AF"/>
    <w:rsid w:val="000E29A8"/>
    <w:rsid w:val="000E3028"/>
    <w:rsid w:val="000E3194"/>
    <w:rsid w:val="000E33FE"/>
    <w:rsid w:val="000E383D"/>
    <w:rsid w:val="000E3B96"/>
    <w:rsid w:val="000E3DD4"/>
    <w:rsid w:val="000E3E94"/>
    <w:rsid w:val="000E4674"/>
    <w:rsid w:val="000E4782"/>
    <w:rsid w:val="000E47CA"/>
    <w:rsid w:val="000E4AE5"/>
    <w:rsid w:val="000E5290"/>
    <w:rsid w:val="000E54CF"/>
    <w:rsid w:val="000E558A"/>
    <w:rsid w:val="000E6192"/>
    <w:rsid w:val="000E6913"/>
    <w:rsid w:val="000E6A68"/>
    <w:rsid w:val="000E6CEA"/>
    <w:rsid w:val="000E74E0"/>
    <w:rsid w:val="000E7A5E"/>
    <w:rsid w:val="000E7B59"/>
    <w:rsid w:val="000E7B6A"/>
    <w:rsid w:val="000E7E13"/>
    <w:rsid w:val="000E7E44"/>
    <w:rsid w:val="000F0248"/>
    <w:rsid w:val="000F0C2A"/>
    <w:rsid w:val="000F12FB"/>
    <w:rsid w:val="000F1371"/>
    <w:rsid w:val="000F1D70"/>
    <w:rsid w:val="000F2971"/>
    <w:rsid w:val="000F2B8B"/>
    <w:rsid w:val="000F3711"/>
    <w:rsid w:val="000F3730"/>
    <w:rsid w:val="000F395C"/>
    <w:rsid w:val="000F50EA"/>
    <w:rsid w:val="000F5704"/>
    <w:rsid w:val="000F6768"/>
    <w:rsid w:val="000F68CA"/>
    <w:rsid w:val="000F6AC7"/>
    <w:rsid w:val="000F6E36"/>
    <w:rsid w:val="000F6FF8"/>
    <w:rsid w:val="000F717A"/>
    <w:rsid w:val="000F7429"/>
    <w:rsid w:val="000F7944"/>
    <w:rsid w:val="000F7ADB"/>
    <w:rsid w:val="000F7B70"/>
    <w:rsid w:val="000F7CE5"/>
    <w:rsid w:val="001004B6"/>
    <w:rsid w:val="00100A7D"/>
    <w:rsid w:val="001012BC"/>
    <w:rsid w:val="001022B0"/>
    <w:rsid w:val="00102467"/>
    <w:rsid w:val="001033D9"/>
    <w:rsid w:val="00103A65"/>
    <w:rsid w:val="0010411F"/>
    <w:rsid w:val="001044D5"/>
    <w:rsid w:val="0010563D"/>
    <w:rsid w:val="0010586C"/>
    <w:rsid w:val="00105CB6"/>
    <w:rsid w:val="00106179"/>
    <w:rsid w:val="0010634C"/>
    <w:rsid w:val="00106361"/>
    <w:rsid w:val="00106797"/>
    <w:rsid w:val="00106C05"/>
    <w:rsid w:val="00106C50"/>
    <w:rsid w:val="001077C4"/>
    <w:rsid w:val="001077F5"/>
    <w:rsid w:val="00107988"/>
    <w:rsid w:val="00107BFA"/>
    <w:rsid w:val="001100EE"/>
    <w:rsid w:val="001102B7"/>
    <w:rsid w:val="0011134B"/>
    <w:rsid w:val="00111A41"/>
    <w:rsid w:val="00111AB8"/>
    <w:rsid w:val="00112685"/>
    <w:rsid w:val="001128D7"/>
    <w:rsid w:val="00112B10"/>
    <w:rsid w:val="00112D81"/>
    <w:rsid w:val="00112FDA"/>
    <w:rsid w:val="00113267"/>
    <w:rsid w:val="00113510"/>
    <w:rsid w:val="00113CFB"/>
    <w:rsid w:val="0011451B"/>
    <w:rsid w:val="00114521"/>
    <w:rsid w:val="00114868"/>
    <w:rsid w:val="001148E7"/>
    <w:rsid w:val="0011499E"/>
    <w:rsid w:val="00114B63"/>
    <w:rsid w:val="00114E94"/>
    <w:rsid w:val="00115EBD"/>
    <w:rsid w:val="00115F14"/>
    <w:rsid w:val="001167BC"/>
    <w:rsid w:val="00117163"/>
    <w:rsid w:val="00117D16"/>
    <w:rsid w:val="00117D5E"/>
    <w:rsid w:val="001201D0"/>
    <w:rsid w:val="00120302"/>
    <w:rsid w:val="00120F9C"/>
    <w:rsid w:val="0012113F"/>
    <w:rsid w:val="0012132F"/>
    <w:rsid w:val="001223A8"/>
    <w:rsid w:val="001225BE"/>
    <w:rsid w:val="00122744"/>
    <w:rsid w:val="00122BF8"/>
    <w:rsid w:val="00122F45"/>
    <w:rsid w:val="001231FB"/>
    <w:rsid w:val="00123655"/>
    <w:rsid w:val="00123963"/>
    <w:rsid w:val="00123986"/>
    <w:rsid w:val="001245DB"/>
    <w:rsid w:val="001245F0"/>
    <w:rsid w:val="00124623"/>
    <w:rsid w:val="001246E7"/>
    <w:rsid w:val="00124E01"/>
    <w:rsid w:val="001251A3"/>
    <w:rsid w:val="00126240"/>
    <w:rsid w:val="00126412"/>
    <w:rsid w:val="00126C10"/>
    <w:rsid w:val="0012709A"/>
    <w:rsid w:val="00127299"/>
    <w:rsid w:val="001273AC"/>
    <w:rsid w:val="0013011E"/>
    <w:rsid w:val="00130A0F"/>
    <w:rsid w:val="00130FA8"/>
    <w:rsid w:val="00131197"/>
    <w:rsid w:val="001313A8"/>
    <w:rsid w:val="00132190"/>
    <w:rsid w:val="00132E1B"/>
    <w:rsid w:val="00132E24"/>
    <w:rsid w:val="001333E8"/>
    <w:rsid w:val="0013481D"/>
    <w:rsid w:val="00134A9E"/>
    <w:rsid w:val="0013514E"/>
    <w:rsid w:val="001354A7"/>
    <w:rsid w:val="00135614"/>
    <w:rsid w:val="001358D7"/>
    <w:rsid w:val="00135B2A"/>
    <w:rsid w:val="00135B73"/>
    <w:rsid w:val="00135E2E"/>
    <w:rsid w:val="0013735B"/>
    <w:rsid w:val="00137B61"/>
    <w:rsid w:val="00140203"/>
    <w:rsid w:val="00140421"/>
    <w:rsid w:val="00140B8C"/>
    <w:rsid w:val="00140EA3"/>
    <w:rsid w:val="00140FB7"/>
    <w:rsid w:val="0014198D"/>
    <w:rsid w:val="00141FB1"/>
    <w:rsid w:val="00142273"/>
    <w:rsid w:val="001424D4"/>
    <w:rsid w:val="00142F54"/>
    <w:rsid w:val="00143090"/>
    <w:rsid w:val="00143455"/>
    <w:rsid w:val="00143492"/>
    <w:rsid w:val="001435E7"/>
    <w:rsid w:val="00143700"/>
    <w:rsid w:val="001437FB"/>
    <w:rsid w:val="00143A07"/>
    <w:rsid w:val="00144226"/>
    <w:rsid w:val="001444E1"/>
    <w:rsid w:val="0014472F"/>
    <w:rsid w:val="0014519C"/>
    <w:rsid w:val="001452CC"/>
    <w:rsid w:val="00146464"/>
    <w:rsid w:val="00146AAA"/>
    <w:rsid w:val="00146D0A"/>
    <w:rsid w:val="00146D81"/>
    <w:rsid w:val="00146DBB"/>
    <w:rsid w:val="001472BD"/>
    <w:rsid w:val="001473CB"/>
    <w:rsid w:val="001479CC"/>
    <w:rsid w:val="00147B90"/>
    <w:rsid w:val="001504CF"/>
    <w:rsid w:val="00150922"/>
    <w:rsid w:val="00150A2B"/>
    <w:rsid w:val="00150EE9"/>
    <w:rsid w:val="001512F5"/>
    <w:rsid w:val="00151824"/>
    <w:rsid w:val="0015191E"/>
    <w:rsid w:val="00151CAD"/>
    <w:rsid w:val="0015208D"/>
    <w:rsid w:val="001528EC"/>
    <w:rsid w:val="00152B69"/>
    <w:rsid w:val="0015353D"/>
    <w:rsid w:val="001535D7"/>
    <w:rsid w:val="00154177"/>
    <w:rsid w:val="001542BE"/>
    <w:rsid w:val="00154694"/>
    <w:rsid w:val="0015477D"/>
    <w:rsid w:val="00154B64"/>
    <w:rsid w:val="00154C37"/>
    <w:rsid w:val="00155DA1"/>
    <w:rsid w:val="00155F23"/>
    <w:rsid w:val="00156368"/>
    <w:rsid w:val="001565BA"/>
    <w:rsid w:val="001571A4"/>
    <w:rsid w:val="001577E1"/>
    <w:rsid w:val="00157F94"/>
    <w:rsid w:val="00160077"/>
    <w:rsid w:val="0016013B"/>
    <w:rsid w:val="0016043C"/>
    <w:rsid w:val="00160777"/>
    <w:rsid w:val="00160A29"/>
    <w:rsid w:val="00160A6E"/>
    <w:rsid w:val="00160DBB"/>
    <w:rsid w:val="00160FCF"/>
    <w:rsid w:val="00161E12"/>
    <w:rsid w:val="001620C9"/>
    <w:rsid w:val="001629D3"/>
    <w:rsid w:val="00162A8D"/>
    <w:rsid w:val="00163386"/>
    <w:rsid w:val="00163581"/>
    <w:rsid w:val="00163688"/>
    <w:rsid w:val="00163DE0"/>
    <w:rsid w:val="001644A7"/>
    <w:rsid w:val="0016467C"/>
    <w:rsid w:val="00164B64"/>
    <w:rsid w:val="001651E9"/>
    <w:rsid w:val="00165451"/>
    <w:rsid w:val="00165AFF"/>
    <w:rsid w:val="0016668C"/>
    <w:rsid w:val="00166CC5"/>
    <w:rsid w:val="00166D66"/>
    <w:rsid w:val="0016711F"/>
    <w:rsid w:val="0016752C"/>
    <w:rsid w:val="00167D31"/>
    <w:rsid w:val="0017053B"/>
    <w:rsid w:val="00170B87"/>
    <w:rsid w:val="00171086"/>
    <w:rsid w:val="0017121D"/>
    <w:rsid w:val="00171829"/>
    <w:rsid w:val="00171D05"/>
    <w:rsid w:val="00171EB2"/>
    <w:rsid w:val="0017250C"/>
    <w:rsid w:val="001726B6"/>
    <w:rsid w:val="001726FD"/>
    <w:rsid w:val="00172A69"/>
    <w:rsid w:val="00172B9D"/>
    <w:rsid w:val="001738E5"/>
    <w:rsid w:val="0017414F"/>
    <w:rsid w:val="00174340"/>
    <w:rsid w:val="00174B9B"/>
    <w:rsid w:val="00175066"/>
    <w:rsid w:val="0017555B"/>
    <w:rsid w:val="001758AC"/>
    <w:rsid w:val="00175A64"/>
    <w:rsid w:val="0017625D"/>
    <w:rsid w:val="001762F1"/>
    <w:rsid w:val="00176411"/>
    <w:rsid w:val="00176519"/>
    <w:rsid w:val="00176CCD"/>
    <w:rsid w:val="00177115"/>
    <w:rsid w:val="001773B7"/>
    <w:rsid w:val="001778CE"/>
    <w:rsid w:val="00177AFE"/>
    <w:rsid w:val="00177D64"/>
    <w:rsid w:val="00177F70"/>
    <w:rsid w:val="00180679"/>
    <w:rsid w:val="001808C6"/>
    <w:rsid w:val="0018100E"/>
    <w:rsid w:val="0018128D"/>
    <w:rsid w:val="0018159A"/>
    <w:rsid w:val="001815DC"/>
    <w:rsid w:val="0018194A"/>
    <w:rsid w:val="001824A8"/>
    <w:rsid w:val="00182848"/>
    <w:rsid w:val="001829C5"/>
    <w:rsid w:val="001831D8"/>
    <w:rsid w:val="001833FE"/>
    <w:rsid w:val="00183A6B"/>
    <w:rsid w:val="00184572"/>
    <w:rsid w:val="0018484D"/>
    <w:rsid w:val="00184878"/>
    <w:rsid w:val="0018494A"/>
    <w:rsid w:val="00184D33"/>
    <w:rsid w:val="0018530E"/>
    <w:rsid w:val="001853F3"/>
    <w:rsid w:val="001855A3"/>
    <w:rsid w:val="00186040"/>
    <w:rsid w:val="00187060"/>
    <w:rsid w:val="001878A4"/>
    <w:rsid w:val="00187A43"/>
    <w:rsid w:val="00187C37"/>
    <w:rsid w:val="00187CE3"/>
    <w:rsid w:val="001903CC"/>
    <w:rsid w:val="0019079F"/>
    <w:rsid w:val="00190E65"/>
    <w:rsid w:val="0019176C"/>
    <w:rsid w:val="00191B63"/>
    <w:rsid w:val="00192018"/>
    <w:rsid w:val="00192B65"/>
    <w:rsid w:val="001930B4"/>
    <w:rsid w:val="00193298"/>
    <w:rsid w:val="0019475A"/>
    <w:rsid w:val="00194BD3"/>
    <w:rsid w:val="00194CD7"/>
    <w:rsid w:val="00195445"/>
    <w:rsid w:val="0019567E"/>
    <w:rsid w:val="00195AFA"/>
    <w:rsid w:val="00195BA8"/>
    <w:rsid w:val="001965F4"/>
    <w:rsid w:val="00196A5F"/>
    <w:rsid w:val="00196FB5"/>
    <w:rsid w:val="001975BD"/>
    <w:rsid w:val="0019780E"/>
    <w:rsid w:val="00197EC9"/>
    <w:rsid w:val="001A0443"/>
    <w:rsid w:val="001A0BCC"/>
    <w:rsid w:val="001A0BDA"/>
    <w:rsid w:val="001A0EEB"/>
    <w:rsid w:val="001A15F8"/>
    <w:rsid w:val="001A1760"/>
    <w:rsid w:val="001A197B"/>
    <w:rsid w:val="001A1C0F"/>
    <w:rsid w:val="001A22D8"/>
    <w:rsid w:val="001A2E5D"/>
    <w:rsid w:val="001A3005"/>
    <w:rsid w:val="001A33DE"/>
    <w:rsid w:val="001A3FBE"/>
    <w:rsid w:val="001A41A1"/>
    <w:rsid w:val="001A47DD"/>
    <w:rsid w:val="001A52F3"/>
    <w:rsid w:val="001A5738"/>
    <w:rsid w:val="001A5C36"/>
    <w:rsid w:val="001A6298"/>
    <w:rsid w:val="001A6345"/>
    <w:rsid w:val="001A6647"/>
    <w:rsid w:val="001A72D8"/>
    <w:rsid w:val="001A7D9E"/>
    <w:rsid w:val="001A7E80"/>
    <w:rsid w:val="001B01A0"/>
    <w:rsid w:val="001B02D0"/>
    <w:rsid w:val="001B0C74"/>
    <w:rsid w:val="001B0F3C"/>
    <w:rsid w:val="001B18E3"/>
    <w:rsid w:val="001B1C98"/>
    <w:rsid w:val="001B20F7"/>
    <w:rsid w:val="001B2428"/>
    <w:rsid w:val="001B253E"/>
    <w:rsid w:val="001B28D5"/>
    <w:rsid w:val="001B2B68"/>
    <w:rsid w:val="001B2F02"/>
    <w:rsid w:val="001B36E9"/>
    <w:rsid w:val="001B370B"/>
    <w:rsid w:val="001B4B06"/>
    <w:rsid w:val="001B4E79"/>
    <w:rsid w:val="001B5B5C"/>
    <w:rsid w:val="001B6335"/>
    <w:rsid w:val="001B66AD"/>
    <w:rsid w:val="001B68F1"/>
    <w:rsid w:val="001B7BF5"/>
    <w:rsid w:val="001B7C5F"/>
    <w:rsid w:val="001C0137"/>
    <w:rsid w:val="001C0442"/>
    <w:rsid w:val="001C04D8"/>
    <w:rsid w:val="001C060D"/>
    <w:rsid w:val="001C07D7"/>
    <w:rsid w:val="001C09ED"/>
    <w:rsid w:val="001C13BB"/>
    <w:rsid w:val="001C16DA"/>
    <w:rsid w:val="001C16E5"/>
    <w:rsid w:val="001C1816"/>
    <w:rsid w:val="001C1B7C"/>
    <w:rsid w:val="001C2233"/>
    <w:rsid w:val="001C3FC5"/>
    <w:rsid w:val="001C41B1"/>
    <w:rsid w:val="001C4208"/>
    <w:rsid w:val="001C439E"/>
    <w:rsid w:val="001C43F3"/>
    <w:rsid w:val="001C4480"/>
    <w:rsid w:val="001C4625"/>
    <w:rsid w:val="001C4AE7"/>
    <w:rsid w:val="001C5F69"/>
    <w:rsid w:val="001C644B"/>
    <w:rsid w:val="001C66BB"/>
    <w:rsid w:val="001C6B33"/>
    <w:rsid w:val="001C76B8"/>
    <w:rsid w:val="001C78D2"/>
    <w:rsid w:val="001D071E"/>
    <w:rsid w:val="001D0777"/>
    <w:rsid w:val="001D0996"/>
    <w:rsid w:val="001D0C7E"/>
    <w:rsid w:val="001D0CCA"/>
    <w:rsid w:val="001D0E2E"/>
    <w:rsid w:val="001D1BBC"/>
    <w:rsid w:val="001D1F50"/>
    <w:rsid w:val="001D21CF"/>
    <w:rsid w:val="001D2250"/>
    <w:rsid w:val="001D243D"/>
    <w:rsid w:val="001D278F"/>
    <w:rsid w:val="001D283E"/>
    <w:rsid w:val="001D2C6D"/>
    <w:rsid w:val="001D30E6"/>
    <w:rsid w:val="001D3679"/>
    <w:rsid w:val="001D375A"/>
    <w:rsid w:val="001D38DA"/>
    <w:rsid w:val="001D3A47"/>
    <w:rsid w:val="001D3C3D"/>
    <w:rsid w:val="001D4376"/>
    <w:rsid w:val="001D4C33"/>
    <w:rsid w:val="001D511D"/>
    <w:rsid w:val="001D5714"/>
    <w:rsid w:val="001D59CA"/>
    <w:rsid w:val="001D5EC4"/>
    <w:rsid w:val="001D660A"/>
    <w:rsid w:val="001D6703"/>
    <w:rsid w:val="001D716C"/>
    <w:rsid w:val="001D7310"/>
    <w:rsid w:val="001D7475"/>
    <w:rsid w:val="001D7718"/>
    <w:rsid w:val="001D7728"/>
    <w:rsid w:val="001E01BD"/>
    <w:rsid w:val="001E0449"/>
    <w:rsid w:val="001E097F"/>
    <w:rsid w:val="001E0F8F"/>
    <w:rsid w:val="001E1037"/>
    <w:rsid w:val="001E13AA"/>
    <w:rsid w:val="001E14CF"/>
    <w:rsid w:val="001E172D"/>
    <w:rsid w:val="001E1C75"/>
    <w:rsid w:val="001E23E9"/>
    <w:rsid w:val="001E31A6"/>
    <w:rsid w:val="001E3861"/>
    <w:rsid w:val="001E3981"/>
    <w:rsid w:val="001E3EC6"/>
    <w:rsid w:val="001E3F51"/>
    <w:rsid w:val="001E4CE6"/>
    <w:rsid w:val="001E4D23"/>
    <w:rsid w:val="001E53CB"/>
    <w:rsid w:val="001E5621"/>
    <w:rsid w:val="001E6E82"/>
    <w:rsid w:val="001E7716"/>
    <w:rsid w:val="001E789C"/>
    <w:rsid w:val="001F078B"/>
    <w:rsid w:val="001F099D"/>
    <w:rsid w:val="001F0A17"/>
    <w:rsid w:val="001F0F67"/>
    <w:rsid w:val="001F10A5"/>
    <w:rsid w:val="001F14AA"/>
    <w:rsid w:val="001F1F28"/>
    <w:rsid w:val="001F279E"/>
    <w:rsid w:val="001F3A10"/>
    <w:rsid w:val="001F3CC3"/>
    <w:rsid w:val="001F40C3"/>
    <w:rsid w:val="001F4204"/>
    <w:rsid w:val="001F4547"/>
    <w:rsid w:val="001F47A9"/>
    <w:rsid w:val="001F51D4"/>
    <w:rsid w:val="001F5C62"/>
    <w:rsid w:val="001F5C69"/>
    <w:rsid w:val="001F5DBF"/>
    <w:rsid w:val="001F60A6"/>
    <w:rsid w:val="001F64A1"/>
    <w:rsid w:val="001F675C"/>
    <w:rsid w:val="001F7163"/>
    <w:rsid w:val="001F74F5"/>
    <w:rsid w:val="001F7563"/>
    <w:rsid w:val="001F759D"/>
    <w:rsid w:val="001F7797"/>
    <w:rsid w:val="001F78EC"/>
    <w:rsid w:val="001F7928"/>
    <w:rsid w:val="001F7C9B"/>
    <w:rsid w:val="002006A9"/>
    <w:rsid w:val="002007F5"/>
    <w:rsid w:val="00200E49"/>
    <w:rsid w:val="0020178D"/>
    <w:rsid w:val="00201AF5"/>
    <w:rsid w:val="00201E87"/>
    <w:rsid w:val="00201F7D"/>
    <w:rsid w:val="002021D9"/>
    <w:rsid w:val="002023E2"/>
    <w:rsid w:val="002025BC"/>
    <w:rsid w:val="00202EC5"/>
    <w:rsid w:val="00204382"/>
    <w:rsid w:val="00204B6D"/>
    <w:rsid w:val="00204BD6"/>
    <w:rsid w:val="00204D9D"/>
    <w:rsid w:val="00205589"/>
    <w:rsid w:val="002056C8"/>
    <w:rsid w:val="002059EC"/>
    <w:rsid w:val="00205F93"/>
    <w:rsid w:val="00206115"/>
    <w:rsid w:val="00206CED"/>
    <w:rsid w:val="0020729B"/>
    <w:rsid w:val="002075BC"/>
    <w:rsid w:val="002075FA"/>
    <w:rsid w:val="0021000D"/>
    <w:rsid w:val="0021013B"/>
    <w:rsid w:val="0021056F"/>
    <w:rsid w:val="002105BC"/>
    <w:rsid w:val="002108D7"/>
    <w:rsid w:val="0021144D"/>
    <w:rsid w:val="00211542"/>
    <w:rsid w:val="002116E9"/>
    <w:rsid w:val="00211701"/>
    <w:rsid w:val="00211981"/>
    <w:rsid w:val="00212313"/>
    <w:rsid w:val="00213C64"/>
    <w:rsid w:val="00213C7F"/>
    <w:rsid w:val="002146F2"/>
    <w:rsid w:val="002148F1"/>
    <w:rsid w:val="00214F5D"/>
    <w:rsid w:val="00215C32"/>
    <w:rsid w:val="00215EC2"/>
    <w:rsid w:val="00215F90"/>
    <w:rsid w:val="002160B3"/>
    <w:rsid w:val="002162EA"/>
    <w:rsid w:val="0021696C"/>
    <w:rsid w:val="00216AB6"/>
    <w:rsid w:val="00216B83"/>
    <w:rsid w:val="0021784C"/>
    <w:rsid w:val="00217B1D"/>
    <w:rsid w:val="00220F04"/>
    <w:rsid w:val="00221025"/>
    <w:rsid w:val="002214B0"/>
    <w:rsid w:val="00221636"/>
    <w:rsid w:val="0022177F"/>
    <w:rsid w:val="00221929"/>
    <w:rsid w:val="00224234"/>
    <w:rsid w:val="00224285"/>
    <w:rsid w:val="002245B2"/>
    <w:rsid w:val="00224653"/>
    <w:rsid w:val="0022488A"/>
    <w:rsid w:val="00225069"/>
    <w:rsid w:val="00225F9E"/>
    <w:rsid w:val="00226549"/>
    <w:rsid w:val="00226697"/>
    <w:rsid w:val="0022669C"/>
    <w:rsid w:val="00227E54"/>
    <w:rsid w:val="00230166"/>
    <w:rsid w:val="002304F7"/>
    <w:rsid w:val="00230E6F"/>
    <w:rsid w:val="00231242"/>
    <w:rsid w:val="00231B5C"/>
    <w:rsid w:val="002320F9"/>
    <w:rsid w:val="002325D8"/>
    <w:rsid w:val="0023279E"/>
    <w:rsid w:val="00232B93"/>
    <w:rsid w:val="00234162"/>
    <w:rsid w:val="00234A10"/>
    <w:rsid w:val="00234E85"/>
    <w:rsid w:val="00235971"/>
    <w:rsid w:val="00235A5D"/>
    <w:rsid w:val="00235D0A"/>
    <w:rsid w:val="00235DA1"/>
    <w:rsid w:val="00235F8F"/>
    <w:rsid w:val="00235FA7"/>
    <w:rsid w:val="002363E3"/>
    <w:rsid w:val="00236606"/>
    <w:rsid w:val="00236D3C"/>
    <w:rsid w:val="00236DAD"/>
    <w:rsid w:val="0023739C"/>
    <w:rsid w:val="002377FE"/>
    <w:rsid w:val="00237C2A"/>
    <w:rsid w:val="00240217"/>
    <w:rsid w:val="002404C4"/>
    <w:rsid w:val="002411C2"/>
    <w:rsid w:val="002411C6"/>
    <w:rsid w:val="00241682"/>
    <w:rsid w:val="002417F3"/>
    <w:rsid w:val="00241939"/>
    <w:rsid w:val="00241A6E"/>
    <w:rsid w:val="00241AE1"/>
    <w:rsid w:val="00241D1E"/>
    <w:rsid w:val="0024233B"/>
    <w:rsid w:val="00242E53"/>
    <w:rsid w:val="002431D8"/>
    <w:rsid w:val="00243716"/>
    <w:rsid w:val="00243EBF"/>
    <w:rsid w:val="00243FA7"/>
    <w:rsid w:val="002450FF"/>
    <w:rsid w:val="0024590E"/>
    <w:rsid w:val="00245AD0"/>
    <w:rsid w:val="00245C30"/>
    <w:rsid w:val="002460B8"/>
    <w:rsid w:val="00246520"/>
    <w:rsid w:val="002465A1"/>
    <w:rsid w:val="0024696B"/>
    <w:rsid w:val="00246993"/>
    <w:rsid w:val="0024709D"/>
    <w:rsid w:val="00247917"/>
    <w:rsid w:val="00247F40"/>
    <w:rsid w:val="00250D8F"/>
    <w:rsid w:val="00251431"/>
    <w:rsid w:val="0025269E"/>
    <w:rsid w:val="0025337C"/>
    <w:rsid w:val="00254607"/>
    <w:rsid w:val="00254EC3"/>
    <w:rsid w:val="00254F23"/>
    <w:rsid w:val="0025518D"/>
    <w:rsid w:val="00255CF6"/>
    <w:rsid w:val="00255D22"/>
    <w:rsid w:val="00255FEF"/>
    <w:rsid w:val="00256029"/>
    <w:rsid w:val="002560E9"/>
    <w:rsid w:val="0025617C"/>
    <w:rsid w:val="0025639F"/>
    <w:rsid w:val="00257CBD"/>
    <w:rsid w:val="00257E2F"/>
    <w:rsid w:val="002601A0"/>
    <w:rsid w:val="0026099D"/>
    <w:rsid w:val="00261226"/>
    <w:rsid w:val="00261543"/>
    <w:rsid w:val="00261782"/>
    <w:rsid w:val="00261F1B"/>
    <w:rsid w:val="0026205B"/>
    <w:rsid w:val="00262721"/>
    <w:rsid w:val="00262773"/>
    <w:rsid w:val="002631F2"/>
    <w:rsid w:val="0026354E"/>
    <w:rsid w:val="002638AB"/>
    <w:rsid w:val="00263FE0"/>
    <w:rsid w:val="0026403A"/>
    <w:rsid w:val="0026499E"/>
    <w:rsid w:val="00264DCD"/>
    <w:rsid w:val="0026556D"/>
    <w:rsid w:val="00265A63"/>
    <w:rsid w:val="00265C0F"/>
    <w:rsid w:val="00266862"/>
    <w:rsid w:val="00266BEF"/>
    <w:rsid w:val="00270241"/>
    <w:rsid w:val="0027059C"/>
    <w:rsid w:val="002705A4"/>
    <w:rsid w:val="00270D01"/>
    <w:rsid w:val="0027140F"/>
    <w:rsid w:val="002716B4"/>
    <w:rsid w:val="00271BB9"/>
    <w:rsid w:val="00272CDB"/>
    <w:rsid w:val="002730B8"/>
    <w:rsid w:val="00273137"/>
    <w:rsid w:val="00273FE0"/>
    <w:rsid w:val="002740B2"/>
    <w:rsid w:val="002743D9"/>
    <w:rsid w:val="00274414"/>
    <w:rsid w:val="00274465"/>
    <w:rsid w:val="0027463D"/>
    <w:rsid w:val="00274895"/>
    <w:rsid w:val="00275011"/>
    <w:rsid w:val="0027593E"/>
    <w:rsid w:val="00275F65"/>
    <w:rsid w:val="002764C1"/>
    <w:rsid w:val="0027651D"/>
    <w:rsid w:val="002766EB"/>
    <w:rsid w:val="00277827"/>
    <w:rsid w:val="00280344"/>
    <w:rsid w:val="0028098B"/>
    <w:rsid w:val="002813DD"/>
    <w:rsid w:val="00281D41"/>
    <w:rsid w:val="002823F0"/>
    <w:rsid w:val="00283571"/>
    <w:rsid w:val="002837DD"/>
    <w:rsid w:val="0028389D"/>
    <w:rsid w:val="00283E43"/>
    <w:rsid w:val="00284678"/>
    <w:rsid w:val="002846F0"/>
    <w:rsid w:val="00285652"/>
    <w:rsid w:val="002860A7"/>
    <w:rsid w:val="0028624F"/>
    <w:rsid w:val="002863F0"/>
    <w:rsid w:val="002866BD"/>
    <w:rsid w:val="0029147A"/>
    <w:rsid w:val="0029187D"/>
    <w:rsid w:val="00291AAE"/>
    <w:rsid w:val="00291C0D"/>
    <w:rsid w:val="00292301"/>
    <w:rsid w:val="0029233D"/>
    <w:rsid w:val="002925C4"/>
    <w:rsid w:val="00292E88"/>
    <w:rsid w:val="00293278"/>
    <w:rsid w:val="002944DD"/>
    <w:rsid w:val="00294730"/>
    <w:rsid w:val="00294AC8"/>
    <w:rsid w:val="00294AF9"/>
    <w:rsid w:val="00294BB0"/>
    <w:rsid w:val="00294BB1"/>
    <w:rsid w:val="00295422"/>
    <w:rsid w:val="00295EB8"/>
    <w:rsid w:val="00296515"/>
    <w:rsid w:val="00296C58"/>
    <w:rsid w:val="002976EE"/>
    <w:rsid w:val="002A0B45"/>
    <w:rsid w:val="002A143E"/>
    <w:rsid w:val="002A1781"/>
    <w:rsid w:val="002A1BE2"/>
    <w:rsid w:val="002A1D54"/>
    <w:rsid w:val="002A2980"/>
    <w:rsid w:val="002A29C4"/>
    <w:rsid w:val="002A2B0F"/>
    <w:rsid w:val="002A2B8B"/>
    <w:rsid w:val="002A31F6"/>
    <w:rsid w:val="002A31FB"/>
    <w:rsid w:val="002A3B73"/>
    <w:rsid w:val="002A40C9"/>
    <w:rsid w:val="002A47A0"/>
    <w:rsid w:val="002A4B43"/>
    <w:rsid w:val="002A50D9"/>
    <w:rsid w:val="002A522E"/>
    <w:rsid w:val="002A57D1"/>
    <w:rsid w:val="002A697C"/>
    <w:rsid w:val="002A6B97"/>
    <w:rsid w:val="002A6C19"/>
    <w:rsid w:val="002A6C44"/>
    <w:rsid w:val="002A782B"/>
    <w:rsid w:val="002A79FE"/>
    <w:rsid w:val="002A7E01"/>
    <w:rsid w:val="002B03CE"/>
    <w:rsid w:val="002B05A4"/>
    <w:rsid w:val="002B09AD"/>
    <w:rsid w:val="002B0FA3"/>
    <w:rsid w:val="002B15B8"/>
    <w:rsid w:val="002B1624"/>
    <w:rsid w:val="002B22F0"/>
    <w:rsid w:val="002B294B"/>
    <w:rsid w:val="002B3DEF"/>
    <w:rsid w:val="002B469A"/>
    <w:rsid w:val="002B474D"/>
    <w:rsid w:val="002B5252"/>
    <w:rsid w:val="002B5385"/>
    <w:rsid w:val="002B5796"/>
    <w:rsid w:val="002B5CC2"/>
    <w:rsid w:val="002B5D81"/>
    <w:rsid w:val="002B62C8"/>
    <w:rsid w:val="002B6426"/>
    <w:rsid w:val="002B6ACD"/>
    <w:rsid w:val="002B6C8C"/>
    <w:rsid w:val="002B6F2F"/>
    <w:rsid w:val="002B6F3F"/>
    <w:rsid w:val="002B75D4"/>
    <w:rsid w:val="002B7D0A"/>
    <w:rsid w:val="002B7E41"/>
    <w:rsid w:val="002C099F"/>
    <w:rsid w:val="002C0D4F"/>
    <w:rsid w:val="002C13BE"/>
    <w:rsid w:val="002C1569"/>
    <w:rsid w:val="002C1750"/>
    <w:rsid w:val="002C1D59"/>
    <w:rsid w:val="002C1FD7"/>
    <w:rsid w:val="002C2B87"/>
    <w:rsid w:val="002C30F3"/>
    <w:rsid w:val="002C394D"/>
    <w:rsid w:val="002C40ED"/>
    <w:rsid w:val="002C43D0"/>
    <w:rsid w:val="002C46E5"/>
    <w:rsid w:val="002C4FE0"/>
    <w:rsid w:val="002C5093"/>
    <w:rsid w:val="002C5702"/>
    <w:rsid w:val="002C5849"/>
    <w:rsid w:val="002C5D2A"/>
    <w:rsid w:val="002C5F2D"/>
    <w:rsid w:val="002C5FC8"/>
    <w:rsid w:val="002C7401"/>
    <w:rsid w:val="002C7B94"/>
    <w:rsid w:val="002D0128"/>
    <w:rsid w:val="002D02B8"/>
    <w:rsid w:val="002D1512"/>
    <w:rsid w:val="002D17DC"/>
    <w:rsid w:val="002D1927"/>
    <w:rsid w:val="002D1C09"/>
    <w:rsid w:val="002D1D22"/>
    <w:rsid w:val="002D2252"/>
    <w:rsid w:val="002D2433"/>
    <w:rsid w:val="002D2456"/>
    <w:rsid w:val="002D25A4"/>
    <w:rsid w:val="002D284C"/>
    <w:rsid w:val="002D34E3"/>
    <w:rsid w:val="002D3883"/>
    <w:rsid w:val="002D398D"/>
    <w:rsid w:val="002D3DEF"/>
    <w:rsid w:val="002D4072"/>
    <w:rsid w:val="002D41F5"/>
    <w:rsid w:val="002D4BD8"/>
    <w:rsid w:val="002D4D5F"/>
    <w:rsid w:val="002D5B2D"/>
    <w:rsid w:val="002D62AC"/>
    <w:rsid w:val="002D642B"/>
    <w:rsid w:val="002D6474"/>
    <w:rsid w:val="002D6A2F"/>
    <w:rsid w:val="002D7047"/>
    <w:rsid w:val="002D73E4"/>
    <w:rsid w:val="002D742F"/>
    <w:rsid w:val="002D7EDB"/>
    <w:rsid w:val="002D7FBC"/>
    <w:rsid w:val="002E0A32"/>
    <w:rsid w:val="002E0D34"/>
    <w:rsid w:val="002E10D2"/>
    <w:rsid w:val="002E164A"/>
    <w:rsid w:val="002E17A8"/>
    <w:rsid w:val="002E18B0"/>
    <w:rsid w:val="002E18BC"/>
    <w:rsid w:val="002E1925"/>
    <w:rsid w:val="002E206C"/>
    <w:rsid w:val="002E21AE"/>
    <w:rsid w:val="002E2301"/>
    <w:rsid w:val="002E235E"/>
    <w:rsid w:val="002E2697"/>
    <w:rsid w:val="002E2783"/>
    <w:rsid w:val="002E2ECD"/>
    <w:rsid w:val="002E30E6"/>
    <w:rsid w:val="002E3383"/>
    <w:rsid w:val="002E3694"/>
    <w:rsid w:val="002E3AB2"/>
    <w:rsid w:val="002E3DE6"/>
    <w:rsid w:val="002E3E12"/>
    <w:rsid w:val="002E5864"/>
    <w:rsid w:val="002E595B"/>
    <w:rsid w:val="002E5E26"/>
    <w:rsid w:val="002E612C"/>
    <w:rsid w:val="002E6304"/>
    <w:rsid w:val="002E663B"/>
    <w:rsid w:val="002E702C"/>
    <w:rsid w:val="002E7107"/>
    <w:rsid w:val="002E765B"/>
    <w:rsid w:val="002E7F74"/>
    <w:rsid w:val="002F01DB"/>
    <w:rsid w:val="002F0716"/>
    <w:rsid w:val="002F0A68"/>
    <w:rsid w:val="002F10DA"/>
    <w:rsid w:val="002F130D"/>
    <w:rsid w:val="002F13BD"/>
    <w:rsid w:val="002F1CD1"/>
    <w:rsid w:val="002F2177"/>
    <w:rsid w:val="002F269D"/>
    <w:rsid w:val="002F2C91"/>
    <w:rsid w:val="002F327A"/>
    <w:rsid w:val="002F3A72"/>
    <w:rsid w:val="002F4D6A"/>
    <w:rsid w:val="002F53B8"/>
    <w:rsid w:val="002F5BF7"/>
    <w:rsid w:val="002F682D"/>
    <w:rsid w:val="002F6A04"/>
    <w:rsid w:val="002F7562"/>
    <w:rsid w:val="002F79B7"/>
    <w:rsid w:val="002F7AFB"/>
    <w:rsid w:val="002F7DE7"/>
    <w:rsid w:val="002F7F0E"/>
    <w:rsid w:val="00300121"/>
    <w:rsid w:val="00300440"/>
    <w:rsid w:val="003006FB"/>
    <w:rsid w:val="0030090E"/>
    <w:rsid w:val="00300F06"/>
    <w:rsid w:val="003016FF"/>
    <w:rsid w:val="003019B9"/>
    <w:rsid w:val="00301FE4"/>
    <w:rsid w:val="00302038"/>
    <w:rsid w:val="0030208F"/>
    <w:rsid w:val="003025F5"/>
    <w:rsid w:val="003035D3"/>
    <w:rsid w:val="0030371D"/>
    <w:rsid w:val="00303874"/>
    <w:rsid w:val="003038F1"/>
    <w:rsid w:val="00303C8E"/>
    <w:rsid w:val="00303E3A"/>
    <w:rsid w:val="003048A7"/>
    <w:rsid w:val="00304951"/>
    <w:rsid w:val="00304C3D"/>
    <w:rsid w:val="00305033"/>
    <w:rsid w:val="003057D6"/>
    <w:rsid w:val="00305908"/>
    <w:rsid w:val="00305961"/>
    <w:rsid w:val="00305A09"/>
    <w:rsid w:val="00306903"/>
    <w:rsid w:val="00306969"/>
    <w:rsid w:val="00306CFA"/>
    <w:rsid w:val="0030708B"/>
    <w:rsid w:val="00307988"/>
    <w:rsid w:val="00307A07"/>
    <w:rsid w:val="00310212"/>
    <w:rsid w:val="003106D9"/>
    <w:rsid w:val="00310820"/>
    <w:rsid w:val="003108FE"/>
    <w:rsid w:val="0031135A"/>
    <w:rsid w:val="00311370"/>
    <w:rsid w:val="00311D83"/>
    <w:rsid w:val="00312415"/>
    <w:rsid w:val="00312FE0"/>
    <w:rsid w:val="00313ACA"/>
    <w:rsid w:val="00313B7B"/>
    <w:rsid w:val="00313C6D"/>
    <w:rsid w:val="00314A0E"/>
    <w:rsid w:val="0031524C"/>
    <w:rsid w:val="0031542C"/>
    <w:rsid w:val="003157CF"/>
    <w:rsid w:val="003159A4"/>
    <w:rsid w:val="00315CA1"/>
    <w:rsid w:val="00315E4E"/>
    <w:rsid w:val="00316045"/>
    <w:rsid w:val="003160F7"/>
    <w:rsid w:val="003162E6"/>
    <w:rsid w:val="00316365"/>
    <w:rsid w:val="00316584"/>
    <w:rsid w:val="00316902"/>
    <w:rsid w:val="003169F1"/>
    <w:rsid w:val="00316ADC"/>
    <w:rsid w:val="00317394"/>
    <w:rsid w:val="00317668"/>
    <w:rsid w:val="003178EB"/>
    <w:rsid w:val="00317EF6"/>
    <w:rsid w:val="00317FF4"/>
    <w:rsid w:val="003207EB"/>
    <w:rsid w:val="00320AF8"/>
    <w:rsid w:val="00322F3E"/>
    <w:rsid w:val="00322FB9"/>
    <w:rsid w:val="0032357C"/>
    <w:rsid w:val="0032376D"/>
    <w:rsid w:val="00323863"/>
    <w:rsid w:val="00323D36"/>
    <w:rsid w:val="003241A1"/>
    <w:rsid w:val="00324690"/>
    <w:rsid w:val="00324A9E"/>
    <w:rsid w:val="00324D5D"/>
    <w:rsid w:val="00324F07"/>
    <w:rsid w:val="00325037"/>
    <w:rsid w:val="00325D9A"/>
    <w:rsid w:val="003265E0"/>
    <w:rsid w:val="0032679C"/>
    <w:rsid w:val="00326D71"/>
    <w:rsid w:val="003271F2"/>
    <w:rsid w:val="003272E4"/>
    <w:rsid w:val="00327491"/>
    <w:rsid w:val="003276CE"/>
    <w:rsid w:val="003278EF"/>
    <w:rsid w:val="00327B17"/>
    <w:rsid w:val="00327B3C"/>
    <w:rsid w:val="00330AA6"/>
    <w:rsid w:val="00330BE8"/>
    <w:rsid w:val="00330C39"/>
    <w:rsid w:val="00330E4C"/>
    <w:rsid w:val="00330E82"/>
    <w:rsid w:val="003311BF"/>
    <w:rsid w:val="00331786"/>
    <w:rsid w:val="00331DA0"/>
    <w:rsid w:val="00332735"/>
    <w:rsid w:val="00332921"/>
    <w:rsid w:val="00332B32"/>
    <w:rsid w:val="00333109"/>
    <w:rsid w:val="003340BD"/>
    <w:rsid w:val="003344E4"/>
    <w:rsid w:val="003349EB"/>
    <w:rsid w:val="003358BC"/>
    <w:rsid w:val="00335BC9"/>
    <w:rsid w:val="003363AE"/>
    <w:rsid w:val="00336519"/>
    <w:rsid w:val="00337133"/>
    <w:rsid w:val="003373E4"/>
    <w:rsid w:val="00337971"/>
    <w:rsid w:val="00340277"/>
    <w:rsid w:val="003402E2"/>
    <w:rsid w:val="00340747"/>
    <w:rsid w:val="00341211"/>
    <w:rsid w:val="00341274"/>
    <w:rsid w:val="0034139F"/>
    <w:rsid w:val="003427D9"/>
    <w:rsid w:val="0034284B"/>
    <w:rsid w:val="00342DF0"/>
    <w:rsid w:val="00343A95"/>
    <w:rsid w:val="00343C0B"/>
    <w:rsid w:val="00343EEE"/>
    <w:rsid w:val="00344018"/>
    <w:rsid w:val="003441AC"/>
    <w:rsid w:val="00344244"/>
    <w:rsid w:val="0034431D"/>
    <w:rsid w:val="0034439E"/>
    <w:rsid w:val="00344735"/>
    <w:rsid w:val="003460F1"/>
    <w:rsid w:val="00346385"/>
    <w:rsid w:val="0034647F"/>
    <w:rsid w:val="00346806"/>
    <w:rsid w:val="00346D0B"/>
    <w:rsid w:val="00347025"/>
    <w:rsid w:val="00347556"/>
    <w:rsid w:val="00347A31"/>
    <w:rsid w:val="00347AAE"/>
    <w:rsid w:val="00347DE0"/>
    <w:rsid w:val="00347FB9"/>
    <w:rsid w:val="003501B9"/>
    <w:rsid w:val="00350FC3"/>
    <w:rsid w:val="0035136A"/>
    <w:rsid w:val="00352378"/>
    <w:rsid w:val="003527F5"/>
    <w:rsid w:val="00352CEA"/>
    <w:rsid w:val="0035321C"/>
    <w:rsid w:val="0035335B"/>
    <w:rsid w:val="00353796"/>
    <w:rsid w:val="003539F8"/>
    <w:rsid w:val="00353B7F"/>
    <w:rsid w:val="00353B88"/>
    <w:rsid w:val="00353CEF"/>
    <w:rsid w:val="003546D8"/>
    <w:rsid w:val="003546E6"/>
    <w:rsid w:val="00354CE8"/>
    <w:rsid w:val="00355759"/>
    <w:rsid w:val="003559EB"/>
    <w:rsid w:val="00355A0A"/>
    <w:rsid w:val="0035613F"/>
    <w:rsid w:val="00356866"/>
    <w:rsid w:val="00356A46"/>
    <w:rsid w:val="00356BC4"/>
    <w:rsid w:val="00356F35"/>
    <w:rsid w:val="0035711C"/>
    <w:rsid w:val="00357A30"/>
    <w:rsid w:val="00357C07"/>
    <w:rsid w:val="00357DAD"/>
    <w:rsid w:val="00357E62"/>
    <w:rsid w:val="00360F9F"/>
    <w:rsid w:val="00361189"/>
    <w:rsid w:val="003614EF"/>
    <w:rsid w:val="003615AC"/>
    <w:rsid w:val="00361958"/>
    <w:rsid w:val="00361D4E"/>
    <w:rsid w:val="00361E82"/>
    <w:rsid w:val="00362102"/>
    <w:rsid w:val="00362722"/>
    <w:rsid w:val="0036280C"/>
    <w:rsid w:val="00362CA0"/>
    <w:rsid w:val="00363727"/>
    <w:rsid w:val="00363DAF"/>
    <w:rsid w:val="0036421D"/>
    <w:rsid w:val="00364C4F"/>
    <w:rsid w:val="00364ED8"/>
    <w:rsid w:val="003650EC"/>
    <w:rsid w:val="003653EE"/>
    <w:rsid w:val="0036731F"/>
    <w:rsid w:val="00367730"/>
    <w:rsid w:val="003677B1"/>
    <w:rsid w:val="00367B81"/>
    <w:rsid w:val="0037016C"/>
    <w:rsid w:val="00370DC7"/>
    <w:rsid w:val="00371619"/>
    <w:rsid w:val="00371785"/>
    <w:rsid w:val="003721D3"/>
    <w:rsid w:val="003724D8"/>
    <w:rsid w:val="00372BB3"/>
    <w:rsid w:val="00372FC8"/>
    <w:rsid w:val="00373820"/>
    <w:rsid w:val="00373855"/>
    <w:rsid w:val="003738E1"/>
    <w:rsid w:val="00373CFB"/>
    <w:rsid w:val="0037484A"/>
    <w:rsid w:val="003749F2"/>
    <w:rsid w:val="00374A94"/>
    <w:rsid w:val="00374C46"/>
    <w:rsid w:val="003767A4"/>
    <w:rsid w:val="00376DD7"/>
    <w:rsid w:val="003772E1"/>
    <w:rsid w:val="0037739F"/>
    <w:rsid w:val="003777EE"/>
    <w:rsid w:val="00377A0C"/>
    <w:rsid w:val="00377BE0"/>
    <w:rsid w:val="00377C58"/>
    <w:rsid w:val="00380111"/>
    <w:rsid w:val="0038030A"/>
    <w:rsid w:val="003805F9"/>
    <w:rsid w:val="003812B3"/>
    <w:rsid w:val="003821BA"/>
    <w:rsid w:val="003822C8"/>
    <w:rsid w:val="003824FD"/>
    <w:rsid w:val="00382987"/>
    <w:rsid w:val="00382BE7"/>
    <w:rsid w:val="00382E4A"/>
    <w:rsid w:val="00383838"/>
    <w:rsid w:val="0038385D"/>
    <w:rsid w:val="003838B6"/>
    <w:rsid w:val="00384378"/>
    <w:rsid w:val="00384C7A"/>
    <w:rsid w:val="00384D8B"/>
    <w:rsid w:val="00387E9E"/>
    <w:rsid w:val="003904D8"/>
    <w:rsid w:val="0039058D"/>
    <w:rsid w:val="0039184C"/>
    <w:rsid w:val="00391D76"/>
    <w:rsid w:val="00391FA3"/>
    <w:rsid w:val="003928EB"/>
    <w:rsid w:val="00392923"/>
    <w:rsid w:val="0039323E"/>
    <w:rsid w:val="00393379"/>
    <w:rsid w:val="00393DBC"/>
    <w:rsid w:val="00393FCE"/>
    <w:rsid w:val="003946D0"/>
    <w:rsid w:val="00394FD5"/>
    <w:rsid w:val="003951B6"/>
    <w:rsid w:val="00396940"/>
    <w:rsid w:val="00396C69"/>
    <w:rsid w:val="003971E0"/>
    <w:rsid w:val="00397207"/>
    <w:rsid w:val="003972E1"/>
    <w:rsid w:val="00397462"/>
    <w:rsid w:val="003974D1"/>
    <w:rsid w:val="00397CD4"/>
    <w:rsid w:val="00397F91"/>
    <w:rsid w:val="003A0039"/>
    <w:rsid w:val="003A0358"/>
    <w:rsid w:val="003A0C36"/>
    <w:rsid w:val="003A10A3"/>
    <w:rsid w:val="003A11A0"/>
    <w:rsid w:val="003A1677"/>
    <w:rsid w:val="003A2572"/>
    <w:rsid w:val="003A2935"/>
    <w:rsid w:val="003A295D"/>
    <w:rsid w:val="003A2FD1"/>
    <w:rsid w:val="003A3208"/>
    <w:rsid w:val="003A36F8"/>
    <w:rsid w:val="003A3BA1"/>
    <w:rsid w:val="003A3FE8"/>
    <w:rsid w:val="003A442E"/>
    <w:rsid w:val="003A455F"/>
    <w:rsid w:val="003A45A0"/>
    <w:rsid w:val="003A5126"/>
    <w:rsid w:val="003A545A"/>
    <w:rsid w:val="003A546D"/>
    <w:rsid w:val="003A568E"/>
    <w:rsid w:val="003A56CE"/>
    <w:rsid w:val="003A58D2"/>
    <w:rsid w:val="003A698B"/>
    <w:rsid w:val="003A6A8B"/>
    <w:rsid w:val="003A6DCC"/>
    <w:rsid w:val="003A7034"/>
    <w:rsid w:val="003A72F6"/>
    <w:rsid w:val="003A78E6"/>
    <w:rsid w:val="003B1BE4"/>
    <w:rsid w:val="003B1ECF"/>
    <w:rsid w:val="003B22FF"/>
    <w:rsid w:val="003B2A76"/>
    <w:rsid w:val="003B2C57"/>
    <w:rsid w:val="003B2F10"/>
    <w:rsid w:val="003B30E7"/>
    <w:rsid w:val="003B32A1"/>
    <w:rsid w:val="003B40A4"/>
    <w:rsid w:val="003B4E8C"/>
    <w:rsid w:val="003B5A26"/>
    <w:rsid w:val="003B6139"/>
    <w:rsid w:val="003B6A84"/>
    <w:rsid w:val="003B6C6C"/>
    <w:rsid w:val="003B7427"/>
    <w:rsid w:val="003B7662"/>
    <w:rsid w:val="003B7B1A"/>
    <w:rsid w:val="003C0AE3"/>
    <w:rsid w:val="003C0EF4"/>
    <w:rsid w:val="003C211C"/>
    <w:rsid w:val="003C2149"/>
    <w:rsid w:val="003C2455"/>
    <w:rsid w:val="003C2D59"/>
    <w:rsid w:val="003C3DCC"/>
    <w:rsid w:val="003C4CD3"/>
    <w:rsid w:val="003C50B0"/>
    <w:rsid w:val="003C5391"/>
    <w:rsid w:val="003C5C96"/>
    <w:rsid w:val="003C5D88"/>
    <w:rsid w:val="003C611B"/>
    <w:rsid w:val="003C61FE"/>
    <w:rsid w:val="003C62FF"/>
    <w:rsid w:val="003C68DF"/>
    <w:rsid w:val="003C7D3A"/>
    <w:rsid w:val="003C7EFE"/>
    <w:rsid w:val="003D02FC"/>
    <w:rsid w:val="003D05D1"/>
    <w:rsid w:val="003D1428"/>
    <w:rsid w:val="003D1C10"/>
    <w:rsid w:val="003D30B5"/>
    <w:rsid w:val="003D34A5"/>
    <w:rsid w:val="003D3701"/>
    <w:rsid w:val="003D3DA4"/>
    <w:rsid w:val="003D4035"/>
    <w:rsid w:val="003D420F"/>
    <w:rsid w:val="003D4318"/>
    <w:rsid w:val="003D47D4"/>
    <w:rsid w:val="003D4889"/>
    <w:rsid w:val="003D5040"/>
    <w:rsid w:val="003D58CD"/>
    <w:rsid w:val="003D5C4F"/>
    <w:rsid w:val="003D6108"/>
    <w:rsid w:val="003D6D13"/>
    <w:rsid w:val="003D740C"/>
    <w:rsid w:val="003D7CBF"/>
    <w:rsid w:val="003D7D4A"/>
    <w:rsid w:val="003D7F56"/>
    <w:rsid w:val="003E06FB"/>
    <w:rsid w:val="003E0A46"/>
    <w:rsid w:val="003E0B8C"/>
    <w:rsid w:val="003E0C0F"/>
    <w:rsid w:val="003E1138"/>
    <w:rsid w:val="003E1AB8"/>
    <w:rsid w:val="003E229C"/>
    <w:rsid w:val="003E2473"/>
    <w:rsid w:val="003E2726"/>
    <w:rsid w:val="003E29B9"/>
    <w:rsid w:val="003E29BB"/>
    <w:rsid w:val="003E2AE8"/>
    <w:rsid w:val="003E30EB"/>
    <w:rsid w:val="003E33F1"/>
    <w:rsid w:val="003E3654"/>
    <w:rsid w:val="003E3657"/>
    <w:rsid w:val="003E3AE7"/>
    <w:rsid w:val="003E3AF0"/>
    <w:rsid w:val="003E409D"/>
    <w:rsid w:val="003E46F4"/>
    <w:rsid w:val="003E4A9D"/>
    <w:rsid w:val="003E59B0"/>
    <w:rsid w:val="003E66CB"/>
    <w:rsid w:val="003E6BE0"/>
    <w:rsid w:val="003E6EB4"/>
    <w:rsid w:val="003E764D"/>
    <w:rsid w:val="003E7A35"/>
    <w:rsid w:val="003E7A91"/>
    <w:rsid w:val="003F0088"/>
    <w:rsid w:val="003F02DA"/>
    <w:rsid w:val="003F058F"/>
    <w:rsid w:val="003F06EA"/>
    <w:rsid w:val="003F09DD"/>
    <w:rsid w:val="003F0B68"/>
    <w:rsid w:val="003F0C1B"/>
    <w:rsid w:val="003F0E9B"/>
    <w:rsid w:val="003F10B9"/>
    <w:rsid w:val="003F1387"/>
    <w:rsid w:val="003F1AAC"/>
    <w:rsid w:val="003F1CAE"/>
    <w:rsid w:val="003F2186"/>
    <w:rsid w:val="003F2381"/>
    <w:rsid w:val="003F248D"/>
    <w:rsid w:val="003F25DE"/>
    <w:rsid w:val="003F265D"/>
    <w:rsid w:val="003F288C"/>
    <w:rsid w:val="003F4083"/>
    <w:rsid w:val="003F40CF"/>
    <w:rsid w:val="003F47F4"/>
    <w:rsid w:val="003F517C"/>
    <w:rsid w:val="003F5208"/>
    <w:rsid w:val="003F5777"/>
    <w:rsid w:val="003F5802"/>
    <w:rsid w:val="003F5A54"/>
    <w:rsid w:val="003F6029"/>
    <w:rsid w:val="003F628E"/>
    <w:rsid w:val="003F62D6"/>
    <w:rsid w:val="003F63B4"/>
    <w:rsid w:val="003F6A22"/>
    <w:rsid w:val="003F6BDE"/>
    <w:rsid w:val="003F7260"/>
    <w:rsid w:val="003F729D"/>
    <w:rsid w:val="003F7D59"/>
    <w:rsid w:val="003F7E33"/>
    <w:rsid w:val="003F7F93"/>
    <w:rsid w:val="00401741"/>
    <w:rsid w:val="0040189D"/>
    <w:rsid w:val="00401C86"/>
    <w:rsid w:val="00401DC0"/>
    <w:rsid w:val="00401DEC"/>
    <w:rsid w:val="00401EE8"/>
    <w:rsid w:val="004023B1"/>
    <w:rsid w:val="00402557"/>
    <w:rsid w:val="00402907"/>
    <w:rsid w:val="004029DE"/>
    <w:rsid w:val="00402C14"/>
    <w:rsid w:val="00402D6A"/>
    <w:rsid w:val="00403158"/>
    <w:rsid w:val="0040353F"/>
    <w:rsid w:val="00404036"/>
    <w:rsid w:val="00404B51"/>
    <w:rsid w:val="0040619E"/>
    <w:rsid w:val="004064F4"/>
    <w:rsid w:val="00406EC6"/>
    <w:rsid w:val="004071F4"/>
    <w:rsid w:val="00407530"/>
    <w:rsid w:val="0040771E"/>
    <w:rsid w:val="0041038A"/>
    <w:rsid w:val="004104E9"/>
    <w:rsid w:val="004107E9"/>
    <w:rsid w:val="00410906"/>
    <w:rsid w:val="004116E8"/>
    <w:rsid w:val="0041241B"/>
    <w:rsid w:val="004130C9"/>
    <w:rsid w:val="004135A6"/>
    <w:rsid w:val="004138CF"/>
    <w:rsid w:val="004140F5"/>
    <w:rsid w:val="00414946"/>
    <w:rsid w:val="0041523E"/>
    <w:rsid w:val="00415258"/>
    <w:rsid w:val="00415589"/>
    <w:rsid w:val="00415614"/>
    <w:rsid w:val="00415B9E"/>
    <w:rsid w:val="00415E17"/>
    <w:rsid w:val="0041664B"/>
    <w:rsid w:val="00416828"/>
    <w:rsid w:val="00416B2F"/>
    <w:rsid w:val="00416B46"/>
    <w:rsid w:val="004172BC"/>
    <w:rsid w:val="00417481"/>
    <w:rsid w:val="00417575"/>
    <w:rsid w:val="00417776"/>
    <w:rsid w:val="004179E7"/>
    <w:rsid w:val="00417C02"/>
    <w:rsid w:val="00417D2F"/>
    <w:rsid w:val="00420C65"/>
    <w:rsid w:val="00420ED8"/>
    <w:rsid w:val="0042164D"/>
    <w:rsid w:val="004227EB"/>
    <w:rsid w:val="00422D1F"/>
    <w:rsid w:val="00422F6F"/>
    <w:rsid w:val="0042322C"/>
    <w:rsid w:val="0042343D"/>
    <w:rsid w:val="00423ACB"/>
    <w:rsid w:val="00423F00"/>
    <w:rsid w:val="00424831"/>
    <w:rsid w:val="0042495F"/>
    <w:rsid w:val="00424E40"/>
    <w:rsid w:val="0042582E"/>
    <w:rsid w:val="0042630A"/>
    <w:rsid w:val="00426464"/>
    <w:rsid w:val="00426576"/>
    <w:rsid w:val="004265D1"/>
    <w:rsid w:val="00426E76"/>
    <w:rsid w:val="004272DF"/>
    <w:rsid w:val="00427FD2"/>
    <w:rsid w:val="004309D0"/>
    <w:rsid w:val="00430B11"/>
    <w:rsid w:val="00430F9C"/>
    <w:rsid w:val="004310BB"/>
    <w:rsid w:val="0043124B"/>
    <w:rsid w:val="00431509"/>
    <w:rsid w:val="00431B4F"/>
    <w:rsid w:val="004321AC"/>
    <w:rsid w:val="00432452"/>
    <w:rsid w:val="0043258D"/>
    <w:rsid w:val="00433089"/>
    <w:rsid w:val="00433467"/>
    <w:rsid w:val="004334CB"/>
    <w:rsid w:val="004335E7"/>
    <w:rsid w:val="00433834"/>
    <w:rsid w:val="00434294"/>
    <w:rsid w:val="00434580"/>
    <w:rsid w:val="004347A1"/>
    <w:rsid w:val="004349DE"/>
    <w:rsid w:val="00435064"/>
    <w:rsid w:val="00435082"/>
    <w:rsid w:val="00435F12"/>
    <w:rsid w:val="004365A4"/>
    <w:rsid w:val="004376C6"/>
    <w:rsid w:val="004376F6"/>
    <w:rsid w:val="00437B65"/>
    <w:rsid w:val="00437F4D"/>
    <w:rsid w:val="0044043B"/>
    <w:rsid w:val="004407D8"/>
    <w:rsid w:val="0044081C"/>
    <w:rsid w:val="00440B4E"/>
    <w:rsid w:val="00440E18"/>
    <w:rsid w:val="004411B7"/>
    <w:rsid w:val="0044233C"/>
    <w:rsid w:val="0044258E"/>
    <w:rsid w:val="00442853"/>
    <w:rsid w:val="00443379"/>
    <w:rsid w:val="0044388F"/>
    <w:rsid w:val="00443F0F"/>
    <w:rsid w:val="00444068"/>
    <w:rsid w:val="00444FD8"/>
    <w:rsid w:val="0044509F"/>
    <w:rsid w:val="0044558E"/>
    <w:rsid w:val="00445B70"/>
    <w:rsid w:val="00446005"/>
    <w:rsid w:val="00446619"/>
    <w:rsid w:val="004469AC"/>
    <w:rsid w:val="00446FAC"/>
    <w:rsid w:val="00447EBE"/>
    <w:rsid w:val="00450265"/>
    <w:rsid w:val="0045075A"/>
    <w:rsid w:val="00450871"/>
    <w:rsid w:val="00450B98"/>
    <w:rsid w:val="00450BDF"/>
    <w:rsid w:val="00450E24"/>
    <w:rsid w:val="00450ECA"/>
    <w:rsid w:val="0045154E"/>
    <w:rsid w:val="0045172F"/>
    <w:rsid w:val="00451990"/>
    <w:rsid w:val="004519DF"/>
    <w:rsid w:val="00451B1E"/>
    <w:rsid w:val="00451CB2"/>
    <w:rsid w:val="00452039"/>
    <w:rsid w:val="004520D0"/>
    <w:rsid w:val="00452113"/>
    <w:rsid w:val="00452166"/>
    <w:rsid w:val="00452B1B"/>
    <w:rsid w:val="00452EF6"/>
    <w:rsid w:val="0045302D"/>
    <w:rsid w:val="00453166"/>
    <w:rsid w:val="0045388B"/>
    <w:rsid w:val="00453B9C"/>
    <w:rsid w:val="004540B0"/>
    <w:rsid w:val="0045536C"/>
    <w:rsid w:val="0045564A"/>
    <w:rsid w:val="00455D68"/>
    <w:rsid w:val="00456109"/>
    <w:rsid w:val="00456458"/>
    <w:rsid w:val="0045649A"/>
    <w:rsid w:val="0045670F"/>
    <w:rsid w:val="004575C8"/>
    <w:rsid w:val="00457A17"/>
    <w:rsid w:val="00457FBE"/>
    <w:rsid w:val="00461048"/>
    <w:rsid w:val="0046138B"/>
    <w:rsid w:val="00461550"/>
    <w:rsid w:val="00461715"/>
    <w:rsid w:val="00461CF6"/>
    <w:rsid w:val="00461FED"/>
    <w:rsid w:val="00462282"/>
    <w:rsid w:val="004629CD"/>
    <w:rsid w:val="00462BDD"/>
    <w:rsid w:val="00464200"/>
    <w:rsid w:val="004642F9"/>
    <w:rsid w:val="004657CB"/>
    <w:rsid w:val="0046598C"/>
    <w:rsid w:val="00465A97"/>
    <w:rsid w:val="00465C0E"/>
    <w:rsid w:val="004666AD"/>
    <w:rsid w:val="00466A5B"/>
    <w:rsid w:val="00466C16"/>
    <w:rsid w:val="00467239"/>
    <w:rsid w:val="00467623"/>
    <w:rsid w:val="00467843"/>
    <w:rsid w:val="00467BF8"/>
    <w:rsid w:val="00470275"/>
    <w:rsid w:val="004705D9"/>
    <w:rsid w:val="004709B3"/>
    <w:rsid w:val="00471795"/>
    <w:rsid w:val="00471DA8"/>
    <w:rsid w:val="0047236D"/>
    <w:rsid w:val="0047261A"/>
    <w:rsid w:val="00472D05"/>
    <w:rsid w:val="00472D5B"/>
    <w:rsid w:val="00473308"/>
    <w:rsid w:val="004736A8"/>
    <w:rsid w:val="00473B1A"/>
    <w:rsid w:val="00474516"/>
    <w:rsid w:val="00474B36"/>
    <w:rsid w:val="00475845"/>
    <w:rsid w:val="00475877"/>
    <w:rsid w:val="00475D67"/>
    <w:rsid w:val="0047661E"/>
    <w:rsid w:val="004768A4"/>
    <w:rsid w:val="00476A92"/>
    <w:rsid w:val="00480455"/>
    <w:rsid w:val="00480E51"/>
    <w:rsid w:val="004816D3"/>
    <w:rsid w:val="0048204A"/>
    <w:rsid w:val="00482666"/>
    <w:rsid w:val="00482D28"/>
    <w:rsid w:val="004831A9"/>
    <w:rsid w:val="0048375B"/>
    <w:rsid w:val="004844A5"/>
    <w:rsid w:val="00484C14"/>
    <w:rsid w:val="00484F5A"/>
    <w:rsid w:val="00484F5F"/>
    <w:rsid w:val="004855F7"/>
    <w:rsid w:val="00485FC7"/>
    <w:rsid w:val="004860A3"/>
    <w:rsid w:val="004864AE"/>
    <w:rsid w:val="00486CCD"/>
    <w:rsid w:val="00486D4C"/>
    <w:rsid w:val="0048729D"/>
    <w:rsid w:val="00487A08"/>
    <w:rsid w:val="004900FD"/>
    <w:rsid w:val="00490105"/>
    <w:rsid w:val="004904EB"/>
    <w:rsid w:val="004906F0"/>
    <w:rsid w:val="0049131D"/>
    <w:rsid w:val="00491ADD"/>
    <w:rsid w:val="00491C99"/>
    <w:rsid w:val="00491DCB"/>
    <w:rsid w:val="00491FE2"/>
    <w:rsid w:val="0049260D"/>
    <w:rsid w:val="004929AE"/>
    <w:rsid w:val="00492BF1"/>
    <w:rsid w:val="00492C57"/>
    <w:rsid w:val="00492E7B"/>
    <w:rsid w:val="00493166"/>
    <w:rsid w:val="0049324F"/>
    <w:rsid w:val="004942FB"/>
    <w:rsid w:val="0049489B"/>
    <w:rsid w:val="004949AD"/>
    <w:rsid w:val="004954DD"/>
    <w:rsid w:val="0049561F"/>
    <w:rsid w:val="004956B4"/>
    <w:rsid w:val="00495814"/>
    <w:rsid w:val="004958DB"/>
    <w:rsid w:val="00495BAC"/>
    <w:rsid w:val="00495FD6"/>
    <w:rsid w:val="004963FF"/>
    <w:rsid w:val="00496C76"/>
    <w:rsid w:val="00497ACE"/>
    <w:rsid w:val="004A063F"/>
    <w:rsid w:val="004A07AE"/>
    <w:rsid w:val="004A0A9A"/>
    <w:rsid w:val="004A1D70"/>
    <w:rsid w:val="004A223E"/>
    <w:rsid w:val="004A2607"/>
    <w:rsid w:val="004A2D79"/>
    <w:rsid w:val="004A2D8E"/>
    <w:rsid w:val="004A3504"/>
    <w:rsid w:val="004A394E"/>
    <w:rsid w:val="004A39BB"/>
    <w:rsid w:val="004A3A02"/>
    <w:rsid w:val="004A3B8B"/>
    <w:rsid w:val="004A3C50"/>
    <w:rsid w:val="004A436E"/>
    <w:rsid w:val="004A465D"/>
    <w:rsid w:val="004A4701"/>
    <w:rsid w:val="004A54EE"/>
    <w:rsid w:val="004A5C0C"/>
    <w:rsid w:val="004A5F71"/>
    <w:rsid w:val="004A6651"/>
    <w:rsid w:val="004A6825"/>
    <w:rsid w:val="004A6A7D"/>
    <w:rsid w:val="004A6D64"/>
    <w:rsid w:val="004A75BA"/>
    <w:rsid w:val="004A7E6E"/>
    <w:rsid w:val="004B0587"/>
    <w:rsid w:val="004B05DA"/>
    <w:rsid w:val="004B0666"/>
    <w:rsid w:val="004B0BF4"/>
    <w:rsid w:val="004B13DE"/>
    <w:rsid w:val="004B13DF"/>
    <w:rsid w:val="004B14E1"/>
    <w:rsid w:val="004B1EE7"/>
    <w:rsid w:val="004B211D"/>
    <w:rsid w:val="004B22A3"/>
    <w:rsid w:val="004B26A6"/>
    <w:rsid w:val="004B26B0"/>
    <w:rsid w:val="004B2C42"/>
    <w:rsid w:val="004B2DD7"/>
    <w:rsid w:val="004B33DF"/>
    <w:rsid w:val="004B3473"/>
    <w:rsid w:val="004B3552"/>
    <w:rsid w:val="004B385C"/>
    <w:rsid w:val="004B3881"/>
    <w:rsid w:val="004B393E"/>
    <w:rsid w:val="004B439F"/>
    <w:rsid w:val="004B46F2"/>
    <w:rsid w:val="004B4901"/>
    <w:rsid w:val="004B49B4"/>
    <w:rsid w:val="004B591B"/>
    <w:rsid w:val="004B5B51"/>
    <w:rsid w:val="004B5D61"/>
    <w:rsid w:val="004B5EDE"/>
    <w:rsid w:val="004B62AE"/>
    <w:rsid w:val="004B645E"/>
    <w:rsid w:val="004B650C"/>
    <w:rsid w:val="004B68E2"/>
    <w:rsid w:val="004B6BDC"/>
    <w:rsid w:val="004B6EC1"/>
    <w:rsid w:val="004B6FA5"/>
    <w:rsid w:val="004B7369"/>
    <w:rsid w:val="004B7F3A"/>
    <w:rsid w:val="004C0125"/>
    <w:rsid w:val="004C0860"/>
    <w:rsid w:val="004C12C3"/>
    <w:rsid w:val="004C1497"/>
    <w:rsid w:val="004C1F73"/>
    <w:rsid w:val="004C3497"/>
    <w:rsid w:val="004C3622"/>
    <w:rsid w:val="004C37CD"/>
    <w:rsid w:val="004C3EE2"/>
    <w:rsid w:val="004C4203"/>
    <w:rsid w:val="004C4675"/>
    <w:rsid w:val="004C562B"/>
    <w:rsid w:val="004C5CDC"/>
    <w:rsid w:val="004C6FA5"/>
    <w:rsid w:val="004C7424"/>
    <w:rsid w:val="004C7607"/>
    <w:rsid w:val="004C7D6E"/>
    <w:rsid w:val="004D0335"/>
    <w:rsid w:val="004D0505"/>
    <w:rsid w:val="004D1399"/>
    <w:rsid w:val="004D2626"/>
    <w:rsid w:val="004D31E0"/>
    <w:rsid w:val="004D32B6"/>
    <w:rsid w:val="004D357B"/>
    <w:rsid w:val="004D3A84"/>
    <w:rsid w:val="004D3B30"/>
    <w:rsid w:val="004D3B76"/>
    <w:rsid w:val="004D3C14"/>
    <w:rsid w:val="004D42DC"/>
    <w:rsid w:val="004D45D8"/>
    <w:rsid w:val="004D4C42"/>
    <w:rsid w:val="004D4EE5"/>
    <w:rsid w:val="004D5169"/>
    <w:rsid w:val="004D577A"/>
    <w:rsid w:val="004D594E"/>
    <w:rsid w:val="004D5B64"/>
    <w:rsid w:val="004D5E4A"/>
    <w:rsid w:val="004D5F20"/>
    <w:rsid w:val="004D609F"/>
    <w:rsid w:val="004D60FE"/>
    <w:rsid w:val="004D6F95"/>
    <w:rsid w:val="004D707F"/>
    <w:rsid w:val="004D7C1B"/>
    <w:rsid w:val="004E03DC"/>
    <w:rsid w:val="004E0753"/>
    <w:rsid w:val="004E109C"/>
    <w:rsid w:val="004E16B7"/>
    <w:rsid w:val="004E1EE7"/>
    <w:rsid w:val="004E234E"/>
    <w:rsid w:val="004E2590"/>
    <w:rsid w:val="004E27FA"/>
    <w:rsid w:val="004E2964"/>
    <w:rsid w:val="004E2BD6"/>
    <w:rsid w:val="004E2D22"/>
    <w:rsid w:val="004E2E2D"/>
    <w:rsid w:val="004E3569"/>
    <w:rsid w:val="004E35FA"/>
    <w:rsid w:val="004E3D6A"/>
    <w:rsid w:val="004E40D6"/>
    <w:rsid w:val="004E4254"/>
    <w:rsid w:val="004E4407"/>
    <w:rsid w:val="004E48FC"/>
    <w:rsid w:val="004E4AE7"/>
    <w:rsid w:val="004E4AE8"/>
    <w:rsid w:val="004E533B"/>
    <w:rsid w:val="004E5369"/>
    <w:rsid w:val="004E53FD"/>
    <w:rsid w:val="004E5669"/>
    <w:rsid w:val="004E5950"/>
    <w:rsid w:val="004E6754"/>
    <w:rsid w:val="004E6FC1"/>
    <w:rsid w:val="004E7004"/>
    <w:rsid w:val="004E74F6"/>
    <w:rsid w:val="004E7600"/>
    <w:rsid w:val="004E7F4C"/>
    <w:rsid w:val="004F0195"/>
    <w:rsid w:val="004F0240"/>
    <w:rsid w:val="004F0947"/>
    <w:rsid w:val="004F13A1"/>
    <w:rsid w:val="004F1C30"/>
    <w:rsid w:val="004F24C7"/>
    <w:rsid w:val="004F26F9"/>
    <w:rsid w:val="004F2B33"/>
    <w:rsid w:val="004F3869"/>
    <w:rsid w:val="004F39C0"/>
    <w:rsid w:val="004F3A98"/>
    <w:rsid w:val="004F4656"/>
    <w:rsid w:val="004F48B9"/>
    <w:rsid w:val="004F491C"/>
    <w:rsid w:val="004F494B"/>
    <w:rsid w:val="004F4A10"/>
    <w:rsid w:val="004F4C07"/>
    <w:rsid w:val="004F4E32"/>
    <w:rsid w:val="004F4FFF"/>
    <w:rsid w:val="004F5EC9"/>
    <w:rsid w:val="004F60BD"/>
    <w:rsid w:val="004F6357"/>
    <w:rsid w:val="004F6704"/>
    <w:rsid w:val="004F6996"/>
    <w:rsid w:val="004F6EAB"/>
    <w:rsid w:val="004F6EF1"/>
    <w:rsid w:val="004F6F9A"/>
    <w:rsid w:val="0050005D"/>
    <w:rsid w:val="00500181"/>
    <w:rsid w:val="00500336"/>
    <w:rsid w:val="00500402"/>
    <w:rsid w:val="00500454"/>
    <w:rsid w:val="00500597"/>
    <w:rsid w:val="00500E7B"/>
    <w:rsid w:val="005011F2"/>
    <w:rsid w:val="00501B06"/>
    <w:rsid w:val="005026D7"/>
    <w:rsid w:val="00502EEC"/>
    <w:rsid w:val="0050332A"/>
    <w:rsid w:val="00503C4D"/>
    <w:rsid w:val="00503EEE"/>
    <w:rsid w:val="00504B67"/>
    <w:rsid w:val="00504C06"/>
    <w:rsid w:val="00504CF0"/>
    <w:rsid w:val="00504D4A"/>
    <w:rsid w:val="00505C98"/>
    <w:rsid w:val="00505E0D"/>
    <w:rsid w:val="00506A1D"/>
    <w:rsid w:val="00507ADC"/>
    <w:rsid w:val="00507D58"/>
    <w:rsid w:val="00507DD5"/>
    <w:rsid w:val="0051035A"/>
    <w:rsid w:val="00510568"/>
    <w:rsid w:val="005109C7"/>
    <w:rsid w:val="005111CF"/>
    <w:rsid w:val="00511312"/>
    <w:rsid w:val="005116F8"/>
    <w:rsid w:val="00511BEE"/>
    <w:rsid w:val="005129E6"/>
    <w:rsid w:val="00512A69"/>
    <w:rsid w:val="00512C1E"/>
    <w:rsid w:val="00513CCE"/>
    <w:rsid w:val="00513EE9"/>
    <w:rsid w:val="005144FE"/>
    <w:rsid w:val="0051465E"/>
    <w:rsid w:val="00514776"/>
    <w:rsid w:val="00514FAB"/>
    <w:rsid w:val="0051525D"/>
    <w:rsid w:val="00515958"/>
    <w:rsid w:val="00516B27"/>
    <w:rsid w:val="00517A35"/>
    <w:rsid w:val="005203E3"/>
    <w:rsid w:val="00520466"/>
    <w:rsid w:val="00520A0C"/>
    <w:rsid w:val="00520FC4"/>
    <w:rsid w:val="00521075"/>
    <w:rsid w:val="005215DA"/>
    <w:rsid w:val="00522218"/>
    <w:rsid w:val="00522C38"/>
    <w:rsid w:val="00522FA9"/>
    <w:rsid w:val="00523608"/>
    <w:rsid w:val="00523B59"/>
    <w:rsid w:val="00523CD1"/>
    <w:rsid w:val="00523FA6"/>
    <w:rsid w:val="00524434"/>
    <w:rsid w:val="00524527"/>
    <w:rsid w:val="0052459A"/>
    <w:rsid w:val="00524C6F"/>
    <w:rsid w:val="005255F1"/>
    <w:rsid w:val="005257B8"/>
    <w:rsid w:val="00525DCE"/>
    <w:rsid w:val="005263F2"/>
    <w:rsid w:val="00527C09"/>
    <w:rsid w:val="005301B7"/>
    <w:rsid w:val="0053027C"/>
    <w:rsid w:val="005302DC"/>
    <w:rsid w:val="00530343"/>
    <w:rsid w:val="00531237"/>
    <w:rsid w:val="00531252"/>
    <w:rsid w:val="005317B7"/>
    <w:rsid w:val="005329C5"/>
    <w:rsid w:val="00532AF2"/>
    <w:rsid w:val="00532B3D"/>
    <w:rsid w:val="00532C9B"/>
    <w:rsid w:val="0053343C"/>
    <w:rsid w:val="005335E2"/>
    <w:rsid w:val="00533984"/>
    <w:rsid w:val="00533A13"/>
    <w:rsid w:val="00534206"/>
    <w:rsid w:val="00534839"/>
    <w:rsid w:val="00534884"/>
    <w:rsid w:val="00534AE3"/>
    <w:rsid w:val="0053508B"/>
    <w:rsid w:val="00535931"/>
    <w:rsid w:val="005360CE"/>
    <w:rsid w:val="00536217"/>
    <w:rsid w:val="0053640B"/>
    <w:rsid w:val="0053735E"/>
    <w:rsid w:val="00537F5F"/>
    <w:rsid w:val="00537F81"/>
    <w:rsid w:val="00540C14"/>
    <w:rsid w:val="005410C3"/>
    <w:rsid w:val="005411A8"/>
    <w:rsid w:val="0054129C"/>
    <w:rsid w:val="00541675"/>
    <w:rsid w:val="00541B7E"/>
    <w:rsid w:val="00541CFF"/>
    <w:rsid w:val="00541FF9"/>
    <w:rsid w:val="005420BA"/>
    <w:rsid w:val="005422EE"/>
    <w:rsid w:val="005428C4"/>
    <w:rsid w:val="0054290F"/>
    <w:rsid w:val="00542FF6"/>
    <w:rsid w:val="005438B2"/>
    <w:rsid w:val="005438D7"/>
    <w:rsid w:val="00544196"/>
    <w:rsid w:val="0054457E"/>
    <w:rsid w:val="00544B69"/>
    <w:rsid w:val="00544EF2"/>
    <w:rsid w:val="00545327"/>
    <w:rsid w:val="005455AA"/>
    <w:rsid w:val="00545951"/>
    <w:rsid w:val="00545F2A"/>
    <w:rsid w:val="0054664A"/>
    <w:rsid w:val="00546F31"/>
    <w:rsid w:val="0054763F"/>
    <w:rsid w:val="005476D2"/>
    <w:rsid w:val="00547C2C"/>
    <w:rsid w:val="00547C33"/>
    <w:rsid w:val="00547EE9"/>
    <w:rsid w:val="00547FBD"/>
    <w:rsid w:val="005506D2"/>
    <w:rsid w:val="005507A9"/>
    <w:rsid w:val="00550827"/>
    <w:rsid w:val="005509C8"/>
    <w:rsid w:val="005516FA"/>
    <w:rsid w:val="005518AB"/>
    <w:rsid w:val="0055196C"/>
    <w:rsid w:val="00551DF1"/>
    <w:rsid w:val="00552929"/>
    <w:rsid w:val="00552E98"/>
    <w:rsid w:val="00553A03"/>
    <w:rsid w:val="00553D54"/>
    <w:rsid w:val="00554001"/>
    <w:rsid w:val="00554015"/>
    <w:rsid w:val="00554C67"/>
    <w:rsid w:val="00555309"/>
    <w:rsid w:val="00555853"/>
    <w:rsid w:val="005558B8"/>
    <w:rsid w:val="005568BC"/>
    <w:rsid w:val="00556D2C"/>
    <w:rsid w:val="00556FFC"/>
    <w:rsid w:val="00557177"/>
    <w:rsid w:val="005573D7"/>
    <w:rsid w:val="005579C6"/>
    <w:rsid w:val="005579E0"/>
    <w:rsid w:val="00560865"/>
    <w:rsid w:val="005609E2"/>
    <w:rsid w:val="00560B9C"/>
    <w:rsid w:val="00560BE0"/>
    <w:rsid w:val="00560C0D"/>
    <w:rsid w:val="00560C4E"/>
    <w:rsid w:val="00560CC6"/>
    <w:rsid w:val="00560F20"/>
    <w:rsid w:val="00561459"/>
    <w:rsid w:val="00562F7E"/>
    <w:rsid w:val="0056305F"/>
    <w:rsid w:val="00563086"/>
    <w:rsid w:val="0056392D"/>
    <w:rsid w:val="00563CC8"/>
    <w:rsid w:val="00563E25"/>
    <w:rsid w:val="00563E8B"/>
    <w:rsid w:val="00564169"/>
    <w:rsid w:val="005644D6"/>
    <w:rsid w:val="00564C1F"/>
    <w:rsid w:val="00565069"/>
    <w:rsid w:val="005651F8"/>
    <w:rsid w:val="00565453"/>
    <w:rsid w:val="0056568B"/>
    <w:rsid w:val="005656A8"/>
    <w:rsid w:val="00565D79"/>
    <w:rsid w:val="00566127"/>
    <w:rsid w:val="00566878"/>
    <w:rsid w:val="005671D1"/>
    <w:rsid w:val="00567CEA"/>
    <w:rsid w:val="00570146"/>
    <w:rsid w:val="00570408"/>
    <w:rsid w:val="00570743"/>
    <w:rsid w:val="00571324"/>
    <w:rsid w:val="00571B87"/>
    <w:rsid w:val="00571E51"/>
    <w:rsid w:val="00572259"/>
    <w:rsid w:val="005727DC"/>
    <w:rsid w:val="0057283F"/>
    <w:rsid w:val="00572A6A"/>
    <w:rsid w:val="00572FB9"/>
    <w:rsid w:val="00573D0F"/>
    <w:rsid w:val="00573D1C"/>
    <w:rsid w:val="00573E52"/>
    <w:rsid w:val="00573FD1"/>
    <w:rsid w:val="0057435F"/>
    <w:rsid w:val="00574550"/>
    <w:rsid w:val="00574557"/>
    <w:rsid w:val="005749B2"/>
    <w:rsid w:val="005750FF"/>
    <w:rsid w:val="00575317"/>
    <w:rsid w:val="005754C9"/>
    <w:rsid w:val="00575763"/>
    <w:rsid w:val="00575E17"/>
    <w:rsid w:val="00575F4D"/>
    <w:rsid w:val="00577455"/>
    <w:rsid w:val="00577AF8"/>
    <w:rsid w:val="00577C9B"/>
    <w:rsid w:val="0058000D"/>
    <w:rsid w:val="00580505"/>
    <w:rsid w:val="00580F1D"/>
    <w:rsid w:val="00580F65"/>
    <w:rsid w:val="00581433"/>
    <w:rsid w:val="00581726"/>
    <w:rsid w:val="00581CE6"/>
    <w:rsid w:val="00581EAE"/>
    <w:rsid w:val="005820C7"/>
    <w:rsid w:val="00582290"/>
    <w:rsid w:val="00582365"/>
    <w:rsid w:val="005825BC"/>
    <w:rsid w:val="00582AC1"/>
    <w:rsid w:val="00582B28"/>
    <w:rsid w:val="0058342C"/>
    <w:rsid w:val="00583ABC"/>
    <w:rsid w:val="00583E21"/>
    <w:rsid w:val="00584D0B"/>
    <w:rsid w:val="005850E5"/>
    <w:rsid w:val="005853D0"/>
    <w:rsid w:val="00585C45"/>
    <w:rsid w:val="00585E1B"/>
    <w:rsid w:val="005861DB"/>
    <w:rsid w:val="00586245"/>
    <w:rsid w:val="005868DE"/>
    <w:rsid w:val="00586AE0"/>
    <w:rsid w:val="0058709A"/>
    <w:rsid w:val="005874F9"/>
    <w:rsid w:val="005902A9"/>
    <w:rsid w:val="005910A0"/>
    <w:rsid w:val="00591122"/>
    <w:rsid w:val="00591359"/>
    <w:rsid w:val="00591379"/>
    <w:rsid w:val="0059137C"/>
    <w:rsid w:val="0059159A"/>
    <w:rsid w:val="00592547"/>
    <w:rsid w:val="005925D9"/>
    <w:rsid w:val="00592B60"/>
    <w:rsid w:val="00592BAC"/>
    <w:rsid w:val="005930EE"/>
    <w:rsid w:val="005942CF"/>
    <w:rsid w:val="005943A5"/>
    <w:rsid w:val="0059489F"/>
    <w:rsid w:val="005949BD"/>
    <w:rsid w:val="005952C2"/>
    <w:rsid w:val="00596070"/>
    <w:rsid w:val="005962AF"/>
    <w:rsid w:val="005971E6"/>
    <w:rsid w:val="00597AD1"/>
    <w:rsid w:val="00597B6B"/>
    <w:rsid w:val="00597F16"/>
    <w:rsid w:val="005A01BB"/>
    <w:rsid w:val="005A0CE1"/>
    <w:rsid w:val="005A0E21"/>
    <w:rsid w:val="005A122A"/>
    <w:rsid w:val="005A1723"/>
    <w:rsid w:val="005A1A01"/>
    <w:rsid w:val="005A1A67"/>
    <w:rsid w:val="005A24F4"/>
    <w:rsid w:val="005A2512"/>
    <w:rsid w:val="005A2867"/>
    <w:rsid w:val="005A2D99"/>
    <w:rsid w:val="005A2E52"/>
    <w:rsid w:val="005A33AE"/>
    <w:rsid w:val="005A3963"/>
    <w:rsid w:val="005A3D7C"/>
    <w:rsid w:val="005A3EDF"/>
    <w:rsid w:val="005A410C"/>
    <w:rsid w:val="005A4484"/>
    <w:rsid w:val="005A4491"/>
    <w:rsid w:val="005A4E03"/>
    <w:rsid w:val="005A56E6"/>
    <w:rsid w:val="005A576D"/>
    <w:rsid w:val="005A58DF"/>
    <w:rsid w:val="005A67B9"/>
    <w:rsid w:val="005A69D4"/>
    <w:rsid w:val="005A7317"/>
    <w:rsid w:val="005A73CF"/>
    <w:rsid w:val="005A7487"/>
    <w:rsid w:val="005A7C3D"/>
    <w:rsid w:val="005A7E14"/>
    <w:rsid w:val="005B01AF"/>
    <w:rsid w:val="005B096F"/>
    <w:rsid w:val="005B09D3"/>
    <w:rsid w:val="005B0C24"/>
    <w:rsid w:val="005B0FE6"/>
    <w:rsid w:val="005B1610"/>
    <w:rsid w:val="005B17E1"/>
    <w:rsid w:val="005B1B68"/>
    <w:rsid w:val="005B1BBD"/>
    <w:rsid w:val="005B1F76"/>
    <w:rsid w:val="005B252B"/>
    <w:rsid w:val="005B262D"/>
    <w:rsid w:val="005B2745"/>
    <w:rsid w:val="005B2B45"/>
    <w:rsid w:val="005B2B5E"/>
    <w:rsid w:val="005B347E"/>
    <w:rsid w:val="005B37DA"/>
    <w:rsid w:val="005B54F7"/>
    <w:rsid w:val="005B5A06"/>
    <w:rsid w:val="005B5B3C"/>
    <w:rsid w:val="005B66AD"/>
    <w:rsid w:val="005B6A7C"/>
    <w:rsid w:val="005B75D2"/>
    <w:rsid w:val="005B75E5"/>
    <w:rsid w:val="005B7B99"/>
    <w:rsid w:val="005C02E0"/>
    <w:rsid w:val="005C0577"/>
    <w:rsid w:val="005C0711"/>
    <w:rsid w:val="005C20B5"/>
    <w:rsid w:val="005C20B7"/>
    <w:rsid w:val="005C215A"/>
    <w:rsid w:val="005C2177"/>
    <w:rsid w:val="005C21AE"/>
    <w:rsid w:val="005C2BD0"/>
    <w:rsid w:val="005C30E1"/>
    <w:rsid w:val="005C31B6"/>
    <w:rsid w:val="005C38C5"/>
    <w:rsid w:val="005C42AC"/>
    <w:rsid w:val="005C471F"/>
    <w:rsid w:val="005C4B7A"/>
    <w:rsid w:val="005C4EAC"/>
    <w:rsid w:val="005C5BF2"/>
    <w:rsid w:val="005C5C10"/>
    <w:rsid w:val="005C63AB"/>
    <w:rsid w:val="005C6B07"/>
    <w:rsid w:val="005C6E5E"/>
    <w:rsid w:val="005C72CA"/>
    <w:rsid w:val="005C7C23"/>
    <w:rsid w:val="005C7C9F"/>
    <w:rsid w:val="005C7D14"/>
    <w:rsid w:val="005C7D60"/>
    <w:rsid w:val="005C7D67"/>
    <w:rsid w:val="005D0DDD"/>
    <w:rsid w:val="005D0E39"/>
    <w:rsid w:val="005D110C"/>
    <w:rsid w:val="005D145E"/>
    <w:rsid w:val="005D1B96"/>
    <w:rsid w:val="005D1D4A"/>
    <w:rsid w:val="005D22FA"/>
    <w:rsid w:val="005D28F4"/>
    <w:rsid w:val="005D2A4D"/>
    <w:rsid w:val="005D2D09"/>
    <w:rsid w:val="005D2DC4"/>
    <w:rsid w:val="005D3307"/>
    <w:rsid w:val="005D3689"/>
    <w:rsid w:val="005D3A0B"/>
    <w:rsid w:val="005D3C09"/>
    <w:rsid w:val="005D4BE8"/>
    <w:rsid w:val="005D5760"/>
    <w:rsid w:val="005D5BCD"/>
    <w:rsid w:val="005D7899"/>
    <w:rsid w:val="005E091C"/>
    <w:rsid w:val="005E0C27"/>
    <w:rsid w:val="005E0EA3"/>
    <w:rsid w:val="005E105A"/>
    <w:rsid w:val="005E15A6"/>
    <w:rsid w:val="005E16E7"/>
    <w:rsid w:val="005E21D9"/>
    <w:rsid w:val="005E25F0"/>
    <w:rsid w:val="005E274B"/>
    <w:rsid w:val="005E29DF"/>
    <w:rsid w:val="005E2F87"/>
    <w:rsid w:val="005E384A"/>
    <w:rsid w:val="005E3A30"/>
    <w:rsid w:val="005E3EEE"/>
    <w:rsid w:val="005E40F0"/>
    <w:rsid w:val="005E4889"/>
    <w:rsid w:val="005E4ADB"/>
    <w:rsid w:val="005E4D7A"/>
    <w:rsid w:val="005E4E41"/>
    <w:rsid w:val="005E5268"/>
    <w:rsid w:val="005E5332"/>
    <w:rsid w:val="005E5975"/>
    <w:rsid w:val="005E62A8"/>
    <w:rsid w:val="005E6D04"/>
    <w:rsid w:val="005E6EB8"/>
    <w:rsid w:val="005E77C2"/>
    <w:rsid w:val="005E7ADE"/>
    <w:rsid w:val="005E7C1D"/>
    <w:rsid w:val="005F025E"/>
    <w:rsid w:val="005F0EBD"/>
    <w:rsid w:val="005F1373"/>
    <w:rsid w:val="005F1526"/>
    <w:rsid w:val="005F1B9F"/>
    <w:rsid w:val="005F1BA9"/>
    <w:rsid w:val="005F2203"/>
    <w:rsid w:val="005F27C4"/>
    <w:rsid w:val="005F3A59"/>
    <w:rsid w:val="005F3AFE"/>
    <w:rsid w:val="005F3ECB"/>
    <w:rsid w:val="005F48B8"/>
    <w:rsid w:val="005F494C"/>
    <w:rsid w:val="005F4CCE"/>
    <w:rsid w:val="005F5427"/>
    <w:rsid w:val="005F5BF5"/>
    <w:rsid w:val="005F6554"/>
    <w:rsid w:val="005F70F4"/>
    <w:rsid w:val="005F725B"/>
    <w:rsid w:val="005F728E"/>
    <w:rsid w:val="00600225"/>
    <w:rsid w:val="006005C7"/>
    <w:rsid w:val="00600CB5"/>
    <w:rsid w:val="00600E67"/>
    <w:rsid w:val="00601523"/>
    <w:rsid w:val="0060170D"/>
    <w:rsid w:val="0060206F"/>
    <w:rsid w:val="006023E6"/>
    <w:rsid w:val="006025DF"/>
    <w:rsid w:val="00602CF3"/>
    <w:rsid w:val="0060307E"/>
    <w:rsid w:val="006030D0"/>
    <w:rsid w:val="006033E5"/>
    <w:rsid w:val="00603630"/>
    <w:rsid w:val="00603A08"/>
    <w:rsid w:val="00604197"/>
    <w:rsid w:val="00604623"/>
    <w:rsid w:val="0060474A"/>
    <w:rsid w:val="006047E1"/>
    <w:rsid w:val="006059CE"/>
    <w:rsid w:val="00605A9C"/>
    <w:rsid w:val="00605E43"/>
    <w:rsid w:val="00605E69"/>
    <w:rsid w:val="00606067"/>
    <w:rsid w:val="00606079"/>
    <w:rsid w:val="00606BCA"/>
    <w:rsid w:val="006072EF"/>
    <w:rsid w:val="00607723"/>
    <w:rsid w:val="00607B00"/>
    <w:rsid w:val="00610171"/>
    <w:rsid w:val="00610723"/>
    <w:rsid w:val="00610B8B"/>
    <w:rsid w:val="00610C5A"/>
    <w:rsid w:val="00610E1C"/>
    <w:rsid w:val="006112F6"/>
    <w:rsid w:val="00611CCE"/>
    <w:rsid w:val="00612235"/>
    <w:rsid w:val="0061232A"/>
    <w:rsid w:val="00612700"/>
    <w:rsid w:val="00612C57"/>
    <w:rsid w:val="0061319C"/>
    <w:rsid w:val="00613C51"/>
    <w:rsid w:val="00613CCA"/>
    <w:rsid w:val="00613F39"/>
    <w:rsid w:val="006143B6"/>
    <w:rsid w:val="0061444D"/>
    <w:rsid w:val="006145FD"/>
    <w:rsid w:val="006148B3"/>
    <w:rsid w:val="00614A11"/>
    <w:rsid w:val="00614A37"/>
    <w:rsid w:val="00614C74"/>
    <w:rsid w:val="00614F92"/>
    <w:rsid w:val="00615E6F"/>
    <w:rsid w:val="006162EF"/>
    <w:rsid w:val="006164D6"/>
    <w:rsid w:val="00616B82"/>
    <w:rsid w:val="00617369"/>
    <w:rsid w:val="00617E93"/>
    <w:rsid w:val="00620195"/>
    <w:rsid w:val="0062024A"/>
    <w:rsid w:val="00620659"/>
    <w:rsid w:val="006208F5"/>
    <w:rsid w:val="0062099C"/>
    <w:rsid w:val="00620FD9"/>
    <w:rsid w:val="006218F3"/>
    <w:rsid w:val="00622B82"/>
    <w:rsid w:val="0062308A"/>
    <w:rsid w:val="006234CC"/>
    <w:rsid w:val="00623A26"/>
    <w:rsid w:val="00623A3B"/>
    <w:rsid w:val="00623F6F"/>
    <w:rsid w:val="00623FE3"/>
    <w:rsid w:val="006245CE"/>
    <w:rsid w:val="00624933"/>
    <w:rsid w:val="00624EA0"/>
    <w:rsid w:val="00624F1B"/>
    <w:rsid w:val="0062563A"/>
    <w:rsid w:val="0062570D"/>
    <w:rsid w:val="00625B1B"/>
    <w:rsid w:val="00626199"/>
    <w:rsid w:val="006262F2"/>
    <w:rsid w:val="006265C4"/>
    <w:rsid w:val="006269CE"/>
    <w:rsid w:val="00626E3B"/>
    <w:rsid w:val="00626EDB"/>
    <w:rsid w:val="00627C4B"/>
    <w:rsid w:val="00630B9A"/>
    <w:rsid w:val="00630C8F"/>
    <w:rsid w:val="00630E82"/>
    <w:rsid w:val="00631B9B"/>
    <w:rsid w:val="0063341C"/>
    <w:rsid w:val="00633E27"/>
    <w:rsid w:val="00634B37"/>
    <w:rsid w:val="00634FEF"/>
    <w:rsid w:val="00635183"/>
    <w:rsid w:val="0063552E"/>
    <w:rsid w:val="0063556F"/>
    <w:rsid w:val="006355E4"/>
    <w:rsid w:val="00635ACB"/>
    <w:rsid w:val="00635B8E"/>
    <w:rsid w:val="00635CF1"/>
    <w:rsid w:val="00636AFC"/>
    <w:rsid w:val="00637115"/>
    <w:rsid w:val="006372F1"/>
    <w:rsid w:val="00640938"/>
    <w:rsid w:val="00640D03"/>
    <w:rsid w:val="00640ECF"/>
    <w:rsid w:val="00641D33"/>
    <w:rsid w:val="00642154"/>
    <w:rsid w:val="00643127"/>
    <w:rsid w:val="00643AF9"/>
    <w:rsid w:val="00643F46"/>
    <w:rsid w:val="00644003"/>
    <w:rsid w:val="006442D0"/>
    <w:rsid w:val="00645643"/>
    <w:rsid w:val="00645787"/>
    <w:rsid w:val="006458C7"/>
    <w:rsid w:val="00645C2F"/>
    <w:rsid w:val="00646741"/>
    <w:rsid w:val="00646967"/>
    <w:rsid w:val="00646FD8"/>
    <w:rsid w:val="0065035F"/>
    <w:rsid w:val="006508FA"/>
    <w:rsid w:val="00651B06"/>
    <w:rsid w:val="00651B95"/>
    <w:rsid w:val="006522E1"/>
    <w:rsid w:val="006534F5"/>
    <w:rsid w:val="00653580"/>
    <w:rsid w:val="006539D1"/>
    <w:rsid w:val="00653A62"/>
    <w:rsid w:val="00653FD0"/>
    <w:rsid w:val="00654A0E"/>
    <w:rsid w:val="00654ADF"/>
    <w:rsid w:val="00654FC5"/>
    <w:rsid w:val="0065577D"/>
    <w:rsid w:val="00655F9F"/>
    <w:rsid w:val="00656507"/>
    <w:rsid w:val="00656754"/>
    <w:rsid w:val="00656CC5"/>
    <w:rsid w:val="00656FD7"/>
    <w:rsid w:val="006574F6"/>
    <w:rsid w:val="006574FD"/>
    <w:rsid w:val="006578C6"/>
    <w:rsid w:val="00657982"/>
    <w:rsid w:val="00660227"/>
    <w:rsid w:val="006605B3"/>
    <w:rsid w:val="00660682"/>
    <w:rsid w:val="00661133"/>
    <w:rsid w:val="00661C9D"/>
    <w:rsid w:val="0066210C"/>
    <w:rsid w:val="0066218D"/>
    <w:rsid w:val="006623C1"/>
    <w:rsid w:val="0066240E"/>
    <w:rsid w:val="006631D6"/>
    <w:rsid w:val="00663B8B"/>
    <w:rsid w:val="00664070"/>
    <w:rsid w:val="00664348"/>
    <w:rsid w:val="00664733"/>
    <w:rsid w:val="00664999"/>
    <w:rsid w:val="00664B7B"/>
    <w:rsid w:val="00664E73"/>
    <w:rsid w:val="00665245"/>
    <w:rsid w:val="00665F27"/>
    <w:rsid w:val="006661C4"/>
    <w:rsid w:val="006662C2"/>
    <w:rsid w:val="0066645E"/>
    <w:rsid w:val="006667EB"/>
    <w:rsid w:val="00666D6B"/>
    <w:rsid w:val="0066705D"/>
    <w:rsid w:val="00667C8B"/>
    <w:rsid w:val="00670258"/>
    <w:rsid w:val="006704E3"/>
    <w:rsid w:val="00670529"/>
    <w:rsid w:val="00670FAB"/>
    <w:rsid w:val="00671066"/>
    <w:rsid w:val="00671694"/>
    <w:rsid w:val="006716B8"/>
    <w:rsid w:val="00672561"/>
    <w:rsid w:val="00672C06"/>
    <w:rsid w:val="00673096"/>
    <w:rsid w:val="00673353"/>
    <w:rsid w:val="00673699"/>
    <w:rsid w:val="0067394E"/>
    <w:rsid w:val="006739C4"/>
    <w:rsid w:val="00673A2B"/>
    <w:rsid w:val="00673F4F"/>
    <w:rsid w:val="00674687"/>
    <w:rsid w:val="00675231"/>
    <w:rsid w:val="006752FD"/>
    <w:rsid w:val="006759DE"/>
    <w:rsid w:val="00675BEC"/>
    <w:rsid w:val="00675F44"/>
    <w:rsid w:val="0067627D"/>
    <w:rsid w:val="00676530"/>
    <w:rsid w:val="00676624"/>
    <w:rsid w:val="00676920"/>
    <w:rsid w:val="00676D50"/>
    <w:rsid w:val="006775D7"/>
    <w:rsid w:val="0067773E"/>
    <w:rsid w:val="006802B3"/>
    <w:rsid w:val="00681260"/>
    <w:rsid w:val="00681382"/>
    <w:rsid w:val="00681A91"/>
    <w:rsid w:val="00681EF9"/>
    <w:rsid w:val="0068203D"/>
    <w:rsid w:val="0068207F"/>
    <w:rsid w:val="0068256C"/>
    <w:rsid w:val="006826F1"/>
    <w:rsid w:val="00682E5F"/>
    <w:rsid w:val="006832CB"/>
    <w:rsid w:val="006834E8"/>
    <w:rsid w:val="00683C84"/>
    <w:rsid w:val="00683CBF"/>
    <w:rsid w:val="0068409B"/>
    <w:rsid w:val="00684150"/>
    <w:rsid w:val="006842CD"/>
    <w:rsid w:val="00684B6F"/>
    <w:rsid w:val="00685444"/>
    <w:rsid w:val="0068573E"/>
    <w:rsid w:val="00690D53"/>
    <w:rsid w:val="00691240"/>
    <w:rsid w:val="00691CB5"/>
    <w:rsid w:val="00691E30"/>
    <w:rsid w:val="00692240"/>
    <w:rsid w:val="006926DC"/>
    <w:rsid w:val="00692EEF"/>
    <w:rsid w:val="006933B8"/>
    <w:rsid w:val="0069361E"/>
    <w:rsid w:val="00693906"/>
    <w:rsid w:val="0069398C"/>
    <w:rsid w:val="00693F05"/>
    <w:rsid w:val="00694139"/>
    <w:rsid w:val="006945F3"/>
    <w:rsid w:val="00694981"/>
    <w:rsid w:val="00695335"/>
    <w:rsid w:val="00695CDF"/>
    <w:rsid w:val="00695CE2"/>
    <w:rsid w:val="00695D50"/>
    <w:rsid w:val="006964A9"/>
    <w:rsid w:val="00696613"/>
    <w:rsid w:val="00696DFD"/>
    <w:rsid w:val="00697034"/>
    <w:rsid w:val="006972CF"/>
    <w:rsid w:val="00697739"/>
    <w:rsid w:val="006A085A"/>
    <w:rsid w:val="006A08E2"/>
    <w:rsid w:val="006A0905"/>
    <w:rsid w:val="006A1690"/>
    <w:rsid w:val="006A1720"/>
    <w:rsid w:val="006A1724"/>
    <w:rsid w:val="006A1BB8"/>
    <w:rsid w:val="006A1D7F"/>
    <w:rsid w:val="006A23A6"/>
    <w:rsid w:val="006A2498"/>
    <w:rsid w:val="006A2526"/>
    <w:rsid w:val="006A2643"/>
    <w:rsid w:val="006A28CC"/>
    <w:rsid w:val="006A33BD"/>
    <w:rsid w:val="006A386F"/>
    <w:rsid w:val="006A3FA7"/>
    <w:rsid w:val="006A494D"/>
    <w:rsid w:val="006A5499"/>
    <w:rsid w:val="006A54AF"/>
    <w:rsid w:val="006A5C1C"/>
    <w:rsid w:val="006A5E10"/>
    <w:rsid w:val="006A5E98"/>
    <w:rsid w:val="006A681F"/>
    <w:rsid w:val="006A73F0"/>
    <w:rsid w:val="006A7573"/>
    <w:rsid w:val="006A7759"/>
    <w:rsid w:val="006A7792"/>
    <w:rsid w:val="006A7ADF"/>
    <w:rsid w:val="006A7E91"/>
    <w:rsid w:val="006A7EC4"/>
    <w:rsid w:val="006A7FE5"/>
    <w:rsid w:val="006B0567"/>
    <w:rsid w:val="006B0991"/>
    <w:rsid w:val="006B0DC1"/>
    <w:rsid w:val="006B0E6E"/>
    <w:rsid w:val="006B0E82"/>
    <w:rsid w:val="006B1211"/>
    <w:rsid w:val="006B19AB"/>
    <w:rsid w:val="006B1F9B"/>
    <w:rsid w:val="006B2043"/>
    <w:rsid w:val="006B26C9"/>
    <w:rsid w:val="006B2B83"/>
    <w:rsid w:val="006B3798"/>
    <w:rsid w:val="006B3A5D"/>
    <w:rsid w:val="006B4033"/>
    <w:rsid w:val="006B4191"/>
    <w:rsid w:val="006B43B3"/>
    <w:rsid w:val="006B47C9"/>
    <w:rsid w:val="006B509C"/>
    <w:rsid w:val="006B56B4"/>
    <w:rsid w:val="006B5970"/>
    <w:rsid w:val="006B5A4A"/>
    <w:rsid w:val="006B5D00"/>
    <w:rsid w:val="006B76C8"/>
    <w:rsid w:val="006C0007"/>
    <w:rsid w:val="006C018D"/>
    <w:rsid w:val="006C0838"/>
    <w:rsid w:val="006C154C"/>
    <w:rsid w:val="006C194E"/>
    <w:rsid w:val="006C24D9"/>
    <w:rsid w:val="006C2861"/>
    <w:rsid w:val="006C2EB2"/>
    <w:rsid w:val="006C3247"/>
    <w:rsid w:val="006C381B"/>
    <w:rsid w:val="006C3DED"/>
    <w:rsid w:val="006C45D0"/>
    <w:rsid w:val="006C49A8"/>
    <w:rsid w:val="006C519C"/>
    <w:rsid w:val="006C52BB"/>
    <w:rsid w:val="006C5458"/>
    <w:rsid w:val="006C545D"/>
    <w:rsid w:val="006C55C0"/>
    <w:rsid w:val="006C5D30"/>
    <w:rsid w:val="006C6218"/>
    <w:rsid w:val="006C6AEA"/>
    <w:rsid w:val="006C75C0"/>
    <w:rsid w:val="006C7E95"/>
    <w:rsid w:val="006D009D"/>
    <w:rsid w:val="006D10CE"/>
    <w:rsid w:val="006D15EA"/>
    <w:rsid w:val="006D194A"/>
    <w:rsid w:val="006D1EDF"/>
    <w:rsid w:val="006D2488"/>
    <w:rsid w:val="006D2A6F"/>
    <w:rsid w:val="006D2F96"/>
    <w:rsid w:val="006D39CC"/>
    <w:rsid w:val="006D3CF7"/>
    <w:rsid w:val="006D4D93"/>
    <w:rsid w:val="006D4E50"/>
    <w:rsid w:val="006D4ECE"/>
    <w:rsid w:val="006D5027"/>
    <w:rsid w:val="006D5357"/>
    <w:rsid w:val="006D5836"/>
    <w:rsid w:val="006D59C4"/>
    <w:rsid w:val="006D659B"/>
    <w:rsid w:val="006D65B9"/>
    <w:rsid w:val="006D67CD"/>
    <w:rsid w:val="006D6DF8"/>
    <w:rsid w:val="006D7262"/>
    <w:rsid w:val="006D74C4"/>
    <w:rsid w:val="006D782B"/>
    <w:rsid w:val="006E0308"/>
    <w:rsid w:val="006E077A"/>
    <w:rsid w:val="006E0D75"/>
    <w:rsid w:val="006E1309"/>
    <w:rsid w:val="006E17B5"/>
    <w:rsid w:val="006E1CE0"/>
    <w:rsid w:val="006E25E6"/>
    <w:rsid w:val="006E2DF3"/>
    <w:rsid w:val="006E31A3"/>
    <w:rsid w:val="006E41D5"/>
    <w:rsid w:val="006E433D"/>
    <w:rsid w:val="006E4C39"/>
    <w:rsid w:val="006E57BD"/>
    <w:rsid w:val="006E5F72"/>
    <w:rsid w:val="006E6143"/>
    <w:rsid w:val="006E6A0A"/>
    <w:rsid w:val="006E6C56"/>
    <w:rsid w:val="006E6DF2"/>
    <w:rsid w:val="006E6F8A"/>
    <w:rsid w:val="006E785F"/>
    <w:rsid w:val="006E7DC6"/>
    <w:rsid w:val="006E7F03"/>
    <w:rsid w:val="006F057C"/>
    <w:rsid w:val="006F1616"/>
    <w:rsid w:val="006F17DD"/>
    <w:rsid w:val="006F2670"/>
    <w:rsid w:val="006F2AB0"/>
    <w:rsid w:val="006F2BA2"/>
    <w:rsid w:val="006F4137"/>
    <w:rsid w:val="006F4558"/>
    <w:rsid w:val="006F4771"/>
    <w:rsid w:val="006F507D"/>
    <w:rsid w:val="006F552E"/>
    <w:rsid w:val="006F57FC"/>
    <w:rsid w:val="006F59B5"/>
    <w:rsid w:val="006F5DF7"/>
    <w:rsid w:val="006F613A"/>
    <w:rsid w:val="006F62FA"/>
    <w:rsid w:val="006F6885"/>
    <w:rsid w:val="006F6C88"/>
    <w:rsid w:val="006F6C89"/>
    <w:rsid w:val="006F7608"/>
    <w:rsid w:val="006F7B62"/>
    <w:rsid w:val="007007B2"/>
    <w:rsid w:val="00700903"/>
    <w:rsid w:val="00700F1E"/>
    <w:rsid w:val="007010A2"/>
    <w:rsid w:val="007013E5"/>
    <w:rsid w:val="00701577"/>
    <w:rsid w:val="00701860"/>
    <w:rsid w:val="007024E1"/>
    <w:rsid w:val="00702949"/>
    <w:rsid w:val="00702C42"/>
    <w:rsid w:val="0070328B"/>
    <w:rsid w:val="007034FD"/>
    <w:rsid w:val="00703CAC"/>
    <w:rsid w:val="00704112"/>
    <w:rsid w:val="007044D0"/>
    <w:rsid w:val="0070465E"/>
    <w:rsid w:val="007049F1"/>
    <w:rsid w:val="00704AE4"/>
    <w:rsid w:val="00704E1B"/>
    <w:rsid w:val="007051A6"/>
    <w:rsid w:val="007052A9"/>
    <w:rsid w:val="007057CE"/>
    <w:rsid w:val="00705C11"/>
    <w:rsid w:val="0070601C"/>
    <w:rsid w:val="00706658"/>
    <w:rsid w:val="00706E22"/>
    <w:rsid w:val="0070701E"/>
    <w:rsid w:val="007078A4"/>
    <w:rsid w:val="00707A3A"/>
    <w:rsid w:val="00707AA6"/>
    <w:rsid w:val="00707B6F"/>
    <w:rsid w:val="00707CD9"/>
    <w:rsid w:val="0071081A"/>
    <w:rsid w:val="00710EAC"/>
    <w:rsid w:val="00711830"/>
    <w:rsid w:val="007118E7"/>
    <w:rsid w:val="00711A5C"/>
    <w:rsid w:val="00711EF1"/>
    <w:rsid w:val="00712284"/>
    <w:rsid w:val="00713C5A"/>
    <w:rsid w:val="0071429B"/>
    <w:rsid w:val="007142C7"/>
    <w:rsid w:val="007146EC"/>
    <w:rsid w:val="0071474D"/>
    <w:rsid w:val="00715557"/>
    <w:rsid w:val="007157A4"/>
    <w:rsid w:val="007157B9"/>
    <w:rsid w:val="00715CA4"/>
    <w:rsid w:val="00716082"/>
    <w:rsid w:val="00716568"/>
    <w:rsid w:val="007171F2"/>
    <w:rsid w:val="00717298"/>
    <w:rsid w:val="0071738F"/>
    <w:rsid w:val="0071758C"/>
    <w:rsid w:val="007206C5"/>
    <w:rsid w:val="00720EAF"/>
    <w:rsid w:val="0072152E"/>
    <w:rsid w:val="00721965"/>
    <w:rsid w:val="00721C0E"/>
    <w:rsid w:val="00722861"/>
    <w:rsid w:val="00722B71"/>
    <w:rsid w:val="007231AD"/>
    <w:rsid w:val="0072321D"/>
    <w:rsid w:val="00724834"/>
    <w:rsid w:val="00724D59"/>
    <w:rsid w:val="00724DF0"/>
    <w:rsid w:val="00724E68"/>
    <w:rsid w:val="00725133"/>
    <w:rsid w:val="007254E1"/>
    <w:rsid w:val="00725D84"/>
    <w:rsid w:val="00725DED"/>
    <w:rsid w:val="0072694B"/>
    <w:rsid w:val="00726B2E"/>
    <w:rsid w:val="00726F7E"/>
    <w:rsid w:val="007272D3"/>
    <w:rsid w:val="00727E80"/>
    <w:rsid w:val="00731649"/>
    <w:rsid w:val="007319CE"/>
    <w:rsid w:val="00731D02"/>
    <w:rsid w:val="00732240"/>
    <w:rsid w:val="00732A2E"/>
    <w:rsid w:val="00732B35"/>
    <w:rsid w:val="00732FC8"/>
    <w:rsid w:val="007330BD"/>
    <w:rsid w:val="00734468"/>
    <w:rsid w:val="00734CA0"/>
    <w:rsid w:val="00734DF4"/>
    <w:rsid w:val="00735596"/>
    <w:rsid w:val="0073566F"/>
    <w:rsid w:val="007357E0"/>
    <w:rsid w:val="00735875"/>
    <w:rsid w:val="007359AD"/>
    <w:rsid w:val="00735A31"/>
    <w:rsid w:val="00735B4B"/>
    <w:rsid w:val="00735C24"/>
    <w:rsid w:val="00735E9B"/>
    <w:rsid w:val="00735EE1"/>
    <w:rsid w:val="0073636A"/>
    <w:rsid w:val="0073652D"/>
    <w:rsid w:val="007367F0"/>
    <w:rsid w:val="007368CE"/>
    <w:rsid w:val="00736B54"/>
    <w:rsid w:val="007379AF"/>
    <w:rsid w:val="00740064"/>
    <w:rsid w:val="00740AE5"/>
    <w:rsid w:val="00740C76"/>
    <w:rsid w:val="00740D13"/>
    <w:rsid w:val="00740E8A"/>
    <w:rsid w:val="007412B1"/>
    <w:rsid w:val="0074173D"/>
    <w:rsid w:val="007419CB"/>
    <w:rsid w:val="00741FAE"/>
    <w:rsid w:val="007421DF"/>
    <w:rsid w:val="007426E2"/>
    <w:rsid w:val="00742979"/>
    <w:rsid w:val="00742C81"/>
    <w:rsid w:val="0074305A"/>
    <w:rsid w:val="0074361B"/>
    <w:rsid w:val="0074393F"/>
    <w:rsid w:val="00743B09"/>
    <w:rsid w:val="00743E7F"/>
    <w:rsid w:val="00743F1D"/>
    <w:rsid w:val="007440B6"/>
    <w:rsid w:val="00744BD9"/>
    <w:rsid w:val="00745542"/>
    <w:rsid w:val="007458DC"/>
    <w:rsid w:val="00745D39"/>
    <w:rsid w:val="00746280"/>
    <w:rsid w:val="0074657C"/>
    <w:rsid w:val="00746D4F"/>
    <w:rsid w:val="00746EF2"/>
    <w:rsid w:val="007475E8"/>
    <w:rsid w:val="0074790F"/>
    <w:rsid w:val="00747957"/>
    <w:rsid w:val="00747AF1"/>
    <w:rsid w:val="00747FAA"/>
    <w:rsid w:val="007504D1"/>
    <w:rsid w:val="00750F5A"/>
    <w:rsid w:val="00751EBA"/>
    <w:rsid w:val="0075285E"/>
    <w:rsid w:val="0075316F"/>
    <w:rsid w:val="007540DD"/>
    <w:rsid w:val="0075474E"/>
    <w:rsid w:val="007549F8"/>
    <w:rsid w:val="00754F0D"/>
    <w:rsid w:val="00756173"/>
    <w:rsid w:val="00756286"/>
    <w:rsid w:val="00756676"/>
    <w:rsid w:val="00756DC7"/>
    <w:rsid w:val="00756DFC"/>
    <w:rsid w:val="00756E51"/>
    <w:rsid w:val="00757285"/>
    <w:rsid w:val="0075741D"/>
    <w:rsid w:val="00757696"/>
    <w:rsid w:val="007576CA"/>
    <w:rsid w:val="007576D4"/>
    <w:rsid w:val="00757E29"/>
    <w:rsid w:val="00757F16"/>
    <w:rsid w:val="0076038C"/>
    <w:rsid w:val="00760643"/>
    <w:rsid w:val="00760967"/>
    <w:rsid w:val="007609A3"/>
    <w:rsid w:val="00760A78"/>
    <w:rsid w:val="00760AD6"/>
    <w:rsid w:val="0076121D"/>
    <w:rsid w:val="0076134D"/>
    <w:rsid w:val="00761848"/>
    <w:rsid w:val="00761957"/>
    <w:rsid w:val="00761C9F"/>
    <w:rsid w:val="007624FE"/>
    <w:rsid w:val="00762A46"/>
    <w:rsid w:val="00762AC9"/>
    <w:rsid w:val="00762CAC"/>
    <w:rsid w:val="0076376E"/>
    <w:rsid w:val="00763877"/>
    <w:rsid w:val="00763935"/>
    <w:rsid w:val="00763D1F"/>
    <w:rsid w:val="007647DA"/>
    <w:rsid w:val="007649F2"/>
    <w:rsid w:val="00764A21"/>
    <w:rsid w:val="00764CC1"/>
    <w:rsid w:val="00764F71"/>
    <w:rsid w:val="00764FDE"/>
    <w:rsid w:val="007653D7"/>
    <w:rsid w:val="007660D8"/>
    <w:rsid w:val="007661AC"/>
    <w:rsid w:val="00766766"/>
    <w:rsid w:val="00766B81"/>
    <w:rsid w:val="00766BFF"/>
    <w:rsid w:val="0076775D"/>
    <w:rsid w:val="00767DCE"/>
    <w:rsid w:val="00767E05"/>
    <w:rsid w:val="00770028"/>
    <w:rsid w:val="00770181"/>
    <w:rsid w:val="0077072A"/>
    <w:rsid w:val="00771501"/>
    <w:rsid w:val="00771F0C"/>
    <w:rsid w:val="007726DC"/>
    <w:rsid w:val="0077282C"/>
    <w:rsid w:val="00772B25"/>
    <w:rsid w:val="00773791"/>
    <w:rsid w:val="00773AA3"/>
    <w:rsid w:val="00773CFD"/>
    <w:rsid w:val="00774528"/>
    <w:rsid w:val="007746F5"/>
    <w:rsid w:val="00774F18"/>
    <w:rsid w:val="007750BC"/>
    <w:rsid w:val="007759C5"/>
    <w:rsid w:val="00775BA3"/>
    <w:rsid w:val="00775D69"/>
    <w:rsid w:val="00775E22"/>
    <w:rsid w:val="00776452"/>
    <w:rsid w:val="0077666F"/>
    <w:rsid w:val="00776F8D"/>
    <w:rsid w:val="00781A35"/>
    <w:rsid w:val="007824F6"/>
    <w:rsid w:val="0078251C"/>
    <w:rsid w:val="00782D40"/>
    <w:rsid w:val="00782E75"/>
    <w:rsid w:val="007830EF"/>
    <w:rsid w:val="00783AA0"/>
    <w:rsid w:val="00783D06"/>
    <w:rsid w:val="00783F19"/>
    <w:rsid w:val="007840D7"/>
    <w:rsid w:val="00785484"/>
    <w:rsid w:val="00785679"/>
    <w:rsid w:val="007859F5"/>
    <w:rsid w:val="007860B0"/>
    <w:rsid w:val="007862C8"/>
    <w:rsid w:val="007866B7"/>
    <w:rsid w:val="00790170"/>
    <w:rsid w:val="00790606"/>
    <w:rsid w:val="0079091C"/>
    <w:rsid w:val="00790DBF"/>
    <w:rsid w:val="0079107F"/>
    <w:rsid w:val="007915C9"/>
    <w:rsid w:val="007917C8"/>
    <w:rsid w:val="00791B11"/>
    <w:rsid w:val="007924ED"/>
    <w:rsid w:val="00793B1D"/>
    <w:rsid w:val="00793DCD"/>
    <w:rsid w:val="0079415A"/>
    <w:rsid w:val="007941B5"/>
    <w:rsid w:val="007951E4"/>
    <w:rsid w:val="0079567F"/>
    <w:rsid w:val="00795B26"/>
    <w:rsid w:val="00795DDB"/>
    <w:rsid w:val="00796431"/>
    <w:rsid w:val="007964BE"/>
    <w:rsid w:val="007966E8"/>
    <w:rsid w:val="007969A2"/>
    <w:rsid w:val="00796F2D"/>
    <w:rsid w:val="00797926"/>
    <w:rsid w:val="00797AD6"/>
    <w:rsid w:val="007A0D4C"/>
    <w:rsid w:val="007A0E53"/>
    <w:rsid w:val="007A0FF7"/>
    <w:rsid w:val="007A1160"/>
    <w:rsid w:val="007A1CF8"/>
    <w:rsid w:val="007A1E69"/>
    <w:rsid w:val="007A2345"/>
    <w:rsid w:val="007A2617"/>
    <w:rsid w:val="007A284D"/>
    <w:rsid w:val="007A343F"/>
    <w:rsid w:val="007A3509"/>
    <w:rsid w:val="007A358C"/>
    <w:rsid w:val="007A3654"/>
    <w:rsid w:val="007A43EC"/>
    <w:rsid w:val="007A4B77"/>
    <w:rsid w:val="007A53AD"/>
    <w:rsid w:val="007A5D8A"/>
    <w:rsid w:val="007A5DD2"/>
    <w:rsid w:val="007A6112"/>
    <w:rsid w:val="007A63B1"/>
    <w:rsid w:val="007A64F7"/>
    <w:rsid w:val="007A6A9B"/>
    <w:rsid w:val="007A6D13"/>
    <w:rsid w:val="007A6D49"/>
    <w:rsid w:val="007A7B97"/>
    <w:rsid w:val="007A7CA8"/>
    <w:rsid w:val="007A7E78"/>
    <w:rsid w:val="007B02BB"/>
    <w:rsid w:val="007B058A"/>
    <w:rsid w:val="007B070D"/>
    <w:rsid w:val="007B09EE"/>
    <w:rsid w:val="007B0CCE"/>
    <w:rsid w:val="007B127F"/>
    <w:rsid w:val="007B15B3"/>
    <w:rsid w:val="007B1693"/>
    <w:rsid w:val="007B18DF"/>
    <w:rsid w:val="007B1A92"/>
    <w:rsid w:val="007B1B64"/>
    <w:rsid w:val="007B1C1F"/>
    <w:rsid w:val="007B2204"/>
    <w:rsid w:val="007B2527"/>
    <w:rsid w:val="007B2ADC"/>
    <w:rsid w:val="007B2C1E"/>
    <w:rsid w:val="007B2EC8"/>
    <w:rsid w:val="007B2EE2"/>
    <w:rsid w:val="007B306A"/>
    <w:rsid w:val="007B32F9"/>
    <w:rsid w:val="007B3541"/>
    <w:rsid w:val="007B39DE"/>
    <w:rsid w:val="007B40C1"/>
    <w:rsid w:val="007B45F0"/>
    <w:rsid w:val="007B45F5"/>
    <w:rsid w:val="007B4C92"/>
    <w:rsid w:val="007B4D7A"/>
    <w:rsid w:val="007B5582"/>
    <w:rsid w:val="007B5A39"/>
    <w:rsid w:val="007B6258"/>
    <w:rsid w:val="007B6271"/>
    <w:rsid w:val="007B6348"/>
    <w:rsid w:val="007B6511"/>
    <w:rsid w:val="007B658E"/>
    <w:rsid w:val="007B65B4"/>
    <w:rsid w:val="007B67DA"/>
    <w:rsid w:val="007B6840"/>
    <w:rsid w:val="007B6F13"/>
    <w:rsid w:val="007B7085"/>
    <w:rsid w:val="007B70D5"/>
    <w:rsid w:val="007B726D"/>
    <w:rsid w:val="007B777E"/>
    <w:rsid w:val="007B7BDC"/>
    <w:rsid w:val="007B7ECE"/>
    <w:rsid w:val="007C02A3"/>
    <w:rsid w:val="007C0355"/>
    <w:rsid w:val="007C089C"/>
    <w:rsid w:val="007C12DA"/>
    <w:rsid w:val="007C1A6E"/>
    <w:rsid w:val="007C1C67"/>
    <w:rsid w:val="007C2B0B"/>
    <w:rsid w:val="007C2DC2"/>
    <w:rsid w:val="007C2E19"/>
    <w:rsid w:val="007C351F"/>
    <w:rsid w:val="007C3702"/>
    <w:rsid w:val="007C3FF6"/>
    <w:rsid w:val="007C40F3"/>
    <w:rsid w:val="007C4818"/>
    <w:rsid w:val="007C4881"/>
    <w:rsid w:val="007C49A6"/>
    <w:rsid w:val="007C4AF8"/>
    <w:rsid w:val="007C4C62"/>
    <w:rsid w:val="007C4CF9"/>
    <w:rsid w:val="007C4FDE"/>
    <w:rsid w:val="007C536A"/>
    <w:rsid w:val="007C694E"/>
    <w:rsid w:val="007C6DBF"/>
    <w:rsid w:val="007C758E"/>
    <w:rsid w:val="007C78C1"/>
    <w:rsid w:val="007D00F0"/>
    <w:rsid w:val="007D18C5"/>
    <w:rsid w:val="007D1CF5"/>
    <w:rsid w:val="007D34DF"/>
    <w:rsid w:val="007D4351"/>
    <w:rsid w:val="007D4FA6"/>
    <w:rsid w:val="007D5164"/>
    <w:rsid w:val="007D53E2"/>
    <w:rsid w:val="007D639E"/>
    <w:rsid w:val="007D673A"/>
    <w:rsid w:val="007D6CB1"/>
    <w:rsid w:val="007D7988"/>
    <w:rsid w:val="007D798B"/>
    <w:rsid w:val="007D7CFA"/>
    <w:rsid w:val="007E0331"/>
    <w:rsid w:val="007E049E"/>
    <w:rsid w:val="007E04AD"/>
    <w:rsid w:val="007E099A"/>
    <w:rsid w:val="007E0AA0"/>
    <w:rsid w:val="007E0B28"/>
    <w:rsid w:val="007E0F0E"/>
    <w:rsid w:val="007E0F2A"/>
    <w:rsid w:val="007E17D5"/>
    <w:rsid w:val="007E1B73"/>
    <w:rsid w:val="007E22AC"/>
    <w:rsid w:val="007E2994"/>
    <w:rsid w:val="007E2E0D"/>
    <w:rsid w:val="007E46DA"/>
    <w:rsid w:val="007E4739"/>
    <w:rsid w:val="007E4BB6"/>
    <w:rsid w:val="007E5226"/>
    <w:rsid w:val="007E5505"/>
    <w:rsid w:val="007E5714"/>
    <w:rsid w:val="007E58CB"/>
    <w:rsid w:val="007E5EC4"/>
    <w:rsid w:val="007E61C0"/>
    <w:rsid w:val="007E693B"/>
    <w:rsid w:val="007E6AA7"/>
    <w:rsid w:val="007E74B1"/>
    <w:rsid w:val="007E7680"/>
    <w:rsid w:val="007E7FD2"/>
    <w:rsid w:val="007F05B3"/>
    <w:rsid w:val="007F08DB"/>
    <w:rsid w:val="007F19C0"/>
    <w:rsid w:val="007F2E76"/>
    <w:rsid w:val="007F336E"/>
    <w:rsid w:val="007F3615"/>
    <w:rsid w:val="007F4C5E"/>
    <w:rsid w:val="007F5056"/>
    <w:rsid w:val="007F511C"/>
    <w:rsid w:val="007F53BF"/>
    <w:rsid w:val="007F5728"/>
    <w:rsid w:val="007F5B0C"/>
    <w:rsid w:val="007F5C24"/>
    <w:rsid w:val="007F5CC1"/>
    <w:rsid w:val="007F63D7"/>
    <w:rsid w:val="007F69FE"/>
    <w:rsid w:val="007F6E06"/>
    <w:rsid w:val="007F7558"/>
    <w:rsid w:val="007F76E2"/>
    <w:rsid w:val="007F7DF3"/>
    <w:rsid w:val="00800405"/>
    <w:rsid w:val="00801093"/>
    <w:rsid w:val="00801B3B"/>
    <w:rsid w:val="00801CA9"/>
    <w:rsid w:val="00801F75"/>
    <w:rsid w:val="008025F4"/>
    <w:rsid w:val="00802954"/>
    <w:rsid w:val="00803852"/>
    <w:rsid w:val="00803F3C"/>
    <w:rsid w:val="00803FD5"/>
    <w:rsid w:val="00804CFE"/>
    <w:rsid w:val="0080522B"/>
    <w:rsid w:val="008056F9"/>
    <w:rsid w:val="00805774"/>
    <w:rsid w:val="00805E11"/>
    <w:rsid w:val="00805F71"/>
    <w:rsid w:val="00806301"/>
    <w:rsid w:val="00806563"/>
    <w:rsid w:val="00806908"/>
    <w:rsid w:val="00806EE9"/>
    <w:rsid w:val="008071C1"/>
    <w:rsid w:val="008073CC"/>
    <w:rsid w:val="008073E5"/>
    <w:rsid w:val="00807567"/>
    <w:rsid w:val="0081044E"/>
    <w:rsid w:val="00810517"/>
    <w:rsid w:val="0081056F"/>
    <w:rsid w:val="00810A38"/>
    <w:rsid w:val="00810AF4"/>
    <w:rsid w:val="00810CFB"/>
    <w:rsid w:val="00811084"/>
    <w:rsid w:val="00811098"/>
    <w:rsid w:val="0081130A"/>
    <w:rsid w:val="0081130E"/>
    <w:rsid w:val="00811B08"/>
    <w:rsid w:val="00811B44"/>
    <w:rsid w:val="008124B1"/>
    <w:rsid w:val="00812AD7"/>
    <w:rsid w:val="008130A9"/>
    <w:rsid w:val="0081321E"/>
    <w:rsid w:val="0081383D"/>
    <w:rsid w:val="008141AA"/>
    <w:rsid w:val="00814408"/>
    <w:rsid w:val="0081448D"/>
    <w:rsid w:val="00814881"/>
    <w:rsid w:val="00814A8E"/>
    <w:rsid w:val="00815DFE"/>
    <w:rsid w:val="00815E59"/>
    <w:rsid w:val="00816200"/>
    <w:rsid w:val="008165DE"/>
    <w:rsid w:val="008168B8"/>
    <w:rsid w:val="008168EE"/>
    <w:rsid w:val="00816A16"/>
    <w:rsid w:val="00816C97"/>
    <w:rsid w:val="00820004"/>
    <w:rsid w:val="00820178"/>
    <w:rsid w:val="008208E3"/>
    <w:rsid w:val="008208ED"/>
    <w:rsid w:val="00820A59"/>
    <w:rsid w:val="00820E29"/>
    <w:rsid w:val="008212F0"/>
    <w:rsid w:val="00821C60"/>
    <w:rsid w:val="008228A6"/>
    <w:rsid w:val="00822971"/>
    <w:rsid w:val="008229C5"/>
    <w:rsid w:val="00822A99"/>
    <w:rsid w:val="0082305A"/>
    <w:rsid w:val="008230DC"/>
    <w:rsid w:val="008235D2"/>
    <w:rsid w:val="00824351"/>
    <w:rsid w:val="00824809"/>
    <w:rsid w:val="00824822"/>
    <w:rsid w:val="008254C8"/>
    <w:rsid w:val="008255DF"/>
    <w:rsid w:val="00825CD2"/>
    <w:rsid w:val="00826A51"/>
    <w:rsid w:val="00826E40"/>
    <w:rsid w:val="00826EC1"/>
    <w:rsid w:val="00826ED3"/>
    <w:rsid w:val="00827772"/>
    <w:rsid w:val="008279DF"/>
    <w:rsid w:val="008300A4"/>
    <w:rsid w:val="008301A0"/>
    <w:rsid w:val="00830281"/>
    <w:rsid w:val="00830307"/>
    <w:rsid w:val="00830AD9"/>
    <w:rsid w:val="0083109C"/>
    <w:rsid w:val="00831187"/>
    <w:rsid w:val="00831C93"/>
    <w:rsid w:val="00831DC6"/>
    <w:rsid w:val="0083251E"/>
    <w:rsid w:val="00833336"/>
    <w:rsid w:val="0083381B"/>
    <w:rsid w:val="0083395B"/>
    <w:rsid w:val="00833A36"/>
    <w:rsid w:val="00834205"/>
    <w:rsid w:val="0083422A"/>
    <w:rsid w:val="0083461B"/>
    <w:rsid w:val="00834DC7"/>
    <w:rsid w:val="00834EC9"/>
    <w:rsid w:val="00834FE8"/>
    <w:rsid w:val="0083509C"/>
    <w:rsid w:val="00835ACB"/>
    <w:rsid w:val="00835C58"/>
    <w:rsid w:val="00835FD6"/>
    <w:rsid w:val="008361EB"/>
    <w:rsid w:val="00836780"/>
    <w:rsid w:val="008369F5"/>
    <w:rsid w:val="00837205"/>
    <w:rsid w:val="0083769D"/>
    <w:rsid w:val="00837B00"/>
    <w:rsid w:val="00837E95"/>
    <w:rsid w:val="0084010E"/>
    <w:rsid w:val="008401BF"/>
    <w:rsid w:val="00840B2C"/>
    <w:rsid w:val="00840B6F"/>
    <w:rsid w:val="00841440"/>
    <w:rsid w:val="00841C80"/>
    <w:rsid w:val="00841CE0"/>
    <w:rsid w:val="0084202B"/>
    <w:rsid w:val="0084229D"/>
    <w:rsid w:val="008423A4"/>
    <w:rsid w:val="00842B07"/>
    <w:rsid w:val="00842E83"/>
    <w:rsid w:val="00843724"/>
    <w:rsid w:val="008438A7"/>
    <w:rsid w:val="0084390D"/>
    <w:rsid w:val="008439FE"/>
    <w:rsid w:val="00843BA2"/>
    <w:rsid w:val="00843D40"/>
    <w:rsid w:val="00844452"/>
    <w:rsid w:val="0084483B"/>
    <w:rsid w:val="0084491B"/>
    <w:rsid w:val="00845DD1"/>
    <w:rsid w:val="00846655"/>
    <w:rsid w:val="00846B16"/>
    <w:rsid w:val="00846CE2"/>
    <w:rsid w:val="00846E7B"/>
    <w:rsid w:val="008473F2"/>
    <w:rsid w:val="00847499"/>
    <w:rsid w:val="008474B9"/>
    <w:rsid w:val="00847720"/>
    <w:rsid w:val="00847A48"/>
    <w:rsid w:val="00847AC9"/>
    <w:rsid w:val="00847BA3"/>
    <w:rsid w:val="00847C7E"/>
    <w:rsid w:val="00850E12"/>
    <w:rsid w:val="00850E62"/>
    <w:rsid w:val="00851721"/>
    <w:rsid w:val="008522C5"/>
    <w:rsid w:val="008527EA"/>
    <w:rsid w:val="0085284B"/>
    <w:rsid w:val="00852D4C"/>
    <w:rsid w:val="00852E96"/>
    <w:rsid w:val="008530A4"/>
    <w:rsid w:val="00853509"/>
    <w:rsid w:val="008535F3"/>
    <w:rsid w:val="00853ED3"/>
    <w:rsid w:val="00854543"/>
    <w:rsid w:val="0085460D"/>
    <w:rsid w:val="008546A5"/>
    <w:rsid w:val="0085512B"/>
    <w:rsid w:val="008559AE"/>
    <w:rsid w:val="00855E6B"/>
    <w:rsid w:val="00856059"/>
    <w:rsid w:val="00856159"/>
    <w:rsid w:val="00856B09"/>
    <w:rsid w:val="00857BA5"/>
    <w:rsid w:val="008601D5"/>
    <w:rsid w:val="00860498"/>
    <w:rsid w:val="00860668"/>
    <w:rsid w:val="008612AD"/>
    <w:rsid w:val="00861553"/>
    <w:rsid w:val="00861DD4"/>
    <w:rsid w:val="0086212C"/>
    <w:rsid w:val="008623E7"/>
    <w:rsid w:val="0086279F"/>
    <w:rsid w:val="00862840"/>
    <w:rsid w:val="00862DB7"/>
    <w:rsid w:val="00862F08"/>
    <w:rsid w:val="00862FDB"/>
    <w:rsid w:val="0086349E"/>
    <w:rsid w:val="008637D4"/>
    <w:rsid w:val="00863FFA"/>
    <w:rsid w:val="00864130"/>
    <w:rsid w:val="00864EB7"/>
    <w:rsid w:val="00865DF8"/>
    <w:rsid w:val="00865FB8"/>
    <w:rsid w:val="008660ED"/>
    <w:rsid w:val="0086646B"/>
    <w:rsid w:val="008664EA"/>
    <w:rsid w:val="00870470"/>
    <w:rsid w:val="00870497"/>
    <w:rsid w:val="00870F10"/>
    <w:rsid w:val="0087116F"/>
    <w:rsid w:val="008712D9"/>
    <w:rsid w:val="00871ED7"/>
    <w:rsid w:val="00871F5D"/>
    <w:rsid w:val="00871FAE"/>
    <w:rsid w:val="00872025"/>
    <w:rsid w:val="0087244E"/>
    <w:rsid w:val="00872702"/>
    <w:rsid w:val="0087316D"/>
    <w:rsid w:val="00873C57"/>
    <w:rsid w:val="008743DF"/>
    <w:rsid w:val="008746CA"/>
    <w:rsid w:val="008747DB"/>
    <w:rsid w:val="00874B29"/>
    <w:rsid w:val="00875090"/>
    <w:rsid w:val="00875130"/>
    <w:rsid w:val="00875229"/>
    <w:rsid w:val="008754BD"/>
    <w:rsid w:val="008755DF"/>
    <w:rsid w:val="00875C93"/>
    <w:rsid w:val="00875DE7"/>
    <w:rsid w:val="0087601B"/>
    <w:rsid w:val="0087657D"/>
    <w:rsid w:val="00876924"/>
    <w:rsid w:val="00876ED1"/>
    <w:rsid w:val="0087712F"/>
    <w:rsid w:val="0087756A"/>
    <w:rsid w:val="00877F73"/>
    <w:rsid w:val="0088160A"/>
    <w:rsid w:val="00881701"/>
    <w:rsid w:val="00881715"/>
    <w:rsid w:val="00881A59"/>
    <w:rsid w:val="00881A73"/>
    <w:rsid w:val="00881B77"/>
    <w:rsid w:val="008821C3"/>
    <w:rsid w:val="0088228D"/>
    <w:rsid w:val="008824D5"/>
    <w:rsid w:val="008825AF"/>
    <w:rsid w:val="00882BAD"/>
    <w:rsid w:val="00882EE9"/>
    <w:rsid w:val="00882FE1"/>
    <w:rsid w:val="008830F2"/>
    <w:rsid w:val="00883209"/>
    <w:rsid w:val="008835F8"/>
    <w:rsid w:val="008836BD"/>
    <w:rsid w:val="00883703"/>
    <w:rsid w:val="00883720"/>
    <w:rsid w:val="0088391F"/>
    <w:rsid w:val="00884752"/>
    <w:rsid w:val="00884C71"/>
    <w:rsid w:val="00884CCF"/>
    <w:rsid w:val="00885093"/>
    <w:rsid w:val="00885514"/>
    <w:rsid w:val="008859FF"/>
    <w:rsid w:val="00885AB9"/>
    <w:rsid w:val="00886673"/>
    <w:rsid w:val="008867FC"/>
    <w:rsid w:val="00886941"/>
    <w:rsid w:val="00886B7A"/>
    <w:rsid w:val="00886F68"/>
    <w:rsid w:val="008870E4"/>
    <w:rsid w:val="00887460"/>
    <w:rsid w:val="008875D0"/>
    <w:rsid w:val="0088762C"/>
    <w:rsid w:val="00887AFD"/>
    <w:rsid w:val="00887C46"/>
    <w:rsid w:val="0089013A"/>
    <w:rsid w:val="008907A4"/>
    <w:rsid w:val="00890D5B"/>
    <w:rsid w:val="008911EC"/>
    <w:rsid w:val="0089129A"/>
    <w:rsid w:val="008913AA"/>
    <w:rsid w:val="00891529"/>
    <w:rsid w:val="00891B4E"/>
    <w:rsid w:val="00891C2F"/>
    <w:rsid w:val="00891FE1"/>
    <w:rsid w:val="008922C0"/>
    <w:rsid w:val="0089233C"/>
    <w:rsid w:val="0089267D"/>
    <w:rsid w:val="00892A09"/>
    <w:rsid w:val="00892BF3"/>
    <w:rsid w:val="00892F3E"/>
    <w:rsid w:val="00893134"/>
    <w:rsid w:val="00893227"/>
    <w:rsid w:val="0089389D"/>
    <w:rsid w:val="00893FF4"/>
    <w:rsid w:val="00894210"/>
    <w:rsid w:val="00894731"/>
    <w:rsid w:val="0089549B"/>
    <w:rsid w:val="00895570"/>
    <w:rsid w:val="00895673"/>
    <w:rsid w:val="00895DBA"/>
    <w:rsid w:val="00895F72"/>
    <w:rsid w:val="008960A9"/>
    <w:rsid w:val="008961EA"/>
    <w:rsid w:val="008962AC"/>
    <w:rsid w:val="00896379"/>
    <w:rsid w:val="00896AC8"/>
    <w:rsid w:val="00896DD1"/>
    <w:rsid w:val="008970B2"/>
    <w:rsid w:val="00897814"/>
    <w:rsid w:val="008979C6"/>
    <w:rsid w:val="00897C31"/>
    <w:rsid w:val="008A06C6"/>
    <w:rsid w:val="008A09D4"/>
    <w:rsid w:val="008A0EB6"/>
    <w:rsid w:val="008A154D"/>
    <w:rsid w:val="008A1C56"/>
    <w:rsid w:val="008A1E47"/>
    <w:rsid w:val="008A1F8B"/>
    <w:rsid w:val="008A28A0"/>
    <w:rsid w:val="008A2ABD"/>
    <w:rsid w:val="008A3086"/>
    <w:rsid w:val="008A3663"/>
    <w:rsid w:val="008A4252"/>
    <w:rsid w:val="008A443F"/>
    <w:rsid w:val="008A466C"/>
    <w:rsid w:val="008A48A3"/>
    <w:rsid w:val="008A50C8"/>
    <w:rsid w:val="008A5465"/>
    <w:rsid w:val="008A5650"/>
    <w:rsid w:val="008A5A88"/>
    <w:rsid w:val="008A6C10"/>
    <w:rsid w:val="008A7832"/>
    <w:rsid w:val="008A7C80"/>
    <w:rsid w:val="008A7EC5"/>
    <w:rsid w:val="008A7FD4"/>
    <w:rsid w:val="008B00C5"/>
    <w:rsid w:val="008B0560"/>
    <w:rsid w:val="008B0D5C"/>
    <w:rsid w:val="008B0DF7"/>
    <w:rsid w:val="008B0FB6"/>
    <w:rsid w:val="008B188F"/>
    <w:rsid w:val="008B1B0A"/>
    <w:rsid w:val="008B21C5"/>
    <w:rsid w:val="008B2549"/>
    <w:rsid w:val="008B32F6"/>
    <w:rsid w:val="008B3343"/>
    <w:rsid w:val="008B340C"/>
    <w:rsid w:val="008B37CF"/>
    <w:rsid w:val="008B41CE"/>
    <w:rsid w:val="008B43FE"/>
    <w:rsid w:val="008B4469"/>
    <w:rsid w:val="008B4719"/>
    <w:rsid w:val="008B4D88"/>
    <w:rsid w:val="008B5539"/>
    <w:rsid w:val="008B59AC"/>
    <w:rsid w:val="008B5D5C"/>
    <w:rsid w:val="008B5DE8"/>
    <w:rsid w:val="008B6075"/>
    <w:rsid w:val="008B6121"/>
    <w:rsid w:val="008B624D"/>
    <w:rsid w:val="008B6367"/>
    <w:rsid w:val="008B6E98"/>
    <w:rsid w:val="008B6EA1"/>
    <w:rsid w:val="008B7C98"/>
    <w:rsid w:val="008C0417"/>
    <w:rsid w:val="008C0478"/>
    <w:rsid w:val="008C0B7B"/>
    <w:rsid w:val="008C1040"/>
    <w:rsid w:val="008C2D9E"/>
    <w:rsid w:val="008C30B1"/>
    <w:rsid w:val="008C30F3"/>
    <w:rsid w:val="008C3AEA"/>
    <w:rsid w:val="008C4354"/>
    <w:rsid w:val="008C46B4"/>
    <w:rsid w:val="008C4B04"/>
    <w:rsid w:val="008C4C9C"/>
    <w:rsid w:val="008C50C2"/>
    <w:rsid w:val="008C54C8"/>
    <w:rsid w:val="008C54C9"/>
    <w:rsid w:val="008C6184"/>
    <w:rsid w:val="008C69C0"/>
    <w:rsid w:val="008C6B7A"/>
    <w:rsid w:val="008C700D"/>
    <w:rsid w:val="008C75A5"/>
    <w:rsid w:val="008C7BA0"/>
    <w:rsid w:val="008C7CD1"/>
    <w:rsid w:val="008D01DA"/>
    <w:rsid w:val="008D0F78"/>
    <w:rsid w:val="008D1257"/>
    <w:rsid w:val="008D15AD"/>
    <w:rsid w:val="008D1874"/>
    <w:rsid w:val="008D1A96"/>
    <w:rsid w:val="008D1E28"/>
    <w:rsid w:val="008D20F7"/>
    <w:rsid w:val="008D285F"/>
    <w:rsid w:val="008D29AE"/>
    <w:rsid w:val="008D3692"/>
    <w:rsid w:val="008D41FE"/>
    <w:rsid w:val="008D4442"/>
    <w:rsid w:val="008D459A"/>
    <w:rsid w:val="008D47B6"/>
    <w:rsid w:val="008D4A83"/>
    <w:rsid w:val="008D5FC0"/>
    <w:rsid w:val="008D603B"/>
    <w:rsid w:val="008D611B"/>
    <w:rsid w:val="008D61A3"/>
    <w:rsid w:val="008D6C8D"/>
    <w:rsid w:val="008D7B40"/>
    <w:rsid w:val="008D7E68"/>
    <w:rsid w:val="008E0671"/>
    <w:rsid w:val="008E06FA"/>
    <w:rsid w:val="008E0EDB"/>
    <w:rsid w:val="008E1660"/>
    <w:rsid w:val="008E1A1F"/>
    <w:rsid w:val="008E2122"/>
    <w:rsid w:val="008E2951"/>
    <w:rsid w:val="008E3422"/>
    <w:rsid w:val="008E3474"/>
    <w:rsid w:val="008E3932"/>
    <w:rsid w:val="008E393B"/>
    <w:rsid w:val="008E3F6B"/>
    <w:rsid w:val="008E4886"/>
    <w:rsid w:val="008E48BB"/>
    <w:rsid w:val="008E4BF3"/>
    <w:rsid w:val="008E4D85"/>
    <w:rsid w:val="008E5151"/>
    <w:rsid w:val="008E5185"/>
    <w:rsid w:val="008E5D10"/>
    <w:rsid w:val="008E5F42"/>
    <w:rsid w:val="008E7120"/>
    <w:rsid w:val="008E7164"/>
    <w:rsid w:val="008E7425"/>
    <w:rsid w:val="008E75D7"/>
    <w:rsid w:val="008E7659"/>
    <w:rsid w:val="008E7666"/>
    <w:rsid w:val="008E7A62"/>
    <w:rsid w:val="008E7BF7"/>
    <w:rsid w:val="008E7FBD"/>
    <w:rsid w:val="008F033C"/>
    <w:rsid w:val="008F0C82"/>
    <w:rsid w:val="008F118F"/>
    <w:rsid w:val="008F1198"/>
    <w:rsid w:val="008F2DE3"/>
    <w:rsid w:val="008F2EE7"/>
    <w:rsid w:val="008F3335"/>
    <w:rsid w:val="008F3E83"/>
    <w:rsid w:val="008F4349"/>
    <w:rsid w:val="008F4417"/>
    <w:rsid w:val="008F4E67"/>
    <w:rsid w:val="008F4E7E"/>
    <w:rsid w:val="008F5352"/>
    <w:rsid w:val="008F536E"/>
    <w:rsid w:val="008F5B55"/>
    <w:rsid w:val="008F5E4A"/>
    <w:rsid w:val="008F616A"/>
    <w:rsid w:val="008F61D1"/>
    <w:rsid w:val="008F65B5"/>
    <w:rsid w:val="008F6A6C"/>
    <w:rsid w:val="008F731A"/>
    <w:rsid w:val="008F749E"/>
    <w:rsid w:val="008F757C"/>
    <w:rsid w:val="008F7A89"/>
    <w:rsid w:val="008F7EC9"/>
    <w:rsid w:val="00900454"/>
    <w:rsid w:val="00900693"/>
    <w:rsid w:val="009007E8"/>
    <w:rsid w:val="0090185C"/>
    <w:rsid w:val="00901C07"/>
    <w:rsid w:val="0090235C"/>
    <w:rsid w:val="009023E2"/>
    <w:rsid w:val="00902429"/>
    <w:rsid w:val="0090269C"/>
    <w:rsid w:val="00902BA1"/>
    <w:rsid w:val="00902FAF"/>
    <w:rsid w:val="009035DA"/>
    <w:rsid w:val="00903836"/>
    <w:rsid w:val="00903FD4"/>
    <w:rsid w:val="0090452D"/>
    <w:rsid w:val="00904A1A"/>
    <w:rsid w:val="00904AF5"/>
    <w:rsid w:val="00904C18"/>
    <w:rsid w:val="00904F66"/>
    <w:rsid w:val="00905126"/>
    <w:rsid w:val="00905357"/>
    <w:rsid w:val="00905705"/>
    <w:rsid w:val="00905BFD"/>
    <w:rsid w:val="00905EE3"/>
    <w:rsid w:val="00906944"/>
    <w:rsid w:val="00906FE2"/>
    <w:rsid w:val="00907CD2"/>
    <w:rsid w:val="00907DD6"/>
    <w:rsid w:val="00907F35"/>
    <w:rsid w:val="00910496"/>
    <w:rsid w:val="00910E4F"/>
    <w:rsid w:val="00911950"/>
    <w:rsid w:val="00911CBA"/>
    <w:rsid w:val="0091256B"/>
    <w:rsid w:val="00912C9C"/>
    <w:rsid w:val="009138BE"/>
    <w:rsid w:val="00913B76"/>
    <w:rsid w:val="009153BC"/>
    <w:rsid w:val="00915770"/>
    <w:rsid w:val="00915CAB"/>
    <w:rsid w:val="00916A82"/>
    <w:rsid w:val="00916AD9"/>
    <w:rsid w:val="00916D7E"/>
    <w:rsid w:val="00916DAE"/>
    <w:rsid w:val="009170DD"/>
    <w:rsid w:val="00917160"/>
    <w:rsid w:val="0091741D"/>
    <w:rsid w:val="00920411"/>
    <w:rsid w:val="00921252"/>
    <w:rsid w:val="00921903"/>
    <w:rsid w:val="00921D28"/>
    <w:rsid w:val="00922044"/>
    <w:rsid w:val="00922F2C"/>
    <w:rsid w:val="00923452"/>
    <w:rsid w:val="00923466"/>
    <w:rsid w:val="009236F3"/>
    <w:rsid w:val="009247EC"/>
    <w:rsid w:val="0092491C"/>
    <w:rsid w:val="009249A5"/>
    <w:rsid w:val="00924D33"/>
    <w:rsid w:val="0092546F"/>
    <w:rsid w:val="00925707"/>
    <w:rsid w:val="00925E9A"/>
    <w:rsid w:val="00926980"/>
    <w:rsid w:val="00927BA1"/>
    <w:rsid w:val="00927D1B"/>
    <w:rsid w:val="00927EF2"/>
    <w:rsid w:val="009301CB"/>
    <w:rsid w:val="00930C47"/>
    <w:rsid w:val="009310E8"/>
    <w:rsid w:val="00931106"/>
    <w:rsid w:val="009312EE"/>
    <w:rsid w:val="009314B5"/>
    <w:rsid w:val="00931BD9"/>
    <w:rsid w:val="00932155"/>
    <w:rsid w:val="009329C3"/>
    <w:rsid w:val="00932D8F"/>
    <w:rsid w:val="00932EFD"/>
    <w:rsid w:val="00932FEE"/>
    <w:rsid w:val="00933730"/>
    <w:rsid w:val="00933962"/>
    <w:rsid w:val="00933D1D"/>
    <w:rsid w:val="00933D6A"/>
    <w:rsid w:val="00934269"/>
    <w:rsid w:val="00934411"/>
    <w:rsid w:val="009346D1"/>
    <w:rsid w:val="00934BD8"/>
    <w:rsid w:val="00934C08"/>
    <w:rsid w:val="00934E01"/>
    <w:rsid w:val="0093519D"/>
    <w:rsid w:val="00935A15"/>
    <w:rsid w:val="00935D54"/>
    <w:rsid w:val="00935FF3"/>
    <w:rsid w:val="00936366"/>
    <w:rsid w:val="00936435"/>
    <w:rsid w:val="009367BA"/>
    <w:rsid w:val="0093680D"/>
    <w:rsid w:val="00936825"/>
    <w:rsid w:val="009368B0"/>
    <w:rsid w:val="00936B0E"/>
    <w:rsid w:val="00937320"/>
    <w:rsid w:val="00937354"/>
    <w:rsid w:val="0093745A"/>
    <w:rsid w:val="00937AF1"/>
    <w:rsid w:val="009401AB"/>
    <w:rsid w:val="00940A8F"/>
    <w:rsid w:val="0094109E"/>
    <w:rsid w:val="00941156"/>
    <w:rsid w:val="009413B0"/>
    <w:rsid w:val="00941948"/>
    <w:rsid w:val="00941A67"/>
    <w:rsid w:val="00941DE4"/>
    <w:rsid w:val="00942B3B"/>
    <w:rsid w:val="00942BB5"/>
    <w:rsid w:val="00942C53"/>
    <w:rsid w:val="00942D74"/>
    <w:rsid w:val="00942DC2"/>
    <w:rsid w:val="0094306B"/>
    <w:rsid w:val="0094406D"/>
    <w:rsid w:val="009446A4"/>
    <w:rsid w:val="00944857"/>
    <w:rsid w:val="00944BC9"/>
    <w:rsid w:val="00945118"/>
    <w:rsid w:val="00945725"/>
    <w:rsid w:val="00945E34"/>
    <w:rsid w:val="009462E7"/>
    <w:rsid w:val="00946307"/>
    <w:rsid w:val="009471A8"/>
    <w:rsid w:val="009473CA"/>
    <w:rsid w:val="00947D7C"/>
    <w:rsid w:val="00947E57"/>
    <w:rsid w:val="00947FF7"/>
    <w:rsid w:val="0095053F"/>
    <w:rsid w:val="00951161"/>
    <w:rsid w:val="00951638"/>
    <w:rsid w:val="00951DE1"/>
    <w:rsid w:val="00952360"/>
    <w:rsid w:val="009525E5"/>
    <w:rsid w:val="00952933"/>
    <w:rsid w:val="00952CA6"/>
    <w:rsid w:val="00952E9C"/>
    <w:rsid w:val="00952F78"/>
    <w:rsid w:val="00953652"/>
    <w:rsid w:val="0095380B"/>
    <w:rsid w:val="009538DB"/>
    <w:rsid w:val="0095424D"/>
    <w:rsid w:val="0095424F"/>
    <w:rsid w:val="009545ED"/>
    <w:rsid w:val="0095463B"/>
    <w:rsid w:val="00954AB5"/>
    <w:rsid w:val="00955547"/>
    <w:rsid w:val="009558F6"/>
    <w:rsid w:val="00955C19"/>
    <w:rsid w:val="009560B1"/>
    <w:rsid w:val="00956163"/>
    <w:rsid w:val="00956309"/>
    <w:rsid w:val="00956543"/>
    <w:rsid w:val="00956EF1"/>
    <w:rsid w:val="00956F5F"/>
    <w:rsid w:val="00957559"/>
    <w:rsid w:val="0095759B"/>
    <w:rsid w:val="00957F36"/>
    <w:rsid w:val="00957F5C"/>
    <w:rsid w:val="00961364"/>
    <w:rsid w:val="009615F1"/>
    <w:rsid w:val="009616E8"/>
    <w:rsid w:val="00961CBF"/>
    <w:rsid w:val="00961D52"/>
    <w:rsid w:val="00961DC5"/>
    <w:rsid w:val="00962046"/>
    <w:rsid w:val="00962114"/>
    <w:rsid w:val="00962391"/>
    <w:rsid w:val="00962DC7"/>
    <w:rsid w:val="00962EC2"/>
    <w:rsid w:val="0096304D"/>
    <w:rsid w:val="00963286"/>
    <w:rsid w:val="0096393B"/>
    <w:rsid w:val="00963F6A"/>
    <w:rsid w:val="009644A5"/>
    <w:rsid w:val="00964DED"/>
    <w:rsid w:val="0096533C"/>
    <w:rsid w:val="00965761"/>
    <w:rsid w:val="009657C3"/>
    <w:rsid w:val="00965B2E"/>
    <w:rsid w:val="00965B5A"/>
    <w:rsid w:val="0096664F"/>
    <w:rsid w:val="00966787"/>
    <w:rsid w:val="00966D5E"/>
    <w:rsid w:val="0096703D"/>
    <w:rsid w:val="00967B9E"/>
    <w:rsid w:val="00967DF3"/>
    <w:rsid w:val="009709E9"/>
    <w:rsid w:val="009711B6"/>
    <w:rsid w:val="0097144B"/>
    <w:rsid w:val="00971479"/>
    <w:rsid w:val="00971F72"/>
    <w:rsid w:val="00972052"/>
    <w:rsid w:val="00972D55"/>
    <w:rsid w:val="00973085"/>
    <w:rsid w:val="0097316C"/>
    <w:rsid w:val="00974032"/>
    <w:rsid w:val="00974313"/>
    <w:rsid w:val="00974CAD"/>
    <w:rsid w:val="00974EF7"/>
    <w:rsid w:val="00974FC5"/>
    <w:rsid w:val="009759A9"/>
    <w:rsid w:val="00976203"/>
    <w:rsid w:val="009762DD"/>
    <w:rsid w:val="00976CAB"/>
    <w:rsid w:val="0097724C"/>
    <w:rsid w:val="009772A2"/>
    <w:rsid w:val="0097736B"/>
    <w:rsid w:val="0097774D"/>
    <w:rsid w:val="00977E53"/>
    <w:rsid w:val="0098005B"/>
    <w:rsid w:val="009800F6"/>
    <w:rsid w:val="00980958"/>
    <w:rsid w:val="00980BF8"/>
    <w:rsid w:val="00981DD9"/>
    <w:rsid w:val="00982193"/>
    <w:rsid w:val="0098260C"/>
    <w:rsid w:val="009827E5"/>
    <w:rsid w:val="009838C7"/>
    <w:rsid w:val="009839E6"/>
    <w:rsid w:val="00983D75"/>
    <w:rsid w:val="00983F16"/>
    <w:rsid w:val="0098419E"/>
    <w:rsid w:val="0098566D"/>
    <w:rsid w:val="00985B11"/>
    <w:rsid w:val="00985E7A"/>
    <w:rsid w:val="00986667"/>
    <w:rsid w:val="009868FF"/>
    <w:rsid w:val="00987545"/>
    <w:rsid w:val="00987E2A"/>
    <w:rsid w:val="009907A5"/>
    <w:rsid w:val="00990E8B"/>
    <w:rsid w:val="00991139"/>
    <w:rsid w:val="0099191E"/>
    <w:rsid w:val="009924DB"/>
    <w:rsid w:val="0099397A"/>
    <w:rsid w:val="00993CB1"/>
    <w:rsid w:val="009952EF"/>
    <w:rsid w:val="00996342"/>
    <w:rsid w:val="009963F4"/>
    <w:rsid w:val="0099655D"/>
    <w:rsid w:val="0099688D"/>
    <w:rsid w:val="009969B2"/>
    <w:rsid w:val="00996C67"/>
    <w:rsid w:val="00997360"/>
    <w:rsid w:val="00997A1A"/>
    <w:rsid w:val="009A17F9"/>
    <w:rsid w:val="009A1A81"/>
    <w:rsid w:val="009A1ED0"/>
    <w:rsid w:val="009A278A"/>
    <w:rsid w:val="009A27CC"/>
    <w:rsid w:val="009A27DC"/>
    <w:rsid w:val="009A28D1"/>
    <w:rsid w:val="009A2D53"/>
    <w:rsid w:val="009A2D5C"/>
    <w:rsid w:val="009A31B5"/>
    <w:rsid w:val="009A3879"/>
    <w:rsid w:val="009A3EB9"/>
    <w:rsid w:val="009A3F2A"/>
    <w:rsid w:val="009A4264"/>
    <w:rsid w:val="009A447C"/>
    <w:rsid w:val="009A4A7D"/>
    <w:rsid w:val="009A5CC1"/>
    <w:rsid w:val="009A5D24"/>
    <w:rsid w:val="009A6659"/>
    <w:rsid w:val="009A6916"/>
    <w:rsid w:val="009A6C20"/>
    <w:rsid w:val="009A7564"/>
    <w:rsid w:val="009A7A13"/>
    <w:rsid w:val="009A7BDE"/>
    <w:rsid w:val="009A7C30"/>
    <w:rsid w:val="009B068C"/>
    <w:rsid w:val="009B07F6"/>
    <w:rsid w:val="009B11CB"/>
    <w:rsid w:val="009B1640"/>
    <w:rsid w:val="009B1C63"/>
    <w:rsid w:val="009B1E02"/>
    <w:rsid w:val="009B1F2B"/>
    <w:rsid w:val="009B2060"/>
    <w:rsid w:val="009B21F1"/>
    <w:rsid w:val="009B2E61"/>
    <w:rsid w:val="009B31F8"/>
    <w:rsid w:val="009B415C"/>
    <w:rsid w:val="009B432F"/>
    <w:rsid w:val="009B4641"/>
    <w:rsid w:val="009B464F"/>
    <w:rsid w:val="009B471B"/>
    <w:rsid w:val="009B4995"/>
    <w:rsid w:val="009B4B68"/>
    <w:rsid w:val="009B4E93"/>
    <w:rsid w:val="009B50A3"/>
    <w:rsid w:val="009B5216"/>
    <w:rsid w:val="009B5CF1"/>
    <w:rsid w:val="009B5DE0"/>
    <w:rsid w:val="009B63A3"/>
    <w:rsid w:val="009B63EF"/>
    <w:rsid w:val="009B66D4"/>
    <w:rsid w:val="009B6BFE"/>
    <w:rsid w:val="009B6F3A"/>
    <w:rsid w:val="009B701F"/>
    <w:rsid w:val="009B7183"/>
    <w:rsid w:val="009B7326"/>
    <w:rsid w:val="009B76F6"/>
    <w:rsid w:val="009C06F2"/>
    <w:rsid w:val="009C09D9"/>
    <w:rsid w:val="009C0BAB"/>
    <w:rsid w:val="009C0EFA"/>
    <w:rsid w:val="009C1B92"/>
    <w:rsid w:val="009C1E99"/>
    <w:rsid w:val="009C204E"/>
    <w:rsid w:val="009C226E"/>
    <w:rsid w:val="009C2729"/>
    <w:rsid w:val="009C34AB"/>
    <w:rsid w:val="009C3598"/>
    <w:rsid w:val="009C3E8F"/>
    <w:rsid w:val="009C4021"/>
    <w:rsid w:val="009C438E"/>
    <w:rsid w:val="009C43FD"/>
    <w:rsid w:val="009C445F"/>
    <w:rsid w:val="009C47C9"/>
    <w:rsid w:val="009C4918"/>
    <w:rsid w:val="009C59C9"/>
    <w:rsid w:val="009C59FC"/>
    <w:rsid w:val="009C5C97"/>
    <w:rsid w:val="009C61D0"/>
    <w:rsid w:val="009C6F9C"/>
    <w:rsid w:val="009C6FF5"/>
    <w:rsid w:val="009C707E"/>
    <w:rsid w:val="009C70A5"/>
    <w:rsid w:val="009C71D5"/>
    <w:rsid w:val="009C751E"/>
    <w:rsid w:val="009C7704"/>
    <w:rsid w:val="009C7A2F"/>
    <w:rsid w:val="009C7E31"/>
    <w:rsid w:val="009D0092"/>
    <w:rsid w:val="009D0225"/>
    <w:rsid w:val="009D0627"/>
    <w:rsid w:val="009D06A8"/>
    <w:rsid w:val="009D0708"/>
    <w:rsid w:val="009D07B0"/>
    <w:rsid w:val="009D08AB"/>
    <w:rsid w:val="009D0BF9"/>
    <w:rsid w:val="009D1251"/>
    <w:rsid w:val="009D1C47"/>
    <w:rsid w:val="009D1ECC"/>
    <w:rsid w:val="009D1F22"/>
    <w:rsid w:val="009D2151"/>
    <w:rsid w:val="009D2389"/>
    <w:rsid w:val="009D2661"/>
    <w:rsid w:val="009D309C"/>
    <w:rsid w:val="009D31F4"/>
    <w:rsid w:val="009D3308"/>
    <w:rsid w:val="009D3E46"/>
    <w:rsid w:val="009D3EF2"/>
    <w:rsid w:val="009D3F20"/>
    <w:rsid w:val="009D3FDB"/>
    <w:rsid w:val="009D4132"/>
    <w:rsid w:val="009D4CAD"/>
    <w:rsid w:val="009D539A"/>
    <w:rsid w:val="009D5D58"/>
    <w:rsid w:val="009D6039"/>
    <w:rsid w:val="009D606F"/>
    <w:rsid w:val="009D6B6D"/>
    <w:rsid w:val="009D795E"/>
    <w:rsid w:val="009D7983"/>
    <w:rsid w:val="009D7F01"/>
    <w:rsid w:val="009E039B"/>
    <w:rsid w:val="009E0C86"/>
    <w:rsid w:val="009E12DA"/>
    <w:rsid w:val="009E1374"/>
    <w:rsid w:val="009E15DC"/>
    <w:rsid w:val="009E187E"/>
    <w:rsid w:val="009E208A"/>
    <w:rsid w:val="009E232C"/>
    <w:rsid w:val="009E29CD"/>
    <w:rsid w:val="009E366A"/>
    <w:rsid w:val="009E4919"/>
    <w:rsid w:val="009E4C26"/>
    <w:rsid w:val="009E4F9F"/>
    <w:rsid w:val="009E539C"/>
    <w:rsid w:val="009E542D"/>
    <w:rsid w:val="009E5C89"/>
    <w:rsid w:val="009E644F"/>
    <w:rsid w:val="009E6CFC"/>
    <w:rsid w:val="009E7165"/>
    <w:rsid w:val="009E7B14"/>
    <w:rsid w:val="009F0149"/>
    <w:rsid w:val="009F0B7E"/>
    <w:rsid w:val="009F0DCF"/>
    <w:rsid w:val="009F1166"/>
    <w:rsid w:val="009F2892"/>
    <w:rsid w:val="009F290E"/>
    <w:rsid w:val="009F2BB1"/>
    <w:rsid w:val="009F3D15"/>
    <w:rsid w:val="009F4435"/>
    <w:rsid w:val="009F497A"/>
    <w:rsid w:val="009F4A26"/>
    <w:rsid w:val="009F4FED"/>
    <w:rsid w:val="009F5B93"/>
    <w:rsid w:val="009F6220"/>
    <w:rsid w:val="009F67F8"/>
    <w:rsid w:val="009F6AFB"/>
    <w:rsid w:val="009F7CE8"/>
    <w:rsid w:val="00A003F2"/>
    <w:rsid w:val="00A00C4E"/>
    <w:rsid w:val="00A00FC7"/>
    <w:rsid w:val="00A014D0"/>
    <w:rsid w:val="00A015A1"/>
    <w:rsid w:val="00A01670"/>
    <w:rsid w:val="00A0173B"/>
    <w:rsid w:val="00A01FDF"/>
    <w:rsid w:val="00A0228B"/>
    <w:rsid w:val="00A0267B"/>
    <w:rsid w:val="00A02A92"/>
    <w:rsid w:val="00A03123"/>
    <w:rsid w:val="00A031EE"/>
    <w:rsid w:val="00A03298"/>
    <w:rsid w:val="00A03BB3"/>
    <w:rsid w:val="00A0447D"/>
    <w:rsid w:val="00A04BC4"/>
    <w:rsid w:val="00A05764"/>
    <w:rsid w:val="00A06EE2"/>
    <w:rsid w:val="00A07307"/>
    <w:rsid w:val="00A07FB6"/>
    <w:rsid w:val="00A100A3"/>
    <w:rsid w:val="00A10FA1"/>
    <w:rsid w:val="00A1117C"/>
    <w:rsid w:val="00A112A6"/>
    <w:rsid w:val="00A11D25"/>
    <w:rsid w:val="00A12728"/>
    <w:rsid w:val="00A1298F"/>
    <w:rsid w:val="00A12AB4"/>
    <w:rsid w:val="00A12B08"/>
    <w:rsid w:val="00A131EB"/>
    <w:rsid w:val="00A133A3"/>
    <w:rsid w:val="00A13853"/>
    <w:rsid w:val="00A13BA5"/>
    <w:rsid w:val="00A14916"/>
    <w:rsid w:val="00A14A10"/>
    <w:rsid w:val="00A15011"/>
    <w:rsid w:val="00A156FF"/>
    <w:rsid w:val="00A1603D"/>
    <w:rsid w:val="00A16060"/>
    <w:rsid w:val="00A16507"/>
    <w:rsid w:val="00A1726A"/>
    <w:rsid w:val="00A17506"/>
    <w:rsid w:val="00A17597"/>
    <w:rsid w:val="00A17C99"/>
    <w:rsid w:val="00A17D77"/>
    <w:rsid w:val="00A17FC5"/>
    <w:rsid w:val="00A20917"/>
    <w:rsid w:val="00A20EF3"/>
    <w:rsid w:val="00A211B8"/>
    <w:rsid w:val="00A21452"/>
    <w:rsid w:val="00A21A87"/>
    <w:rsid w:val="00A21D80"/>
    <w:rsid w:val="00A2222F"/>
    <w:rsid w:val="00A2258B"/>
    <w:rsid w:val="00A2264C"/>
    <w:rsid w:val="00A22929"/>
    <w:rsid w:val="00A22D61"/>
    <w:rsid w:val="00A23957"/>
    <w:rsid w:val="00A23A40"/>
    <w:rsid w:val="00A23A43"/>
    <w:rsid w:val="00A23DEC"/>
    <w:rsid w:val="00A23ED4"/>
    <w:rsid w:val="00A23F67"/>
    <w:rsid w:val="00A242C3"/>
    <w:rsid w:val="00A24394"/>
    <w:rsid w:val="00A2445C"/>
    <w:rsid w:val="00A25181"/>
    <w:rsid w:val="00A262B9"/>
    <w:rsid w:val="00A263DC"/>
    <w:rsid w:val="00A2662A"/>
    <w:rsid w:val="00A26CD0"/>
    <w:rsid w:val="00A27218"/>
    <w:rsid w:val="00A27573"/>
    <w:rsid w:val="00A27E6C"/>
    <w:rsid w:val="00A27F0D"/>
    <w:rsid w:val="00A27FD3"/>
    <w:rsid w:val="00A30CFB"/>
    <w:rsid w:val="00A313EB"/>
    <w:rsid w:val="00A31FD1"/>
    <w:rsid w:val="00A3254F"/>
    <w:rsid w:val="00A32C15"/>
    <w:rsid w:val="00A32DC9"/>
    <w:rsid w:val="00A32F10"/>
    <w:rsid w:val="00A3301B"/>
    <w:rsid w:val="00A33119"/>
    <w:rsid w:val="00A33382"/>
    <w:rsid w:val="00A33901"/>
    <w:rsid w:val="00A33B53"/>
    <w:rsid w:val="00A33D78"/>
    <w:rsid w:val="00A33D92"/>
    <w:rsid w:val="00A33F9A"/>
    <w:rsid w:val="00A341D6"/>
    <w:rsid w:val="00A34F3A"/>
    <w:rsid w:val="00A35958"/>
    <w:rsid w:val="00A35C9B"/>
    <w:rsid w:val="00A35CCE"/>
    <w:rsid w:val="00A362DA"/>
    <w:rsid w:val="00A36636"/>
    <w:rsid w:val="00A36E31"/>
    <w:rsid w:val="00A36FC8"/>
    <w:rsid w:val="00A40240"/>
    <w:rsid w:val="00A40457"/>
    <w:rsid w:val="00A40612"/>
    <w:rsid w:val="00A406E2"/>
    <w:rsid w:val="00A4071E"/>
    <w:rsid w:val="00A40A42"/>
    <w:rsid w:val="00A40B35"/>
    <w:rsid w:val="00A40E38"/>
    <w:rsid w:val="00A411FA"/>
    <w:rsid w:val="00A416EF"/>
    <w:rsid w:val="00A420DC"/>
    <w:rsid w:val="00A42B4F"/>
    <w:rsid w:val="00A42B68"/>
    <w:rsid w:val="00A42E83"/>
    <w:rsid w:val="00A43880"/>
    <w:rsid w:val="00A4397F"/>
    <w:rsid w:val="00A43B2D"/>
    <w:rsid w:val="00A4400F"/>
    <w:rsid w:val="00A44FC7"/>
    <w:rsid w:val="00A45518"/>
    <w:rsid w:val="00A45900"/>
    <w:rsid w:val="00A45DF2"/>
    <w:rsid w:val="00A46135"/>
    <w:rsid w:val="00A461B6"/>
    <w:rsid w:val="00A464EE"/>
    <w:rsid w:val="00A46570"/>
    <w:rsid w:val="00A479FD"/>
    <w:rsid w:val="00A5033E"/>
    <w:rsid w:val="00A5043F"/>
    <w:rsid w:val="00A5117C"/>
    <w:rsid w:val="00A51201"/>
    <w:rsid w:val="00A516F1"/>
    <w:rsid w:val="00A51BA0"/>
    <w:rsid w:val="00A52379"/>
    <w:rsid w:val="00A527C2"/>
    <w:rsid w:val="00A52938"/>
    <w:rsid w:val="00A52A3F"/>
    <w:rsid w:val="00A53074"/>
    <w:rsid w:val="00A5322A"/>
    <w:rsid w:val="00A53698"/>
    <w:rsid w:val="00A53728"/>
    <w:rsid w:val="00A5379A"/>
    <w:rsid w:val="00A53DF8"/>
    <w:rsid w:val="00A5446E"/>
    <w:rsid w:val="00A545D4"/>
    <w:rsid w:val="00A550F2"/>
    <w:rsid w:val="00A5551F"/>
    <w:rsid w:val="00A55800"/>
    <w:rsid w:val="00A55967"/>
    <w:rsid w:val="00A55DEE"/>
    <w:rsid w:val="00A5606C"/>
    <w:rsid w:val="00A56284"/>
    <w:rsid w:val="00A56914"/>
    <w:rsid w:val="00A570AA"/>
    <w:rsid w:val="00A5748A"/>
    <w:rsid w:val="00A57BB1"/>
    <w:rsid w:val="00A57F6B"/>
    <w:rsid w:val="00A606DB"/>
    <w:rsid w:val="00A60D5E"/>
    <w:rsid w:val="00A611A2"/>
    <w:rsid w:val="00A614E7"/>
    <w:rsid w:val="00A61B95"/>
    <w:rsid w:val="00A61EE1"/>
    <w:rsid w:val="00A62224"/>
    <w:rsid w:val="00A62A20"/>
    <w:rsid w:val="00A62A33"/>
    <w:rsid w:val="00A62D75"/>
    <w:rsid w:val="00A62E21"/>
    <w:rsid w:val="00A62FFF"/>
    <w:rsid w:val="00A630D8"/>
    <w:rsid w:val="00A63223"/>
    <w:rsid w:val="00A6326F"/>
    <w:rsid w:val="00A63608"/>
    <w:rsid w:val="00A63BFD"/>
    <w:rsid w:val="00A6520A"/>
    <w:rsid w:val="00A65259"/>
    <w:rsid w:val="00A65A05"/>
    <w:rsid w:val="00A65B88"/>
    <w:rsid w:val="00A65CEA"/>
    <w:rsid w:val="00A660C5"/>
    <w:rsid w:val="00A663B6"/>
    <w:rsid w:val="00A6688A"/>
    <w:rsid w:val="00A70073"/>
    <w:rsid w:val="00A7081A"/>
    <w:rsid w:val="00A70BC4"/>
    <w:rsid w:val="00A7117C"/>
    <w:rsid w:val="00A71302"/>
    <w:rsid w:val="00A71428"/>
    <w:rsid w:val="00A715C0"/>
    <w:rsid w:val="00A71783"/>
    <w:rsid w:val="00A717E6"/>
    <w:rsid w:val="00A71C43"/>
    <w:rsid w:val="00A720A0"/>
    <w:rsid w:val="00A723E8"/>
    <w:rsid w:val="00A72753"/>
    <w:rsid w:val="00A72F02"/>
    <w:rsid w:val="00A72F54"/>
    <w:rsid w:val="00A731C6"/>
    <w:rsid w:val="00A7334D"/>
    <w:rsid w:val="00A734FA"/>
    <w:rsid w:val="00A73676"/>
    <w:rsid w:val="00A736AD"/>
    <w:rsid w:val="00A73EB9"/>
    <w:rsid w:val="00A73EC6"/>
    <w:rsid w:val="00A74058"/>
    <w:rsid w:val="00A740F7"/>
    <w:rsid w:val="00A7461F"/>
    <w:rsid w:val="00A746EC"/>
    <w:rsid w:val="00A748EE"/>
    <w:rsid w:val="00A74BEA"/>
    <w:rsid w:val="00A75410"/>
    <w:rsid w:val="00A75720"/>
    <w:rsid w:val="00A7573B"/>
    <w:rsid w:val="00A758F7"/>
    <w:rsid w:val="00A765C3"/>
    <w:rsid w:val="00A76E9C"/>
    <w:rsid w:val="00A776D2"/>
    <w:rsid w:val="00A777FB"/>
    <w:rsid w:val="00A77A1B"/>
    <w:rsid w:val="00A77DEA"/>
    <w:rsid w:val="00A8041F"/>
    <w:rsid w:val="00A80F29"/>
    <w:rsid w:val="00A8155B"/>
    <w:rsid w:val="00A81851"/>
    <w:rsid w:val="00A827EB"/>
    <w:rsid w:val="00A82A74"/>
    <w:rsid w:val="00A833C1"/>
    <w:rsid w:val="00A83816"/>
    <w:rsid w:val="00A83920"/>
    <w:rsid w:val="00A84069"/>
    <w:rsid w:val="00A84411"/>
    <w:rsid w:val="00A84478"/>
    <w:rsid w:val="00A8456C"/>
    <w:rsid w:val="00A84742"/>
    <w:rsid w:val="00A857B0"/>
    <w:rsid w:val="00A859A5"/>
    <w:rsid w:val="00A85A23"/>
    <w:rsid w:val="00A860C1"/>
    <w:rsid w:val="00A86526"/>
    <w:rsid w:val="00A86DE6"/>
    <w:rsid w:val="00A87FB2"/>
    <w:rsid w:val="00A900BE"/>
    <w:rsid w:val="00A90129"/>
    <w:rsid w:val="00A90145"/>
    <w:rsid w:val="00A9075D"/>
    <w:rsid w:val="00A90B99"/>
    <w:rsid w:val="00A90DBD"/>
    <w:rsid w:val="00A91552"/>
    <w:rsid w:val="00A91664"/>
    <w:rsid w:val="00A916C6"/>
    <w:rsid w:val="00A919B5"/>
    <w:rsid w:val="00A91FCE"/>
    <w:rsid w:val="00A9201F"/>
    <w:rsid w:val="00A92B4D"/>
    <w:rsid w:val="00A92C77"/>
    <w:rsid w:val="00A930C6"/>
    <w:rsid w:val="00A933A5"/>
    <w:rsid w:val="00A94A61"/>
    <w:rsid w:val="00A94EA4"/>
    <w:rsid w:val="00A95072"/>
    <w:rsid w:val="00A95A3D"/>
    <w:rsid w:val="00A95AAA"/>
    <w:rsid w:val="00A95ACA"/>
    <w:rsid w:val="00A961D4"/>
    <w:rsid w:val="00A96B80"/>
    <w:rsid w:val="00A970F6"/>
    <w:rsid w:val="00A971F1"/>
    <w:rsid w:val="00AA0334"/>
    <w:rsid w:val="00AA0686"/>
    <w:rsid w:val="00AA0897"/>
    <w:rsid w:val="00AA1BC0"/>
    <w:rsid w:val="00AA1E53"/>
    <w:rsid w:val="00AA211C"/>
    <w:rsid w:val="00AA3603"/>
    <w:rsid w:val="00AA3933"/>
    <w:rsid w:val="00AA3A8A"/>
    <w:rsid w:val="00AA3C5C"/>
    <w:rsid w:val="00AA3FFE"/>
    <w:rsid w:val="00AA4365"/>
    <w:rsid w:val="00AA43EA"/>
    <w:rsid w:val="00AA45E2"/>
    <w:rsid w:val="00AA476C"/>
    <w:rsid w:val="00AA608A"/>
    <w:rsid w:val="00AA6AF3"/>
    <w:rsid w:val="00AA704C"/>
    <w:rsid w:val="00AA7118"/>
    <w:rsid w:val="00AA736D"/>
    <w:rsid w:val="00AB0055"/>
    <w:rsid w:val="00AB05FF"/>
    <w:rsid w:val="00AB0BBE"/>
    <w:rsid w:val="00AB0CFE"/>
    <w:rsid w:val="00AB0FD5"/>
    <w:rsid w:val="00AB1B74"/>
    <w:rsid w:val="00AB1BAE"/>
    <w:rsid w:val="00AB1CC2"/>
    <w:rsid w:val="00AB2188"/>
    <w:rsid w:val="00AB26D8"/>
    <w:rsid w:val="00AB2903"/>
    <w:rsid w:val="00AB2D4A"/>
    <w:rsid w:val="00AB3142"/>
    <w:rsid w:val="00AB32BA"/>
    <w:rsid w:val="00AB3728"/>
    <w:rsid w:val="00AB383C"/>
    <w:rsid w:val="00AB3949"/>
    <w:rsid w:val="00AB3C8B"/>
    <w:rsid w:val="00AB4297"/>
    <w:rsid w:val="00AB4A01"/>
    <w:rsid w:val="00AB4A4B"/>
    <w:rsid w:val="00AB4DBB"/>
    <w:rsid w:val="00AB5A57"/>
    <w:rsid w:val="00AB5C4F"/>
    <w:rsid w:val="00AB5E69"/>
    <w:rsid w:val="00AB62DC"/>
    <w:rsid w:val="00AB6CAE"/>
    <w:rsid w:val="00AB6FC0"/>
    <w:rsid w:val="00AB707C"/>
    <w:rsid w:val="00AB713D"/>
    <w:rsid w:val="00AB74B4"/>
    <w:rsid w:val="00AB774B"/>
    <w:rsid w:val="00AB7D66"/>
    <w:rsid w:val="00AC0B92"/>
    <w:rsid w:val="00AC15D8"/>
    <w:rsid w:val="00AC17B2"/>
    <w:rsid w:val="00AC245D"/>
    <w:rsid w:val="00AC253F"/>
    <w:rsid w:val="00AC33E1"/>
    <w:rsid w:val="00AC422D"/>
    <w:rsid w:val="00AC4ED8"/>
    <w:rsid w:val="00AC5145"/>
    <w:rsid w:val="00AC537F"/>
    <w:rsid w:val="00AC55CC"/>
    <w:rsid w:val="00AC55FD"/>
    <w:rsid w:val="00AC5A7F"/>
    <w:rsid w:val="00AC5FD1"/>
    <w:rsid w:val="00AC6430"/>
    <w:rsid w:val="00AC6BF7"/>
    <w:rsid w:val="00AC6F1B"/>
    <w:rsid w:val="00AC7171"/>
    <w:rsid w:val="00AC751F"/>
    <w:rsid w:val="00AC7F8B"/>
    <w:rsid w:val="00AD091D"/>
    <w:rsid w:val="00AD1495"/>
    <w:rsid w:val="00AD188C"/>
    <w:rsid w:val="00AD1B75"/>
    <w:rsid w:val="00AD1CC8"/>
    <w:rsid w:val="00AD1D41"/>
    <w:rsid w:val="00AD1FDF"/>
    <w:rsid w:val="00AD22BC"/>
    <w:rsid w:val="00AD2645"/>
    <w:rsid w:val="00AD2E9E"/>
    <w:rsid w:val="00AD2EA4"/>
    <w:rsid w:val="00AD3EA9"/>
    <w:rsid w:val="00AD410A"/>
    <w:rsid w:val="00AD4366"/>
    <w:rsid w:val="00AD44C8"/>
    <w:rsid w:val="00AD4B8C"/>
    <w:rsid w:val="00AD53B5"/>
    <w:rsid w:val="00AD54F4"/>
    <w:rsid w:val="00AD5652"/>
    <w:rsid w:val="00AD6438"/>
    <w:rsid w:val="00AD683B"/>
    <w:rsid w:val="00AD6B9A"/>
    <w:rsid w:val="00AD74CC"/>
    <w:rsid w:val="00AD7F7D"/>
    <w:rsid w:val="00AE0244"/>
    <w:rsid w:val="00AE07FD"/>
    <w:rsid w:val="00AE0D5E"/>
    <w:rsid w:val="00AE199A"/>
    <w:rsid w:val="00AE29CF"/>
    <w:rsid w:val="00AE2F2C"/>
    <w:rsid w:val="00AE351E"/>
    <w:rsid w:val="00AE362D"/>
    <w:rsid w:val="00AE3BB6"/>
    <w:rsid w:val="00AE3F8B"/>
    <w:rsid w:val="00AE4453"/>
    <w:rsid w:val="00AE4880"/>
    <w:rsid w:val="00AE4BF6"/>
    <w:rsid w:val="00AE4C26"/>
    <w:rsid w:val="00AE4D1D"/>
    <w:rsid w:val="00AE585C"/>
    <w:rsid w:val="00AE59AD"/>
    <w:rsid w:val="00AE60FD"/>
    <w:rsid w:val="00AE6707"/>
    <w:rsid w:val="00AE70CD"/>
    <w:rsid w:val="00AE77D8"/>
    <w:rsid w:val="00AE7E1C"/>
    <w:rsid w:val="00AE7F54"/>
    <w:rsid w:val="00AE7F65"/>
    <w:rsid w:val="00AF022B"/>
    <w:rsid w:val="00AF075E"/>
    <w:rsid w:val="00AF0818"/>
    <w:rsid w:val="00AF1301"/>
    <w:rsid w:val="00AF153B"/>
    <w:rsid w:val="00AF1614"/>
    <w:rsid w:val="00AF2243"/>
    <w:rsid w:val="00AF234A"/>
    <w:rsid w:val="00AF32CA"/>
    <w:rsid w:val="00AF3505"/>
    <w:rsid w:val="00AF39A0"/>
    <w:rsid w:val="00AF3AFB"/>
    <w:rsid w:val="00AF3F4C"/>
    <w:rsid w:val="00AF40DA"/>
    <w:rsid w:val="00AF4117"/>
    <w:rsid w:val="00AF41B8"/>
    <w:rsid w:val="00AF4E55"/>
    <w:rsid w:val="00AF4E96"/>
    <w:rsid w:val="00AF5105"/>
    <w:rsid w:val="00AF539E"/>
    <w:rsid w:val="00AF5CFD"/>
    <w:rsid w:val="00AF6661"/>
    <w:rsid w:val="00AF6768"/>
    <w:rsid w:val="00AF69A5"/>
    <w:rsid w:val="00AF6C5B"/>
    <w:rsid w:val="00AF6DBB"/>
    <w:rsid w:val="00AF78F9"/>
    <w:rsid w:val="00AF795C"/>
    <w:rsid w:val="00AF79B7"/>
    <w:rsid w:val="00AF7DCD"/>
    <w:rsid w:val="00AF7EA4"/>
    <w:rsid w:val="00B001C6"/>
    <w:rsid w:val="00B008BF"/>
    <w:rsid w:val="00B02895"/>
    <w:rsid w:val="00B02A44"/>
    <w:rsid w:val="00B030E6"/>
    <w:rsid w:val="00B03387"/>
    <w:rsid w:val="00B0392F"/>
    <w:rsid w:val="00B03AB3"/>
    <w:rsid w:val="00B03C82"/>
    <w:rsid w:val="00B0410D"/>
    <w:rsid w:val="00B041D3"/>
    <w:rsid w:val="00B04549"/>
    <w:rsid w:val="00B04765"/>
    <w:rsid w:val="00B04AEE"/>
    <w:rsid w:val="00B04CC2"/>
    <w:rsid w:val="00B04D4B"/>
    <w:rsid w:val="00B051FF"/>
    <w:rsid w:val="00B05708"/>
    <w:rsid w:val="00B0592B"/>
    <w:rsid w:val="00B05FC3"/>
    <w:rsid w:val="00B05FE8"/>
    <w:rsid w:val="00B062E6"/>
    <w:rsid w:val="00B0636E"/>
    <w:rsid w:val="00B06463"/>
    <w:rsid w:val="00B06DDE"/>
    <w:rsid w:val="00B06F85"/>
    <w:rsid w:val="00B07717"/>
    <w:rsid w:val="00B077AA"/>
    <w:rsid w:val="00B10405"/>
    <w:rsid w:val="00B1044F"/>
    <w:rsid w:val="00B10465"/>
    <w:rsid w:val="00B1053C"/>
    <w:rsid w:val="00B10B5F"/>
    <w:rsid w:val="00B1121C"/>
    <w:rsid w:val="00B1176A"/>
    <w:rsid w:val="00B11885"/>
    <w:rsid w:val="00B11B44"/>
    <w:rsid w:val="00B11E79"/>
    <w:rsid w:val="00B12916"/>
    <w:rsid w:val="00B12C60"/>
    <w:rsid w:val="00B12CC7"/>
    <w:rsid w:val="00B12EC2"/>
    <w:rsid w:val="00B131CD"/>
    <w:rsid w:val="00B137A4"/>
    <w:rsid w:val="00B13D6F"/>
    <w:rsid w:val="00B13FCD"/>
    <w:rsid w:val="00B1402F"/>
    <w:rsid w:val="00B14630"/>
    <w:rsid w:val="00B1489E"/>
    <w:rsid w:val="00B14E31"/>
    <w:rsid w:val="00B153C9"/>
    <w:rsid w:val="00B15730"/>
    <w:rsid w:val="00B158BF"/>
    <w:rsid w:val="00B15E55"/>
    <w:rsid w:val="00B160FA"/>
    <w:rsid w:val="00B1618F"/>
    <w:rsid w:val="00B16220"/>
    <w:rsid w:val="00B1708A"/>
    <w:rsid w:val="00B17BCD"/>
    <w:rsid w:val="00B200FD"/>
    <w:rsid w:val="00B205B2"/>
    <w:rsid w:val="00B2072F"/>
    <w:rsid w:val="00B20A09"/>
    <w:rsid w:val="00B20EBC"/>
    <w:rsid w:val="00B21AB9"/>
    <w:rsid w:val="00B21E37"/>
    <w:rsid w:val="00B21F7D"/>
    <w:rsid w:val="00B2231E"/>
    <w:rsid w:val="00B22FF0"/>
    <w:rsid w:val="00B2363F"/>
    <w:rsid w:val="00B23677"/>
    <w:rsid w:val="00B23B15"/>
    <w:rsid w:val="00B24395"/>
    <w:rsid w:val="00B24F6F"/>
    <w:rsid w:val="00B2567F"/>
    <w:rsid w:val="00B25DA0"/>
    <w:rsid w:val="00B25F16"/>
    <w:rsid w:val="00B261DD"/>
    <w:rsid w:val="00B26294"/>
    <w:rsid w:val="00B26AC2"/>
    <w:rsid w:val="00B26E9E"/>
    <w:rsid w:val="00B2713A"/>
    <w:rsid w:val="00B275BA"/>
    <w:rsid w:val="00B27636"/>
    <w:rsid w:val="00B30B92"/>
    <w:rsid w:val="00B3158B"/>
    <w:rsid w:val="00B31DFA"/>
    <w:rsid w:val="00B31F50"/>
    <w:rsid w:val="00B320A1"/>
    <w:rsid w:val="00B320CE"/>
    <w:rsid w:val="00B3223E"/>
    <w:rsid w:val="00B32594"/>
    <w:rsid w:val="00B32617"/>
    <w:rsid w:val="00B33191"/>
    <w:rsid w:val="00B3348F"/>
    <w:rsid w:val="00B33BA2"/>
    <w:rsid w:val="00B33DD3"/>
    <w:rsid w:val="00B347EE"/>
    <w:rsid w:val="00B347FE"/>
    <w:rsid w:val="00B3493D"/>
    <w:rsid w:val="00B34B24"/>
    <w:rsid w:val="00B34B85"/>
    <w:rsid w:val="00B34E05"/>
    <w:rsid w:val="00B34E26"/>
    <w:rsid w:val="00B35A83"/>
    <w:rsid w:val="00B35DBF"/>
    <w:rsid w:val="00B360FD"/>
    <w:rsid w:val="00B368F4"/>
    <w:rsid w:val="00B374E8"/>
    <w:rsid w:val="00B37616"/>
    <w:rsid w:val="00B37A94"/>
    <w:rsid w:val="00B400C4"/>
    <w:rsid w:val="00B400E9"/>
    <w:rsid w:val="00B40B8D"/>
    <w:rsid w:val="00B40ECF"/>
    <w:rsid w:val="00B410AD"/>
    <w:rsid w:val="00B41C27"/>
    <w:rsid w:val="00B41C3D"/>
    <w:rsid w:val="00B41F58"/>
    <w:rsid w:val="00B42208"/>
    <w:rsid w:val="00B437DD"/>
    <w:rsid w:val="00B447C8"/>
    <w:rsid w:val="00B44C7C"/>
    <w:rsid w:val="00B44FB5"/>
    <w:rsid w:val="00B45383"/>
    <w:rsid w:val="00B45751"/>
    <w:rsid w:val="00B45A10"/>
    <w:rsid w:val="00B45A72"/>
    <w:rsid w:val="00B45AFF"/>
    <w:rsid w:val="00B4632A"/>
    <w:rsid w:val="00B4772B"/>
    <w:rsid w:val="00B4795F"/>
    <w:rsid w:val="00B50319"/>
    <w:rsid w:val="00B515B5"/>
    <w:rsid w:val="00B5161D"/>
    <w:rsid w:val="00B51B51"/>
    <w:rsid w:val="00B5348E"/>
    <w:rsid w:val="00B542DA"/>
    <w:rsid w:val="00B54749"/>
    <w:rsid w:val="00B54AF4"/>
    <w:rsid w:val="00B54EFD"/>
    <w:rsid w:val="00B55397"/>
    <w:rsid w:val="00B5570B"/>
    <w:rsid w:val="00B559DD"/>
    <w:rsid w:val="00B55D33"/>
    <w:rsid w:val="00B55EDA"/>
    <w:rsid w:val="00B56299"/>
    <w:rsid w:val="00B56AC5"/>
    <w:rsid w:val="00B577E9"/>
    <w:rsid w:val="00B57F45"/>
    <w:rsid w:val="00B57FA6"/>
    <w:rsid w:val="00B605C7"/>
    <w:rsid w:val="00B60715"/>
    <w:rsid w:val="00B6072A"/>
    <w:rsid w:val="00B60934"/>
    <w:rsid w:val="00B60BA5"/>
    <w:rsid w:val="00B6146C"/>
    <w:rsid w:val="00B62467"/>
    <w:rsid w:val="00B632C0"/>
    <w:rsid w:val="00B63860"/>
    <w:rsid w:val="00B63A3C"/>
    <w:rsid w:val="00B63B7B"/>
    <w:rsid w:val="00B64103"/>
    <w:rsid w:val="00B6425C"/>
    <w:rsid w:val="00B652B3"/>
    <w:rsid w:val="00B65361"/>
    <w:rsid w:val="00B65426"/>
    <w:rsid w:val="00B65804"/>
    <w:rsid w:val="00B65854"/>
    <w:rsid w:val="00B65B9E"/>
    <w:rsid w:val="00B660A6"/>
    <w:rsid w:val="00B6635D"/>
    <w:rsid w:val="00B66558"/>
    <w:rsid w:val="00B701B2"/>
    <w:rsid w:val="00B7083F"/>
    <w:rsid w:val="00B71003"/>
    <w:rsid w:val="00B710B7"/>
    <w:rsid w:val="00B71431"/>
    <w:rsid w:val="00B71995"/>
    <w:rsid w:val="00B71F50"/>
    <w:rsid w:val="00B72A24"/>
    <w:rsid w:val="00B72F26"/>
    <w:rsid w:val="00B730E2"/>
    <w:rsid w:val="00B73291"/>
    <w:rsid w:val="00B73DE2"/>
    <w:rsid w:val="00B7402B"/>
    <w:rsid w:val="00B74046"/>
    <w:rsid w:val="00B74C46"/>
    <w:rsid w:val="00B75348"/>
    <w:rsid w:val="00B76B0E"/>
    <w:rsid w:val="00B76CB9"/>
    <w:rsid w:val="00B76D9B"/>
    <w:rsid w:val="00B7755D"/>
    <w:rsid w:val="00B77566"/>
    <w:rsid w:val="00B778CA"/>
    <w:rsid w:val="00B77AB4"/>
    <w:rsid w:val="00B77B2A"/>
    <w:rsid w:val="00B77B95"/>
    <w:rsid w:val="00B77FD4"/>
    <w:rsid w:val="00B80672"/>
    <w:rsid w:val="00B81608"/>
    <w:rsid w:val="00B817A8"/>
    <w:rsid w:val="00B81D03"/>
    <w:rsid w:val="00B820DB"/>
    <w:rsid w:val="00B8282E"/>
    <w:rsid w:val="00B82E27"/>
    <w:rsid w:val="00B82FF6"/>
    <w:rsid w:val="00B833EE"/>
    <w:rsid w:val="00B83842"/>
    <w:rsid w:val="00B8410B"/>
    <w:rsid w:val="00B84390"/>
    <w:rsid w:val="00B84569"/>
    <w:rsid w:val="00B84BD5"/>
    <w:rsid w:val="00B84E31"/>
    <w:rsid w:val="00B84FF1"/>
    <w:rsid w:val="00B8501C"/>
    <w:rsid w:val="00B8547C"/>
    <w:rsid w:val="00B85684"/>
    <w:rsid w:val="00B856D3"/>
    <w:rsid w:val="00B85D18"/>
    <w:rsid w:val="00B86231"/>
    <w:rsid w:val="00B86AB5"/>
    <w:rsid w:val="00B87ECB"/>
    <w:rsid w:val="00B87F56"/>
    <w:rsid w:val="00B900AA"/>
    <w:rsid w:val="00B90403"/>
    <w:rsid w:val="00B9045C"/>
    <w:rsid w:val="00B907E7"/>
    <w:rsid w:val="00B9086C"/>
    <w:rsid w:val="00B90928"/>
    <w:rsid w:val="00B909A5"/>
    <w:rsid w:val="00B90C59"/>
    <w:rsid w:val="00B9119F"/>
    <w:rsid w:val="00B91562"/>
    <w:rsid w:val="00B9192B"/>
    <w:rsid w:val="00B91ACE"/>
    <w:rsid w:val="00B91C35"/>
    <w:rsid w:val="00B91C3A"/>
    <w:rsid w:val="00B91C46"/>
    <w:rsid w:val="00B91E43"/>
    <w:rsid w:val="00B92477"/>
    <w:rsid w:val="00B927E0"/>
    <w:rsid w:val="00B92A88"/>
    <w:rsid w:val="00B93342"/>
    <w:rsid w:val="00B93363"/>
    <w:rsid w:val="00B93519"/>
    <w:rsid w:val="00B936F0"/>
    <w:rsid w:val="00B9424F"/>
    <w:rsid w:val="00B94590"/>
    <w:rsid w:val="00B94F26"/>
    <w:rsid w:val="00B94F6D"/>
    <w:rsid w:val="00B94F91"/>
    <w:rsid w:val="00B95376"/>
    <w:rsid w:val="00B959BE"/>
    <w:rsid w:val="00B96915"/>
    <w:rsid w:val="00B96B6F"/>
    <w:rsid w:val="00B96D4A"/>
    <w:rsid w:val="00B976C4"/>
    <w:rsid w:val="00B97E04"/>
    <w:rsid w:val="00B97F31"/>
    <w:rsid w:val="00BA045B"/>
    <w:rsid w:val="00BA08F6"/>
    <w:rsid w:val="00BA0900"/>
    <w:rsid w:val="00BA0FE0"/>
    <w:rsid w:val="00BA11A2"/>
    <w:rsid w:val="00BA1466"/>
    <w:rsid w:val="00BA1E23"/>
    <w:rsid w:val="00BA28F1"/>
    <w:rsid w:val="00BA2BEC"/>
    <w:rsid w:val="00BA3514"/>
    <w:rsid w:val="00BA367A"/>
    <w:rsid w:val="00BA3A33"/>
    <w:rsid w:val="00BA3B36"/>
    <w:rsid w:val="00BA46C8"/>
    <w:rsid w:val="00BA4864"/>
    <w:rsid w:val="00BA4AEC"/>
    <w:rsid w:val="00BA56C3"/>
    <w:rsid w:val="00BA5832"/>
    <w:rsid w:val="00BA5854"/>
    <w:rsid w:val="00BA5A82"/>
    <w:rsid w:val="00BA6471"/>
    <w:rsid w:val="00BA67D9"/>
    <w:rsid w:val="00BA7813"/>
    <w:rsid w:val="00BB037B"/>
    <w:rsid w:val="00BB077B"/>
    <w:rsid w:val="00BB07C3"/>
    <w:rsid w:val="00BB0941"/>
    <w:rsid w:val="00BB0C83"/>
    <w:rsid w:val="00BB1625"/>
    <w:rsid w:val="00BB1F48"/>
    <w:rsid w:val="00BB20BE"/>
    <w:rsid w:val="00BB2764"/>
    <w:rsid w:val="00BB2CE7"/>
    <w:rsid w:val="00BB3FD0"/>
    <w:rsid w:val="00BB404B"/>
    <w:rsid w:val="00BB4278"/>
    <w:rsid w:val="00BB4550"/>
    <w:rsid w:val="00BB45EE"/>
    <w:rsid w:val="00BB46E7"/>
    <w:rsid w:val="00BB4992"/>
    <w:rsid w:val="00BB49BD"/>
    <w:rsid w:val="00BB4C4A"/>
    <w:rsid w:val="00BB5197"/>
    <w:rsid w:val="00BB6436"/>
    <w:rsid w:val="00BB68A4"/>
    <w:rsid w:val="00BB6A42"/>
    <w:rsid w:val="00BB6FF8"/>
    <w:rsid w:val="00BB7564"/>
    <w:rsid w:val="00BB790E"/>
    <w:rsid w:val="00BB7B97"/>
    <w:rsid w:val="00BB7FE4"/>
    <w:rsid w:val="00BC02A7"/>
    <w:rsid w:val="00BC05C8"/>
    <w:rsid w:val="00BC08A8"/>
    <w:rsid w:val="00BC0B97"/>
    <w:rsid w:val="00BC0D9B"/>
    <w:rsid w:val="00BC1043"/>
    <w:rsid w:val="00BC16C3"/>
    <w:rsid w:val="00BC1912"/>
    <w:rsid w:val="00BC1CF8"/>
    <w:rsid w:val="00BC1DC1"/>
    <w:rsid w:val="00BC2986"/>
    <w:rsid w:val="00BC310D"/>
    <w:rsid w:val="00BC44CB"/>
    <w:rsid w:val="00BC52DA"/>
    <w:rsid w:val="00BC5A3E"/>
    <w:rsid w:val="00BC5B05"/>
    <w:rsid w:val="00BC66F7"/>
    <w:rsid w:val="00BC6966"/>
    <w:rsid w:val="00BC698C"/>
    <w:rsid w:val="00BC6C8D"/>
    <w:rsid w:val="00BD06E8"/>
    <w:rsid w:val="00BD075C"/>
    <w:rsid w:val="00BD0BBA"/>
    <w:rsid w:val="00BD144F"/>
    <w:rsid w:val="00BD1551"/>
    <w:rsid w:val="00BD1713"/>
    <w:rsid w:val="00BD20C1"/>
    <w:rsid w:val="00BD2226"/>
    <w:rsid w:val="00BD32FA"/>
    <w:rsid w:val="00BD3815"/>
    <w:rsid w:val="00BD4A05"/>
    <w:rsid w:val="00BD4D54"/>
    <w:rsid w:val="00BD503E"/>
    <w:rsid w:val="00BD5224"/>
    <w:rsid w:val="00BD546D"/>
    <w:rsid w:val="00BD5985"/>
    <w:rsid w:val="00BD5EDC"/>
    <w:rsid w:val="00BD62A4"/>
    <w:rsid w:val="00BD6AB9"/>
    <w:rsid w:val="00BD6E66"/>
    <w:rsid w:val="00BD71C7"/>
    <w:rsid w:val="00BD7A5C"/>
    <w:rsid w:val="00BD7ECD"/>
    <w:rsid w:val="00BE000B"/>
    <w:rsid w:val="00BE0063"/>
    <w:rsid w:val="00BE01EC"/>
    <w:rsid w:val="00BE1267"/>
    <w:rsid w:val="00BE139C"/>
    <w:rsid w:val="00BE1573"/>
    <w:rsid w:val="00BE1AC4"/>
    <w:rsid w:val="00BE1BFF"/>
    <w:rsid w:val="00BE1E1A"/>
    <w:rsid w:val="00BE1E6B"/>
    <w:rsid w:val="00BE26C5"/>
    <w:rsid w:val="00BE2907"/>
    <w:rsid w:val="00BE30EA"/>
    <w:rsid w:val="00BE3109"/>
    <w:rsid w:val="00BE340B"/>
    <w:rsid w:val="00BE3BD7"/>
    <w:rsid w:val="00BE3BFC"/>
    <w:rsid w:val="00BE3C02"/>
    <w:rsid w:val="00BE3D16"/>
    <w:rsid w:val="00BE4034"/>
    <w:rsid w:val="00BE40C7"/>
    <w:rsid w:val="00BE442B"/>
    <w:rsid w:val="00BE4988"/>
    <w:rsid w:val="00BE4E07"/>
    <w:rsid w:val="00BE561A"/>
    <w:rsid w:val="00BE5B2F"/>
    <w:rsid w:val="00BE5D88"/>
    <w:rsid w:val="00BE5EB8"/>
    <w:rsid w:val="00BE61B6"/>
    <w:rsid w:val="00BE6370"/>
    <w:rsid w:val="00BE6388"/>
    <w:rsid w:val="00BE6589"/>
    <w:rsid w:val="00BE6828"/>
    <w:rsid w:val="00BE6A39"/>
    <w:rsid w:val="00BE6BDA"/>
    <w:rsid w:val="00BE6DC7"/>
    <w:rsid w:val="00BE712D"/>
    <w:rsid w:val="00BE7843"/>
    <w:rsid w:val="00BE7A39"/>
    <w:rsid w:val="00BE7E63"/>
    <w:rsid w:val="00BE7F71"/>
    <w:rsid w:val="00BF024A"/>
    <w:rsid w:val="00BF050B"/>
    <w:rsid w:val="00BF0518"/>
    <w:rsid w:val="00BF098B"/>
    <w:rsid w:val="00BF0A58"/>
    <w:rsid w:val="00BF0BAA"/>
    <w:rsid w:val="00BF0F3F"/>
    <w:rsid w:val="00BF129B"/>
    <w:rsid w:val="00BF1BA8"/>
    <w:rsid w:val="00BF1C8B"/>
    <w:rsid w:val="00BF1E37"/>
    <w:rsid w:val="00BF208E"/>
    <w:rsid w:val="00BF24AE"/>
    <w:rsid w:val="00BF2814"/>
    <w:rsid w:val="00BF2991"/>
    <w:rsid w:val="00BF2AF2"/>
    <w:rsid w:val="00BF2CE2"/>
    <w:rsid w:val="00BF2DA4"/>
    <w:rsid w:val="00BF2DC7"/>
    <w:rsid w:val="00BF2F24"/>
    <w:rsid w:val="00BF372B"/>
    <w:rsid w:val="00BF397C"/>
    <w:rsid w:val="00BF3B12"/>
    <w:rsid w:val="00BF44CC"/>
    <w:rsid w:val="00BF4C91"/>
    <w:rsid w:val="00BF4F5E"/>
    <w:rsid w:val="00BF51AB"/>
    <w:rsid w:val="00BF51C3"/>
    <w:rsid w:val="00BF69CD"/>
    <w:rsid w:val="00BF6F4E"/>
    <w:rsid w:val="00BF6F9C"/>
    <w:rsid w:val="00BF72BE"/>
    <w:rsid w:val="00BF7746"/>
    <w:rsid w:val="00BF7E0D"/>
    <w:rsid w:val="00BF7E35"/>
    <w:rsid w:val="00C00547"/>
    <w:rsid w:val="00C0078A"/>
    <w:rsid w:val="00C00F4F"/>
    <w:rsid w:val="00C01865"/>
    <w:rsid w:val="00C026DE"/>
    <w:rsid w:val="00C029E7"/>
    <w:rsid w:val="00C03215"/>
    <w:rsid w:val="00C03278"/>
    <w:rsid w:val="00C036B7"/>
    <w:rsid w:val="00C0397F"/>
    <w:rsid w:val="00C03B61"/>
    <w:rsid w:val="00C03BE5"/>
    <w:rsid w:val="00C03CE6"/>
    <w:rsid w:val="00C04187"/>
    <w:rsid w:val="00C043A9"/>
    <w:rsid w:val="00C044BA"/>
    <w:rsid w:val="00C049E3"/>
    <w:rsid w:val="00C04C94"/>
    <w:rsid w:val="00C057D7"/>
    <w:rsid w:val="00C0581C"/>
    <w:rsid w:val="00C0589C"/>
    <w:rsid w:val="00C05D58"/>
    <w:rsid w:val="00C05F8B"/>
    <w:rsid w:val="00C06066"/>
    <w:rsid w:val="00C06865"/>
    <w:rsid w:val="00C071B1"/>
    <w:rsid w:val="00C0737E"/>
    <w:rsid w:val="00C07828"/>
    <w:rsid w:val="00C07886"/>
    <w:rsid w:val="00C07A0F"/>
    <w:rsid w:val="00C07AB5"/>
    <w:rsid w:val="00C07FEE"/>
    <w:rsid w:val="00C10392"/>
    <w:rsid w:val="00C1040F"/>
    <w:rsid w:val="00C104B7"/>
    <w:rsid w:val="00C10938"/>
    <w:rsid w:val="00C11300"/>
    <w:rsid w:val="00C12E8D"/>
    <w:rsid w:val="00C130F5"/>
    <w:rsid w:val="00C13488"/>
    <w:rsid w:val="00C1380F"/>
    <w:rsid w:val="00C13D7B"/>
    <w:rsid w:val="00C13F3E"/>
    <w:rsid w:val="00C14140"/>
    <w:rsid w:val="00C14B62"/>
    <w:rsid w:val="00C14B86"/>
    <w:rsid w:val="00C14D41"/>
    <w:rsid w:val="00C1633A"/>
    <w:rsid w:val="00C16540"/>
    <w:rsid w:val="00C16CA2"/>
    <w:rsid w:val="00C16E53"/>
    <w:rsid w:val="00C1711A"/>
    <w:rsid w:val="00C172AF"/>
    <w:rsid w:val="00C175BF"/>
    <w:rsid w:val="00C20021"/>
    <w:rsid w:val="00C202C7"/>
    <w:rsid w:val="00C20448"/>
    <w:rsid w:val="00C20E71"/>
    <w:rsid w:val="00C210A7"/>
    <w:rsid w:val="00C2141B"/>
    <w:rsid w:val="00C215B5"/>
    <w:rsid w:val="00C21EE4"/>
    <w:rsid w:val="00C221E1"/>
    <w:rsid w:val="00C2254C"/>
    <w:rsid w:val="00C22AE7"/>
    <w:rsid w:val="00C22CFD"/>
    <w:rsid w:val="00C23540"/>
    <w:rsid w:val="00C23606"/>
    <w:rsid w:val="00C236D6"/>
    <w:rsid w:val="00C23B57"/>
    <w:rsid w:val="00C2460D"/>
    <w:rsid w:val="00C24679"/>
    <w:rsid w:val="00C2477C"/>
    <w:rsid w:val="00C24A4F"/>
    <w:rsid w:val="00C25292"/>
    <w:rsid w:val="00C25601"/>
    <w:rsid w:val="00C258B4"/>
    <w:rsid w:val="00C26144"/>
    <w:rsid w:val="00C26466"/>
    <w:rsid w:val="00C26542"/>
    <w:rsid w:val="00C2693F"/>
    <w:rsid w:val="00C276A9"/>
    <w:rsid w:val="00C30A1E"/>
    <w:rsid w:val="00C30C59"/>
    <w:rsid w:val="00C30CCC"/>
    <w:rsid w:val="00C30CF6"/>
    <w:rsid w:val="00C3185C"/>
    <w:rsid w:val="00C320C1"/>
    <w:rsid w:val="00C32BB3"/>
    <w:rsid w:val="00C33256"/>
    <w:rsid w:val="00C333D3"/>
    <w:rsid w:val="00C334E0"/>
    <w:rsid w:val="00C33910"/>
    <w:rsid w:val="00C33C22"/>
    <w:rsid w:val="00C33F8A"/>
    <w:rsid w:val="00C34000"/>
    <w:rsid w:val="00C34008"/>
    <w:rsid w:val="00C341B4"/>
    <w:rsid w:val="00C349E9"/>
    <w:rsid w:val="00C34B39"/>
    <w:rsid w:val="00C35842"/>
    <w:rsid w:val="00C35A60"/>
    <w:rsid w:val="00C35BB5"/>
    <w:rsid w:val="00C36537"/>
    <w:rsid w:val="00C36FAE"/>
    <w:rsid w:val="00C40312"/>
    <w:rsid w:val="00C4071C"/>
    <w:rsid w:val="00C40B4F"/>
    <w:rsid w:val="00C40D95"/>
    <w:rsid w:val="00C41147"/>
    <w:rsid w:val="00C41369"/>
    <w:rsid w:val="00C41C77"/>
    <w:rsid w:val="00C42785"/>
    <w:rsid w:val="00C42B4F"/>
    <w:rsid w:val="00C435D0"/>
    <w:rsid w:val="00C436E9"/>
    <w:rsid w:val="00C43CB8"/>
    <w:rsid w:val="00C444E4"/>
    <w:rsid w:val="00C44600"/>
    <w:rsid w:val="00C447A2"/>
    <w:rsid w:val="00C44ACD"/>
    <w:rsid w:val="00C457CD"/>
    <w:rsid w:val="00C470C8"/>
    <w:rsid w:val="00C47298"/>
    <w:rsid w:val="00C472F2"/>
    <w:rsid w:val="00C478B1"/>
    <w:rsid w:val="00C47A7C"/>
    <w:rsid w:val="00C47D00"/>
    <w:rsid w:val="00C50354"/>
    <w:rsid w:val="00C505DC"/>
    <w:rsid w:val="00C50C8E"/>
    <w:rsid w:val="00C514EA"/>
    <w:rsid w:val="00C52317"/>
    <w:rsid w:val="00C52C9B"/>
    <w:rsid w:val="00C5316D"/>
    <w:rsid w:val="00C5318D"/>
    <w:rsid w:val="00C53450"/>
    <w:rsid w:val="00C5419C"/>
    <w:rsid w:val="00C5435D"/>
    <w:rsid w:val="00C55716"/>
    <w:rsid w:val="00C55863"/>
    <w:rsid w:val="00C55D51"/>
    <w:rsid w:val="00C568D1"/>
    <w:rsid w:val="00C57366"/>
    <w:rsid w:val="00C57AE7"/>
    <w:rsid w:val="00C57E1E"/>
    <w:rsid w:val="00C57ED3"/>
    <w:rsid w:val="00C57F9E"/>
    <w:rsid w:val="00C60C51"/>
    <w:rsid w:val="00C60DD0"/>
    <w:rsid w:val="00C61099"/>
    <w:rsid w:val="00C613A8"/>
    <w:rsid w:val="00C61500"/>
    <w:rsid w:val="00C618B5"/>
    <w:rsid w:val="00C619C9"/>
    <w:rsid w:val="00C61A07"/>
    <w:rsid w:val="00C61B84"/>
    <w:rsid w:val="00C61DA4"/>
    <w:rsid w:val="00C61F81"/>
    <w:rsid w:val="00C622BB"/>
    <w:rsid w:val="00C6237C"/>
    <w:rsid w:val="00C62A3E"/>
    <w:rsid w:val="00C62D03"/>
    <w:rsid w:val="00C62F41"/>
    <w:rsid w:val="00C63334"/>
    <w:rsid w:val="00C63488"/>
    <w:rsid w:val="00C639EB"/>
    <w:rsid w:val="00C63A67"/>
    <w:rsid w:val="00C63E08"/>
    <w:rsid w:val="00C64252"/>
    <w:rsid w:val="00C64900"/>
    <w:rsid w:val="00C64A6A"/>
    <w:rsid w:val="00C64B92"/>
    <w:rsid w:val="00C64C3A"/>
    <w:rsid w:val="00C64C9C"/>
    <w:rsid w:val="00C64EC1"/>
    <w:rsid w:val="00C655E8"/>
    <w:rsid w:val="00C6605D"/>
    <w:rsid w:val="00C6614E"/>
    <w:rsid w:val="00C67148"/>
    <w:rsid w:val="00C67161"/>
    <w:rsid w:val="00C671BE"/>
    <w:rsid w:val="00C672B7"/>
    <w:rsid w:val="00C67981"/>
    <w:rsid w:val="00C67999"/>
    <w:rsid w:val="00C7002F"/>
    <w:rsid w:val="00C7048C"/>
    <w:rsid w:val="00C707A0"/>
    <w:rsid w:val="00C70BF3"/>
    <w:rsid w:val="00C70DA6"/>
    <w:rsid w:val="00C70DD3"/>
    <w:rsid w:val="00C70DEB"/>
    <w:rsid w:val="00C710FB"/>
    <w:rsid w:val="00C71282"/>
    <w:rsid w:val="00C7183E"/>
    <w:rsid w:val="00C71C98"/>
    <w:rsid w:val="00C71DD9"/>
    <w:rsid w:val="00C72267"/>
    <w:rsid w:val="00C7245A"/>
    <w:rsid w:val="00C72B4E"/>
    <w:rsid w:val="00C72D3B"/>
    <w:rsid w:val="00C73756"/>
    <w:rsid w:val="00C73C68"/>
    <w:rsid w:val="00C73CF7"/>
    <w:rsid w:val="00C74531"/>
    <w:rsid w:val="00C7459D"/>
    <w:rsid w:val="00C74A3D"/>
    <w:rsid w:val="00C7551F"/>
    <w:rsid w:val="00C761BE"/>
    <w:rsid w:val="00C7642F"/>
    <w:rsid w:val="00C76C8D"/>
    <w:rsid w:val="00C76CE2"/>
    <w:rsid w:val="00C76CEF"/>
    <w:rsid w:val="00C77F58"/>
    <w:rsid w:val="00C8058F"/>
    <w:rsid w:val="00C80737"/>
    <w:rsid w:val="00C81826"/>
    <w:rsid w:val="00C818DF"/>
    <w:rsid w:val="00C81A87"/>
    <w:rsid w:val="00C81E32"/>
    <w:rsid w:val="00C81FD9"/>
    <w:rsid w:val="00C825FE"/>
    <w:rsid w:val="00C8272B"/>
    <w:rsid w:val="00C829B6"/>
    <w:rsid w:val="00C82A22"/>
    <w:rsid w:val="00C82B47"/>
    <w:rsid w:val="00C82B4D"/>
    <w:rsid w:val="00C82E04"/>
    <w:rsid w:val="00C82FA3"/>
    <w:rsid w:val="00C8301D"/>
    <w:rsid w:val="00C83486"/>
    <w:rsid w:val="00C83679"/>
    <w:rsid w:val="00C83B1C"/>
    <w:rsid w:val="00C83CE8"/>
    <w:rsid w:val="00C83DDC"/>
    <w:rsid w:val="00C83FDD"/>
    <w:rsid w:val="00C841E3"/>
    <w:rsid w:val="00C84A81"/>
    <w:rsid w:val="00C85B18"/>
    <w:rsid w:val="00C85B44"/>
    <w:rsid w:val="00C85BFE"/>
    <w:rsid w:val="00C85CFA"/>
    <w:rsid w:val="00C8606C"/>
    <w:rsid w:val="00C86549"/>
    <w:rsid w:val="00C86899"/>
    <w:rsid w:val="00C86B89"/>
    <w:rsid w:val="00C87447"/>
    <w:rsid w:val="00C9027C"/>
    <w:rsid w:val="00C90A05"/>
    <w:rsid w:val="00C9140A"/>
    <w:rsid w:val="00C91649"/>
    <w:rsid w:val="00C91D65"/>
    <w:rsid w:val="00C91EFC"/>
    <w:rsid w:val="00C92087"/>
    <w:rsid w:val="00C9227A"/>
    <w:rsid w:val="00C9278A"/>
    <w:rsid w:val="00C92BAC"/>
    <w:rsid w:val="00C92FFD"/>
    <w:rsid w:val="00C93AF6"/>
    <w:rsid w:val="00C93C09"/>
    <w:rsid w:val="00C93F34"/>
    <w:rsid w:val="00C941D9"/>
    <w:rsid w:val="00C94645"/>
    <w:rsid w:val="00C94F6C"/>
    <w:rsid w:val="00C95BBB"/>
    <w:rsid w:val="00C96045"/>
    <w:rsid w:val="00C96163"/>
    <w:rsid w:val="00C9690B"/>
    <w:rsid w:val="00C96B9D"/>
    <w:rsid w:val="00C96C09"/>
    <w:rsid w:val="00C9741B"/>
    <w:rsid w:val="00C9795D"/>
    <w:rsid w:val="00C97DFC"/>
    <w:rsid w:val="00C97EC6"/>
    <w:rsid w:val="00CA020D"/>
    <w:rsid w:val="00CA05C7"/>
    <w:rsid w:val="00CA0662"/>
    <w:rsid w:val="00CA0745"/>
    <w:rsid w:val="00CA07E8"/>
    <w:rsid w:val="00CA0862"/>
    <w:rsid w:val="00CA0AAF"/>
    <w:rsid w:val="00CA0C35"/>
    <w:rsid w:val="00CA0CE9"/>
    <w:rsid w:val="00CA0F37"/>
    <w:rsid w:val="00CA1397"/>
    <w:rsid w:val="00CA1484"/>
    <w:rsid w:val="00CA1569"/>
    <w:rsid w:val="00CA18E6"/>
    <w:rsid w:val="00CA1A8C"/>
    <w:rsid w:val="00CA1D0E"/>
    <w:rsid w:val="00CA2A2B"/>
    <w:rsid w:val="00CA2D8A"/>
    <w:rsid w:val="00CA2F0D"/>
    <w:rsid w:val="00CA3578"/>
    <w:rsid w:val="00CA384E"/>
    <w:rsid w:val="00CA3B62"/>
    <w:rsid w:val="00CA424E"/>
    <w:rsid w:val="00CA42F6"/>
    <w:rsid w:val="00CA43DA"/>
    <w:rsid w:val="00CA459E"/>
    <w:rsid w:val="00CA4ACA"/>
    <w:rsid w:val="00CA4ED3"/>
    <w:rsid w:val="00CA5057"/>
    <w:rsid w:val="00CA5070"/>
    <w:rsid w:val="00CA5125"/>
    <w:rsid w:val="00CA53CD"/>
    <w:rsid w:val="00CA5A79"/>
    <w:rsid w:val="00CA6338"/>
    <w:rsid w:val="00CA67FE"/>
    <w:rsid w:val="00CA6BF5"/>
    <w:rsid w:val="00CA6C1E"/>
    <w:rsid w:val="00CA6F3B"/>
    <w:rsid w:val="00CA719C"/>
    <w:rsid w:val="00CA7550"/>
    <w:rsid w:val="00CA766A"/>
    <w:rsid w:val="00CA7F5B"/>
    <w:rsid w:val="00CB06E1"/>
    <w:rsid w:val="00CB0B4C"/>
    <w:rsid w:val="00CB1283"/>
    <w:rsid w:val="00CB1F55"/>
    <w:rsid w:val="00CB22CC"/>
    <w:rsid w:val="00CB358F"/>
    <w:rsid w:val="00CB395B"/>
    <w:rsid w:val="00CB3C29"/>
    <w:rsid w:val="00CB3DF5"/>
    <w:rsid w:val="00CB3F3F"/>
    <w:rsid w:val="00CB4E14"/>
    <w:rsid w:val="00CB5040"/>
    <w:rsid w:val="00CB51A6"/>
    <w:rsid w:val="00CB5811"/>
    <w:rsid w:val="00CB6072"/>
    <w:rsid w:val="00CB6BA5"/>
    <w:rsid w:val="00CB7534"/>
    <w:rsid w:val="00CB7692"/>
    <w:rsid w:val="00CB77F3"/>
    <w:rsid w:val="00CC03E6"/>
    <w:rsid w:val="00CC0431"/>
    <w:rsid w:val="00CC0958"/>
    <w:rsid w:val="00CC11AE"/>
    <w:rsid w:val="00CC1F9C"/>
    <w:rsid w:val="00CC2710"/>
    <w:rsid w:val="00CC28EF"/>
    <w:rsid w:val="00CC29F3"/>
    <w:rsid w:val="00CC2D37"/>
    <w:rsid w:val="00CC30FD"/>
    <w:rsid w:val="00CC436F"/>
    <w:rsid w:val="00CC4581"/>
    <w:rsid w:val="00CC47BF"/>
    <w:rsid w:val="00CC4CBD"/>
    <w:rsid w:val="00CC4CF3"/>
    <w:rsid w:val="00CC5147"/>
    <w:rsid w:val="00CC5404"/>
    <w:rsid w:val="00CC5535"/>
    <w:rsid w:val="00CC556C"/>
    <w:rsid w:val="00CC5826"/>
    <w:rsid w:val="00CC6065"/>
    <w:rsid w:val="00CC60EA"/>
    <w:rsid w:val="00CC62C8"/>
    <w:rsid w:val="00CC64B1"/>
    <w:rsid w:val="00CC6F59"/>
    <w:rsid w:val="00CC7970"/>
    <w:rsid w:val="00CC7DB5"/>
    <w:rsid w:val="00CD039A"/>
    <w:rsid w:val="00CD04A7"/>
    <w:rsid w:val="00CD05E5"/>
    <w:rsid w:val="00CD0B5C"/>
    <w:rsid w:val="00CD0F31"/>
    <w:rsid w:val="00CD101B"/>
    <w:rsid w:val="00CD11E5"/>
    <w:rsid w:val="00CD18B0"/>
    <w:rsid w:val="00CD20AE"/>
    <w:rsid w:val="00CD2317"/>
    <w:rsid w:val="00CD272C"/>
    <w:rsid w:val="00CD2819"/>
    <w:rsid w:val="00CD3495"/>
    <w:rsid w:val="00CD36A5"/>
    <w:rsid w:val="00CD3A0C"/>
    <w:rsid w:val="00CD3C15"/>
    <w:rsid w:val="00CD3EAA"/>
    <w:rsid w:val="00CD3F4E"/>
    <w:rsid w:val="00CD4587"/>
    <w:rsid w:val="00CD4902"/>
    <w:rsid w:val="00CD49DB"/>
    <w:rsid w:val="00CD5340"/>
    <w:rsid w:val="00CD5690"/>
    <w:rsid w:val="00CD5862"/>
    <w:rsid w:val="00CD5DDD"/>
    <w:rsid w:val="00CD6476"/>
    <w:rsid w:val="00CD7579"/>
    <w:rsid w:val="00CD75F7"/>
    <w:rsid w:val="00CE00BC"/>
    <w:rsid w:val="00CE0504"/>
    <w:rsid w:val="00CE0760"/>
    <w:rsid w:val="00CE099D"/>
    <w:rsid w:val="00CE106A"/>
    <w:rsid w:val="00CE12DF"/>
    <w:rsid w:val="00CE1389"/>
    <w:rsid w:val="00CE1521"/>
    <w:rsid w:val="00CE165D"/>
    <w:rsid w:val="00CE182E"/>
    <w:rsid w:val="00CE1C48"/>
    <w:rsid w:val="00CE2589"/>
    <w:rsid w:val="00CE2959"/>
    <w:rsid w:val="00CE4944"/>
    <w:rsid w:val="00CE4AD1"/>
    <w:rsid w:val="00CE4AF0"/>
    <w:rsid w:val="00CE4BD0"/>
    <w:rsid w:val="00CE4C42"/>
    <w:rsid w:val="00CE4F6C"/>
    <w:rsid w:val="00CE4FDD"/>
    <w:rsid w:val="00CE5029"/>
    <w:rsid w:val="00CE54EA"/>
    <w:rsid w:val="00CE5A70"/>
    <w:rsid w:val="00CE5D07"/>
    <w:rsid w:val="00CE6B90"/>
    <w:rsid w:val="00CE6B9F"/>
    <w:rsid w:val="00CE748D"/>
    <w:rsid w:val="00CE7555"/>
    <w:rsid w:val="00CE78B8"/>
    <w:rsid w:val="00CE7CD9"/>
    <w:rsid w:val="00CF0D33"/>
    <w:rsid w:val="00CF0EEB"/>
    <w:rsid w:val="00CF0FCE"/>
    <w:rsid w:val="00CF106B"/>
    <w:rsid w:val="00CF15CA"/>
    <w:rsid w:val="00CF1D9D"/>
    <w:rsid w:val="00CF2521"/>
    <w:rsid w:val="00CF2863"/>
    <w:rsid w:val="00CF338B"/>
    <w:rsid w:val="00CF35AF"/>
    <w:rsid w:val="00CF3643"/>
    <w:rsid w:val="00CF39F2"/>
    <w:rsid w:val="00CF3DE3"/>
    <w:rsid w:val="00CF4168"/>
    <w:rsid w:val="00CF456A"/>
    <w:rsid w:val="00CF5472"/>
    <w:rsid w:val="00CF6A89"/>
    <w:rsid w:val="00CF6AD2"/>
    <w:rsid w:val="00CF6C55"/>
    <w:rsid w:val="00CF7226"/>
    <w:rsid w:val="00CF75B9"/>
    <w:rsid w:val="00CF76FC"/>
    <w:rsid w:val="00CF7EA4"/>
    <w:rsid w:val="00D00292"/>
    <w:rsid w:val="00D00342"/>
    <w:rsid w:val="00D00398"/>
    <w:rsid w:val="00D00B76"/>
    <w:rsid w:val="00D012A7"/>
    <w:rsid w:val="00D01442"/>
    <w:rsid w:val="00D025EB"/>
    <w:rsid w:val="00D027B6"/>
    <w:rsid w:val="00D02C00"/>
    <w:rsid w:val="00D0419F"/>
    <w:rsid w:val="00D04BA3"/>
    <w:rsid w:val="00D04CE4"/>
    <w:rsid w:val="00D04FC6"/>
    <w:rsid w:val="00D0553E"/>
    <w:rsid w:val="00D055A2"/>
    <w:rsid w:val="00D055AD"/>
    <w:rsid w:val="00D05A8D"/>
    <w:rsid w:val="00D061B0"/>
    <w:rsid w:val="00D0625C"/>
    <w:rsid w:val="00D06E07"/>
    <w:rsid w:val="00D0726A"/>
    <w:rsid w:val="00D0774A"/>
    <w:rsid w:val="00D07A4D"/>
    <w:rsid w:val="00D07B9F"/>
    <w:rsid w:val="00D07D68"/>
    <w:rsid w:val="00D107E5"/>
    <w:rsid w:val="00D108FA"/>
    <w:rsid w:val="00D10F12"/>
    <w:rsid w:val="00D11482"/>
    <w:rsid w:val="00D114F0"/>
    <w:rsid w:val="00D11D05"/>
    <w:rsid w:val="00D1225A"/>
    <w:rsid w:val="00D125E2"/>
    <w:rsid w:val="00D1296D"/>
    <w:rsid w:val="00D12AD6"/>
    <w:rsid w:val="00D1322C"/>
    <w:rsid w:val="00D13B72"/>
    <w:rsid w:val="00D13C8E"/>
    <w:rsid w:val="00D142C4"/>
    <w:rsid w:val="00D1435C"/>
    <w:rsid w:val="00D14417"/>
    <w:rsid w:val="00D14CBD"/>
    <w:rsid w:val="00D14EED"/>
    <w:rsid w:val="00D15052"/>
    <w:rsid w:val="00D15053"/>
    <w:rsid w:val="00D1531C"/>
    <w:rsid w:val="00D156A6"/>
    <w:rsid w:val="00D1572D"/>
    <w:rsid w:val="00D15EBA"/>
    <w:rsid w:val="00D15ED1"/>
    <w:rsid w:val="00D17035"/>
    <w:rsid w:val="00D200A9"/>
    <w:rsid w:val="00D201B6"/>
    <w:rsid w:val="00D203D4"/>
    <w:rsid w:val="00D21040"/>
    <w:rsid w:val="00D21086"/>
    <w:rsid w:val="00D217A3"/>
    <w:rsid w:val="00D21CE7"/>
    <w:rsid w:val="00D21DDE"/>
    <w:rsid w:val="00D21F64"/>
    <w:rsid w:val="00D2201C"/>
    <w:rsid w:val="00D227E2"/>
    <w:rsid w:val="00D22992"/>
    <w:rsid w:val="00D22F9B"/>
    <w:rsid w:val="00D230CC"/>
    <w:rsid w:val="00D23361"/>
    <w:rsid w:val="00D23DAE"/>
    <w:rsid w:val="00D23DF3"/>
    <w:rsid w:val="00D24221"/>
    <w:rsid w:val="00D24725"/>
    <w:rsid w:val="00D2475C"/>
    <w:rsid w:val="00D24A66"/>
    <w:rsid w:val="00D24FF8"/>
    <w:rsid w:val="00D250C9"/>
    <w:rsid w:val="00D25966"/>
    <w:rsid w:val="00D25C84"/>
    <w:rsid w:val="00D25FF8"/>
    <w:rsid w:val="00D266BA"/>
    <w:rsid w:val="00D2684F"/>
    <w:rsid w:val="00D27269"/>
    <w:rsid w:val="00D274A8"/>
    <w:rsid w:val="00D27738"/>
    <w:rsid w:val="00D27761"/>
    <w:rsid w:val="00D27A81"/>
    <w:rsid w:val="00D31572"/>
    <w:rsid w:val="00D31F51"/>
    <w:rsid w:val="00D3284D"/>
    <w:rsid w:val="00D32A9D"/>
    <w:rsid w:val="00D32AAA"/>
    <w:rsid w:val="00D33078"/>
    <w:rsid w:val="00D33556"/>
    <w:rsid w:val="00D3389D"/>
    <w:rsid w:val="00D33BFA"/>
    <w:rsid w:val="00D3410E"/>
    <w:rsid w:val="00D34495"/>
    <w:rsid w:val="00D34CE8"/>
    <w:rsid w:val="00D34E8D"/>
    <w:rsid w:val="00D35914"/>
    <w:rsid w:val="00D360C9"/>
    <w:rsid w:val="00D36964"/>
    <w:rsid w:val="00D36D3F"/>
    <w:rsid w:val="00D36DCD"/>
    <w:rsid w:val="00D37086"/>
    <w:rsid w:val="00D370EE"/>
    <w:rsid w:val="00D371A4"/>
    <w:rsid w:val="00D373DE"/>
    <w:rsid w:val="00D400F3"/>
    <w:rsid w:val="00D4053E"/>
    <w:rsid w:val="00D41197"/>
    <w:rsid w:val="00D414E1"/>
    <w:rsid w:val="00D41C03"/>
    <w:rsid w:val="00D41D04"/>
    <w:rsid w:val="00D422AD"/>
    <w:rsid w:val="00D43207"/>
    <w:rsid w:val="00D43787"/>
    <w:rsid w:val="00D43C65"/>
    <w:rsid w:val="00D44225"/>
    <w:rsid w:val="00D44E3C"/>
    <w:rsid w:val="00D45434"/>
    <w:rsid w:val="00D4543B"/>
    <w:rsid w:val="00D45903"/>
    <w:rsid w:val="00D46722"/>
    <w:rsid w:val="00D46735"/>
    <w:rsid w:val="00D4674A"/>
    <w:rsid w:val="00D4680B"/>
    <w:rsid w:val="00D4768D"/>
    <w:rsid w:val="00D50026"/>
    <w:rsid w:val="00D5003D"/>
    <w:rsid w:val="00D50CDB"/>
    <w:rsid w:val="00D51B44"/>
    <w:rsid w:val="00D5218B"/>
    <w:rsid w:val="00D52295"/>
    <w:rsid w:val="00D52606"/>
    <w:rsid w:val="00D52A53"/>
    <w:rsid w:val="00D52ADC"/>
    <w:rsid w:val="00D541F1"/>
    <w:rsid w:val="00D54C59"/>
    <w:rsid w:val="00D54D75"/>
    <w:rsid w:val="00D5616F"/>
    <w:rsid w:val="00D56475"/>
    <w:rsid w:val="00D56A17"/>
    <w:rsid w:val="00D57050"/>
    <w:rsid w:val="00D57836"/>
    <w:rsid w:val="00D60E23"/>
    <w:rsid w:val="00D60E27"/>
    <w:rsid w:val="00D61F53"/>
    <w:rsid w:val="00D61F9B"/>
    <w:rsid w:val="00D6270E"/>
    <w:rsid w:val="00D62D73"/>
    <w:rsid w:val="00D62D93"/>
    <w:rsid w:val="00D63835"/>
    <w:rsid w:val="00D63BDB"/>
    <w:rsid w:val="00D63C65"/>
    <w:rsid w:val="00D63C7A"/>
    <w:rsid w:val="00D641A4"/>
    <w:rsid w:val="00D641AC"/>
    <w:rsid w:val="00D64B13"/>
    <w:rsid w:val="00D64D9A"/>
    <w:rsid w:val="00D65156"/>
    <w:rsid w:val="00D652A7"/>
    <w:rsid w:val="00D656FE"/>
    <w:rsid w:val="00D659E0"/>
    <w:rsid w:val="00D669BE"/>
    <w:rsid w:val="00D66C89"/>
    <w:rsid w:val="00D66DEB"/>
    <w:rsid w:val="00D67414"/>
    <w:rsid w:val="00D6743C"/>
    <w:rsid w:val="00D67967"/>
    <w:rsid w:val="00D7051F"/>
    <w:rsid w:val="00D708C8"/>
    <w:rsid w:val="00D70D07"/>
    <w:rsid w:val="00D70DE5"/>
    <w:rsid w:val="00D71082"/>
    <w:rsid w:val="00D71183"/>
    <w:rsid w:val="00D711FE"/>
    <w:rsid w:val="00D716F3"/>
    <w:rsid w:val="00D719EC"/>
    <w:rsid w:val="00D720BF"/>
    <w:rsid w:val="00D72E88"/>
    <w:rsid w:val="00D73186"/>
    <w:rsid w:val="00D73401"/>
    <w:rsid w:val="00D73FF7"/>
    <w:rsid w:val="00D74399"/>
    <w:rsid w:val="00D74785"/>
    <w:rsid w:val="00D74AD8"/>
    <w:rsid w:val="00D74E31"/>
    <w:rsid w:val="00D75030"/>
    <w:rsid w:val="00D750C1"/>
    <w:rsid w:val="00D7528D"/>
    <w:rsid w:val="00D755DC"/>
    <w:rsid w:val="00D75CE5"/>
    <w:rsid w:val="00D7607C"/>
    <w:rsid w:val="00D7609F"/>
    <w:rsid w:val="00D76567"/>
    <w:rsid w:val="00D7674A"/>
    <w:rsid w:val="00D76906"/>
    <w:rsid w:val="00D76EC2"/>
    <w:rsid w:val="00D773EA"/>
    <w:rsid w:val="00D77C35"/>
    <w:rsid w:val="00D77D0C"/>
    <w:rsid w:val="00D77F25"/>
    <w:rsid w:val="00D80281"/>
    <w:rsid w:val="00D80BED"/>
    <w:rsid w:val="00D80DB3"/>
    <w:rsid w:val="00D813EC"/>
    <w:rsid w:val="00D81AB5"/>
    <w:rsid w:val="00D81E23"/>
    <w:rsid w:val="00D82071"/>
    <w:rsid w:val="00D82793"/>
    <w:rsid w:val="00D827BD"/>
    <w:rsid w:val="00D828C1"/>
    <w:rsid w:val="00D8310B"/>
    <w:rsid w:val="00D83691"/>
    <w:rsid w:val="00D83D4F"/>
    <w:rsid w:val="00D83FAC"/>
    <w:rsid w:val="00D83FF5"/>
    <w:rsid w:val="00D84664"/>
    <w:rsid w:val="00D84666"/>
    <w:rsid w:val="00D846F5"/>
    <w:rsid w:val="00D84E94"/>
    <w:rsid w:val="00D85486"/>
    <w:rsid w:val="00D859C7"/>
    <w:rsid w:val="00D85B1A"/>
    <w:rsid w:val="00D85B4C"/>
    <w:rsid w:val="00D85F47"/>
    <w:rsid w:val="00D86639"/>
    <w:rsid w:val="00D86711"/>
    <w:rsid w:val="00D86A84"/>
    <w:rsid w:val="00D86E1B"/>
    <w:rsid w:val="00D873F1"/>
    <w:rsid w:val="00D8742E"/>
    <w:rsid w:val="00D8749A"/>
    <w:rsid w:val="00D879D9"/>
    <w:rsid w:val="00D87B5D"/>
    <w:rsid w:val="00D87CAB"/>
    <w:rsid w:val="00D87EBE"/>
    <w:rsid w:val="00D90055"/>
    <w:rsid w:val="00D9076C"/>
    <w:rsid w:val="00D90BEB"/>
    <w:rsid w:val="00D90E91"/>
    <w:rsid w:val="00D90E97"/>
    <w:rsid w:val="00D91455"/>
    <w:rsid w:val="00D917EF"/>
    <w:rsid w:val="00D92111"/>
    <w:rsid w:val="00D924C6"/>
    <w:rsid w:val="00D924E4"/>
    <w:rsid w:val="00D92848"/>
    <w:rsid w:val="00D928B4"/>
    <w:rsid w:val="00D92C61"/>
    <w:rsid w:val="00D9415D"/>
    <w:rsid w:val="00D944B0"/>
    <w:rsid w:val="00D94745"/>
    <w:rsid w:val="00D94AC7"/>
    <w:rsid w:val="00D94AD8"/>
    <w:rsid w:val="00D95522"/>
    <w:rsid w:val="00D95A81"/>
    <w:rsid w:val="00D96267"/>
    <w:rsid w:val="00D96B06"/>
    <w:rsid w:val="00D96E3C"/>
    <w:rsid w:val="00D97156"/>
    <w:rsid w:val="00D974F6"/>
    <w:rsid w:val="00D9775D"/>
    <w:rsid w:val="00D97E1B"/>
    <w:rsid w:val="00DA0085"/>
    <w:rsid w:val="00DA0F4D"/>
    <w:rsid w:val="00DA1349"/>
    <w:rsid w:val="00DA14FB"/>
    <w:rsid w:val="00DA1E6F"/>
    <w:rsid w:val="00DA1FBD"/>
    <w:rsid w:val="00DA1FD5"/>
    <w:rsid w:val="00DA2B1F"/>
    <w:rsid w:val="00DA334D"/>
    <w:rsid w:val="00DA33AF"/>
    <w:rsid w:val="00DA36A7"/>
    <w:rsid w:val="00DA3A4C"/>
    <w:rsid w:val="00DA3EB2"/>
    <w:rsid w:val="00DA4687"/>
    <w:rsid w:val="00DA509B"/>
    <w:rsid w:val="00DA54D0"/>
    <w:rsid w:val="00DA7041"/>
    <w:rsid w:val="00DA718A"/>
    <w:rsid w:val="00DA785F"/>
    <w:rsid w:val="00DA7A3B"/>
    <w:rsid w:val="00DA7D07"/>
    <w:rsid w:val="00DA7D5C"/>
    <w:rsid w:val="00DA7EEB"/>
    <w:rsid w:val="00DA7F99"/>
    <w:rsid w:val="00DB01B6"/>
    <w:rsid w:val="00DB053F"/>
    <w:rsid w:val="00DB09FB"/>
    <w:rsid w:val="00DB0C4A"/>
    <w:rsid w:val="00DB1719"/>
    <w:rsid w:val="00DB282E"/>
    <w:rsid w:val="00DB3C7E"/>
    <w:rsid w:val="00DB461D"/>
    <w:rsid w:val="00DB4864"/>
    <w:rsid w:val="00DB49DA"/>
    <w:rsid w:val="00DB4DF0"/>
    <w:rsid w:val="00DB50B8"/>
    <w:rsid w:val="00DB53A8"/>
    <w:rsid w:val="00DB5608"/>
    <w:rsid w:val="00DB58AE"/>
    <w:rsid w:val="00DB5BFD"/>
    <w:rsid w:val="00DB5D97"/>
    <w:rsid w:val="00DB61DA"/>
    <w:rsid w:val="00DB63CE"/>
    <w:rsid w:val="00DB6402"/>
    <w:rsid w:val="00DB68F0"/>
    <w:rsid w:val="00DB6E5F"/>
    <w:rsid w:val="00DB7895"/>
    <w:rsid w:val="00DC0149"/>
    <w:rsid w:val="00DC042E"/>
    <w:rsid w:val="00DC0605"/>
    <w:rsid w:val="00DC0672"/>
    <w:rsid w:val="00DC0738"/>
    <w:rsid w:val="00DC0C5E"/>
    <w:rsid w:val="00DC11FF"/>
    <w:rsid w:val="00DC1246"/>
    <w:rsid w:val="00DC13C7"/>
    <w:rsid w:val="00DC16E0"/>
    <w:rsid w:val="00DC1DF8"/>
    <w:rsid w:val="00DC257D"/>
    <w:rsid w:val="00DC25B1"/>
    <w:rsid w:val="00DC2815"/>
    <w:rsid w:val="00DC31D4"/>
    <w:rsid w:val="00DC3578"/>
    <w:rsid w:val="00DC37E5"/>
    <w:rsid w:val="00DC3C81"/>
    <w:rsid w:val="00DC42C2"/>
    <w:rsid w:val="00DC4A02"/>
    <w:rsid w:val="00DC4D36"/>
    <w:rsid w:val="00DC5680"/>
    <w:rsid w:val="00DC577A"/>
    <w:rsid w:val="00DC5C71"/>
    <w:rsid w:val="00DC6617"/>
    <w:rsid w:val="00DC7615"/>
    <w:rsid w:val="00DC783E"/>
    <w:rsid w:val="00DC7B01"/>
    <w:rsid w:val="00DC7B31"/>
    <w:rsid w:val="00DD002E"/>
    <w:rsid w:val="00DD005E"/>
    <w:rsid w:val="00DD01AE"/>
    <w:rsid w:val="00DD032D"/>
    <w:rsid w:val="00DD047D"/>
    <w:rsid w:val="00DD062A"/>
    <w:rsid w:val="00DD06D0"/>
    <w:rsid w:val="00DD0D78"/>
    <w:rsid w:val="00DD1A66"/>
    <w:rsid w:val="00DD2A33"/>
    <w:rsid w:val="00DD304C"/>
    <w:rsid w:val="00DD3207"/>
    <w:rsid w:val="00DD33C3"/>
    <w:rsid w:val="00DD363F"/>
    <w:rsid w:val="00DD3697"/>
    <w:rsid w:val="00DD3A1D"/>
    <w:rsid w:val="00DD3DF5"/>
    <w:rsid w:val="00DD4A68"/>
    <w:rsid w:val="00DD4B8F"/>
    <w:rsid w:val="00DD53D8"/>
    <w:rsid w:val="00DD688B"/>
    <w:rsid w:val="00DE0B25"/>
    <w:rsid w:val="00DE1702"/>
    <w:rsid w:val="00DE1C41"/>
    <w:rsid w:val="00DE1D0E"/>
    <w:rsid w:val="00DE1FDE"/>
    <w:rsid w:val="00DE24B7"/>
    <w:rsid w:val="00DE2B17"/>
    <w:rsid w:val="00DE2C34"/>
    <w:rsid w:val="00DE2C8C"/>
    <w:rsid w:val="00DE3058"/>
    <w:rsid w:val="00DE390C"/>
    <w:rsid w:val="00DE3B32"/>
    <w:rsid w:val="00DE3B56"/>
    <w:rsid w:val="00DE3CB2"/>
    <w:rsid w:val="00DE3E40"/>
    <w:rsid w:val="00DE3EE2"/>
    <w:rsid w:val="00DE435E"/>
    <w:rsid w:val="00DE47E0"/>
    <w:rsid w:val="00DE552C"/>
    <w:rsid w:val="00DE656A"/>
    <w:rsid w:val="00DE6B6D"/>
    <w:rsid w:val="00DE6D41"/>
    <w:rsid w:val="00DE707A"/>
    <w:rsid w:val="00DE7085"/>
    <w:rsid w:val="00DE70A5"/>
    <w:rsid w:val="00DE7445"/>
    <w:rsid w:val="00DE798F"/>
    <w:rsid w:val="00DE79D6"/>
    <w:rsid w:val="00DE7A9B"/>
    <w:rsid w:val="00DF03C2"/>
    <w:rsid w:val="00DF0464"/>
    <w:rsid w:val="00DF0B15"/>
    <w:rsid w:val="00DF0C1F"/>
    <w:rsid w:val="00DF0F0E"/>
    <w:rsid w:val="00DF10B2"/>
    <w:rsid w:val="00DF18AA"/>
    <w:rsid w:val="00DF1E20"/>
    <w:rsid w:val="00DF2535"/>
    <w:rsid w:val="00DF2C19"/>
    <w:rsid w:val="00DF2C3D"/>
    <w:rsid w:val="00DF3259"/>
    <w:rsid w:val="00DF3533"/>
    <w:rsid w:val="00DF3D48"/>
    <w:rsid w:val="00DF40F8"/>
    <w:rsid w:val="00DF4276"/>
    <w:rsid w:val="00DF4AC8"/>
    <w:rsid w:val="00DF4C29"/>
    <w:rsid w:val="00DF5C3F"/>
    <w:rsid w:val="00DF5F4C"/>
    <w:rsid w:val="00DF6416"/>
    <w:rsid w:val="00DF659B"/>
    <w:rsid w:val="00DF6712"/>
    <w:rsid w:val="00DF7069"/>
    <w:rsid w:val="00DF712F"/>
    <w:rsid w:val="00DF7546"/>
    <w:rsid w:val="00DF7B9D"/>
    <w:rsid w:val="00DF7D5B"/>
    <w:rsid w:val="00E00264"/>
    <w:rsid w:val="00E00985"/>
    <w:rsid w:val="00E00C4C"/>
    <w:rsid w:val="00E00F25"/>
    <w:rsid w:val="00E018E1"/>
    <w:rsid w:val="00E01C20"/>
    <w:rsid w:val="00E021C3"/>
    <w:rsid w:val="00E02364"/>
    <w:rsid w:val="00E023E3"/>
    <w:rsid w:val="00E02A64"/>
    <w:rsid w:val="00E0371B"/>
    <w:rsid w:val="00E037A3"/>
    <w:rsid w:val="00E047DF"/>
    <w:rsid w:val="00E05095"/>
    <w:rsid w:val="00E05130"/>
    <w:rsid w:val="00E052D7"/>
    <w:rsid w:val="00E05380"/>
    <w:rsid w:val="00E056CF"/>
    <w:rsid w:val="00E057CE"/>
    <w:rsid w:val="00E05D3F"/>
    <w:rsid w:val="00E05EF8"/>
    <w:rsid w:val="00E06314"/>
    <w:rsid w:val="00E0641C"/>
    <w:rsid w:val="00E066A2"/>
    <w:rsid w:val="00E06C66"/>
    <w:rsid w:val="00E06E25"/>
    <w:rsid w:val="00E075A8"/>
    <w:rsid w:val="00E078A6"/>
    <w:rsid w:val="00E07A6E"/>
    <w:rsid w:val="00E07D86"/>
    <w:rsid w:val="00E102D0"/>
    <w:rsid w:val="00E10643"/>
    <w:rsid w:val="00E10782"/>
    <w:rsid w:val="00E10A81"/>
    <w:rsid w:val="00E10CF3"/>
    <w:rsid w:val="00E10FD5"/>
    <w:rsid w:val="00E119BE"/>
    <w:rsid w:val="00E11AFD"/>
    <w:rsid w:val="00E11FEB"/>
    <w:rsid w:val="00E129DD"/>
    <w:rsid w:val="00E12FD2"/>
    <w:rsid w:val="00E12FFD"/>
    <w:rsid w:val="00E13DAF"/>
    <w:rsid w:val="00E13EAA"/>
    <w:rsid w:val="00E14BD1"/>
    <w:rsid w:val="00E15863"/>
    <w:rsid w:val="00E1633A"/>
    <w:rsid w:val="00E1640C"/>
    <w:rsid w:val="00E16ABF"/>
    <w:rsid w:val="00E17C1E"/>
    <w:rsid w:val="00E2001A"/>
    <w:rsid w:val="00E20064"/>
    <w:rsid w:val="00E2048E"/>
    <w:rsid w:val="00E204BE"/>
    <w:rsid w:val="00E20C4F"/>
    <w:rsid w:val="00E21320"/>
    <w:rsid w:val="00E217DC"/>
    <w:rsid w:val="00E21CEC"/>
    <w:rsid w:val="00E2337A"/>
    <w:rsid w:val="00E233A7"/>
    <w:rsid w:val="00E24285"/>
    <w:rsid w:val="00E243FA"/>
    <w:rsid w:val="00E24931"/>
    <w:rsid w:val="00E24BED"/>
    <w:rsid w:val="00E2578F"/>
    <w:rsid w:val="00E25C47"/>
    <w:rsid w:val="00E25D0F"/>
    <w:rsid w:val="00E25F37"/>
    <w:rsid w:val="00E267C2"/>
    <w:rsid w:val="00E26EE6"/>
    <w:rsid w:val="00E26F20"/>
    <w:rsid w:val="00E270EC"/>
    <w:rsid w:val="00E27960"/>
    <w:rsid w:val="00E27E52"/>
    <w:rsid w:val="00E30BDA"/>
    <w:rsid w:val="00E30D08"/>
    <w:rsid w:val="00E31457"/>
    <w:rsid w:val="00E31E1C"/>
    <w:rsid w:val="00E3228D"/>
    <w:rsid w:val="00E3250B"/>
    <w:rsid w:val="00E32600"/>
    <w:rsid w:val="00E32FD4"/>
    <w:rsid w:val="00E330DC"/>
    <w:rsid w:val="00E3370D"/>
    <w:rsid w:val="00E33CED"/>
    <w:rsid w:val="00E3405E"/>
    <w:rsid w:val="00E34139"/>
    <w:rsid w:val="00E3463B"/>
    <w:rsid w:val="00E3480A"/>
    <w:rsid w:val="00E34AF6"/>
    <w:rsid w:val="00E34B6E"/>
    <w:rsid w:val="00E34C67"/>
    <w:rsid w:val="00E351AC"/>
    <w:rsid w:val="00E354F7"/>
    <w:rsid w:val="00E35AC6"/>
    <w:rsid w:val="00E35EC6"/>
    <w:rsid w:val="00E36728"/>
    <w:rsid w:val="00E36ABD"/>
    <w:rsid w:val="00E37095"/>
    <w:rsid w:val="00E37282"/>
    <w:rsid w:val="00E40E76"/>
    <w:rsid w:val="00E41898"/>
    <w:rsid w:val="00E42791"/>
    <w:rsid w:val="00E4362D"/>
    <w:rsid w:val="00E43E22"/>
    <w:rsid w:val="00E43E92"/>
    <w:rsid w:val="00E44186"/>
    <w:rsid w:val="00E44248"/>
    <w:rsid w:val="00E44758"/>
    <w:rsid w:val="00E44AB6"/>
    <w:rsid w:val="00E44BD1"/>
    <w:rsid w:val="00E44DD0"/>
    <w:rsid w:val="00E45416"/>
    <w:rsid w:val="00E45FE5"/>
    <w:rsid w:val="00E4745B"/>
    <w:rsid w:val="00E4756C"/>
    <w:rsid w:val="00E47673"/>
    <w:rsid w:val="00E47770"/>
    <w:rsid w:val="00E47940"/>
    <w:rsid w:val="00E47D8B"/>
    <w:rsid w:val="00E47D91"/>
    <w:rsid w:val="00E50810"/>
    <w:rsid w:val="00E50EC4"/>
    <w:rsid w:val="00E51191"/>
    <w:rsid w:val="00E517B9"/>
    <w:rsid w:val="00E51CF3"/>
    <w:rsid w:val="00E51DA4"/>
    <w:rsid w:val="00E5265D"/>
    <w:rsid w:val="00E5285B"/>
    <w:rsid w:val="00E53303"/>
    <w:rsid w:val="00E53515"/>
    <w:rsid w:val="00E539E2"/>
    <w:rsid w:val="00E539ED"/>
    <w:rsid w:val="00E53C35"/>
    <w:rsid w:val="00E53EC5"/>
    <w:rsid w:val="00E54142"/>
    <w:rsid w:val="00E5423C"/>
    <w:rsid w:val="00E5430C"/>
    <w:rsid w:val="00E543F2"/>
    <w:rsid w:val="00E54D2E"/>
    <w:rsid w:val="00E54FF3"/>
    <w:rsid w:val="00E55CE9"/>
    <w:rsid w:val="00E565C2"/>
    <w:rsid w:val="00E565ED"/>
    <w:rsid w:val="00E56A9F"/>
    <w:rsid w:val="00E574FD"/>
    <w:rsid w:val="00E578F2"/>
    <w:rsid w:val="00E57A34"/>
    <w:rsid w:val="00E57FDF"/>
    <w:rsid w:val="00E60477"/>
    <w:rsid w:val="00E61191"/>
    <w:rsid w:val="00E61480"/>
    <w:rsid w:val="00E614AC"/>
    <w:rsid w:val="00E615BD"/>
    <w:rsid w:val="00E61616"/>
    <w:rsid w:val="00E61959"/>
    <w:rsid w:val="00E619E8"/>
    <w:rsid w:val="00E61DB2"/>
    <w:rsid w:val="00E61F0B"/>
    <w:rsid w:val="00E62279"/>
    <w:rsid w:val="00E623A9"/>
    <w:rsid w:val="00E623C3"/>
    <w:rsid w:val="00E628FC"/>
    <w:rsid w:val="00E62D74"/>
    <w:rsid w:val="00E62DF1"/>
    <w:rsid w:val="00E630CB"/>
    <w:rsid w:val="00E6345F"/>
    <w:rsid w:val="00E6383A"/>
    <w:rsid w:val="00E64CBC"/>
    <w:rsid w:val="00E65277"/>
    <w:rsid w:val="00E65D26"/>
    <w:rsid w:val="00E66292"/>
    <w:rsid w:val="00E6664C"/>
    <w:rsid w:val="00E669D0"/>
    <w:rsid w:val="00E677F6"/>
    <w:rsid w:val="00E67AA3"/>
    <w:rsid w:val="00E67F44"/>
    <w:rsid w:val="00E70D78"/>
    <w:rsid w:val="00E711CD"/>
    <w:rsid w:val="00E71395"/>
    <w:rsid w:val="00E71439"/>
    <w:rsid w:val="00E71B72"/>
    <w:rsid w:val="00E7206E"/>
    <w:rsid w:val="00E724E6"/>
    <w:rsid w:val="00E72D72"/>
    <w:rsid w:val="00E73050"/>
    <w:rsid w:val="00E73779"/>
    <w:rsid w:val="00E738FA"/>
    <w:rsid w:val="00E73C36"/>
    <w:rsid w:val="00E753A8"/>
    <w:rsid w:val="00E754B8"/>
    <w:rsid w:val="00E75C82"/>
    <w:rsid w:val="00E7632E"/>
    <w:rsid w:val="00E76A41"/>
    <w:rsid w:val="00E774D3"/>
    <w:rsid w:val="00E77DB6"/>
    <w:rsid w:val="00E800CC"/>
    <w:rsid w:val="00E8036B"/>
    <w:rsid w:val="00E80539"/>
    <w:rsid w:val="00E80796"/>
    <w:rsid w:val="00E809EF"/>
    <w:rsid w:val="00E814CC"/>
    <w:rsid w:val="00E827EF"/>
    <w:rsid w:val="00E832BD"/>
    <w:rsid w:val="00E833B1"/>
    <w:rsid w:val="00E83564"/>
    <w:rsid w:val="00E8391D"/>
    <w:rsid w:val="00E84971"/>
    <w:rsid w:val="00E8575B"/>
    <w:rsid w:val="00E85849"/>
    <w:rsid w:val="00E85DE1"/>
    <w:rsid w:val="00E87028"/>
    <w:rsid w:val="00E8724B"/>
    <w:rsid w:val="00E87395"/>
    <w:rsid w:val="00E87BD5"/>
    <w:rsid w:val="00E902B4"/>
    <w:rsid w:val="00E91159"/>
    <w:rsid w:val="00E92007"/>
    <w:rsid w:val="00E92552"/>
    <w:rsid w:val="00E926AA"/>
    <w:rsid w:val="00E92807"/>
    <w:rsid w:val="00E9296D"/>
    <w:rsid w:val="00E92B1E"/>
    <w:rsid w:val="00E92E10"/>
    <w:rsid w:val="00E93795"/>
    <w:rsid w:val="00E93A8A"/>
    <w:rsid w:val="00E93ADC"/>
    <w:rsid w:val="00E93FD8"/>
    <w:rsid w:val="00E9413A"/>
    <w:rsid w:val="00E94A1B"/>
    <w:rsid w:val="00E94B88"/>
    <w:rsid w:val="00E94EC7"/>
    <w:rsid w:val="00E95160"/>
    <w:rsid w:val="00E956F3"/>
    <w:rsid w:val="00E95A64"/>
    <w:rsid w:val="00E9602C"/>
    <w:rsid w:val="00E963DA"/>
    <w:rsid w:val="00E965D7"/>
    <w:rsid w:val="00E96624"/>
    <w:rsid w:val="00E96F15"/>
    <w:rsid w:val="00E96F4E"/>
    <w:rsid w:val="00E97430"/>
    <w:rsid w:val="00E974ED"/>
    <w:rsid w:val="00EA0743"/>
    <w:rsid w:val="00EA0D24"/>
    <w:rsid w:val="00EA1129"/>
    <w:rsid w:val="00EA1831"/>
    <w:rsid w:val="00EA193F"/>
    <w:rsid w:val="00EA1DAA"/>
    <w:rsid w:val="00EA232D"/>
    <w:rsid w:val="00EA28F3"/>
    <w:rsid w:val="00EA2B48"/>
    <w:rsid w:val="00EA2CAB"/>
    <w:rsid w:val="00EA3B9F"/>
    <w:rsid w:val="00EA4380"/>
    <w:rsid w:val="00EA46D8"/>
    <w:rsid w:val="00EA48FD"/>
    <w:rsid w:val="00EA49B6"/>
    <w:rsid w:val="00EA4B5C"/>
    <w:rsid w:val="00EA4D58"/>
    <w:rsid w:val="00EA4D9B"/>
    <w:rsid w:val="00EA5701"/>
    <w:rsid w:val="00EA5B65"/>
    <w:rsid w:val="00EA5E86"/>
    <w:rsid w:val="00EA5F6A"/>
    <w:rsid w:val="00EA61BA"/>
    <w:rsid w:val="00EA627C"/>
    <w:rsid w:val="00EA749A"/>
    <w:rsid w:val="00EA74E1"/>
    <w:rsid w:val="00EA78C4"/>
    <w:rsid w:val="00EB02C0"/>
    <w:rsid w:val="00EB02CB"/>
    <w:rsid w:val="00EB0B6C"/>
    <w:rsid w:val="00EB117D"/>
    <w:rsid w:val="00EB20B9"/>
    <w:rsid w:val="00EB2138"/>
    <w:rsid w:val="00EB2212"/>
    <w:rsid w:val="00EB36F1"/>
    <w:rsid w:val="00EB37FB"/>
    <w:rsid w:val="00EB3D52"/>
    <w:rsid w:val="00EB43BB"/>
    <w:rsid w:val="00EB4695"/>
    <w:rsid w:val="00EB4DF7"/>
    <w:rsid w:val="00EB55CB"/>
    <w:rsid w:val="00EB5B99"/>
    <w:rsid w:val="00EB6082"/>
    <w:rsid w:val="00EB66E3"/>
    <w:rsid w:val="00EB68E9"/>
    <w:rsid w:val="00EB6C71"/>
    <w:rsid w:val="00EB780D"/>
    <w:rsid w:val="00EB7A82"/>
    <w:rsid w:val="00EC0311"/>
    <w:rsid w:val="00EC0BD2"/>
    <w:rsid w:val="00EC14AE"/>
    <w:rsid w:val="00EC1D39"/>
    <w:rsid w:val="00EC1F71"/>
    <w:rsid w:val="00EC2211"/>
    <w:rsid w:val="00EC2276"/>
    <w:rsid w:val="00EC22E5"/>
    <w:rsid w:val="00EC3039"/>
    <w:rsid w:val="00EC33A6"/>
    <w:rsid w:val="00EC3F01"/>
    <w:rsid w:val="00EC4B0B"/>
    <w:rsid w:val="00EC6172"/>
    <w:rsid w:val="00EC618A"/>
    <w:rsid w:val="00EC6291"/>
    <w:rsid w:val="00EC65D3"/>
    <w:rsid w:val="00EC6C07"/>
    <w:rsid w:val="00EC6CA1"/>
    <w:rsid w:val="00EC7DB1"/>
    <w:rsid w:val="00EC7E63"/>
    <w:rsid w:val="00ED06CC"/>
    <w:rsid w:val="00ED0847"/>
    <w:rsid w:val="00ED085E"/>
    <w:rsid w:val="00ED1510"/>
    <w:rsid w:val="00ED161E"/>
    <w:rsid w:val="00ED213C"/>
    <w:rsid w:val="00ED2358"/>
    <w:rsid w:val="00ED2DCF"/>
    <w:rsid w:val="00ED2EE4"/>
    <w:rsid w:val="00ED33E2"/>
    <w:rsid w:val="00ED34FE"/>
    <w:rsid w:val="00ED3939"/>
    <w:rsid w:val="00ED39BA"/>
    <w:rsid w:val="00ED455D"/>
    <w:rsid w:val="00ED4654"/>
    <w:rsid w:val="00ED50E0"/>
    <w:rsid w:val="00ED523A"/>
    <w:rsid w:val="00ED59A9"/>
    <w:rsid w:val="00ED602F"/>
    <w:rsid w:val="00ED6425"/>
    <w:rsid w:val="00ED6859"/>
    <w:rsid w:val="00ED6DE4"/>
    <w:rsid w:val="00ED704B"/>
    <w:rsid w:val="00EE0753"/>
    <w:rsid w:val="00EE08F0"/>
    <w:rsid w:val="00EE12BE"/>
    <w:rsid w:val="00EE17B6"/>
    <w:rsid w:val="00EE1814"/>
    <w:rsid w:val="00EE1DAF"/>
    <w:rsid w:val="00EE2207"/>
    <w:rsid w:val="00EE247F"/>
    <w:rsid w:val="00EE2C3A"/>
    <w:rsid w:val="00EE32B4"/>
    <w:rsid w:val="00EE4064"/>
    <w:rsid w:val="00EE40D0"/>
    <w:rsid w:val="00EE43BE"/>
    <w:rsid w:val="00EE46CD"/>
    <w:rsid w:val="00EE4AC6"/>
    <w:rsid w:val="00EE4E13"/>
    <w:rsid w:val="00EE570B"/>
    <w:rsid w:val="00EE5DD3"/>
    <w:rsid w:val="00EE6601"/>
    <w:rsid w:val="00EE6868"/>
    <w:rsid w:val="00EE7D04"/>
    <w:rsid w:val="00EE7ED9"/>
    <w:rsid w:val="00EF00D2"/>
    <w:rsid w:val="00EF027E"/>
    <w:rsid w:val="00EF06FB"/>
    <w:rsid w:val="00EF07A8"/>
    <w:rsid w:val="00EF0CDF"/>
    <w:rsid w:val="00EF286D"/>
    <w:rsid w:val="00EF2916"/>
    <w:rsid w:val="00EF2B34"/>
    <w:rsid w:val="00EF2CD5"/>
    <w:rsid w:val="00EF379E"/>
    <w:rsid w:val="00EF3CAA"/>
    <w:rsid w:val="00EF4307"/>
    <w:rsid w:val="00EF4904"/>
    <w:rsid w:val="00EF4C2B"/>
    <w:rsid w:val="00EF5ECE"/>
    <w:rsid w:val="00EF6516"/>
    <w:rsid w:val="00EF652E"/>
    <w:rsid w:val="00EF68DF"/>
    <w:rsid w:val="00EF6DBC"/>
    <w:rsid w:val="00EF703B"/>
    <w:rsid w:val="00EF7135"/>
    <w:rsid w:val="00EF7D4B"/>
    <w:rsid w:val="00EF7F98"/>
    <w:rsid w:val="00F013C7"/>
    <w:rsid w:val="00F014B3"/>
    <w:rsid w:val="00F01512"/>
    <w:rsid w:val="00F0182A"/>
    <w:rsid w:val="00F01B95"/>
    <w:rsid w:val="00F01FCE"/>
    <w:rsid w:val="00F0207A"/>
    <w:rsid w:val="00F026C7"/>
    <w:rsid w:val="00F02788"/>
    <w:rsid w:val="00F03922"/>
    <w:rsid w:val="00F03C3A"/>
    <w:rsid w:val="00F047DB"/>
    <w:rsid w:val="00F04C89"/>
    <w:rsid w:val="00F05381"/>
    <w:rsid w:val="00F05AE0"/>
    <w:rsid w:val="00F05DEC"/>
    <w:rsid w:val="00F061D7"/>
    <w:rsid w:val="00F067E2"/>
    <w:rsid w:val="00F0685C"/>
    <w:rsid w:val="00F0692C"/>
    <w:rsid w:val="00F074D0"/>
    <w:rsid w:val="00F075AF"/>
    <w:rsid w:val="00F0778C"/>
    <w:rsid w:val="00F07B9F"/>
    <w:rsid w:val="00F07E61"/>
    <w:rsid w:val="00F07EFD"/>
    <w:rsid w:val="00F07FA9"/>
    <w:rsid w:val="00F10A89"/>
    <w:rsid w:val="00F112B0"/>
    <w:rsid w:val="00F113A4"/>
    <w:rsid w:val="00F1154F"/>
    <w:rsid w:val="00F11C21"/>
    <w:rsid w:val="00F12612"/>
    <w:rsid w:val="00F13B4D"/>
    <w:rsid w:val="00F13E59"/>
    <w:rsid w:val="00F13EAF"/>
    <w:rsid w:val="00F13F87"/>
    <w:rsid w:val="00F14C0C"/>
    <w:rsid w:val="00F15756"/>
    <w:rsid w:val="00F15A70"/>
    <w:rsid w:val="00F15C94"/>
    <w:rsid w:val="00F15D88"/>
    <w:rsid w:val="00F15E4B"/>
    <w:rsid w:val="00F162B1"/>
    <w:rsid w:val="00F1631A"/>
    <w:rsid w:val="00F16710"/>
    <w:rsid w:val="00F17098"/>
    <w:rsid w:val="00F17245"/>
    <w:rsid w:val="00F174C7"/>
    <w:rsid w:val="00F1751F"/>
    <w:rsid w:val="00F1780A"/>
    <w:rsid w:val="00F17CEC"/>
    <w:rsid w:val="00F200C9"/>
    <w:rsid w:val="00F20171"/>
    <w:rsid w:val="00F2048E"/>
    <w:rsid w:val="00F20AF9"/>
    <w:rsid w:val="00F212A3"/>
    <w:rsid w:val="00F219F6"/>
    <w:rsid w:val="00F21D30"/>
    <w:rsid w:val="00F21F46"/>
    <w:rsid w:val="00F22072"/>
    <w:rsid w:val="00F2208E"/>
    <w:rsid w:val="00F22A87"/>
    <w:rsid w:val="00F22BC1"/>
    <w:rsid w:val="00F22F56"/>
    <w:rsid w:val="00F230B0"/>
    <w:rsid w:val="00F237CA"/>
    <w:rsid w:val="00F23A8E"/>
    <w:rsid w:val="00F23C81"/>
    <w:rsid w:val="00F23DA0"/>
    <w:rsid w:val="00F23E55"/>
    <w:rsid w:val="00F24602"/>
    <w:rsid w:val="00F24CF1"/>
    <w:rsid w:val="00F251F7"/>
    <w:rsid w:val="00F25623"/>
    <w:rsid w:val="00F25B33"/>
    <w:rsid w:val="00F25FCE"/>
    <w:rsid w:val="00F265E4"/>
    <w:rsid w:val="00F267DE"/>
    <w:rsid w:val="00F26D14"/>
    <w:rsid w:val="00F26D5B"/>
    <w:rsid w:val="00F26DF6"/>
    <w:rsid w:val="00F270C9"/>
    <w:rsid w:val="00F2750C"/>
    <w:rsid w:val="00F276D0"/>
    <w:rsid w:val="00F27712"/>
    <w:rsid w:val="00F27AE9"/>
    <w:rsid w:val="00F27E57"/>
    <w:rsid w:val="00F30015"/>
    <w:rsid w:val="00F30518"/>
    <w:rsid w:val="00F3061B"/>
    <w:rsid w:val="00F31F62"/>
    <w:rsid w:val="00F320AC"/>
    <w:rsid w:val="00F325DB"/>
    <w:rsid w:val="00F32DA1"/>
    <w:rsid w:val="00F33A4A"/>
    <w:rsid w:val="00F33BC7"/>
    <w:rsid w:val="00F34AC3"/>
    <w:rsid w:val="00F34BAD"/>
    <w:rsid w:val="00F35242"/>
    <w:rsid w:val="00F363FA"/>
    <w:rsid w:val="00F3765F"/>
    <w:rsid w:val="00F407B5"/>
    <w:rsid w:val="00F4085F"/>
    <w:rsid w:val="00F412C1"/>
    <w:rsid w:val="00F418B7"/>
    <w:rsid w:val="00F42404"/>
    <w:rsid w:val="00F4281C"/>
    <w:rsid w:val="00F42851"/>
    <w:rsid w:val="00F428AF"/>
    <w:rsid w:val="00F431A5"/>
    <w:rsid w:val="00F431B3"/>
    <w:rsid w:val="00F43242"/>
    <w:rsid w:val="00F4445A"/>
    <w:rsid w:val="00F44AA6"/>
    <w:rsid w:val="00F44D2E"/>
    <w:rsid w:val="00F44EFA"/>
    <w:rsid w:val="00F44F41"/>
    <w:rsid w:val="00F44FBF"/>
    <w:rsid w:val="00F44FC1"/>
    <w:rsid w:val="00F45005"/>
    <w:rsid w:val="00F45474"/>
    <w:rsid w:val="00F461F2"/>
    <w:rsid w:val="00F467B0"/>
    <w:rsid w:val="00F468F2"/>
    <w:rsid w:val="00F470FF"/>
    <w:rsid w:val="00F471D3"/>
    <w:rsid w:val="00F47507"/>
    <w:rsid w:val="00F47F70"/>
    <w:rsid w:val="00F5052D"/>
    <w:rsid w:val="00F50A8A"/>
    <w:rsid w:val="00F51255"/>
    <w:rsid w:val="00F5186D"/>
    <w:rsid w:val="00F51FD6"/>
    <w:rsid w:val="00F529D0"/>
    <w:rsid w:val="00F53052"/>
    <w:rsid w:val="00F533DD"/>
    <w:rsid w:val="00F53C2F"/>
    <w:rsid w:val="00F54A6F"/>
    <w:rsid w:val="00F553CA"/>
    <w:rsid w:val="00F5544B"/>
    <w:rsid w:val="00F5574F"/>
    <w:rsid w:val="00F55E82"/>
    <w:rsid w:val="00F55E99"/>
    <w:rsid w:val="00F55EAE"/>
    <w:rsid w:val="00F55F57"/>
    <w:rsid w:val="00F5655B"/>
    <w:rsid w:val="00F5655D"/>
    <w:rsid w:val="00F5679D"/>
    <w:rsid w:val="00F56AE5"/>
    <w:rsid w:val="00F5702A"/>
    <w:rsid w:val="00F571C5"/>
    <w:rsid w:val="00F571C6"/>
    <w:rsid w:val="00F605FF"/>
    <w:rsid w:val="00F60DA3"/>
    <w:rsid w:val="00F610C5"/>
    <w:rsid w:val="00F61983"/>
    <w:rsid w:val="00F61CDC"/>
    <w:rsid w:val="00F61D9C"/>
    <w:rsid w:val="00F621D1"/>
    <w:rsid w:val="00F6242D"/>
    <w:rsid w:val="00F627A2"/>
    <w:rsid w:val="00F628E0"/>
    <w:rsid w:val="00F6354F"/>
    <w:rsid w:val="00F63D3D"/>
    <w:rsid w:val="00F63E91"/>
    <w:rsid w:val="00F63F0C"/>
    <w:rsid w:val="00F64BEC"/>
    <w:rsid w:val="00F64C54"/>
    <w:rsid w:val="00F64CBB"/>
    <w:rsid w:val="00F65308"/>
    <w:rsid w:val="00F65EE4"/>
    <w:rsid w:val="00F663E7"/>
    <w:rsid w:val="00F66CB2"/>
    <w:rsid w:val="00F672F7"/>
    <w:rsid w:val="00F67376"/>
    <w:rsid w:val="00F67540"/>
    <w:rsid w:val="00F700B4"/>
    <w:rsid w:val="00F70C6C"/>
    <w:rsid w:val="00F70C99"/>
    <w:rsid w:val="00F71086"/>
    <w:rsid w:val="00F71273"/>
    <w:rsid w:val="00F71B47"/>
    <w:rsid w:val="00F72685"/>
    <w:rsid w:val="00F729BC"/>
    <w:rsid w:val="00F72ECF"/>
    <w:rsid w:val="00F73950"/>
    <w:rsid w:val="00F742B7"/>
    <w:rsid w:val="00F74A82"/>
    <w:rsid w:val="00F74AED"/>
    <w:rsid w:val="00F752B4"/>
    <w:rsid w:val="00F75A4A"/>
    <w:rsid w:val="00F75D8F"/>
    <w:rsid w:val="00F763BE"/>
    <w:rsid w:val="00F763ED"/>
    <w:rsid w:val="00F768FF"/>
    <w:rsid w:val="00F7749C"/>
    <w:rsid w:val="00F775E2"/>
    <w:rsid w:val="00F77D69"/>
    <w:rsid w:val="00F803EB"/>
    <w:rsid w:val="00F80DED"/>
    <w:rsid w:val="00F814F6"/>
    <w:rsid w:val="00F818D1"/>
    <w:rsid w:val="00F81A1E"/>
    <w:rsid w:val="00F81B44"/>
    <w:rsid w:val="00F81CD0"/>
    <w:rsid w:val="00F82125"/>
    <w:rsid w:val="00F82306"/>
    <w:rsid w:val="00F83320"/>
    <w:rsid w:val="00F8351E"/>
    <w:rsid w:val="00F83773"/>
    <w:rsid w:val="00F83AA8"/>
    <w:rsid w:val="00F843FB"/>
    <w:rsid w:val="00F847F5"/>
    <w:rsid w:val="00F84875"/>
    <w:rsid w:val="00F8490C"/>
    <w:rsid w:val="00F84AF1"/>
    <w:rsid w:val="00F85019"/>
    <w:rsid w:val="00F851FE"/>
    <w:rsid w:val="00F85263"/>
    <w:rsid w:val="00F8548C"/>
    <w:rsid w:val="00F8563B"/>
    <w:rsid w:val="00F8694B"/>
    <w:rsid w:val="00F86B58"/>
    <w:rsid w:val="00F86DB0"/>
    <w:rsid w:val="00F87123"/>
    <w:rsid w:val="00F87870"/>
    <w:rsid w:val="00F9020A"/>
    <w:rsid w:val="00F9090B"/>
    <w:rsid w:val="00F909A8"/>
    <w:rsid w:val="00F909F6"/>
    <w:rsid w:val="00F91004"/>
    <w:rsid w:val="00F92641"/>
    <w:rsid w:val="00F92AB8"/>
    <w:rsid w:val="00F92D8A"/>
    <w:rsid w:val="00F93528"/>
    <w:rsid w:val="00F9366D"/>
    <w:rsid w:val="00F94156"/>
    <w:rsid w:val="00F941B7"/>
    <w:rsid w:val="00F94446"/>
    <w:rsid w:val="00F9473C"/>
    <w:rsid w:val="00F949A9"/>
    <w:rsid w:val="00F94D41"/>
    <w:rsid w:val="00F94FA2"/>
    <w:rsid w:val="00F95A0C"/>
    <w:rsid w:val="00F95BA9"/>
    <w:rsid w:val="00F95C7B"/>
    <w:rsid w:val="00F95C7F"/>
    <w:rsid w:val="00F95E0A"/>
    <w:rsid w:val="00F96136"/>
    <w:rsid w:val="00F964BA"/>
    <w:rsid w:val="00F965F1"/>
    <w:rsid w:val="00F966D6"/>
    <w:rsid w:val="00F97494"/>
    <w:rsid w:val="00F97B6D"/>
    <w:rsid w:val="00F97F48"/>
    <w:rsid w:val="00FA03A0"/>
    <w:rsid w:val="00FA0523"/>
    <w:rsid w:val="00FA0969"/>
    <w:rsid w:val="00FA0BC9"/>
    <w:rsid w:val="00FA1317"/>
    <w:rsid w:val="00FA17D2"/>
    <w:rsid w:val="00FA1E51"/>
    <w:rsid w:val="00FA2279"/>
    <w:rsid w:val="00FA29C8"/>
    <w:rsid w:val="00FA2A58"/>
    <w:rsid w:val="00FA2F39"/>
    <w:rsid w:val="00FA356F"/>
    <w:rsid w:val="00FA3AD3"/>
    <w:rsid w:val="00FA4038"/>
    <w:rsid w:val="00FA473D"/>
    <w:rsid w:val="00FA49A1"/>
    <w:rsid w:val="00FA4B81"/>
    <w:rsid w:val="00FA5155"/>
    <w:rsid w:val="00FA58EF"/>
    <w:rsid w:val="00FA5AC3"/>
    <w:rsid w:val="00FA6474"/>
    <w:rsid w:val="00FA64CA"/>
    <w:rsid w:val="00FA653D"/>
    <w:rsid w:val="00FA67F4"/>
    <w:rsid w:val="00FA7399"/>
    <w:rsid w:val="00FA7680"/>
    <w:rsid w:val="00FA78D9"/>
    <w:rsid w:val="00FB02C4"/>
    <w:rsid w:val="00FB034D"/>
    <w:rsid w:val="00FB044B"/>
    <w:rsid w:val="00FB0AB5"/>
    <w:rsid w:val="00FB0B0E"/>
    <w:rsid w:val="00FB0E2B"/>
    <w:rsid w:val="00FB0EE2"/>
    <w:rsid w:val="00FB100F"/>
    <w:rsid w:val="00FB27FA"/>
    <w:rsid w:val="00FB2AE3"/>
    <w:rsid w:val="00FB3067"/>
    <w:rsid w:val="00FB3140"/>
    <w:rsid w:val="00FB346C"/>
    <w:rsid w:val="00FB3498"/>
    <w:rsid w:val="00FB361C"/>
    <w:rsid w:val="00FB40E9"/>
    <w:rsid w:val="00FB48DB"/>
    <w:rsid w:val="00FB5040"/>
    <w:rsid w:val="00FB5B09"/>
    <w:rsid w:val="00FB5F47"/>
    <w:rsid w:val="00FB60E8"/>
    <w:rsid w:val="00FB69A7"/>
    <w:rsid w:val="00FB6C2F"/>
    <w:rsid w:val="00FB7123"/>
    <w:rsid w:val="00FB7D4C"/>
    <w:rsid w:val="00FC01BA"/>
    <w:rsid w:val="00FC0598"/>
    <w:rsid w:val="00FC08F3"/>
    <w:rsid w:val="00FC09F4"/>
    <w:rsid w:val="00FC0E0C"/>
    <w:rsid w:val="00FC105A"/>
    <w:rsid w:val="00FC1D4D"/>
    <w:rsid w:val="00FC1E21"/>
    <w:rsid w:val="00FC1FAC"/>
    <w:rsid w:val="00FC2A65"/>
    <w:rsid w:val="00FC2A71"/>
    <w:rsid w:val="00FC301F"/>
    <w:rsid w:val="00FC3569"/>
    <w:rsid w:val="00FC4519"/>
    <w:rsid w:val="00FC4932"/>
    <w:rsid w:val="00FC4CC4"/>
    <w:rsid w:val="00FC561D"/>
    <w:rsid w:val="00FC5DB4"/>
    <w:rsid w:val="00FC6676"/>
    <w:rsid w:val="00FC6709"/>
    <w:rsid w:val="00FC6D08"/>
    <w:rsid w:val="00FC70D4"/>
    <w:rsid w:val="00FC7640"/>
    <w:rsid w:val="00FC7831"/>
    <w:rsid w:val="00FC78C0"/>
    <w:rsid w:val="00FC78CF"/>
    <w:rsid w:val="00FC7A47"/>
    <w:rsid w:val="00FD0226"/>
    <w:rsid w:val="00FD02E0"/>
    <w:rsid w:val="00FD05C3"/>
    <w:rsid w:val="00FD0FF1"/>
    <w:rsid w:val="00FD143F"/>
    <w:rsid w:val="00FD14B7"/>
    <w:rsid w:val="00FD1D49"/>
    <w:rsid w:val="00FD1E68"/>
    <w:rsid w:val="00FD2C2B"/>
    <w:rsid w:val="00FD323E"/>
    <w:rsid w:val="00FD3533"/>
    <w:rsid w:val="00FD36D7"/>
    <w:rsid w:val="00FD3862"/>
    <w:rsid w:val="00FD4338"/>
    <w:rsid w:val="00FD4587"/>
    <w:rsid w:val="00FD4D12"/>
    <w:rsid w:val="00FD520B"/>
    <w:rsid w:val="00FD5FED"/>
    <w:rsid w:val="00FD6110"/>
    <w:rsid w:val="00FD6119"/>
    <w:rsid w:val="00FD61CF"/>
    <w:rsid w:val="00FD7396"/>
    <w:rsid w:val="00FD73A0"/>
    <w:rsid w:val="00FD7F06"/>
    <w:rsid w:val="00FE07DC"/>
    <w:rsid w:val="00FE0BD6"/>
    <w:rsid w:val="00FE1E05"/>
    <w:rsid w:val="00FE1E17"/>
    <w:rsid w:val="00FE2058"/>
    <w:rsid w:val="00FE27BC"/>
    <w:rsid w:val="00FE2FA0"/>
    <w:rsid w:val="00FE3698"/>
    <w:rsid w:val="00FE3A31"/>
    <w:rsid w:val="00FE4709"/>
    <w:rsid w:val="00FE4739"/>
    <w:rsid w:val="00FE4FDD"/>
    <w:rsid w:val="00FE567B"/>
    <w:rsid w:val="00FE56E8"/>
    <w:rsid w:val="00FE5B30"/>
    <w:rsid w:val="00FE5BF6"/>
    <w:rsid w:val="00FE6267"/>
    <w:rsid w:val="00FE641C"/>
    <w:rsid w:val="00FE65D9"/>
    <w:rsid w:val="00FE6A58"/>
    <w:rsid w:val="00FE76DC"/>
    <w:rsid w:val="00FF03D1"/>
    <w:rsid w:val="00FF0B1C"/>
    <w:rsid w:val="00FF0E93"/>
    <w:rsid w:val="00FF11C5"/>
    <w:rsid w:val="00FF16BB"/>
    <w:rsid w:val="00FF1AB2"/>
    <w:rsid w:val="00FF1CFB"/>
    <w:rsid w:val="00FF1E83"/>
    <w:rsid w:val="00FF1EA9"/>
    <w:rsid w:val="00FF2407"/>
    <w:rsid w:val="00FF249B"/>
    <w:rsid w:val="00FF28A2"/>
    <w:rsid w:val="00FF28BF"/>
    <w:rsid w:val="00FF2D8D"/>
    <w:rsid w:val="00FF3831"/>
    <w:rsid w:val="00FF3E0F"/>
    <w:rsid w:val="00FF44D6"/>
    <w:rsid w:val="00FF4BB5"/>
    <w:rsid w:val="00FF5033"/>
    <w:rsid w:val="00FF5B53"/>
    <w:rsid w:val="00FF5CD4"/>
    <w:rsid w:val="00FF638E"/>
    <w:rsid w:val="00FF6A6A"/>
    <w:rsid w:val="00FF6A71"/>
    <w:rsid w:val="00FF703A"/>
    <w:rsid w:val="00FF764A"/>
    <w:rsid w:val="00FF7D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283EAD7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32C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3057D6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t2 Char,body text1 Char"/>
    <w:link w:val="BodyText"/>
    <w:uiPriority w:val="99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,bt2,body text1"/>
    <w:basedOn w:val="Normal"/>
    <w:link w:val="BodyTextChar"/>
    <w:uiPriority w:val="99"/>
    <w:pPr>
      <w:spacing w:after="120"/>
    </w:pPr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left" w:pos="1134"/>
      </w:tabs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Indent">
    <w:name w:val="Body Text Indent"/>
    <w:aliases w:val="i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left="284" w:firstLine="284"/>
    </w:p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a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</w:style>
  <w:style w:type="paragraph" w:customStyle="1" w:styleId="ASSETS">
    <w:name w:val="ASSETS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styleId="BalloonText">
    <w:name w:val="Balloon Text"/>
    <w:basedOn w:val="Normal"/>
    <w:semiHidden/>
    <w:rsid w:val="00105CB6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AE7F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27" w:hanging="540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AE7F54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rsid w:val="003057D6"/>
    <w:pPr>
      <w:spacing w:line="240" w:lineRule="auto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3057D6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paragraph" w:customStyle="1" w:styleId="E0">
    <w:name w:val="Å§ª×èÍ E"/>
    <w:basedOn w:val="Normal"/>
    <w:rsid w:val="00916D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EnvelopeReturn">
    <w:name w:val="envelope return"/>
    <w:basedOn w:val="Normal"/>
    <w:rsid w:val="00916D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sz w:val="20"/>
      <w:szCs w:val="20"/>
    </w:rPr>
  </w:style>
  <w:style w:type="paragraph" w:customStyle="1" w:styleId="E1">
    <w:name w:val="?????????? E"/>
    <w:basedOn w:val="Normal"/>
    <w:rsid w:val="00916D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styleId="ListParagraph">
    <w:name w:val="List Paragraph"/>
    <w:basedOn w:val="Normal"/>
    <w:link w:val="ListParagraphChar"/>
    <w:uiPriority w:val="34"/>
    <w:qFormat/>
    <w:rsid w:val="00A33382"/>
    <w:pPr>
      <w:ind w:left="720"/>
      <w:contextualSpacing/>
    </w:pPr>
    <w:rPr>
      <w:rFonts w:eastAsia="Times New Roman"/>
      <w:szCs w:val="22"/>
    </w:rPr>
  </w:style>
  <w:style w:type="character" w:customStyle="1" w:styleId="FooterChar">
    <w:name w:val="Footer Char"/>
    <w:link w:val="Footer"/>
    <w:uiPriority w:val="99"/>
    <w:rsid w:val="004A6D64"/>
    <w:rPr>
      <w:rFonts w:ascii="Arial" w:hAnsi="Arial"/>
      <w:sz w:val="18"/>
      <w:szCs w:val="18"/>
    </w:rPr>
  </w:style>
  <w:style w:type="character" w:customStyle="1" w:styleId="Heading6Char">
    <w:name w:val="Heading 6 Char"/>
    <w:link w:val="Heading6"/>
    <w:rsid w:val="00CA18E6"/>
    <w:rPr>
      <w:rFonts w:cs="EucrosiaUPC"/>
      <w:b/>
      <w:bCs/>
      <w:sz w:val="32"/>
      <w:szCs w:val="32"/>
      <w:u w:val="single"/>
    </w:rPr>
  </w:style>
  <w:style w:type="character" w:customStyle="1" w:styleId="HeaderChar">
    <w:name w:val="Header Char"/>
    <w:link w:val="Header"/>
    <w:rsid w:val="00CA18E6"/>
    <w:rPr>
      <w:rFonts w:ascii="Arial" w:hAnsi="Arial"/>
      <w:sz w:val="18"/>
      <w:szCs w:val="18"/>
    </w:rPr>
  </w:style>
  <w:style w:type="character" w:customStyle="1" w:styleId="Heading4Char">
    <w:name w:val="Heading 4 Char"/>
    <w:basedOn w:val="DefaultParagraphFont"/>
    <w:link w:val="Heading4"/>
    <w:locked/>
    <w:rsid w:val="007C3702"/>
    <w:rPr>
      <w:rFonts w:ascii="Arial" w:hAnsi="Arial" w:cs="Times New Roman"/>
      <w:b/>
      <w:bCs/>
      <w:sz w:val="18"/>
      <w:szCs w:val="18"/>
    </w:rPr>
  </w:style>
  <w:style w:type="paragraph" w:styleId="NoSpacing">
    <w:name w:val="No Spacing"/>
    <w:uiPriority w:val="1"/>
    <w:qFormat/>
    <w:rsid w:val="00B31F5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character" w:styleId="CommentReference">
    <w:name w:val="annotation reference"/>
    <w:basedOn w:val="DefaultParagraphFont"/>
    <w:rsid w:val="001D278F"/>
    <w:rPr>
      <w:sz w:val="16"/>
      <w:szCs w:val="16"/>
    </w:rPr>
  </w:style>
  <w:style w:type="paragraph" w:styleId="CommentText">
    <w:name w:val="annotation text"/>
    <w:basedOn w:val="Normal"/>
    <w:link w:val="CommentTextChar"/>
    <w:rsid w:val="001D278F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1D278F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1D278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1D278F"/>
    <w:rPr>
      <w:rFonts w:ascii="Arial" w:hAnsi="Arial"/>
      <w:b/>
      <w:bCs/>
      <w:szCs w:val="25"/>
    </w:rPr>
  </w:style>
  <w:style w:type="paragraph" w:customStyle="1" w:styleId="Pa47">
    <w:name w:val="Pa47"/>
    <w:basedOn w:val="Normal"/>
    <w:next w:val="Normal"/>
    <w:uiPriority w:val="99"/>
    <w:rsid w:val="009D41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/>
      <w:sz w:val="24"/>
      <w:szCs w:val="24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623FE3"/>
    <w:rPr>
      <w:rFonts w:ascii="Arial" w:eastAsia="Times New Roman" w:hAnsi="Arial"/>
      <w:sz w:val="18"/>
      <w:szCs w:val="22"/>
    </w:rPr>
  </w:style>
  <w:style w:type="paragraph" w:customStyle="1" w:styleId="Style1">
    <w:name w:val="Style1"/>
    <w:basedOn w:val="ListParagraph"/>
    <w:link w:val="Style1Char"/>
    <w:qFormat/>
    <w:rsid w:val="00C64252"/>
    <w:pPr>
      <w:numPr>
        <w:numId w:val="46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jc w:val="thaiDistribute"/>
    </w:pPr>
    <w:rPr>
      <w:rFonts w:asciiTheme="majorBidi" w:hAnsiTheme="majorBidi" w:cstheme="majorBidi"/>
      <w:b/>
      <w:bCs/>
      <w:sz w:val="30"/>
      <w:szCs w:val="30"/>
      <w:lang w:val="th-TH"/>
    </w:rPr>
  </w:style>
  <w:style w:type="character" w:customStyle="1" w:styleId="Style1Char">
    <w:name w:val="Style1 Char"/>
    <w:basedOn w:val="ListParagraphChar"/>
    <w:link w:val="Style1"/>
    <w:rsid w:val="00736B54"/>
    <w:rPr>
      <w:rFonts w:asciiTheme="majorBidi" w:eastAsia="Times New Roman" w:hAnsiTheme="majorBidi" w:cstheme="majorBidi"/>
      <w:b/>
      <w:bCs/>
      <w:sz w:val="30"/>
      <w:szCs w:val="30"/>
      <w:lang w:val="th-TH"/>
    </w:rPr>
  </w:style>
  <w:style w:type="character" w:customStyle="1" w:styleId="blockChar">
    <w:name w:val="block Char"/>
    <w:aliases w:val="b Char"/>
    <w:link w:val="block"/>
    <w:locked/>
    <w:rsid w:val="00FA67F4"/>
    <w:rPr>
      <w:sz w:val="22"/>
      <w:lang w:val="en-GB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32C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3057D6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t2 Char,body text1 Char"/>
    <w:link w:val="BodyText"/>
    <w:uiPriority w:val="99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,bt2,body text1"/>
    <w:basedOn w:val="Normal"/>
    <w:link w:val="BodyTextChar"/>
    <w:uiPriority w:val="99"/>
    <w:pPr>
      <w:spacing w:after="120"/>
    </w:pPr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left" w:pos="1134"/>
      </w:tabs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Indent">
    <w:name w:val="Body Text Indent"/>
    <w:aliases w:val="i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left="284" w:firstLine="284"/>
    </w:p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a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</w:style>
  <w:style w:type="paragraph" w:customStyle="1" w:styleId="ASSETS">
    <w:name w:val="ASSETS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styleId="BalloonText">
    <w:name w:val="Balloon Text"/>
    <w:basedOn w:val="Normal"/>
    <w:semiHidden/>
    <w:rsid w:val="00105CB6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AE7F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27" w:hanging="540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AE7F54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rsid w:val="003057D6"/>
    <w:pPr>
      <w:spacing w:line="240" w:lineRule="auto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3057D6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paragraph" w:customStyle="1" w:styleId="E0">
    <w:name w:val="Å§ª×èÍ E"/>
    <w:basedOn w:val="Normal"/>
    <w:rsid w:val="00916D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EnvelopeReturn">
    <w:name w:val="envelope return"/>
    <w:basedOn w:val="Normal"/>
    <w:rsid w:val="00916D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sz w:val="20"/>
      <w:szCs w:val="20"/>
    </w:rPr>
  </w:style>
  <w:style w:type="paragraph" w:customStyle="1" w:styleId="E1">
    <w:name w:val="?????????? E"/>
    <w:basedOn w:val="Normal"/>
    <w:rsid w:val="00916D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styleId="ListParagraph">
    <w:name w:val="List Paragraph"/>
    <w:basedOn w:val="Normal"/>
    <w:link w:val="ListParagraphChar"/>
    <w:uiPriority w:val="34"/>
    <w:qFormat/>
    <w:rsid w:val="00A33382"/>
    <w:pPr>
      <w:ind w:left="720"/>
      <w:contextualSpacing/>
    </w:pPr>
    <w:rPr>
      <w:rFonts w:eastAsia="Times New Roman"/>
      <w:szCs w:val="22"/>
    </w:rPr>
  </w:style>
  <w:style w:type="character" w:customStyle="1" w:styleId="FooterChar">
    <w:name w:val="Footer Char"/>
    <w:link w:val="Footer"/>
    <w:uiPriority w:val="99"/>
    <w:rsid w:val="004A6D64"/>
    <w:rPr>
      <w:rFonts w:ascii="Arial" w:hAnsi="Arial"/>
      <w:sz w:val="18"/>
      <w:szCs w:val="18"/>
    </w:rPr>
  </w:style>
  <w:style w:type="character" w:customStyle="1" w:styleId="Heading6Char">
    <w:name w:val="Heading 6 Char"/>
    <w:link w:val="Heading6"/>
    <w:rsid w:val="00CA18E6"/>
    <w:rPr>
      <w:rFonts w:cs="EucrosiaUPC"/>
      <w:b/>
      <w:bCs/>
      <w:sz w:val="32"/>
      <w:szCs w:val="32"/>
      <w:u w:val="single"/>
    </w:rPr>
  </w:style>
  <w:style w:type="character" w:customStyle="1" w:styleId="HeaderChar">
    <w:name w:val="Header Char"/>
    <w:link w:val="Header"/>
    <w:rsid w:val="00CA18E6"/>
    <w:rPr>
      <w:rFonts w:ascii="Arial" w:hAnsi="Arial"/>
      <w:sz w:val="18"/>
      <w:szCs w:val="18"/>
    </w:rPr>
  </w:style>
  <w:style w:type="character" w:customStyle="1" w:styleId="Heading4Char">
    <w:name w:val="Heading 4 Char"/>
    <w:basedOn w:val="DefaultParagraphFont"/>
    <w:link w:val="Heading4"/>
    <w:locked/>
    <w:rsid w:val="007C3702"/>
    <w:rPr>
      <w:rFonts w:ascii="Arial" w:hAnsi="Arial" w:cs="Times New Roman"/>
      <w:b/>
      <w:bCs/>
      <w:sz w:val="18"/>
      <w:szCs w:val="18"/>
    </w:rPr>
  </w:style>
  <w:style w:type="paragraph" w:styleId="NoSpacing">
    <w:name w:val="No Spacing"/>
    <w:uiPriority w:val="1"/>
    <w:qFormat/>
    <w:rsid w:val="00B31F5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character" w:styleId="CommentReference">
    <w:name w:val="annotation reference"/>
    <w:basedOn w:val="DefaultParagraphFont"/>
    <w:rsid w:val="001D278F"/>
    <w:rPr>
      <w:sz w:val="16"/>
      <w:szCs w:val="16"/>
    </w:rPr>
  </w:style>
  <w:style w:type="paragraph" w:styleId="CommentText">
    <w:name w:val="annotation text"/>
    <w:basedOn w:val="Normal"/>
    <w:link w:val="CommentTextChar"/>
    <w:rsid w:val="001D278F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1D278F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1D278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1D278F"/>
    <w:rPr>
      <w:rFonts w:ascii="Arial" w:hAnsi="Arial"/>
      <w:b/>
      <w:bCs/>
      <w:szCs w:val="25"/>
    </w:rPr>
  </w:style>
  <w:style w:type="paragraph" w:customStyle="1" w:styleId="Pa47">
    <w:name w:val="Pa47"/>
    <w:basedOn w:val="Normal"/>
    <w:next w:val="Normal"/>
    <w:uiPriority w:val="99"/>
    <w:rsid w:val="009D41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/>
      <w:sz w:val="24"/>
      <w:szCs w:val="24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623FE3"/>
    <w:rPr>
      <w:rFonts w:ascii="Arial" w:eastAsia="Times New Roman" w:hAnsi="Arial"/>
      <w:sz w:val="18"/>
      <w:szCs w:val="22"/>
    </w:rPr>
  </w:style>
  <w:style w:type="paragraph" w:customStyle="1" w:styleId="Style1">
    <w:name w:val="Style1"/>
    <w:basedOn w:val="ListParagraph"/>
    <w:link w:val="Style1Char"/>
    <w:qFormat/>
    <w:rsid w:val="00C64252"/>
    <w:pPr>
      <w:numPr>
        <w:numId w:val="46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jc w:val="thaiDistribute"/>
    </w:pPr>
    <w:rPr>
      <w:rFonts w:asciiTheme="majorBidi" w:hAnsiTheme="majorBidi" w:cstheme="majorBidi"/>
      <w:b/>
      <w:bCs/>
      <w:sz w:val="30"/>
      <w:szCs w:val="30"/>
      <w:lang w:val="th-TH"/>
    </w:rPr>
  </w:style>
  <w:style w:type="character" w:customStyle="1" w:styleId="Style1Char">
    <w:name w:val="Style1 Char"/>
    <w:basedOn w:val="ListParagraphChar"/>
    <w:link w:val="Style1"/>
    <w:rsid w:val="00736B54"/>
    <w:rPr>
      <w:rFonts w:asciiTheme="majorBidi" w:eastAsia="Times New Roman" w:hAnsiTheme="majorBidi" w:cstheme="majorBidi"/>
      <w:b/>
      <w:bCs/>
      <w:sz w:val="30"/>
      <w:szCs w:val="30"/>
      <w:lang w:val="th-TH"/>
    </w:rPr>
  </w:style>
  <w:style w:type="character" w:customStyle="1" w:styleId="blockChar">
    <w:name w:val="block Char"/>
    <w:aliases w:val="b Char"/>
    <w:link w:val="block"/>
    <w:locked/>
    <w:rsid w:val="00FA67F4"/>
    <w:rPr>
      <w:sz w:val="22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80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2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0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70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26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7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7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6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5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0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0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8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01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2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8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23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7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20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87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06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4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9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9C1C20F-434F-4B21-BE12-6F13FD0DC2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</TotalTime>
  <Pages>12</Pages>
  <Words>2004</Words>
  <Characters>11423</Characters>
  <Application>Microsoft Office Word</Application>
  <DocSecurity>0</DocSecurity>
  <Lines>95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13401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KPMG</dc:creator>
  <cp:lastModifiedBy>(TP) Sumonta Boonchob</cp:lastModifiedBy>
  <cp:revision>3</cp:revision>
  <cp:lastPrinted>2020-05-11T03:37:00Z</cp:lastPrinted>
  <dcterms:created xsi:type="dcterms:W3CDTF">2021-08-11T06:00:00Z</dcterms:created>
  <dcterms:modified xsi:type="dcterms:W3CDTF">2021-08-11T07:28:00Z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