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3A357F" w14:textId="03ECB00B" w:rsidR="00142180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142180"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230E5F" w14:textId="327FA212" w:rsidR="00275E7A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275E7A" w:rsidRPr="00275E7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1EB260F" w14:textId="7C5F5428" w:rsidR="003B7FB4" w:rsidRPr="00D36B78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3B7FB4" w:rsidRPr="003B7FB4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3B7FB4" w:rsidRPr="003B7FB4">
        <w:rPr>
          <w:rFonts w:ascii="Angsana New" w:hAnsi="Angsana New" w:cs="Angsana New"/>
          <w:b w:val="0"/>
          <w:bCs/>
          <w:sz w:val="30"/>
          <w:szCs w:val="30"/>
          <w:lang w:bidi="th-TH"/>
        </w:rPr>
        <w:t>2019</w:t>
      </w:r>
      <w:r w:rsidR="003B7FB4" w:rsidRPr="003B7FB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(</w:t>
      </w:r>
      <w:r w:rsidR="003B7FB4" w:rsidRPr="003B7FB4">
        <w:rPr>
          <w:rFonts w:ascii="Angsana New" w:hAnsi="Angsana New" w:cs="Angsana New"/>
          <w:b w:val="0"/>
          <w:bCs/>
          <w:sz w:val="30"/>
          <w:szCs w:val="30"/>
          <w:lang w:bidi="th-TH"/>
        </w:rPr>
        <w:t>Covid-19</w:t>
      </w:r>
      <w:r w:rsidR="003B7FB4" w:rsidRPr="003B7FB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)</w:t>
      </w:r>
    </w:p>
    <w:p w14:paraId="251FD53C" w14:textId="788BC200" w:rsidR="00142180" w:rsidRPr="00D36B78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142180"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349DF6" w14:textId="5E5372CA" w:rsidR="00A07AD5" w:rsidRPr="00040C36" w:rsidRDefault="00E46998" w:rsidP="00040C3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0B7B4F"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597E2708" w:rsidR="00142180" w:rsidRPr="00D36B78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4C169D"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7ACB98FC" w14:textId="0924DB0C" w:rsidR="00142180" w:rsidRPr="00474207" w:rsidRDefault="00E46998" w:rsidP="00474207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 w:rsidR="00474207"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สัญญาเช่า</w:t>
      </w:r>
    </w:p>
    <w:p w14:paraId="159E8F1F" w14:textId="607F472D" w:rsidR="00474207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474207"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86E1C84" w14:textId="12F2E25F" w:rsidR="00F671FF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F671FF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825B4E9" w14:textId="46F9B2EE" w:rsidR="00142180" w:rsidRPr="00D36B78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81513E"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102BAD1F" w:rsidR="00142180" w:rsidRPr="00D36B78" w:rsidRDefault="00E46998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0B7B4F"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77777777" w:rsidR="004B5B0B" w:rsidRDefault="00E46998" w:rsidP="004B5B0B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="000B7B4F"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689B664" w14:textId="6EA4A0EB" w:rsidR="004B5B0B" w:rsidRPr="004B5B0B" w:rsidRDefault="004B5B0B" w:rsidP="004B5B0B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</w:rPr>
        <w:t xml:space="preserve">  </w:t>
      </w:r>
      <w:r w:rsidRPr="004B5B0B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9BF4C2" w14:textId="0B6CE3F5" w:rsidR="004818D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D36B78">
        <w:rPr>
          <w:rFonts w:ascii="Angsana New" w:hAnsi="Angsana New"/>
          <w:sz w:val="30"/>
          <w:szCs w:val="30"/>
          <w:cs/>
        </w:rPr>
        <w:t>คณะ</w:t>
      </w:r>
      <w:r w:rsidRPr="00D36B78">
        <w:rPr>
          <w:rFonts w:ascii="Angsana New" w:hAnsi="Angsana New"/>
          <w:sz w:val="30"/>
          <w:szCs w:val="30"/>
          <w:cs/>
        </w:rPr>
        <w:t>กรรม</w:t>
      </w:r>
      <w:r w:rsidRPr="00873A17">
        <w:rPr>
          <w:rFonts w:ascii="Angsana New" w:hAnsi="Angsana New"/>
          <w:sz w:val="30"/>
          <w:szCs w:val="30"/>
          <w:cs/>
        </w:rPr>
        <w:t>การเมื่อ</w:t>
      </w:r>
      <w:r w:rsidR="001E6792" w:rsidRPr="00873A17">
        <w:rPr>
          <w:rFonts w:ascii="Angsana New" w:hAnsi="Angsana New"/>
          <w:sz w:val="30"/>
          <w:szCs w:val="30"/>
          <w:cs/>
        </w:rPr>
        <w:t>วันที่</w:t>
      </w:r>
      <w:r w:rsidR="0071654B" w:rsidRPr="00873A17">
        <w:rPr>
          <w:rFonts w:ascii="Angsana New" w:hAnsi="Angsana New"/>
          <w:sz w:val="30"/>
          <w:szCs w:val="30"/>
          <w:cs/>
        </w:rPr>
        <w:t xml:space="preserve"> </w:t>
      </w:r>
      <w:r w:rsidR="00BF38A3" w:rsidRPr="00873A17">
        <w:rPr>
          <w:rFonts w:ascii="Angsana New" w:hAnsi="Angsana New"/>
          <w:sz w:val="30"/>
          <w:szCs w:val="30"/>
        </w:rPr>
        <w:t>1</w:t>
      </w:r>
      <w:r w:rsidR="00300242">
        <w:rPr>
          <w:rFonts w:ascii="Angsana New" w:hAnsi="Angsana New"/>
          <w:sz w:val="30"/>
          <w:szCs w:val="30"/>
        </w:rPr>
        <w:t>1</w:t>
      </w:r>
      <w:r w:rsidR="0080109C" w:rsidRPr="00873A17">
        <w:rPr>
          <w:rFonts w:ascii="Angsana New" w:hAnsi="Angsana New"/>
          <w:sz w:val="30"/>
          <w:szCs w:val="30"/>
        </w:rPr>
        <w:t xml:space="preserve"> </w:t>
      </w:r>
      <w:r w:rsidR="00300242">
        <w:rPr>
          <w:rFonts w:ascii="Angsana New" w:hAnsi="Angsana New" w:hint="cs"/>
          <w:sz w:val="30"/>
          <w:szCs w:val="30"/>
          <w:cs/>
        </w:rPr>
        <w:t>สิงหาคม</w:t>
      </w:r>
      <w:r w:rsidR="0080109C" w:rsidRPr="00873A17">
        <w:rPr>
          <w:rFonts w:ascii="Angsana New" w:hAnsi="Angsana New" w:hint="cs"/>
          <w:sz w:val="30"/>
          <w:szCs w:val="30"/>
          <w:cs/>
        </w:rPr>
        <w:t xml:space="preserve"> </w:t>
      </w:r>
      <w:r w:rsidR="007F1257" w:rsidRPr="00873A17">
        <w:rPr>
          <w:rFonts w:ascii="Angsana New" w:hAnsi="Angsana New"/>
          <w:sz w:val="30"/>
          <w:szCs w:val="30"/>
        </w:rPr>
        <w:t>256</w:t>
      </w:r>
      <w:r w:rsidR="009D52ED" w:rsidRPr="00873A17">
        <w:rPr>
          <w:rFonts w:ascii="Angsana New" w:hAnsi="Angsana New"/>
          <w:sz w:val="30"/>
          <w:szCs w:val="30"/>
        </w:rPr>
        <w:t>4</w:t>
      </w:r>
    </w:p>
    <w:p w14:paraId="381E6FDA" w14:textId="77777777"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D36B7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77777777" w:rsidR="0012108A" w:rsidRPr="00D36B7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2DA3226D" w:rsidR="00117F8F" w:rsidRDefault="00117F8F" w:rsidP="00117F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13BEB">
        <w:rPr>
          <w:rFonts w:ascii="Angsana New" w:hAnsi="Angsana New" w:hint="cs"/>
          <w:sz w:val="30"/>
          <w:szCs w:val="30"/>
          <w:cs/>
        </w:rPr>
        <w:t xml:space="preserve"> </w:t>
      </w:r>
      <w:r w:rsidR="00413BEB" w:rsidRPr="00413BEB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413BEB">
        <w:rPr>
          <w:rFonts w:ascii="Angsana New" w:hAnsi="Angsana New"/>
          <w:sz w:val="30"/>
          <w:szCs w:val="30"/>
          <w:cs/>
        </w:rPr>
        <w:br/>
      </w:r>
      <w:r w:rsidR="00413BEB" w:rsidRPr="00413BEB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130916">
        <w:rPr>
          <w:rFonts w:ascii="Angsana New" w:hAnsi="Angsana New"/>
          <w:sz w:val="30"/>
          <w:szCs w:val="30"/>
        </w:rPr>
        <w:t>30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</w:t>
      </w:r>
      <w:r w:rsidR="00130916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</w:t>
      </w:r>
      <w:r w:rsidR="00130916">
        <w:rPr>
          <w:rFonts w:ascii="Angsana New" w:hAnsi="Angsana New"/>
          <w:sz w:val="30"/>
          <w:szCs w:val="30"/>
        </w:rPr>
        <w:t>2563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 </w:t>
      </w:r>
    </w:p>
    <w:p w14:paraId="41865F44" w14:textId="77777777" w:rsidR="001126F0" w:rsidRPr="002C6259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8C32116" w14:textId="760A29FC" w:rsidR="002C6259" w:rsidRDefault="00310D9A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10D9A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8D48F3">
        <w:rPr>
          <w:rFonts w:ascii="Angsana New" w:hAnsi="Angsana New"/>
          <w:sz w:val="30"/>
          <w:szCs w:val="30"/>
        </w:rPr>
        <w:t xml:space="preserve"> </w:t>
      </w:r>
      <w:r w:rsidRPr="00310D9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>
        <w:rPr>
          <w:rFonts w:ascii="Angsana New" w:hAnsi="Angsana New"/>
          <w:sz w:val="30"/>
          <w:szCs w:val="30"/>
        </w:rPr>
        <w:t xml:space="preserve"> </w:t>
      </w:r>
      <w:r w:rsidRPr="00310D9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413B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413B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413BEB">
        <w:rPr>
          <w:rFonts w:ascii="Angsana New" w:hAnsi="Angsana New"/>
          <w:sz w:val="30"/>
          <w:szCs w:val="30"/>
          <w:cs/>
        </w:rPr>
        <w:t xml:space="preserve">  </w:t>
      </w:r>
      <w:r w:rsidR="00AB2D1D" w:rsidRPr="00AB2D1D">
        <w:rPr>
          <w:rFonts w:ascii="Angsana New" w:hAnsi="Angsana New"/>
          <w:sz w:val="30"/>
          <w:szCs w:val="30"/>
          <w:cs/>
        </w:rPr>
        <w:t>เว้นแต่ที่ได้อธิบายไว้ในหมายเหตุข้อ</w:t>
      </w:r>
      <w:r w:rsidR="00AB2D1D">
        <w:rPr>
          <w:rFonts w:ascii="Angsana New" w:hAnsi="Angsana New"/>
          <w:sz w:val="30"/>
          <w:szCs w:val="30"/>
        </w:rPr>
        <w:t xml:space="preserve"> </w:t>
      </w:r>
      <w:r w:rsidR="00794836">
        <w:rPr>
          <w:rFonts w:ascii="Angsana New" w:hAnsi="Angsana New"/>
          <w:sz w:val="30"/>
          <w:szCs w:val="30"/>
        </w:rPr>
        <w:t>2</w:t>
      </w:r>
    </w:p>
    <w:p w14:paraId="41747560" w14:textId="42D835EC" w:rsidR="008D38E5" w:rsidRDefault="008D3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8"/>
          <w:szCs w:val="28"/>
        </w:rPr>
      </w:pPr>
      <w:bookmarkStart w:id="0" w:name="_Hlk31047958"/>
    </w:p>
    <w:p w14:paraId="2BC7A9EF" w14:textId="449A6419" w:rsidR="001712BA" w:rsidRPr="00D36B78" w:rsidRDefault="008D38E5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8D38E5">
        <w:rPr>
          <w:rFonts w:ascii="Angsana New" w:hAnsi="Angsana New"/>
          <w:b/>
          <w:sz w:val="30"/>
          <w:szCs w:val="30"/>
        </w:rPr>
        <w:t>2</w:t>
      </w:r>
      <w:r w:rsidR="0015357F" w:rsidRPr="007A5C5A">
        <w:rPr>
          <w:rFonts w:ascii="Angsana New" w:hAnsi="Angsana New"/>
          <w:bCs/>
          <w:sz w:val="30"/>
          <w:szCs w:val="30"/>
        </w:rPr>
        <w:tab/>
      </w:r>
      <w:r w:rsidR="00275E7A" w:rsidRPr="007A5C5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5CF094C" w14:textId="77777777" w:rsidR="001712BA" w:rsidRPr="00DA2D24" w:rsidRDefault="001712B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2A4696D" w14:textId="3F766A9A" w:rsidR="00D27D7A" w:rsidRDefault="00D27D7A" w:rsidP="00D27D7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27D7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D27D7A">
        <w:rPr>
          <w:rFonts w:asciiTheme="majorBidi" w:hAnsiTheme="majorBidi" w:cstheme="majorBidi"/>
          <w:sz w:val="30"/>
          <w:szCs w:val="30"/>
        </w:rPr>
        <w:t xml:space="preserve"> </w:t>
      </w:r>
      <w:r w:rsidR="00BC076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7D7A">
        <w:rPr>
          <w:rFonts w:asciiTheme="majorBidi" w:hAnsiTheme="majorBidi" w:cstheme="majorBidi"/>
          <w:sz w:val="30"/>
          <w:szCs w:val="30"/>
        </w:rPr>
        <w:t xml:space="preserve">2563 </w:t>
      </w:r>
      <w:r w:rsidRPr="00D27D7A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6E170C">
        <w:rPr>
          <w:rFonts w:asciiTheme="majorBidi" w:hAnsiTheme="majorBidi" w:cstheme="majorBidi"/>
          <w:sz w:val="30"/>
          <w:szCs w:val="30"/>
          <w:cs/>
        </w:rPr>
        <w:br/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7D7A">
        <w:rPr>
          <w:rFonts w:asciiTheme="majorBidi" w:hAnsiTheme="majorBidi" w:cstheme="majorBidi"/>
          <w:sz w:val="30"/>
          <w:szCs w:val="30"/>
        </w:rPr>
        <w:t xml:space="preserve">TFRS 16 </w:t>
      </w:r>
      <w:r w:rsidRPr="00D27D7A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ก </w:t>
      </w:r>
    </w:p>
    <w:p w14:paraId="486D32A5" w14:textId="7B997E0A" w:rsidR="00794836" w:rsidRDefault="0079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0"/>
        <w:gridCol w:w="1408"/>
        <w:gridCol w:w="180"/>
        <w:gridCol w:w="1046"/>
        <w:gridCol w:w="180"/>
        <w:gridCol w:w="1390"/>
      </w:tblGrid>
      <w:tr w:rsidR="00970118" w:rsidRPr="00043D9B" w14:paraId="5BBCC186" w14:textId="77777777" w:rsidTr="00970118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203CB8B0" w14:textId="77777777" w:rsidR="00970118" w:rsidRPr="009C6457" w:rsidRDefault="00970118" w:rsidP="00F820A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85FC1F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33261657" w14:textId="77777777" w:rsidR="00970118" w:rsidRPr="009C6457" w:rsidRDefault="00970118" w:rsidP="00F820A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33E2B8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C8D81E2" w14:textId="77777777" w:rsidR="00970118" w:rsidRPr="009C6457" w:rsidRDefault="00970118" w:rsidP="00F820A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118" w:rsidRPr="00043D9B" w14:paraId="1AAEA477" w14:textId="77777777" w:rsidTr="00970118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601DFE43" w14:textId="77777777" w:rsidR="00CB3415" w:rsidRPr="00DA67B0" w:rsidRDefault="00CB3415" w:rsidP="009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</w:t>
            </w:r>
          </w:p>
          <w:p w14:paraId="7359066C" w14:textId="303B072F" w:rsidR="00970118" w:rsidRPr="009C6457" w:rsidRDefault="009423DE" w:rsidP="009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B3415"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810" w:type="dxa"/>
          </w:tcPr>
          <w:p w14:paraId="395847C8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C6A8E3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249CF28" w14:textId="77777777" w:rsidR="00970118" w:rsidRPr="009C6457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9CD7F8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01625E7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1CB8F379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E6139CD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72F36D4C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FB4F850" w14:textId="77777777" w:rsidR="00970118" w:rsidRPr="009C6457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A71111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046AAB2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020F2943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970118" w:rsidRPr="00043D9B" w14:paraId="574CD0E1" w14:textId="77777777" w:rsidTr="00970118">
        <w:trPr>
          <w:cantSplit/>
          <w:trHeight w:val="20"/>
          <w:tblHeader/>
        </w:trPr>
        <w:tc>
          <w:tcPr>
            <w:tcW w:w="3420" w:type="dxa"/>
          </w:tcPr>
          <w:p w14:paraId="38E83AC1" w14:textId="77777777" w:rsidR="00970118" w:rsidRPr="001B4171" w:rsidRDefault="00970118" w:rsidP="00F820A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022E092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74" w:type="dxa"/>
            <w:gridSpan w:val="7"/>
            <w:vAlign w:val="bottom"/>
          </w:tcPr>
          <w:p w14:paraId="150E0E71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0118" w:rsidRPr="009C6457" w14:paraId="539B1E47" w14:textId="77777777" w:rsidTr="00970118">
        <w:trPr>
          <w:cantSplit/>
          <w:trHeight w:val="20"/>
        </w:trPr>
        <w:tc>
          <w:tcPr>
            <w:tcW w:w="3420" w:type="dxa"/>
          </w:tcPr>
          <w:p w14:paraId="38F61AAF" w14:textId="77777777" w:rsidR="00970118" w:rsidRPr="00ED4325" w:rsidRDefault="00970118" w:rsidP="00F820AD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43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546A8856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FD2024" w14:textId="23EBD4D2" w:rsidR="00970118" w:rsidRPr="00ED4325" w:rsidRDefault="009C6457" w:rsidP="0011753D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1,281,21</w:t>
            </w:r>
            <w:r w:rsidR="00CB34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2AC6B0D6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37ADE95" w14:textId="79A5FBB4" w:rsidR="00970118" w:rsidRPr="00CB3415" w:rsidRDefault="009C6457" w:rsidP="009C645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3,696,00</w:t>
            </w:r>
            <w:r w:rsidR="00CB3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BB9AFA1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D93817D" w14:textId="28C27657" w:rsidR="00970118" w:rsidRPr="00ED4325" w:rsidRDefault="009C6457" w:rsidP="007204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458,51</w:t>
            </w:r>
            <w:r w:rsidR="00CB341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EDB759E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43C2D1A" w14:textId="5B97C368" w:rsidR="00970118" w:rsidRPr="00ED4325" w:rsidRDefault="009C6457" w:rsidP="0021471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3,531,761</w:t>
            </w:r>
          </w:p>
        </w:tc>
      </w:tr>
      <w:tr w:rsidR="00970118" w:rsidRPr="009C6457" w14:paraId="20B9C7D7" w14:textId="77777777" w:rsidTr="00970118">
        <w:trPr>
          <w:cantSplit/>
          <w:trHeight w:val="254"/>
        </w:trPr>
        <w:tc>
          <w:tcPr>
            <w:tcW w:w="3420" w:type="dxa"/>
          </w:tcPr>
          <w:p w14:paraId="00E56FD9" w14:textId="77777777" w:rsidR="00970118" w:rsidRPr="00ED4325" w:rsidRDefault="00970118" w:rsidP="00F820A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D009A71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31CD40" w14:textId="77777777" w:rsidR="00970118" w:rsidRPr="00ED4325" w:rsidRDefault="00970118" w:rsidP="001175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9BDA5A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614A12F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876E4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875FB78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3D0123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616DAF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118" w:rsidRPr="009C6457" w14:paraId="2DF660DF" w14:textId="77777777" w:rsidTr="00970118">
        <w:trPr>
          <w:cantSplit/>
          <w:trHeight w:val="254"/>
        </w:trPr>
        <w:tc>
          <w:tcPr>
            <w:tcW w:w="3420" w:type="dxa"/>
          </w:tcPr>
          <w:p w14:paraId="123440D9" w14:textId="77777777" w:rsidR="00970118" w:rsidRPr="00ED4325" w:rsidRDefault="00970118" w:rsidP="00F820AD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9A89214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F913E2" w14:textId="77777777" w:rsidR="00970118" w:rsidRPr="00ED4325" w:rsidRDefault="00970118" w:rsidP="001175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7CA071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023D2A3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48AEA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B61E25C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35DBD5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E3F5040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4D2" w:rsidRPr="009C6457" w14:paraId="67D911F0" w14:textId="77777777" w:rsidTr="00970118">
        <w:trPr>
          <w:cantSplit/>
          <w:trHeight w:val="20"/>
        </w:trPr>
        <w:tc>
          <w:tcPr>
            <w:tcW w:w="3420" w:type="dxa"/>
          </w:tcPr>
          <w:p w14:paraId="5FEF18A3" w14:textId="77777777" w:rsidR="002964D2" w:rsidRPr="00ED4325" w:rsidRDefault="002964D2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729105F2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09E01DC" w14:textId="0240932A" w:rsidR="002964D2" w:rsidRPr="00ED4325" w:rsidRDefault="00C8260D" w:rsidP="00C8260D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BA32F6" w14:textId="77777777" w:rsidR="002964D2" w:rsidRPr="00ED4325" w:rsidRDefault="002964D2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6A41B944" w14:textId="6E0DA973" w:rsidR="002964D2" w:rsidRPr="00ED4325" w:rsidRDefault="002964D2" w:rsidP="002964D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  <w:tc>
          <w:tcPr>
            <w:tcW w:w="180" w:type="dxa"/>
            <w:vAlign w:val="bottom"/>
          </w:tcPr>
          <w:p w14:paraId="766D64DA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DC308C3" w14:textId="18FFEB47" w:rsidR="002964D2" w:rsidRPr="00ED4325" w:rsidRDefault="00C8260D" w:rsidP="00C8260D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340D90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DF9164B" w14:textId="0657BB8E" w:rsidR="002964D2" w:rsidRPr="00ED4325" w:rsidRDefault="002964D2" w:rsidP="002964D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</w:tr>
      <w:tr w:rsidR="00C8260D" w:rsidRPr="009C6457" w14:paraId="6B6BF134" w14:textId="77777777" w:rsidTr="00970118">
        <w:trPr>
          <w:cantSplit/>
          <w:trHeight w:val="20"/>
        </w:trPr>
        <w:tc>
          <w:tcPr>
            <w:tcW w:w="3420" w:type="dxa"/>
          </w:tcPr>
          <w:p w14:paraId="0E728B38" w14:textId="5F5D5A2C" w:rsidR="00C8260D" w:rsidRPr="00ED4325" w:rsidRDefault="00C8260D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60D">
              <w:rPr>
                <w:rFonts w:asciiTheme="majorBidi" w:hAnsi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5B53A01C" w14:textId="094A2A1D" w:rsidR="00C8260D" w:rsidRPr="00ED4325" w:rsidRDefault="008F12C4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323237ED" w14:textId="63B3A30C" w:rsidR="00C8260D" w:rsidRDefault="00C8260D" w:rsidP="002964D2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4B984C33" w14:textId="77777777" w:rsidR="00C8260D" w:rsidRPr="00ED4325" w:rsidRDefault="00C8260D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2CB016D9" w14:textId="160B440F" w:rsidR="00C8260D" w:rsidRPr="00C8260D" w:rsidRDefault="00C8260D" w:rsidP="00C826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693FE5" w14:textId="77777777" w:rsidR="00C8260D" w:rsidRPr="00ED4325" w:rsidRDefault="00C8260D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32C535D2" w14:textId="26E0B84E" w:rsidR="00C8260D" w:rsidRDefault="00C8260D" w:rsidP="002964D2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52AE760E" w14:textId="77777777" w:rsidR="00C8260D" w:rsidRPr="00ED4325" w:rsidRDefault="00C8260D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9F3DCD8" w14:textId="025A5CF9" w:rsidR="00C8260D" w:rsidRPr="00ED4325" w:rsidRDefault="00C8260D" w:rsidP="00C826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4D2" w:rsidRPr="009C6457" w14:paraId="50BCA643" w14:textId="77777777" w:rsidTr="00970118">
        <w:trPr>
          <w:cantSplit/>
          <w:trHeight w:val="20"/>
        </w:trPr>
        <w:tc>
          <w:tcPr>
            <w:tcW w:w="3420" w:type="dxa"/>
          </w:tcPr>
          <w:p w14:paraId="47F971DA" w14:textId="77777777" w:rsidR="002964D2" w:rsidRPr="00ED4325" w:rsidRDefault="002964D2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47919435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EF9131" w14:textId="637A7C3B" w:rsidR="002964D2" w:rsidRPr="00ED4325" w:rsidRDefault="002964D2" w:rsidP="002964D2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1FA1D9C6" w14:textId="77777777" w:rsidR="002964D2" w:rsidRPr="00ED4325" w:rsidRDefault="002964D2" w:rsidP="002964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F2C33A9" w14:textId="4549E89E" w:rsidR="002964D2" w:rsidRPr="00ED4325" w:rsidRDefault="002964D2" w:rsidP="002964D2">
            <w:pPr>
              <w:pStyle w:val="acctfourfigures"/>
              <w:tabs>
                <w:tab w:val="clear" w:pos="765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  <w:tc>
          <w:tcPr>
            <w:tcW w:w="180" w:type="dxa"/>
            <w:vAlign w:val="bottom"/>
          </w:tcPr>
          <w:p w14:paraId="7DC68CBE" w14:textId="77777777" w:rsidR="002964D2" w:rsidRPr="00ED4325" w:rsidRDefault="002964D2" w:rsidP="002964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451257A0" w14:textId="4BCA612A" w:rsidR="002964D2" w:rsidRPr="00CB3415" w:rsidRDefault="002964D2" w:rsidP="002964D2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6BB85FAD" w14:textId="77777777" w:rsidR="002964D2" w:rsidRPr="00ED4325" w:rsidRDefault="002964D2" w:rsidP="002964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1B3B65CA" w14:textId="4A49EBFF" w:rsidR="002964D2" w:rsidRPr="00ED4325" w:rsidRDefault="002964D2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</w:tr>
      <w:tr w:rsidR="00970118" w:rsidRPr="007F2DBF" w14:paraId="46CFC449" w14:textId="77777777" w:rsidTr="00970118">
        <w:trPr>
          <w:cantSplit/>
          <w:trHeight w:val="20"/>
        </w:trPr>
        <w:tc>
          <w:tcPr>
            <w:tcW w:w="3420" w:type="dxa"/>
          </w:tcPr>
          <w:p w14:paraId="28711D37" w14:textId="697D5205" w:rsidR="00970118" w:rsidRPr="0011753D" w:rsidRDefault="00970118" w:rsidP="00F820A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175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67AA086" w14:textId="77777777" w:rsidR="00970118" w:rsidRPr="0011753D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CEA7A" w14:textId="2F2C62E8" w:rsidR="00970118" w:rsidRPr="0011753D" w:rsidRDefault="0011753D" w:rsidP="0011753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84"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</w:t>
            </w:r>
            <w:r w:rsidR="00296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96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  <w:vAlign w:val="bottom"/>
          </w:tcPr>
          <w:p w14:paraId="626C3431" w14:textId="77777777" w:rsidR="00970118" w:rsidRPr="0011753D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2EF7" w14:textId="370A05F4" w:rsidR="00970118" w:rsidRPr="0011753D" w:rsidRDefault="0011753D" w:rsidP="0011753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3,745,17</w:t>
            </w:r>
            <w:r w:rsidR="00CB3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9E59A89" w14:textId="77777777" w:rsidR="00970118" w:rsidRPr="0011753D" w:rsidRDefault="00970118" w:rsidP="00F820A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6DAF" w14:textId="04C08D16" w:rsidR="00970118" w:rsidRPr="0011753D" w:rsidRDefault="002964D2" w:rsidP="0011753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462,724</w:t>
            </w:r>
          </w:p>
        </w:tc>
        <w:tc>
          <w:tcPr>
            <w:tcW w:w="180" w:type="dxa"/>
            <w:vAlign w:val="bottom"/>
          </w:tcPr>
          <w:p w14:paraId="7C8AAC56" w14:textId="77777777" w:rsidR="00970118" w:rsidRPr="0011753D" w:rsidRDefault="00970118" w:rsidP="00F820A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2504E" w14:textId="40C836AD" w:rsidR="00970118" w:rsidRPr="0011753D" w:rsidRDefault="002735D2" w:rsidP="0021471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71A">
              <w:rPr>
                <w:rFonts w:ascii="Angsana New" w:hAnsi="Angsana New"/>
                <w:b/>
                <w:bCs/>
                <w:sz w:val="30"/>
                <w:szCs w:val="30"/>
              </w:rPr>
              <w:t>3,580,931</w:t>
            </w:r>
          </w:p>
        </w:tc>
      </w:tr>
    </w:tbl>
    <w:p w14:paraId="2BA9F96A" w14:textId="77777777" w:rsidR="006E170C" w:rsidRDefault="006E170C" w:rsidP="00D27D7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3E253" w14:textId="77777777" w:rsidR="00970118" w:rsidRPr="00865F2D" w:rsidRDefault="00970118" w:rsidP="0097011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B5E6604" w14:textId="77777777" w:rsidR="00970118" w:rsidRPr="00865F2D" w:rsidRDefault="00970118" w:rsidP="009701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F7C7575" w14:textId="43D44931" w:rsidR="00970118" w:rsidRPr="00465F74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</w:t>
      </w:r>
      <w:r w:rsidRPr="00465F74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423998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852788">
        <w:rPr>
          <w:rFonts w:asciiTheme="majorBidi" w:hAnsiTheme="majorBidi" w:cstheme="majorBidi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="007A5C5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7A5C5A">
        <w:rPr>
          <w:rFonts w:asciiTheme="majorBidi" w:hAnsiTheme="majorBidi" w:cstheme="majorBidi"/>
          <w:sz w:val="30"/>
          <w:szCs w:val="30"/>
        </w:rPr>
        <w:t xml:space="preserve">30 </w:t>
      </w:r>
      <w:r w:rsidR="007A5C5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A5C5A">
        <w:rPr>
          <w:rFonts w:asciiTheme="majorBidi" w:hAnsiTheme="majorBidi" w:cstheme="majorBidi"/>
          <w:sz w:val="30"/>
          <w:szCs w:val="30"/>
        </w:rPr>
        <w:t>2563</w:t>
      </w:r>
      <w:r w:rsidR="00B67A09">
        <w:rPr>
          <w:rFonts w:asciiTheme="majorBidi" w:hAnsiTheme="majorBidi" w:cstheme="majorBidi"/>
          <w:sz w:val="30"/>
          <w:szCs w:val="30"/>
        </w:rPr>
        <w:t xml:space="preserve"> </w:t>
      </w:r>
      <w:r w:rsidR="00B67A09" w:rsidRPr="003013F5">
        <w:rPr>
          <w:rFonts w:asciiTheme="majorBidi" w:hAnsiTheme="majorBidi" w:cstheme="majorBidi" w:hint="cs"/>
          <w:sz w:val="30"/>
          <w:szCs w:val="30"/>
          <w:cs/>
        </w:rPr>
        <w:t>และไม่นำข้อกำหนด</w:t>
      </w:r>
      <w:r w:rsidR="003013F5" w:rsidRPr="003013F5">
        <w:rPr>
          <w:rFonts w:asciiTheme="majorBidi" w:hAnsiTheme="majorBidi"/>
          <w:sz w:val="30"/>
          <w:szCs w:val="30"/>
          <w:cs/>
        </w:rPr>
        <w:t>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4B2C05A" w14:textId="77777777" w:rsidR="00970118" w:rsidRPr="00465F74" w:rsidRDefault="00970118" w:rsidP="009701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88A1509" w14:textId="77777777" w:rsidR="00970118" w:rsidRPr="00465F74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7455DA06" w14:textId="6E61AD35" w:rsidR="00794836" w:rsidRDefault="0079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lang w:val="en-GB"/>
        </w:rPr>
      </w:pPr>
      <w:r>
        <w:rPr>
          <w:rFonts w:ascii="Angsana New" w:eastAsia="Calibri" w:hAnsi="Angsana New"/>
          <w:sz w:val="30"/>
          <w:szCs w:val="30"/>
          <w:lang w:val="en-GB"/>
        </w:rPr>
        <w:br w:type="page"/>
      </w:r>
    </w:p>
    <w:p w14:paraId="1C9A1DA1" w14:textId="77777777" w:rsidR="00970118" w:rsidRDefault="00970118" w:rsidP="0031296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  <w:r w:rsidR="00B3265D" w:rsidRPr="00B3265D">
        <w:rPr>
          <w:rFonts w:ascii="Angsana New" w:hAnsi="Angsana New"/>
          <w:sz w:val="30"/>
          <w:szCs w:val="30"/>
          <w:cs/>
        </w:rPr>
        <w:t>และหนี้สินทางการเงิน</w:t>
      </w:r>
    </w:p>
    <w:p w14:paraId="5F6F704B" w14:textId="77777777" w:rsidR="007D69CC" w:rsidRPr="007D69CC" w:rsidRDefault="007D69CC" w:rsidP="007D69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133E009" w14:textId="3ECDC0DF" w:rsidR="00970118" w:rsidRDefault="00970118" w:rsidP="004168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23998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="00416869" w:rsidRPr="00416869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</w:t>
      </w:r>
      <w:r w:rsidR="00BA5FF1">
        <w:rPr>
          <w:rFonts w:ascii="Angsana New" w:hAnsi="Angsana New" w:hint="cs"/>
          <w:sz w:val="30"/>
          <w:szCs w:val="30"/>
          <w:cs/>
        </w:rPr>
        <w:t xml:space="preserve"> 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ทั้งนี้เมื่อกำหนดแล้วไม่สามารถยกเลิกได้ </w:t>
      </w:r>
      <w:r w:rsidR="00416869" w:rsidRPr="00416869">
        <w:rPr>
          <w:rFonts w:ascii="Angsana New" w:hAnsi="Angsana New"/>
          <w:sz w:val="30"/>
          <w:szCs w:val="30"/>
        </w:rPr>
        <w:t xml:space="preserve">TFRS </w:t>
      </w:r>
      <w:r w:rsidR="00416869">
        <w:rPr>
          <w:rFonts w:ascii="Angsana New" w:hAnsi="Angsana New"/>
          <w:sz w:val="30"/>
          <w:szCs w:val="30"/>
        </w:rPr>
        <w:t>9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16869">
        <w:rPr>
          <w:rFonts w:ascii="Angsana New" w:hAnsi="Angsana New"/>
          <w:sz w:val="30"/>
          <w:szCs w:val="30"/>
        </w:rPr>
        <w:t>105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 (</w:t>
      </w:r>
      <w:r w:rsidR="005F3C6E">
        <w:rPr>
          <w:rFonts w:ascii="Angsana New" w:hAnsi="Angsana New"/>
          <w:sz w:val="30"/>
          <w:szCs w:val="30"/>
        </w:rPr>
        <w:t>“</w:t>
      </w:r>
      <w:r w:rsidR="00416869" w:rsidRPr="00416869">
        <w:rPr>
          <w:rFonts w:ascii="Angsana New" w:hAnsi="Angsana New"/>
          <w:sz w:val="30"/>
          <w:szCs w:val="30"/>
        </w:rPr>
        <w:t xml:space="preserve">TAS </w:t>
      </w:r>
      <w:r w:rsidR="00416869">
        <w:rPr>
          <w:rFonts w:ascii="Angsana New" w:hAnsi="Angsana New"/>
          <w:sz w:val="30"/>
          <w:szCs w:val="30"/>
        </w:rPr>
        <w:t>105</w:t>
      </w:r>
      <w:r w:rsidR="005F3C6E">
        <w:rPr>
          <w:rFonts w:ascii="Angsana New" w:hAnsi="Angsana New"/>
          <w:sz w:val="30"/>
          <w:szCs w:val="30"/>
        </w:rPr>
        <w:t>”</w:t>
      </w:r>
      <w:r w:rsidR="00416869" w:rsidRPr="00416869">
        <w:rPr>
          <w:rFonts w:ascii="Angsana New" w:hAnsi="Angsana New"/>
          <w:sz w:val="30"/>
          <w:szCs w:val="30"/>
          <w:cs/>
        </w:rPr>
        <w:t>)</w:t>
      </w:r>
    </w:p>
    <w:p w14:paraId="4E269D99" w14:textId="77777777" w:rsidR="007D69CC" w:rsidRPr="00403491" w:rsidRDefault="007D69CC" w:rsidP="007D69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A78D8BD" w14:textId="77777777" w:rsidR="00970118" w:rsidRPr="00403491" w:rsidRDefault="00970118" w:rsidP="004168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Pr="00423998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491FA28D" w14:textId="64B3A13C" w:rsidR="0045726B" w:rsidRDefault="0045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DABD788" w14:textId="77777777" w:rsidR="00970118" w:rsidRPr="009557F2" w:rsidRDefault="009557F2" w:rsidP="00105094">
      <w:pPr>
        <w:tabs>
          <w:tab w:val="clear" w:pos="454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557F2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9557F2">
        <w:rPr>
          <w:rFonts w:ascii="Angsana New" w:hAnsi="Angsana New"/>
          <w:sz w:val="30"/>
          <w:szCs w:val="30"/>
        </w:rPr>
        <w:t xml:space="preserve">TAS 105 </w:t>
      </w:r>
      <w:r w:rsidRPr="009557F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557F2">
        <w:rPr>
          <w:rFonts w:ascii="Angsana New" w:hAnsi="Angsana New"/>
          <w:sz w:val="30"/>
          <w:szCs w:val="30"/>
        </w:rPr>
        <w:t>TFRS 9</w:t>
      </w:r>
    </w:p>
    <w:p w14:paraId="24787438" w14:textId="49D323A1" w:rsidR="00300BDB" w:rsidRDefault="0030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756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1260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9557F2" w:rsidRPr="009557F2" w14:paraId="32033B9B" w14:textId="77777777" w:rsidTr="003A09EA">
        <w:trPr>
          <w:tblHeader/>
        </w:trPr>
        <w:tc>
          <w:tcPr>
            <w:tcW w:w="9756" w:type="dxa"/>
            <w:gridSpan w:val="10"/>
            <w:vAlign w:val="bottom"/>
          </w:tcPr>
          <w:p w14:paraId="3C0F4CD4" w14:textId="21319E81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1" w:name="_Hlk49278226"/>
            <w:r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060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="00060403"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7F2" w:rsidRPr="009557F2" w14:paraId="54CDE254" w14:textId="77777777" w:rsidTr="00E675B8">
        <w:trPr>
          <w:tblHeader/>
        </w:trPr>
        <w:tc>
          <w:tcPr>
            <w:tcW w:w="4325" w:type="dxa"/>
            <w:gridSpan w:val="2"/>
            <w:tcBorders>
              <w:bottom w:val="single" w:sz="4" w:space="0" w:color="auto"/>
            </w:tcBorders>
            <w:vAlign w:val="bottom"/>
          </w:tcPr>
          <w:p w14:paraId="411273F0" w14:textId="77777777" w:rsidR="009557F2" w:rsidRPr="00E675B8" w:rsidRDefault="009557F2" w:rsidP="00955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การจัดประเภทตาม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TAS 105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7BF694BA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3DB49BE8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9557F2" w:rsidRPr="009557F2" w14:paraId="31F800EE" w14:textId="77777777" w:rsidTr="00E675B8">
        <w:trPr>
          <w:tblHeader/>
        </w:trPr>
        <w:tc>
          <w:tcPr>
            <w:tcW w:w="3065" w:type="dxa"/>
            <w:tcBorders>
              <w:top w:val="single" w:sz="4" w:space="0" w:color="auto"/>
            </w:tcBorders>
            <w:vAlign w:val="bottom"/>
          </w:tcPr>
          <w:p w14:paraId="7970A28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1190CF5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912F814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C418D2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F8E5F0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F9A041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</w:t>
            </w:r>
          </w:p>
          <w:p w14:paraId="329D1498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4F2BE44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1E2836A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9D855B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0B5E4AD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3B6AEF4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0696AD5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734152B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41CD76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18080E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9DD183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557F2" w:rsidRPr="009557F2" w14:paraId="28937E42" w14:textId="77777777" w:rsidTr="003A09EA">
        <w:trPr>
          <w:tblHeader/>
        </w:trPr>
        <w:tc>
          <w:tcPr>
            <w:tcW w:w="3065" w:type="dxa"/>
          </w:tcPr>
          <w:p w14:paraId="12486E6D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91" w:type="dxa"/>
            <w:gridSpan w:val="9"/>
          </w:tcPr>
          <w:p w14:paraId="7FC0F56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675B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3200F" w:rsidRPr="009557F2" w14:paraId="05F6492A" w14:textId="77777777" w:rsidTr="005C5FF7">
        <w:tc>
          <w:tcPr>
            <w:tcW w:w="3065" w:type="dxa"/>
          </w:tcPr>
          <w:p w14:paraId="21DAE529" w14:textId="77E95134" w:rsidR="00D3200F" w:rsidRPr="00AA2ADC" w:rsidRDefault="00203BE5" w:rsidP="003A09EA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D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659616C8" w14:textId="77777777" w:rsidR="00D3200F" w:rsidRPr="00E675B8" w:rsidRDefault="00D3200F" w:rsidP="003A09EA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9F4DC09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1AA15E4" w14:textId="77777777" w:rsidR="00D3200F" w:rsidRPr="00E675B8" w:rsidRDefault="00D3200F" w:rsidP="003A09EA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0516B6C1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36DC54E" w14:textId="77777777" w:rsidR="00D3200F" w:rsidRPr="00E675B8" w:rsidRDefault="00D3200F" w:rsidP="003A09EA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372E35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0F47E2C" w14:textId="77777777" w:rsidR="00D3200F" w:rsidRPr="00E675B8" w:rsidRDefault="00D3200F" w:rsidP="003A09EA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992C6F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54A7EFC" w14:textId="77777777" w:rsidR="00D3200F" w:rsidRPr="00E675B8" w:rsidRDefault="00D3200F" w:rsidP="003A09EA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557F2" w:rsidRPr="009557F2" w14:paraId="4DDC8F89" w14:textId="77777777" w:rsidTr="00E675B8">
        <w:tc>
          <w:tcPr>
            <w:tcW w:w="3065" w:type="dxa"/>
          </w:tcPr>
          <w:p w14:paraId="26E72BE9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0D8C4A29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A05C96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B0D663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3C16287D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91C1036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4A6C86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D63CB2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754A92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6BA8DB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559F5" w:rsidRPr="009557F2" w14:paraId="14D623BF" w14:textId="77777777" w:rsidTr="005C5FF7">
        <w:tc>
          <w:tcPr>
            <w:tcW w:w="3065" w:type="dxa"/>
          </w:tcPr>
          <w:p w14:paraId="2B109DD9" w14:textId="32AB7404" w:rsidR="001559F5" w:rsidRPr="00E675B8" w:rsidRDefault="00F15D34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62857559"/>
            <w:r w:rsidRPr="00F15D34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ตราสารทุนที่ไม่อยู่ใน</w:t>
            </w:r>
            <w:r w:rsidR="00C55B0E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845E28" w14:textId="76FA0D14" w:rsidR="001559F5" w:rsidRPr="00E675B8" w:rsidRDefault="00C62D5E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</w:t>
            </w:r>
            <w:r w:rsidR="00065B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60" w:type="dxa"/>
          </w:tcPr>
          <w:p w14:paraId="6C1CF394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2DB966CF" w14:textId="0FF2E324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CA9D85C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5ADE0DFF" w14:textId="414A2D31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5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065B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40" w:type="dxa"/>
          </w:tcPr>
          <w:p w14:paraId="13CBE1E8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0FA634D6" w14:textId="6EF3AE84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45A804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694B9D15" w14:textId="27580EB2" w:rsidR="001559F5" w:rsidRPr="00E675B8" w:rsidRDefault="00065BCD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</w:t>
            </w:r>
          </w:p>
        </w:tc>
      </w:tr>
      <w:bookmarkEnd w:id="2"/>
      <w:tr w:rsidR="009557F2" w:rsidRPr="000B55C6" w14:paraId="689CA8B7" w14:textId="77777777" w:rsidTr="005C5FF7">
        <w:tc>
          <w:tcPr>
            <w:tcW w:w="3065" w:type="dxa"/>
          </w:tcPr>
          <w:p w14:paraId="76260630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C85B4C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632FD3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382E9ADA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EF777EE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6C0E464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069EC7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60618F4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80842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7061879E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bookmarkEnd w:id="1"/>
    <w:p w14:paraId="50FD43A4" w14:textId="3D9968B9" w:rsidR="00E66D3A" w:rsidRDefault="009557F2" w:rsidP="00D3200F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01221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กลุ่มบริษัทและบริษัท</w:t>
      </w:r>
      <w:r w:rsidRPr="00601221">
        <w:rPr>
          <w:rFonts w:ascii="Angsana New" w:hAnsi="Angsana New"/>
          <w:sz w:val="30"/>
          <w:szCs w:val="30"/>
          <w:cs/>
        </w:rPr>
        <w:t>ตั้งใจจะถือ</w:t>
      </w:r>
      <w:r w:rsidR="00C62D5E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601221">
        <w:rPr>
          <w:rFonts w:ascii="Angsana New" w:hAnsi="Angsana New"/>
          <w:sz w:val="30"/>
          <w:szCs w:val="30"/>
          <w:cs/>
        </w:rPr>
        <w:t>ตราสารทุนเพื่อวัตถุประสงค์ทางกลยุทธ์</w:t>
      </w:r>
      <w:r w:rsidRPr="00601221">
        <w:rPr>
          <w:rFonts w:ascii="Angsana New" w:hAnsi="Angsana New" w:hint="cs"/>
          <w:sz w:val="30"/>
          <w:szCs w:val="30"/>
          <w:cs/>
        </w:rPr>
        <w:t>ในระยะยาว</w:t>
      </w:r>
      <w:r w:rsidRPr="00601221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601221">
        <w:rPr>
          <w:rFonts w:ascii="Angsana New" w:hAnsi="Angsana New" w:hint="cs"/>
          <w:sz w:val="30"/>
          <w:szCs w:val="30"/>
          <w:cs/>
        </w:rPr>
        <w:t>สะสม</w:t>
      </w:r>
      <w:r w:rsidRPr="00601221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601221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1F18CA1D" w14:textId="4887E694" w:rsidR="00970118" w:rsidRPr="00D2340C" w:rsidRDefault="00970118" w:rsidP="0031296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D2340C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7F0D346" w14:textId="77777777" w:rsidR="00E66D3A" w:rsidRPr="000B55C6" w:rsidRDefault="00E66D3A" w:rsidP="000B5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063393" w14:textId="0FB0D2B9" w:rsidR="00970118" w:rsidRDefault="00E9125C" w:rsidP="003129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E9125C">
        <w:rPr>
          <w:rFonts w:asciiTheme="majorBidi" w:hAnsiTheme="majorBidi" w:cstheme="majorBidi"/>
          <w:sz w:val="30"/>
          <w:szCs w:val="30"/>
        </w:rPr>
        <w:t xml:space="preserve">TFRS 9 </w:t>
      </w:r>
      <w:r w:rsidRPr="00E9125C">
        <w:rPr>
          <w:rFonts w:asciiTheme="majorBidi" w:hAnsi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125C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E9125C">
        <w:rPr>
          <w:rFonts w:asciiTheme="majorBidi" w:hAnsiTheme="majorBidi" w:cstheme="majorBidi"/>
          <w:sz w:val="30"/>
          <w:szCs w:val="30"/>
        </w:rPr>
        <w:t xml:space="preserve"> </w:t>
      </w:r>
      <w:r w:rsidRPr="00E9125C">
        <w:rPr>
          <w:rFonts w:asciiTheme="majorBidi" w:hAnsi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</w:t>
      </w:r>
    </w:p>
    <w:p w14:paraId="2DF5791A" w14:textId="5A3D76E0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D33A719" w14:textId="3760C4FD" w:rsidR="00970118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="001C0974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927E9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19E3CF5" w14:textId="77777777" w:rsidR="00970118" w:rsidRPr="0045726B" w:rsidRDefault="00970118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260"/>
        <w:gridCol w:w="180"/>
        <w:gridCol w:w="1260"/>
      </w:tblGrid>
      <w:tr w:rsidR="00970118" w:rsidRPr="00C43B46" w14:paraId="127DB031" w14:textId="77777777" w:rsidTr="008579BF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</w:tcPr>
          <w:p w14:paraId="2E95326F" w14:textId="77777777" w:rsidR="00970118" w:rsidRPr="00C43B46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BCA557" w14:textId="77777777" w:rsidR="00970118" w:rsidRPr="00C43B46" w:rsidRDefault="00970118" w:rsidP="00F820AD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C1FD7DA" w14:textId="77777777" w:rsidR="00970118" w:rsidRPr="00C43B46" w:rsidRDefault="00970118" w:rsidP="00F820AD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CA8B533" w14:textId="77777777" w:rsidR="00970118" w:rsidRPr="00C43B46" w:rsidRDefault="00970118" w:rsidP="00F820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C565E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8CA431E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70118" w:rsidRPr="00C43B46" w14:paraId="2C7E3396" w14:textId="77777777" w:rsidTr="008579BF">
        <w:trPr>
          <w:cantSplit/>
          <w:tblHeader/>
        </w:trPr>
        <w:tc>
          <w:tcPr>
            <w:tcW w:w="5940" w:type="dxa"/>
          </w:tcPr>
          <w:p w14:paraId="7ADCF68E" w14:textId="77777777" w:rsidR="00970118" w:rsidRPr="00C43B46" w:rsidRDefault="00970118" w:rsidP="00F820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9EB8C9E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0118" w:rsidRPr="00C43B46" w14:paraId="735E3431" w14:textId="77777777" w:rsidTr="008579BF">
        <w:trPr>
          <w:cantSplit/>
          <w:trHeight w:val="191"/>
        </w:trPr>
        <w:tc>
          <w:tcPr>
            <w:tcW w:w="5940" w:type="dxa"/>
          </w:tcPr>
          <w:p w14:paraId="008DBF16" w14:textId="77777777" w:rsidR="00970118" w:rsidRPr="00C43B46" w:rsidRDefault="00970118" w:rsidP="00F820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B9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908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B9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8E86E4E" w14:textId="77777777" w:rsidR="00970118" w:rsidRPr="00C43B46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DC92D5" w14:textId="77777777" w:rsidR="00970118" w:rsidRPr="00C43B46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9DB49" w14:textId="77777777" w:rsidR="00970118" w:rsidRPr="00C43B46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118" w:rsidRPr="00C43B46" w14:paraId="50670610" w14:textId="77777777" w:rsidTr="008579BF">
        <w:trPr>
          <w:cantSplit/>
          <w:trHeight w:val="191"/>
        </w:trPr>
        <w:tc>
          <w:tcPr>
            <w:tcW w:w="5940" w:type="dxa"/>
          </w:tcPr>
          <w:p w14:paraId="0005303E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18787D" w14:textId="0A12F01C" w:rsidR="00970118" w:rsidRPr="008579BF" w:rsidRDefault="005A2217" w:rsidP="00F820AD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20,506</w:t>
            </w:r>
          </w:p>
        </w:tc>
        <w:tc>
          <w:tcPr>
            <w:tcW w:w="180" w:type="dxa"/>
          </w:tcPr>
          <w:p w14:paraId="5FD33591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BAE16E" w14:textId="01D6C458" w:rsidR="00970118" w:rsidRPr="008579BF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20,506</w:t>
            </w:r>
          </w:p>
        </w:tc>
      </w:tr>
      <w:tr w:rsidR="00970118" w:rsidRPr="00C43B46" w14:paraId="3F047AB2" w14:textId="77777777" w:rsidTr="008579BF">
        <w:trPr>
          <w:cantSplit/>
          <w:trHeight w:val="191"/>
        </w:trPr>
        <w:tc>
          <w:tcPr>
            <w:tcW w:w="5940" w:type="dxa"/>
          </w:tcPr>
          <w:p w14:paraId="1B606A22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</w:tcPr>
          <w:p w14:paraId="5CD4576B" w14:textId="747781F8" w:rsidR="00970118" w:rsidRPr="008579BF" w:rsidRDefault="005A2217" w:rsidP="002C01E2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14,270</w:t>
            </w:r>
          </w:p>
        </w:tc>
        <w:tc>
          <w:tcPr>
            <w:tcW w:w="180" w:type="dxa"/>
          </w:tcPr>
          <w:p w14:paraId="592A7F22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C1E55" w14:textId="1B56965F" w:rsidR="00970118" w:rsidRPr="008579BF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14,270</w:t>
            </w:r>
          </w:p>
        </w:tc>
      </w:tr>
      <w:tr w:rsidR="00970118" w:rsidRPr="00C43B46" w14:paraId="6AB2B736" w14:textId="77777777" w:rsidTr="008579BF">
        <w:trPr>
          <w:cantSplit/>
          <w:trHeight w:val="191"/>
        </w:trPr>
        <w:tc>
          <w:tcPr>
            <w:tcW w:w="5940" w:type="dxa"/>
          </w:tcPr>
          <w:p w14:paraId="6900720B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3F393" w14:textId="4D1E16B9" w:rsidR="00970118" w:rsidRPr="00B72DDE" w:rsidRDefault="005A2217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34,776</w:t>
            </w:r>
          </w:p>
        </w:tc>
        <w:tc>
          <w:tcPr>
            <w:tcW w:w="180" w:type="dxa"/>
          </w:tcPr>
          <w:p w14:paraId="6B443799" w14:textId="77777777" w:rsidR="00970118" w:rsidRPr="00B72DDE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15E9AF" w14:textId="6F529513" w:rsidR="00970118" w:rsidRPr="00B72DDE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34,776</w:t>
            </w:r>
          </w:p>
        </w:tc>
      </w:tr>
      <w:tr w:rsidR="00970118" w:rsidRPr="00C43B46" w14:paraId="6CA20D55" w14:textId="77777777" w:rsidTr="008579BF">
        <w:trPr>
          <w:cantSplit/>
          <w:trHeight w:val="191"/>
        </w:trPr>
        <w:tc>
          <w:tcPr>
            <w:tcW w:w="7200" w:type="dxa"/>
            <w:gridSpan w:val="2"/>
          </w:tcPr>
          <w:p w14:paraId="652B8E3F" w14:textId="727488D1" w:rsidR="00970118" w:rsidRPr="00524A79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</w:t>
            </w:r>
            <w:r w:rsidR="005A2217"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ลดลง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B90806"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ตุลาคม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52FCFBD9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6A26D" w14:textId="77777777" w:rsidR="00970118" w:rsidRPr="008579BF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DE6" w:rsidRPr="00C43B46" w14:paraId="03CB293D" w14:textId="77777777" w:rsidTr="008579BF">
        <w:trPr>
          <w:cantSplit/>
        </w:trPr>
        <w:tc>
          <w:tcPr>
            <w:tcW w:w="5940" w:type="dxa"/>
          </w:tcPr>
          <w:p w14:paraId="1FE658A3" w14:textId="77777777" w:rsidR="004D3DE6" w:rsidRPr="00524A79" w:rsidRDefault="004D3DE6" w:rsidP="004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4A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E32846" w14:textId="44ED9AD6" w:rsidR="004D3DE6" w:rsidRPr="008579BF" w:rsidRDefault="002C01E2" w:rsidP="002C01E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  <w:tc>
          <w:tcPr>
            <w:tcW w:w="180" w:type="dxa"/>
          </w:tcPr>
          <w:p w14:paraId="3F8CF513" w14:textId="77777777" w:rsidR="004D3DE6" w:rsidRPr="008579BF" w:rsidRDefault="004D3DE6" w:rsidP="004D3D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2A61B" w14:textId="52848073" w:rsidR="004D3DE6" w:rsidRPr="008579BF" w:rsidRDefault="002C01E2" w:rsidP="002C01E2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</w:tr>
      <w:tr w:rsidR="00970118" w:rsidRPr="00C43B46" w14:paraId="46F721F6" w14:textId="77777777" w:rsidTr="008579BF">
        <w:trPr>
          <w:cantSplit/>
        </w:trPr>
        <w:tc>
          <w:tcPr>
            <w:tcW w:w="5940" w:type="dxa"/>
            <w:vAlign w:val="bottom"/>
          </w:tcPr>
          <w:p w14:paraId="6D9B9DFC" w14:textId="77777777" w:rsidR="00970118" w:rsidRPr="00524A79" w:rsidRDefault="00970118" w:rsidP="00F820AD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750EB" w:rsidRPr="00524A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8BFB7" w14:textId="2EB60EB3" w:rsidR="00970118" w:rsidRPr="005A2217" w:rsidRDefault="002C01E2" w:rsidP="00F820AD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29,508</w:t>
            </w:r>
          </w:p>
        </w:tc>
        <w:tc>
          <w:tcPr>
            <w:tcW w:w="180" w:type="dxa"/>
          </w:tcPr>
          <w:p w14:paraId="18AF8A01" w14:textId="77777777" w:rsidR="00970118" w:rsidRPr="005A2217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DF685" w14:textId="7D1D80AB" w:rsidR="00970118" w:rsidRPr="005A2217" w:rsidRDefault="002C01E2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29,508</w:t>
            </w:r>
          </w:p>
        </w:tc>
      </w:tr>
    </w:tbl>
    <w:p w14:paraId="11DEA573" w14:textId="77777777" w:rsidR="00970118" w:rsidRPr="00644AD4" w:rsidRDefault="00970118" w:rsidP="00970118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</w:p>
    <w:p w14:paraId="257DE068" w14:textId="69A721C4" w:rsidR="00970118" w:rsidRPr="00C43B46" w:rsidRDefault="00970118" w:rsidP="00970118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  <w:r w:rsidRPr="004F6323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="004D3DE6">
        <w:rPr>
          <w:rFonts w:asciiTheme="majorBidi" w:hAnsiTheme="majorBidi" w:cstheme="majorBidi" w:hint="cs"/>
          <w:spacing w:val="-2"/>
          <w:sz w:val="30"/>
          <w:szCs w:val="30"/>
          <w:cs/>
        </w:rPr>
        <w:t>ลดลง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ของผลขาดทุนจากการด้อยค่าโดย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br/>
        <w:t xml:space="preserve">1 </w:t>
      </w:r>
      <w:r w:rsidR="008579BF"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6916AF06" w14:textId="114D687B" w:rsidR="00E66D3A" w:rsidRDefault="00E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4570B1" w14:textId="77777777" w:rsidR="00970118" w:rsidRPr="000A16DA" w:rsidRDefault="00970118" w:rsidP="0097011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1010546" w14:textId="77777777" w:rsidR="00970118" w:rsidRPr="00E9125C" w:rsidRDefault="00970118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F343981" w14:textId="2F8634C5" w:rsidR="00970118" w:rsidRDefault="00970118" w:rsidP="009701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="000A16DA">
        <w:rPr>
          <w:rFonts w:asciiTheme="majorBidi" w:hAnsiTheme="majorBidi" w:cstheme="majorBidi" w:hint="cs"/>
          <w:sz w:val="30"/>
          <w:szCs w:val="30"/>
          <w:cs/>
        </w:rPr>
        <w:t xml:space="preserve"> ตุล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413EE7" w14:textId="5B24B96B" w:rsidR="00970118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="00077941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F4E20">
        <w:rPr>
          <w:rFonts w:asciiTheme="majorBidi" w:eastAsia="Calibri" w:hAnsiTheme="majorBidi" w:cstheme="majorBidi"/>
          <w:sz w:val="30"/>
          <w:szCs w:val="30"/>
        </w:rPr>
        <w:br/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3D6BA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7A0BE1A" w14:textId="77777777" w:rsidR="0039459C" w:rsidRDefault="0039459C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BE7C5D" w14:textId="77777777" w:rsidR="00970118" w:rsidRDefault="00970118" w:rsidP="00970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4FB5D194" w14:textId="77777777" w:rsidR="00790E12" w:rsidRPr="00E9125C" w:rsidRDefault="00790E12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0D35F3C9" w14:textId="77777777" w:rsidR="00970118" w:rsidRPr="00E329C1" w:rsidRDefault="00970118" w:rsidP="0097011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23998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7ACDA865" w14:textId="5662FC36" w:rsidR="00970118" w:rsidRPr="00DA14BD" w:rsidRDefault="00970118" w:rsidP="00DA1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DA14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14BD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3EC21D2F" w14:textId="6EF938ED" w:rsidR="00970118" w:rsidRPr="00A45130" w:rsidRDefault="00970118" w:rsidP="0097011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6A09C6B8" w14:textId="77777777" w:rsidR="00A45130" w:rsidRPr="00E329C1" w:rsidRDefault="00A45130" w:rsidP="00A45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259"/>
      </w:tblGrid>
      <w:tr w:rsidR="00970118" w:rsidRPr="00C43B46" w14:paraId="35440C54" w14:textId="77777777" w:rsidTr="005303D8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265C043" w14:textId="77777777" w:rsidR="00970118" w:rsidRPr="006B7C15" w:rsidRDefault="00970118" w:rsidP="00F820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4239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48DB170" w14:textId="77777777" w:rsidR="00970118" w:rsidRPr="00C43B46" w:rsidRDefault="00970118" w:rsidP="00F820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ADD137D" w14:textId="77777777" w:rsidR="00970118" w:rsidRPr="00C43B46" w:rsidRDefault="00970118" w:rsidP="00F820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E41A1B7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6E5B456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70118" w:rsidRPr="00C43B46" w14:paraId="491680D8" w14:textId="77777777" w:rsidTr="005303D8">
        <w:trPr>
          <w:cantSplit/>
          <w:trHeight w:val="20"/>
        </w:trPr>
        <w:tc>
          <w:tcPr>
            <w:tcW w:w="6210" w:type="dxa"/>
          </w:tcPr>
          <w:p w14:paraId="0E99B821" w14:textId="77777777" w:rsidR="00970118" w:rsidRPr="00E329C1" w:rsidRDefault="00970118" w:rsidP="00F8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A3973A6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118" w:rsidRPr="00C43B46" w14:paraId="78D06895" w14:textId="77777777" w:rsidTr="005303D8">
        <w:trPr>
          <w:cantSplit/>
          <w:trHeight w:val="20"/>
        </w:trPr>
        <w:tc>
          <w:tcPr>
            <w:tcW w:w="6210" w:type="dxa"/>
          </w:tcPr>
          <w:p w14:paraId="7F59BAA1" w14:textId="77777777" w:rsidR="00970118" w:rsidRPr="00E329C1" w:rsidRDefault="00970118" w:rsidP="00F8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0E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30599C5D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0118" w:rsidRPr="00C43B46" w14:paraId="183F4A4D" w14:textId="77777777" w:rsidTr="005303D8">
        <w:trPr>
          <w:cantSplit/>
          <w:trHeight w:val="20"/>
        </w:trPr>
        <w:tc>
          <w:tcPr>
            <w:tcW w:w="6210" w:type="dxa"/>
            <w:vAlign w:val="bottom"/>
          </w:tcPr>
          <w:p w14:paraId="6E49234C" w14:textId="0D765737" w:rsidR="00970118" w:rsidRPr="00E329C1" w:rsidRDefault="00E779E4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970118"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DC0E87" w14:textId="7D881D06" w:rsidR="00970118" w:rsidRPr="00C43B46" w:rsidRDefault="00B56934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6356"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vAlign w:val="bottom"/>
          </w:tcPr>
          <w:p w14:paraId="43260485" w14:textId="77777777" w:rsidR="00970118" w:rsidRPr="00C43B46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48833FE" w14:textId="77BEC62E" w:rsidR="00970118" w:rsidRPr="00C43B46" w:rsidRDefault="005C6356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970118" w:rsidRPr="00E329C1" w14:paraId="26F39751" w14:textId="77777777" w:rsidTr="005303D8">
        <w:trPr>
          <w:cantSplit/>
          <w:trHeight w:val="20"/>
        </w:trPr>
        <w:tc>
          <w:tcPr>
            <w:tcW w:w="6210" w:type="dxa"/>
          </w:tcPr>
          <w:p w14:paraId="4F123A32" w14:textId="42D71DE1" w:rsidR="00970118" w:rsidRPr="00E329C1" w:rsidRDefault="007A2D6F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094F8249" w14:textId="392662E8" w:rsidR="00970118" w:rsidRPr="007A2D6F" w:rsidRDefault="007A2D6F" w:rsidP="00FB732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(11,265)</w:t>
            </w:r>
          </w:p>
        </w:tc>
        <w:tc>
          <w:tcPr>
            <w:tcW w:w="181" w:type="dxa"/>
          </w:tcPr>
          <w:p w14:paraId="4A45D022" w14:textId="77777777" w:rsidR="00970118" w:rsidRPr="00E329C1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34E893B" w14:textId="6F33D16E" w:rsidR="00970118" w:rsidRPr="00E329C1" w:rsidRDefault="007A2D6F" w:rsidP="00FB732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(11,265)</w:t>
            </w:r>
          </w:p>
        </w:tc>
      </w:tr>
      <w:tr w:rsidR="005C6356" w:rsidRPr="00E329C1" w14:paraId="19591D8D" w14:textId="77777777" w:rsidTr="002B6613">
        <w:trPr>
          <w:cantSplit/>
          <w:trHeight w:val="20"/>
        </w:trPr>
        <w:tc>
          <w:tcPr>
            <w:tcW w:w="6210" w:type="dxa"/>
          </w:tcPr>
          <w:p w14:paraId="6A00D411" w14:textId="77777777" w:rsidR="005C6356" w:rsidRPr="00E329C1" w:rsidRDefault="005C6356" w:rsidP="005C63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CD4819E" w14:textId="59758710" w:rsidR="005C6356" w:rsidRPr="006341A1" w:rsidRDefault="005C6356" w:rsidP="005C63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(323,156)</w:t>
            </w:r>
          </w:p>
        </w:tc>
        <w:tc>
          <w:tcPr>
            <w:tcW w:w="181" w:type="dxa"/>
            <w:vAlign w:val="bottom"/>
          </w:tcPr>
          <w:p w14:paraId="3F7D6463" w14:textId="77777777" w:rsidR="005C6356" w:rsidRPr="00E329C1" w:rsidRDefault="005C6356" w:rsidP="005C63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8810993" w14:textId="71A4D02D" w:rsidR="005C6356" w:rsidRPr="00E329C1" w:rsidRDefault="005C6356" w:rsidP="005C63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(318,285)</w:t>
            </w:r>
          </w:p>
        </w:tc>
      </w:tr>
    </w:tbl>
    <w:p w14:paraId="15691263" w14:textId="4D136773" w:rsidR="00794836" w:rsidRDefault="00794836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C748B67" w14:textId="77777777" w:rsidR="00794836" w:rsidRDefault="0079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259"/>
      </w:tblGrid>
      <w:tr w:rsidR="00970118" w:rsidRPr="00AE20B6" w14:paraId="54FD5DD6" w14:textId="77777777" w:rsidTr="00982341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7AF31769" w14:textId="77777777" w:rsidR="00970118" w:rsidRPr="00692545" w:rsidRDefault="00970118" w:rsidP="00F820AD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D600DE" w14:textId="77777777" w:rsidR="00970118" w:rsidRPr="00692545" w:rsidRDefault="00970118" w:rsidP="00F820AD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EEC29E0" w14:textId="77777777" w:rsidR="00970118" w:rsidRPr="0069254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50F5F6D" w14:textId="77777777" w:rsidR="00970118" w:rsidRPr="00692545" w:rsidRDefault="00970118" w:rsidP="00F820AD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CCA566" w14:textId="77777777" w:rsidR="00970118" w:rsidRPr="00692545" w:rsidRDefault="00970118" w:rsidP="00F820AD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AF21ADD" w14:textId="77777777" w:rsidR="00970118" w:rsidRPr="00692545" w:rsidRDefault="00970118" w:rsidP="00F820AD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70118" w:rsidRPr="00AE20B6" w14:paraId="5585ECF8" w14:textId="77777777" w:rsidTr="00982341">
        <w:trPr>
          <w:cantSplit/>
          <w:trHeight w:val="20"/>
        </w:trPr>
        <w:tc>
          <w:tcPr>
            <w:tcW w:w="6210" w:type="dxa"/>
          </w:tcPr>
          <w:p w14:paraId="1705B482" w14:textId="77777777" w:rsidR="00970118" w:rsidRPr="00692545" w:rsidRDefault="00970118" w:rsidP="00F820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0EAA9EE" w14:textId="77777777" w:rsidR="00970118" w:rsidRPr="00692545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118" w:rsidRPr="00AE20B6" w14:paraId="5C924BB4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0DE0DA50" w14:textId="77777777" w:rsidR="00970118" w:rsidRPr="00692545" w:rsidRDefault="00970118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40729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="00D40729"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D40729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0623D7FA" w14:textId="3714756B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1" w:type="dxa"/>
            <w:vAlign w:val="bottom"/>
          </w:tcPr>
          <w:p w14:paraId="28214C0B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06EFAA5" w14:textId="397E74ED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970118" w:rsidRPr="00AE20B6" w14:paraId="0CD6859D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736F2855" w14:textId="77777777" w:rsidR="00970118" w:rsidRPr="00692545" w:rsidRDefault="00970118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="00035BD2"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0A6B2CF5" w14:textId="7D45D67D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207,948</w:t>
            </w:r>
          </w:p>
        </w:tc>
        <w:tc>
          <w:tcPr>
            <w:tcW w:w="181" w:type="dxa"/>
            <w:vAlign w:val="bottom"/>
          </w:tcPr>
          <w:p w14:paraId="4CA87205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AFA70" w14:textId="01D92295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206,979</w:t>
            </w:r>
          </w:p>
        </w:tc>
      </w:tr>
      <w:tr w:rsidR="00970118" w:rsidRPr="00AE20B6" w14:paraId="39EF6806" w14:textId="77777777" w:rsidTr="00982341">
        <w:trPr>
          <w:cantSplit/>
          <w:trHeight w:val="20"/>
        </w:trPr>
        <w:tc>
          <w:tcPr>
            <w:tcW w:w="6210" w:type="dxa"/>
          </w:tcPr>
          <w:p w14:paraId="1CD0934E" w14:textId="77777777" w:rsidR="00970118" w:rsidRPr="00692545" w:rsidRDefault="00970118" w:rsidP="00F820AD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08AFE4D1" w14:textId="2925010E" w:rsidR="00970118" w:rsidRPr="0026135B" w:rsidRDefault="00D50DB1" w:rsidP="00D50DB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7968"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EE9D25B" w14:textId="77777777" w:rsidR="00970118" w:rsidRPr="0026135B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37E23F" w14:textId="034A0BD2" w:rsidR="00970118" w:rsidRPr="0026135B" w:rsidRDefault="00D50DB1" w:rsidP="00D50DB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7968"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0118" w:rsidRPr="00AE20B6" w14:paraId="60FFC599" w14:textId="77777777" w:rsidTr="00982341">
        <w:trPr>
          <w:cantSplit/>
          <w:trHeight w:val="20"/>
        </w:trPr>
        <w:tc>
          <w:tcPr>
            <w:tcW w:w="6210" w:type="dxa"/>
          </w:tcPr>
          <w:p w14:paraId="0A3E0536" w14:textId="77777777" w:rsidR="00970118" w:rsidRPr="00692545" w:rsidRDefault="00970118" w:rsidP="00F820AD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5A8F5C" w14:textId="7FDD0CF1" w:rsidR="00970118" w:rsidRPr="0026135B" w:rsidRDefault="00D50DB1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56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340,405</w:t>
            </w:r>
          </w:p>
        </w:tc>
        <w:tc>
          <w:tcPr>
            <w:tcW w:w="181" w:type="dxa"/>
            <w:vAlign w:val="bottom"/>
          </w:tcPr>
          <w:p w14:paraId="153A6C61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D5C824D" w14:textId="67A62D69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0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6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  <w:tr w:rsidR="008C0E64" w:rsidRPr="00AE20B6" w14:paraId="6EE98963" w14:textId="77777777" w:rsidTr="00982341">
        <w:trPr>
          <w:cantSplit/>
          <w:trHeight w:val="20"/>
        </w:trPr>
        <w:tc>
          <w:tcPr>
            <w:tcW w:w="6210" w:type="dxa"/>
          </w:tcPr>
          <w:p w14:paraId="4F4C61B6" w14:textId="77777777" w:rsidR="008C0E64" w:rsidRPr="00692545" w:rsidRDefault="008C0E64" w:rsidP="008C0E6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04D68DF" w14:textId="77777777" w:rsidR="008C0E64" w:rsidRPr="00692545" w:rsidRDefault="008C0E64" w:rsidP="008C0E6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D001C" w14:textId="4E35C371" w:rsidR="008C0E64" w:rsidRPr="000961C0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323,156</w:t>
            </w:r>
          </w:p>
        </w:tc>
        <w:tc>
          <w:tcPr>
            <w:tcW w:w="181" w:type="dxa"/>
            <w:vAlign w:val="bottom"/>
          </w:tcPr>
          <w:p w14:paraId="11BA2EDB" w14:textId="77777777" w:rsidR="008C0E64" w:rsidRPr="000961C0" w:rsidRDefault="008C0E64" w:rsidP="008C0E6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EA444A0" w14:textId="79C07E43" w:rsidR="008C0E64" w:rsidRPr="000961C0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318,285</w:t>
            </w:r>
          </w:p>
        </w:tc>
      </w:tr>
      <w:tr w:rsidR="008C0E64" w:rsidRPr="00AE20B6" w14:paraId="5350050F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5F9819AB" w14:textId="77777777" w:rsidR="008C0E64" w:rsidRPr="00692545" w:rsidRDefault="008C0E64" w:rsidP="008C0E6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DA61C" w14:textId="1198DF1D" w:rsidR="008C0E64" w:rsidRPr="008C0E64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323,156</w:t>
            </w:r>
          </w:p>
        </w:tc>
        <w:tc>
          <w:tcPr>
            <w:tcW w:w="181" w:type="dxa"/>
            <w:vAlign w:val="bottom"/>
          </w:tcPr>
          <w:p w14:paraId="317A7D14" w14:textId="77777777" w:rsidR="008C0E64" w:rsidRPr="008C0E64" w:rsidRDefault="008C0E64" w:rsidP="008C0E6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D3A3D" w14:textId="075A5023" w:rsidR="008C0E64" w:rsidRPr="008C0E64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318,285</w:t>
            </w:r>
          </w:p>
        </w:tc>
      </w:tr>
      <w:tr w:rsidR="00692545" w:rsidRPr="00AE20B6" w14:paraId="5FE89CAA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3FDEF48E" w14:textId="77777777" w:rsidR="00692545" w:rsidRPr="00692545" w:rsidRDefault="00692545" w:rsidP="0069254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8B8D6" w14:textId="07A5BC35" w:rsidR="00692545" w:rsidRPr="008806F3" w:rsidRDefault="008806F3" w:rsidP="006925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2.00 - 4.00</w:t>
            </w:r>
          </w:p>
        </w:tc>
        <w:tc>
          <w:tcPr>
            <w:tcW w:w="181" w:type="dxa"/>
          </w:tcPr>
          <w:p w14:paraId="51B7CDFF" w14:textId="77777777" w:rsidR="00692545" w:rsidRPr="008806F3" w:rsidRDefault="00692545" w:rsidP="006925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668AD4" w14:textId="19510AC4" w:rsidR="00692545" w:rsidRPr="008806F3" w:rsidRDefault="0097362F" w:rsidP="006925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</w:t>
            </w:r>
            <w:r w:rsidR="008806F3"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0 - 4.00</w:t>
            </w:r>
          </w:p>
        </w:tc>
      </w:tr>
    </w:tbl>
    <w:p w14:paraId="79CF01B1" w14:textId="77777777" w:rsidR="00FF11C7" w:rsidRDefault="00FF11C7" w:rsidP="00970118">
      <w:pPr>
        <w:tabs>
          <w:tab w:val="clear" w:pos="454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1580DEA3" w14:textId="2B64CDEA" w:rsidR="00653ED5" w:rsidRDefault="00970118" w:rsidP="00FF11C7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703B8F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703B8F">
        <w:rPr>
          <w:rFonts w:ascii="Angsana New" w:hAnsi="Angsana New" w:hint="cs"/>
          <w:sz w:val="30"/>
          <w:szCs w:val="30"/>
          <w:cs/>
        </w:rPr>
        <w:t>แสดง</w:t>
      </w:r>
      <w:r w:rsidRPr="00703B8F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7E78FF" w:rsidRPr="00703B8F">
        <w:rPr>
          <w:rFonts w:ascii="Angsana New" w:hAnsi="Angsana New" w:hint="cs"/>
          <w:sz w:val="30"/>
          <w:szCs w:val="30"/>
          <w:cs/>
        </w:rPr>
        <w:t>เครื่องดื่มประเภทอัดลม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703B8F">
        <w:rPr>
          <w:rFonts w:ascii="Angsana New" w:hAnsi="Angsana New"/>
          <w:sz w:val="30"/>
          <w:szCs w:val="30"/>
          <w:cs/>
        </w:rPr>
        <w:t>และส่วนงาน</w:t>
      </w:r>
      <w:r w:rsidR="007E78FF" w:rsidRPr="00703B8F">
        <w:rPr>
          <w:rFonts w:ascii="Angsana New" w:hAnsi="Angsana New" w:hint="cs"/>
          <w:sz w:val="30"/>
          <w:szCs w:val="30"/>
          <w:cs/>
        </w:rPr>
        <w:t>เครื่องดื่มประเภทไม่อัดลม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553C5DA0" w14:textId="1E14EC73" w:rsidR="00653ED5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bookmarkEnd w:id="0"/>
    <w:p w14:paraId="4CCECB9E" w14:textId="5B4CD17C" w:rsidR="003B7FB4" w:rsidRPr="00D36B78" w:rsidRDefault="008D38E5" w:rsidP="003B7FB4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3B7FB4" w:rsidRPr="00D36B78">
        <w:rPr>
          <w:rFonts w:ascii="Angsana New" w:hAnsi="Angsana New"/>
          <w:bCs/>
          <w:sz w:val="30"/>
          <w:szCs w:val="30"/>
          <w:cs/>
        </w:rPr>
        <w:tab/>
      </w:r>
      <w:r w:rsidR="003B7FB4" w:rsidRPr="003B7FB4">
        <w:rPr>
          <w:rFonts w:ascii="Angsana New" w:hAnsi="Angsana New"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3B7FB4" w:rsidRPr="003B7FB4">
        <w:rPr>
          <w:rFonts w:ascii="Angsana New" w:hAnsi="Angsana New"/>
          <w:b/>
          <w:sz w:val="30"/>
          <w:szCs w:val="30"/>
        </w:rPr>
        <w:t>2019</w:t>
      </w:r>
      <w:r w:rsidR="003B7FB4" w:rsidRPr="003B7FB4">
        <w:rPr>
          <w:rFonts w:ascii="Angsana New" w:hAnsi="Angsana New"/>
          <w:b/>
          <w:sz w:val="30"/>
          <w:szCs w:val="30"/>
          <w:cs/>
        </w:rPr>
        <w:t xml:space="preserve"> (</w:t>
      </w:r>
      <w:r w:rsidR="003B7FB4" w:rsidRPr="003B7FB4">
        <w:rPr>
          <w:rFonts w:ascii="Angsana New" w:hAnsi="Angsana New"/>
          <w:b/>
          <w:sz w:val="30"/>
          <w:szCs w:val="30"/>
        </w:rPr>
        <w:t>Covid-19</w:t>
      </w:r>
      <w:r w:rsidR="003B7FB4" w:rsidRPr="003B7FB4">
        <w:rPr>
          <w:rFonts w:ascii="Angsana New" w:hAnsi="Angsana New"/>
          <w:b/>
          <w:sz w:val="30"/>
          <w:szCs w:val="30"/>
          <w:cs/>
        </w:rPr>
        <w:t>)</w:t>
      </w:r>
    </w:p>
    <w:p w14:paraId="34663E72" w14:textId="77777777" w:rsidR="003B7FB4" w:rsidRPr="009A4893" w:rsidRDefault="003B7FB4" w:rsidP="003B7F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767148" w14:textId="346AD8FC" w:rsidR="003B7FB4" w:rsidRDefault="003B7FB4" w:rsidP="003B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569AD">
        <w:rPr>
          <w:rFonts w:asciiTheme="majorBidi" w:hAnsiTheme="majorBidi" w:cstheme="majorBidi"/>
          <w:sz w:val="30"/>
          <w:szCs w:val="30"/>
          <w:cs/>
        </w:rPr>
        <w:t>ในช่วงระยะเวลาใกล้สิ้น</w:t>
      </w:r>
      <w:r w:rsidRPr="004747F6">
        <w:rPr>
          <w:rFonts w:asciiTheme="majorBidi" w:hAnsiTheme="majorBidi" w:cstheme="majorBidi"/>
          <w:sz w:val="30"/>
          <w:szCs w:val="30"/>
          <w:cs/>
        </w:rPr>
        <w:t>ไตรมาสที่</w:t>
      </w:r>
      <w:r w:rsidR="00531F7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F4E9B" w:rsidRPr="00232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2E35">
        <w:rPr>
          <w:rFonts w:asciiTheme="majorBidi" w:hAnsiTheme="majorBidi" w:cstheme="majorBidi"/>
          <w:sz w:val="30"/>
          <w:szCs w:val="30"/>
          <w:cs/>
        </w:rPr>
        <w:t>ประเทศไทยได้</w:t>
      </w:r>
      <w:r w:rsidRPr="00531F7B">
        <w:rPr>
          <w:rFonts w:asciiTheme="majorBidi" w:hAnsiTheme="majorBidi" w:cstheme="majorBidi"/>
          <w:sz w:val="30"/>
          <w:szCs w:val="30"/>
          <w:cs/>
        </w:rPr>
        <w:t>ประกาศ</w:t>
      </w:r>
      <w:r w:rsidR="00690991" w:rsidRPr="00531F7B">
        <w:rPr>
          <w:rFonts w:asciiTheme="majorBidi" w:hAnsiTheme="majorBidi" w:cstheme="majorBidi" w:hint="cs"/>
          <w:sz w:val="30"/>
          <w:szCs w:val="30"/>
          <w:cs/>
        </w:rPr>
        <w:t>ยกระดับ</w:t>
      </w:r>
      <w:r w:rsidRPr="00531F7B">
        <w:rPr>
          <w:rFonts w:asciiTheme="majorBidi" w:hAnsiTheme="majorBidi" w:cstheme="majorBidi"/>
          <w:sz w:val="30"/>
          <w:szCs w:val="30"/>
          <w:cs/>
        </w:rPr>
        <w:t>มาตรการ</w:t>
      </w:r>
      <w:r w:rsidRPr="006569AD">
        <w:rPr>
          <w:rFonts w:asciiTheme="majorBidi" w:hAnsiTheme="majorBidi" w:cstheme="majorBidi"/>
          <w:sz w:val="30"/>
          <w:szCs w:val="30"/>
          <w:cs/>
        </w:rPr>
        <w:t>ป้องกันหลายประการ</w:t>
      </w:r>
      <w:r w:rsidR="00474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เพื่อป้องกันการแพร่ระบาดของโรคโควิด </w:t>
      </w:r>
      <w:r w:rsidR="00DC6C2A">
        <w:rPr>
          <w:rFonts w:asciiTheme="majorBidi" w:hAnsiTheme="majorBidi" w:cstheme="majorBidi"/>
          <w:sz w:val="30"/>
          <w:szCs w:val="30"/>
        </w:rPr>
        <w:t>19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 ซึ่งส่งผลกระทบต่อการดำเนินชีวิตประจำวัน 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569AD">
        <w:rPr>
          <w:rFonts w:asciiTheme="majorBidi" w:hAnsiTheme="majorBidi" w:cstheme="majorBidi"/>
          <w:sz w:val="30"/>
          <w:szCs w:val="30"/>
          <w:cs/>
        </w:rPr>
        <w:t>การกระจาย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Pr="006569AD">
        <w:rPr>
          <w:rFonts w:asciiTheme="majorBidi" w:hAnsiTheme="majorBidi" w:cstheme="majorBidi"/>
          <w:sz w:val="30"/>
          <w:szCs w:val="30"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ทำให้ยอดขายลดลง 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="009978F0" w:rsidRPr="00B27B4C">
        <w:rPr>
          <w:rFonts w:asciiTheme="majorBidi" w:hAnsiTheme="majorBidi" w:cstheme="majorBidi"/>
          <w:sz w:val="30"/>
          <w:szCs w:val="30"/>
        </w:rPr>
        <w:t>COVID-</w:t>
      </w:r>
      <w:r w:rsidR="009978F0">
        <w:rPr>
          <w:rFonts w:asciiTheme="majorBidi" w:hAnsiTheme="majorBidi" w:cstheme="majorBidi"/>
          <w:sz w:val="30"/>
          <w:szCs w:val="30"/>
        </w:rPr>
        <w:t>19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 ยังคงเกิดขึ้นอย่างต่อเนื่อง โดยมีการแจกจ่ายวัคซีนในระหว่างปี</w:t>
      </w:r>
      <w:r w:rsidR="009978F0">
        <w:rPr>
          <w:rFonts w:asciiTheme="majorBidi" w:hAnsiTheme="majorBidi"/>
          <w:sz w:val="30"/>
          <w:szCs w:val="30"/>
        </w:rPr>
        <w:t xml:space="preserve"> 2564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ผู้บริหารจะยังคงสนับสนุนทางการค้ากับลูกค้าอย่างต่อเนื่องและพยายาม</w:t>
      </w:r>
      <w:r w:rsidR="007269B6">
        <w:rPr>
          <w:rFonts w:asciiTheme="majorBidi" w:hAnsiTheme="majorBidi" w:cstheme="majorBidi"/>
          <w:sz w:val="30"/>
          <w:szCs w:val="30"/>
          <w:cs/>
        </w:rPr>
        <w:br/>
      </w:r>
      <w:r w:rsidRPr="006569AD">
        <w:rPr>
          <w:rFonts w:asciiTheme="majorBidi" w:hAnsiTheme="majorBidi" w:cstheme="majorBidi"/>
          <w:sz w:val="30"/>
          <w:szCs w:val="30"/>
          <w:cs/>
        </w:rPr>
        <w:t>อย่างยิ่งยวดเพื่อลดผลกระทบดังกล่าวโดยการหาตลาดอื่นมารองรับผลิตภัณฑ์ของกลุ่มบริษัท รวมทั้งการปรับลดค่าใช้จ่ายและทางเลือกอื่นๆ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ตลอดจนได้มีการปรับเปลี่ยนรูปแบบการ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6569AD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และการดำเนินงานเพื่อตอบสนองต่อเหตุการณ์ดังกล่าว</w:t>
      </w:r>
    </w:p>
    <w:p w14:paraId="47E4B724" w14:textId="77777777" w:rsidR="003B7FB4" w:rsidRPr="009A4893" w:rsidRDefault="003B7FB4" w:rsidP="009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2C52ADB5" w14:textId="74C4628C" w:rsidR="004818D9" w:rsidRPr="00D36B78" w:rsidRDefault="008D38E5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4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9A4893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6CC0D70" w14:textId="3482D8AF" w:rsidR="007269B6" w:rsidRDefault="001D0486" w:rsidP="001D048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7269B6">
        <w:rPr>
          <w:rFonts w:ascii="Angsana New" w:hAnsi="Angsana New" w:hint="cs"/>
          <w:sz w:val="30"/>
          <w:szCs w:val="30"/>
          <w:cs/>
        </w:rPr>
        <w:t>ไม่มี</w:t>
      </w:r>
      <w:r w:rsidRPr="001D0486">
        <w:rPr>
          <w:rFonts w:ascii="Angsana New" w:hAnsi="Angsana New"/>
          <w:sz w:val="30"/>
          <w:szCs w:val="30"/>
          <w:cs/>
        </w:rPr>
        <w:t>ความสัมพันธ์เปลี่ยนแปลง</w:t>
      </w:r>
      <w:r w:rsidR="007269B6">
        <w:rPr>
          <w:rFonts w:ascii="Angsana New" w:hAnsi="Angsana New" w:hint="cs"/>
          <w:sz w:val="30"/>
          <w:szCs w:val="30"/>
          <w:cs/>
        </w:rPr>
        <w:t>ไป</w:t>
      </w:r>
      <w:r w:rsidRPr="001D0486">
        <w:rPr>
          <w:rFonts w:ascii="Angsana New" w:hAnsi="Angsana New"/>
          <w:sz w:val="30"/>
          <w:szCs w:val="30"/>
          <w:cs/>
        </w:rPr>
        <w:t>อย่างมีสาระสำคัญ</w:t>
      </w:r>
    </w:p>
    <w:p w14:paraId="1ABF880B" w14:textId="77777777" w:rsidR="007269B6" w:rsidRDefault="007269B6" w:rsidP="001D048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A1D892" w14:textId="363C98B4" w:rsidR="007269B6" w:rsidRPr="00FF1E6E" w:rsidRDefault="007269B6" w:rsidP="0072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/>
          <w:sz w:val="30"/>
          <w:szCs w:val="30"/>
          <w:cs/>
        </w:rPr>
        <w:t>นโยบายการกำหนดราคาในระหว่างงวด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FF1E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F1E6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FF1E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F1E6E">
        <w:rPr>
          <w:rFonts w:ascii="Angsana New" w:hAnsi="Angsana New"/>
          <w:sz w:val="30"/>
          <w:szCs w:val="30"/>
          <w:cs/>
        </w:rPr>
        <w:t xml:space="preserve"> </w:t>
      </w:r>
      <w:r w:rsidRPr="00FF1E6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FF1E6E">
        <w:rPr>
          <w:rFonts w:ascii="Angsana New" w:hAnsi="Angsana New"/>
          <w:sz w:val="30"/>
          <w:szCs w:val="30"/>
        </w:rPr>
        <w:t xml:space="preserve"> </w:t>
      </w:r>
      <w:r w:rsidRPr="00FF1E6E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</w:p>
    <w:p w14:paraId="7C246449" w14:textId="40D2D900" w:rsidR="00794836" w:rsidRDefault="00794836" w:rsidP="001D048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FB43D5" w:rsidRPr="00356084" w14:paraId="213E8E1B" w14:textId="77777777" w:rsidTr="00174C78">
        <w:trPr>
          <w:trHeight w:val="346"/>
          <w:tblHeader/>
        </w:trPr>
        <w:tc>
          <w:tcPr>
            <w:tcW w:w="3709" w:type="dxa"/>
          </w:tcPr>
          <w:p w14:paraId="44D04830" w14:textId="77777777" w:rsid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0E43290D" w14:textId="056E2E7C" w:rsidR="00FB43D5" w:rsidRPr="00356084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6" w:type="dxa"/>
            <w:gridSpan w:val="4"/>
          </w:tcPr>
          <w:p w14:paraId="418A8C1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B2D73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19BA759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3D5" w:rsidRPr="00356084" w14:paraId="1DBD63B3" w14:textId="77777777" w:rsidTr="00174C78">
        <w:trPr>
          <w:trHeight w:val="346"/>
          <w:tblHeader/>
        </w:trPr>
        <w:tc>
          <w:tcPr>
            <w:tcW w:w="3709" w:type="dxa"/>
          </w:tcPr>
          <w:p w14:paraId="77DE70A1" w14:textId="5A5DC4E0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34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469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69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5" w:type="dxa"/>
          </w:tcPr>
          <w:p w14:paraId="2B93D3F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gridSpan w:val="2"/>
          </w:tcPr>
          <w:p w14:paraId="6138625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2227E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7861C9D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8A3AA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3F87C2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EBE833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B43D5" w:rsidRPr="00356084" w14:paraId="4A696912" w14:textId="77777777" w:rsidTr="00174C78">
        <w:trPr>
          <w:trHeight w:val="346"/>
          <w:tblHeader/>
        </w:trPr>
        <w:tc>
          <w:tcPr>
            <w:tcW w:w="3709" w:type="dxa"/>
          </w:tcPr>
          <w:p w14:paraId="05A687D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60B63DB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3D5" w:rsidRPr="00356084" w14:paraId="03C6A727" w14:textId="77777777" w:rsidTr="00174C78">
        <w:trPr>
          <w:trHeight w:val="346"/>
        </w:trPr>
        <w:tc>
          <w:tcPr>
            <w:tcW w:w="3709" w:type="dxa"/>
          </w:tcPr>
          <w:p w14:paraId="48F0B31A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5513C4E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276F28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842AF2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1467F7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8944A8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BFBD82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17A082C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3D" w:rsidRPr="00373D13" w14:paraId="64283797" w14:textId="77777777" w:rsidTr="00174C78">
        <w:trPr>
          <w:trHeight w:val="346"/>
        </w:trPr>
        <w:tc>
          <w:tcPr>
            <w:tcW w:w="3709" w:type="dxa"/>
          </w:tcPr>
          <w:p w14:paraId="77072AE0" w14:textId="77777777" w:rsidR="0004693D" w:rsidRPr="00712C1C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6904DDEA" w14:textId="11A7C616" w:rsidR="0004693D" w:rsidRPr="00FE0E0B" w:rsidRDefault="00024541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  <w:tc>
          <w:tcPr>
            <w:tcW w:w="263" w:type="dxa"/>
            <w:gridSpan w:val="2"/>
          </w:tcPr>
          <w:p w14:paraId="7AC254AA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C36E4DD" w14:textId="138647A0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60" w:type="dxa"/>
          </w:tcPr>
          <w:p w14:paraId="30F6A35D" w14:textId="77777777" w:rsidR="0004693D" w:rsidRPr="00FE0E0B" w:rsidRDefault="0004693D" w:rsidP="0004693D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0E5FFA7" w14:textId="27C4766F" w:rsidR="0004693D" w:rsidRPr="00FE0E0B" w:rsidRDefault="00024541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796</w:t>
            </w:r>
          </w:p>
        </w:tc>
        <w:tc>
          <w:tcPr>
            <w:tcW w:w="239" w:type="dxa"/>
          </w:tcPr>
          <w:p w14:paraId="128D6D7B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6ADC9EC" w14:textId="145EA865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04693D" w:rsidRPr="00373D13" w14:paraId="33F9A5C3" w14:textId="77777777" w:rsidTr="00174C78">
        <w:trPr>
          <w:trHeight w:val="346"/>
        </w:trPr>
        <w:tc>
          <w:tcPr>
            <w:tcW w:w="3709" w:type="dxa"/>
          </w:tcPr>
          <w:p w14:paraId="75E97DB5" w14:textId="77777777" w:rsidR="0004693D" w:rsidRPr="00712C1C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19889180" w14:textId="637CBFC8" w:rsidR="0004693D" w:rsidRPr="00FE0E0B" w:rsidRDefault="00024541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3" w:type="dxa"/>
            <w:gridSpan w:val="2"/>
          </w:tcPr>
          <w:p w14:paraId="2742A202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24DFDA5" w14:textId="59EC12E2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60" w:type="dxa"/>
          </w:tcPr>
          <w:p w14:paraId="45087164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FF2E9FC" w14:textId="31110177" w:rsidR="0004693D" w:rsidRPr="00FE0E0B" w:rsidRDefault="00024541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55074E86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45C4CC4" w14:textId="50089560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04693D" w:rsidRPr="00C1545E" w14:paraId="2DF4260C" w14:textId="77777777" w:rsidTr="00174C78">
        <w:trPr>
          <w:trHeight w:val="346"/>
        </w:trPr>
        <w:tc>
          <w:tcPr>
            <w:tcW w:w="3709" w:type="dxa"/>
          </w:tcPr>
          <w:p w14:paraId="0B590A47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71EBF080" w14:textId="2CFD3006" w:rsidR="0004693D" w:rsidRPr="00FE0E0B" w:rsidRDefault="00024541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4541">
              <w:rPr>
                <w:rFonts w:ascii="Angsana New" w:hAnsi="Angsana New"/>
                <w:sz w:val="30"/>
                <w:szCs w:val="30"/>
                <w:cs/>
              </w:rPr>
              <w:t>502</w:t>
            </w:r>
          </w:p>
        </w:tc>
        <w:tc>
          <w:tcPr>
            <w:tcW w:w="263" w:type="dxa"/>
            <w:gridSpan w:val="2"/>
          </w:tcPr>
          <w:p w14:paraId="03764CE0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6FCFEA" w14:textId="3C61E770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60" w:type="dxa"/>
          </w:tcPr>
          <w:p w14:paraId="18883A19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298EC0" w14:textId="14AAA2BA" w:rsidR="0004693D" w:rsidRPr="00FE0E0B" w:rsidRDefault="00024541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4541">
              <w:rPr>
                <w:rFonts w:ascii="Angsana New" w:hAnsi="Angsana New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4541">
              <w:rPr>
                <w:rFonts w:ascii="Angsana New" w:hAnsi="Angsana New"/>
                <w:sz w:val="30"/>
                <w:szCs w:val="30"/>
                <w:cs/>
              </w:rPr>
              <w:t>502</w:t>
            </w:r>
          </w:p>
        </w:tc>
        <w:tc>
          <w:tcPr>
            <w:tcW w:w="239" w:type="dxa"/>
          </w:tcPr>
          <w:p w14:paraId="7E562207" w14:textId="77777777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647548" w14:textId="594269AA" w:rsidR="0004693D" w:rsidRPr="00FE0E0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57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76E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FB43D5" w:rsidRPr="00356084" w14:paraId="2785FBD8" w14:textId="77777777" w:rsidTr="00174C78">
        <w:trPr>
          <w:trHeight w:val="346"/>
        </w:trPr>
        <w:tc>
          <w:tcPr>
            <w:tcW w:w="3709" w:type="dxa"/>
          </w:tcPr>
          <w:p w14:paraId="0A645A8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46F0A68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9328F6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3B4E30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D7721C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57575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BD5C3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6688C1F7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56084" w14:paraId="1CAEF20D" w14:textId="77777777" w:rsidTr="00174C78">
        <w:trPr>
          <w:trHeight w:val="346"/>
        </w:trPr>
        <w:tc>
          <w:tcPr>
            <w:tcW w:w="3709" w:type="dxa"/>
          </w:tcPr>
          <w:p w14:paraId="5A1B6283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79F1B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DF483E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874EB2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6E979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B9E322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4B451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3DA5CCC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3D" w:rsidRPr="008167F4" w14:paraId="0B97BFAB" w14:textId="77777777" w:rsidTr="00174C78">
        <w:trPr>
          <w:trHeight w:val="346"/>
        </w:trPr>
        <w:tc>
          <w:tcPr>
            <w:tcW w:w="3709" w:type="dxa"/>
          </w:tcPr>
          <w:p w14:paraId="7E888FD2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580266D8" w14:textId="6584C84C" w:rsidR="0004693D" w:rsidRPr="00356084" w:rsidRDefault="00540C49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F305A89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0E3374" w14:textId="77777777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4D8C262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A5E9E4" w14:textId="732B8912" w:rsidR="0004693D" w:rsidRPr="00356084" w:rsidRDefault="00540C49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9" w:type="dxa"/>
          </w:tcPr>
          <w:p w14:paraId="2A0AA3D3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53BA0E1" w14:textId="204E5D58" w:rsidR="0004693D" w:rsidRPr="008167F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433D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04693D" w:rsidRPr="008167F4" w14:paraId="7752ACC4" w14:textId="77777777" w:rsidTr="00174C78">
        <w:trPr>
          <w:trHeight w:val="346"/>
        </w:trPr>
        <w:tc>
          <w:tcPr>
            <w:tcW w:w="3709" w:type="dxa"/>
          </w:tcPr>
          <w:p w14:paraId="57A0B433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4B2DE164" w14:textId="3204F4E3" w:rsidR="0004693D" w:rsidRPr="00356084" w:rsidRDefault="00540C49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2CA381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D894E19" w14:textId="77777777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78604CC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B72FFA4" w14:textId="3902D7CF" w:rsidR="0004693D" w:rsidRPr="00356084" w:rsidRDefault="00540C49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0C4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39" w:type="dxa"/>
          </w:tcPr>
          <w:p w14:paraId="35C62865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E08813D" w14:textId="668FA146" w:rsidR="0004693D" w:rsidRPr="008167F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230,725</w:t>
            </w:r>
          </w:p>
        </w:tc>
      </w:tr>
      <w:tr w:rsidR="0004693D" w:rsidRPr="00356084" w14:paraId="4D654286" w14:textId="77777777" w:rsidTr="00174C78">
        <w:trPr>
          <w:trHeight w:val="346"/>
        </w:trPr>
        <w:tc>
          <w:tcPr>
            <w:tcW w:w="3709" w:type="dxa"/>
          </w:tcPr>
          <w:p w14:paraId="39BAD077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4CB9189E" w14:textId="77777777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C4969" w14:textId="73F24B99" w:rsidR="00540C49" w:rsidRPr="00356084" w:rsidRDefault="00540C49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3F9155C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5B570EB" w14:textId="77777777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B9C303" w14:textId="77777777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D7B032F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E4B2EA1" w14:textId="77777777" w:rsidR="0004693D" w:rsidRDefault="0004693D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360BA7" w14:textId="34B63A9B" w:rsidR="00540C49" w:rsidRPr="00356084" w:rsidRDefault="00540C49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0C49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39" w:type="dxa"/>
          </w:tcPr>
          <w:p w14:paraId="4B69B685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BE70CAB" w14:textId="77777777" w:rsidR="0004693D" w:rsidRDefault="0004693D" w:rsidP="000469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81D8C1" w14:textId="09DDBCF0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12,949</w:t>
            </w:r>
          </w:p>
        </w:tc>
      </w:tr>
      <w:tr w:rsidR="0004693D" w:rsidRPr="00356084" w14:paraId="15350DB1" w14:textId="77777777" w:rsidTr="00174C78">
        <w:trPr>
          <w:trHeight w:val="346"/>
        </w:trPr>
        <w:tc>
          <w:tcPr>
            <w:tcW w:w="3709" w:type="dxa"/>
          </w:tcPr>
          <w:p w14:paraId="40B5E36D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CE290C9" w14:textId="033363D0" w:rsidR="0004693D" w:rsidRPr="00356084" w:rsidRDefault="00540C49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D92DBC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BC6069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DCB7131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0C21E7E" w14:textId="6AC6BE70" w:rsidR="0004693D" w:rsidRPr="00356084" w:rsidRDefault="00540C49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0C49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39" w:type="dxa"/>
          </w:tcPr>
          <w:p w14:paraId="6218C2BB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F35C9E" w14:textId="6CA4018A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433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F433D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7269B6" w:rsidRPr="00356084" w14:paraId="6F1C8149" w14:textId="77777777" w:rsidTr="00174C78">
        <w:trPr>
          <w:trHeight w:val="346"/>
        </w:trPr>
        <w:tc>
          <w:tcPr>
            <w:tcW w:w="3709" w:type="dxa"/>
          </w:tcPr>
          <w:p w14:paraId="6DB0B083" w14:textId="77777777" w:rsidR="007269B6" w:rsidRPr="00356084" w:rsidRDefault="007269B6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2E7089C7" w14:textId="77777777" w:rsidR="007269B6" w:rsidRPr="00356084" w:rsidRDefault="007269B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E625842" w14:textId="77777777" w:rsidR="007269B6" w:rsidRPr="00356084" w:rsidRDefault="007269B6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DE0A1F7" w14:textId="77777777" w:rsidR="007269B6" w:rsidRPr="00356084" w:rsidRDefault="007269B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DB226DE" w14:textId="77777777" w:rsidR="007269B6" w:rsidRPr="00356084" w:rsidRDefault="007269B6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89FDF2" w14:textId="77777777" w:rsidR="007269B6" w:rsidRPr="00356084" w:rsidRDefault="007269B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6E00AF2" w14:textId="77777777" w:rsidR="007269B6" w:rsidRPr="00356084" w:rsidRDefault="007269B6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C10E48B" w14:textId="77777777" w:rsidR="007269B6" w:rsidRPr="00356084" w:rsidRDefault="007269B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56084" w14:paraId="7E298A77" w14:textId="77777777" w:rsidTr="00174C78">
        <w:trPr>
          <w:trHeight w:val="346"/>
        </w:trPr>
        <w:tc>
          <w:tcPr>
            <w:tcW w:w="3709" w:type="dxa"/>
          </w:tcPr>
          <w:p w14:paraId="5A25F74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7D8D4F70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2D6F4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713C14D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EB8922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5F88EE1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8E2A0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7F0062B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3D" w:rsidRPr="00941748" w14:paraId="1604B036" w14:textId="77777777" w:rsidTr="00174C78">
        <w:trPr>
          <w:trHeight w:val="346"/>
        </w:trPr>
        <w:tc>
          <w:tcPr>
            <w:tcW w:w="3709" w:type="dxa"/>
          </w:tcPr>
          <w:p w14:paraId="1AB1F82F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388AEDC7" w14:textId="3F84BF18" w:rsidR="0004693D" w:rsidRPr="00356084" w:rsidRDefault="00C8329C" w:rsidP="0004693D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579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935</w:t>
            </w:r>
          </w:p>
        </w:tc>
        <w:tc>
          <w:tcPr>
            <w:tcW w:w="263" w:type="dxa"/>
            <w:gridSpan w:val="2"/>
          </w:tcPr>
          <w:p w14:paraId="44D0C8CE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8B454B0" w14:textId="40FCDA34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60" w:type="dxa"/>
          </w:tcPr>
          <w:p w14:paraId="5921B336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CE4FF32" w14:textId="1A5D9C3E" w:rsidR="0004693D" w:rsidRPr="00356084" w:rsidRDefault="00C8329C" w:rsidP="0004693D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575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417</w:t>
            </w:r>
          </w:p>
        </w:tc>
        <w:tc>
          <w:tcPr>
            <w:tcW w:w="239" w:type="dxa"/>
          </w:tcPr>
          <w:p w14:paraId="781F2689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E163BE5" w14:textId="18976069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04693D" w:rsidRPr="00286F97" w14:paraId="468F5E7E" w14:textId="77777777" w:rsidTr="00174C78">
        <w:trPr>
          <w:trHeight w:val="346"/>
        </w:trPr>
        <w:tc>
          <w:tcPr>
            <w:tcW w:w="3709" w:type="dxa"/>
          </w:tcPr>
          <w:p w14:paraId="4CE8D04C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1A8BD4CB" w14:textId="6A7A341A" w:rsidR="0004693D" w:rsidRPr="00356084" w:rsidRDefault="00C8329C" w:rsidP="0004693D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63" w:type="dxa"/>
            <w:gridSpan w:val="2"/>
          </w:tcPr>
          <w:p w14:paraId="016F39C8" w14:textId="77777777" w:rsidR="0004693D" w:rsidRPr="00286F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3084C74" w14:textId="5D793E95" w:rsidR="0004693D" w:rsidRPr="00126EB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1069CAB9" w14:textId="77777777" w:rsidR="0004693D" w:rsidRPr="00286F97" w:rsidRDefault="0004693D" w:rsidP="0004693D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92CC3F" w14:textId="5488ACE4" w:rsidR="0004693D" w:rsidRPr="00356084" w:rsidRDefault="00C8329C" w:rsidP="0004693D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63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000</w:t>
            </w:r>
          </w:p>
        </w:tc>
        <w:tc>
          <w:tcPr>
            <w:tcW w:w="239" w:type="dxa"/>
          </w:tcPr>
          <w:p w14:paraId="2BB27573" w14:textId="77777777" w:rsidR="0004693D" w:rsidRPr="00286F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85095CA" w14:textId="5D571C50" w:rsidR="0004693D" w:rsidRPr="00286F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4693D" w:rsidRPr="00286F97" w14:paraId="7DA11E5E" w14:textId="77777777" w:rsidTr="00174C78">
        <w:trPr>
          <w:trHeight w:val="346"/>
        </w:trPr>
        <w:tc>
          <w:tcPr>
            <w:tcW w:w="3709" w:type="dxa"/>
          </w:tcPr>
          <w:p w14:paraId="0528E836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D610A54" w14:textId="53FB9620" w:rsidR="0004693D" w:rsidRPr="00356084" w:rsidRDefault="00C8329C" w:rsidP="0004693D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007</w:t>
            </w:r>
          </w:p>
        </w:tc>
        <w:tc>
          <w:tcPr>
            <w:tcW w:w="263" w:type="dxa"/>
            <w:gridSpan w:val="2"/>
          </w:tcPr>
          <w:p w14:paraId="5ED60085" w14:textId="77777777" w:rsidR="0004693D" w:rsidRPr="00286F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2DEDD82" w14:textId="5D9B4958" w:rsidR="0004693D" w:rsidRPr="00126EB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60" w:type="dxa"/>
          </w:tcPr>
          <w:p w14:paraId="4AE4B358" w14:textId="77777777" w:rsidR="0004693D" w:rsidRPr="00286F97" w:rsidRDefault="0004693D" w:rsidP="0004693D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C11F1F" w14:textId="234621BA" w:rsidR="0004693D" w:rsidRPr="00356084" w:rsidRDefault="00C8329C" w:rsidP="0004693D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19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,</w:t>
            </w:r>
            <w:r w:rsidRPr="00C8329C">
              <w:rPr>
                <w:rFonts w:ascii="Angsana New" w:hAnsi="Angsana New"/>
                <w:color w:val="0D0D0D"/>
                <w:sz w:val="30"/>
                <w:szCs w:val="30"/>
              </w:rPr>
              <w:t>007</w:t>
            </w:r>
          </w:p>
        </w:tc>
        <w:tc>
          <w:tcPr>
            <w:tcW w:w="239" w:type="dxa"/>
          </w:tcPr>
          <w:p w14:paraId="05D3AE2C" w14:textId="77777777" w:rsidR="0004693D" w:rsidRPr="00286F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4CD9385" w14:textId="2140B2A1" w:rsidR="0004693D" w:rsidRPr="00286F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986</w:t>
            </w:r>
          </w:p>
        </w:tc>
      </w:tr>
      <w:tr w:rsidR="0004693D" w14:paraId="6B090F6E" w14:textId="77777777" w:rsidTr="00174C78">
        <w:trPr>
          <w:trHeight w:val="346"/>
        </w:trPr>
        <w:tc>
          <w:tcPr>
            <w:tcW w:w="3709" w:type="dxa"/>
          </w:tcPr>
          <w:p w14:paraId="2917002C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2B62AED4" w14:textId="77777777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6E73EB" w14:textId="03D9D0AA" w:rsidR="00C8329C" w:rsidRPr="00286F97" w:rsidRDefault="00C8329C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261F9B5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779978" w14:textId="77777777" w:rsidR="0004693D" w:rsidRDefault="0004693D" w:rsidP="000469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89D223" w14:textId="20478C01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60" w:type="dxa"/>
          </w:tcPr>
          <w:p w14:paraId="7E4F8312" w14:textId="77777777" w:rsidR="0004693D" w:rsidRPr="00356084" w:rsidRDefault="0004693D" w:rsidP="0004693D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50031F3" w14:textId="77777777" w:rsidR="0004693D" w:rsidRDefault="0004693D" w:rsidP="0004693D">
            <w:pPr>
              <w:spacing w:line="240" w:lineRule="auto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4B643B34" w14:textId="1388F087" w:rsidR="00C8329C" w:rsidRDefault="00C8329C" w:rsidP="0004693D">
            <w:pPr>
              <w:spacing w:line="240" w:lineRule="auto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F4028DC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CFA7451" w14:textId="77777777" w:rsidR="0004693D" w:rsidRDefault="0004693D" w:rsidP="000469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CABEDD" w14:textId="4F4D1247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97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D697D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FB43D5" w:rsidRPr="006D1E8A" w14:paraId="122A990C" w14:textId="77777777" w:rsidTr="00174C78">
        <w:trPr>
          <w:trHeight w:val="346"/>
        </w:trPr>
        <w:tc>
          <w:tcPr>
            <w:tcW w:w="3709" w:type="dxa"/>
          </w:tcPr>
          <w:p w14:paraId="55A1E56C" w14:textId="77777777" w:rsidR="00FB43D5" w:rsidRPr="00F23006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3EEB40D1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622270EF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E5366F3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0" w:type="dxa"/>
          </w:tcPr>
          <w:p w14:paraId="40A16838" w14:textId="77777777" w:rsidR="00FB43D5" w:rsidRPr="006D1E8A" w:rsidRDefault="00FB43D5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B28146C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A4322D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25B202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</w:tr>
      <w:tr w:rsidR="00FB43D5" w:rsidRPr="00356084" w14:paraId="289F4A83" w14:textId="77777777" w:rsidTr="00174C78">
        <w:trPr>
          <w:trHeight w:val="346"/>
        </w:trPr>
        <w:tc>
          <w:tcPr>
            <w:tcW w:w="3709" w:type="dxa"/>
          </w:tcPr>
          <w:p w14:paraId="073E1C2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74CBDABD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B93702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24387B9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3BABD71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026DFE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42903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A3CA93" w14:textId="77777777" w:rsidR="00FB43D5" w:rsidRPr="00356084" w:rsidRDefault="00FB43D5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56084" w14:paraId="1CE3B058" w14:textId="77777777" w:rsidTr="00174C78">
        <w:trPr>
          <w:trHeight w:val="346"/>
        </w:trPr>
        <w:tc>
          <w:tcPr>
            <w:tcW w:w="3709" w:type="dxa"/>
          </w:tcPr>
          <w:p w14:paraId="01FA46A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79753DF2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1D65F7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19D81D" w14:textId="77777777" w:rsidR="00FB43D5" w:rsidRPr="00356084" w:rsidRDefault="00FB43D5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2848FA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86C4B7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35874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B93B716" w14:textId="77777777" w:rsidR="00FB43D5" w:rsidRPr="00356084" w:rsidRDefault="00FB43D5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3D" w:rsidRPr="00941748" w14:paraId="161D76B0" w14:textId="77777777" w:rsidTr="00174C78">
        <w:trPr>
          <w:trHeight w:val="346"/>
        </w:trPr>
        <w:tc>
          <w:tcPr>
            <w:tcW w:w="3709" w:type="dxa"/>
          </w:tcPr>
          <w:p w14:paraId="65F0E26E" w14:textId="116E0852" w:rsidR="0004693D" w:rsidRPr="00CE352F" w:rsidRDefault="00232AF9" w:rsidP="00CE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AF9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</w:tc>
        <w:tc>
          <w:tcPr>
            <w:tcW w:w="1185" w:type="dxa"/>
            <w:shd w:val="clear" w:color="auto" w:fill="auto"/>
          </w:tcPr>
          <w:p w14:paraId="652B7438" w14:textId="1EF51A91" w:rsidR="00B63F37" w:rsidRPr="002257A6" w:rsidRDefault="00CE352F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6</w:t>
            </w:r>
            <w:r w:rsidR="0047788F" w:rsidRPr="002257A6">
              <w:rPr>
                <w:rFonts w:ascii="Angsana New" w:hAnsi="Angsana New"/>
                <w:sz w:val="30"/>
                <w:szCs w:val="30"/>
              </w:rPr>
              <w:t>,370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167584" w14:textId="77777777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BA71562" w14:textId="6865DB28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5,869</w:t>
            </w:r>
          </w:p>
        </w:tc>
        <w:tc>
          <w:tcPr>
            <w:tcW w:w="260" w:type="dxa"/>
            <w:shd w:val="clear" w:color="auto" w:fill="auto"/>
          </w:tcPr>
          <w:p w14:paraId="43EC0E91" w14:textId="77777777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1F7B2D5" w14:textId="7CA1A7F5" w:rsidR="00B63F37" w:rsidRPr="002257A6" w:rsidRDefault="00CE352F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6</w:t>
            </w:r>
            <w:r w:rsidR="0047788F" w:rsidRPr="002257A6">
              <w:rPr>
                <w:rFonts w:ascii="Angsana New" w:hAnsi="Angsana New"/>
                <w:sz w:val="30"/>
                <w:szCs w:val="30"/>
              </w:rPr>
              <w:t>,370</w:t>
            </w:r>
          </w:p>
        </w:tc>
        <w:tc>
          <w:tcPr>
            <w:tcW w:w="239" w:type="dxa"/>
          </w:tcPr>
          <w:p w14:paraId="26946D46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730CC61" w14:textId="1FFBAAB5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04693D" w:rsidRPr="00941748" w14:paraId="0D446C9B" w14:textId="77777777" w:rsidTr="00174C78">
        <w:trPr>
          <w:trHeight w:val="346"/>
        </w:trPr>
        <w:tc>
          <w:tcPr>
            <w:tcW w:w="3709" w:type="dxa"/>
          </w:tcPr>
          <w:p w14:paraId="035F026D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6EECC3D2" w14:textId="0738B468" w:rsidR="0004693D" w:rsidRPr="00356084" w:rsidRDefault="0047788F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788F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C214049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72ABE0B2" w14:textId="04E8803B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60" w:type="dxa"/>
            <w:shd w:val="clear" w:color="auto" w:fill="auto"/>
          </w:tcPr>
          <w:p w14:paraId="46D80500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844A00C" w14:textId="7D206F33" w:rsidR="0004693D" w:rsidRPr="00356084" w:rsidRDefault="0047788F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788F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39" w:type="dxa"/>
          </w:tcPr>
          <w:p w14:paraId="2BBCDE67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07ACDA6E" w14:textId="15864E59" w:rsidR="0004693D" w:rsidRPr="0094174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E12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04693D" w14:paraId="551A6B33" w14:textId="77777777" w:rsidTr="00174C78">
        <w:trPr>
          <w:trHeight w:val="346"/>
        </w:trPr>
        <w:tc>
          <w:tcPr>
            <w:tcW w:w="3709" w:type="dxa"/>
          </w:tcPr>
          <w:p w14:paraId="15072418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4E005F85" w14:textId="77C50CC6" w:rsidR="0004693D" w:rsidRPr="00356084" w:rsidRDefault="0047788F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F5D50FF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39F9451E" w14:textId="27AAA5E0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2ADD5AC1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08EF6333" w14:textId="02E0BDF6" w:rsidR="0004693D" w:rsidRPr="00356084" w:rsidRDefault="0047788F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8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62BD6122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6444BBE" w14:textId="114B1683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31AB" w:rsidRPr="005E426A" w14:paraId="7A83E8FA" w14:textId="77777777" w:rsidTr="00174C78">
        <w:trPr>
          <w:trHeight w:val="346"/>
        </w:trPr>
        <w:tc>
          <w:tcPr>
            <w:tcW w:w="3709" w:type="dxa"/>
          </w:tcPr>
          <w:p w14:paraId="7169C59C" w14:textId="77777777" w:rsidR="009E31AB" w:rsidRPr="00356084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01CEF553" w14:textId="77777777" w:rsidR="009E31AB" w:rsidRPr="00F844AA" w:rsidRDefault="009E31A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A62A2B" w14:textId="77777777" w:rsidR="009E31AB" w:rsidRPr="00AF2D33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0ACBC98" w14:textId="77777777" w:rsidR="009E31AB" w:rsidRPr="005E426A" w:rsidRDefault="009E31A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DCBDF45" w14:textId="77777777" w:rsidR="009E31AB" w:rsidRPr="00AF2D33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414141EB" w14:textId="77777777" w:rsidR="009E31AB" w:rsidRPr="009C08A9" w:rsidRDefault="009E31A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F8AA4EA" w14:textId="77777777" w:rsidR="009E31AB" w:rsidRPr="00AF2D33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4E5AF54" w14:textId="77777777" w:rsidR="009E31AB" w:rsidRPr="005E426A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1AB" w:rsidRPr="005E426A" w14:paraId="6B39FB0D" w14:textId="77777777" w:rsidTr="00174C78">
        <w:trPr>
          <w:trHeight w:val="346"/>
        </w:trPr>
        <w:tc>
          <w:tcPr>
            <w:tcW w:w="3709" w:type="dxa"/>
          </w:tcPr>
          <w:p w14:paraId="29340246" w14:textId="77777777" w:rsidR="009E31AB" w:rsidRPr="00356084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4B47ED3A" w14:textId="77777777" w:rsidR="009E31AB" w:rsidRPr="00F844AA" w:rsidRDefault="009E31A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64B3F2" w14:textId="77777777" w:rsidR="009E31AB" w:rsidRPr="00AF2D33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2F5817A4" w14:textId="77777777" w:rsidR="009E31AB" w:rsidRPr="005E426A" w:rsidRDefault="009E31A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18FC86A" w14:textId="77777777" w:rsidR="009E31AB" w:rsidRPr="00AF2D33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6408828B" w14:textId="77777777" w:rsidR="009E31AB" w:rsidRPr="009C08A9" w:rsidRDefault="009E31A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84E7E3" w14:textId="77777777" w:rsidR="009E31AB" w:rsidRPr="00AF2D33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46C0BDB1" w14:textId="77777777" w:rsidR="009E31AB" w:rsidRPr="005E426A" w:rsidRDefault="009E31A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880" w:rsidRPr="005E426A" w14:paraId="4CF1C6D4" w14:textId="77777777" w:rsidTr="00174C78">
        <w:trPr>
          <w:trHeight w:val="346"/>
        </w:trPr>
        <w:tc>
          <w:tcPr>
            <w:tcW w:w="3709" w:type="dxa"/>
          </w:tcPr>
          <w:p w14:paraId="020062FB" w14:textId="77777777" w:rsidR="00EF5880" w:rsidRDefault="00EF588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09DB8A" w14:textId="6056EE49" w:rsidR="0047788F" w:rsidRPr="00356084" w:rsidRDefault="0047788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D381313" w14:textId="77777777" w:rsidR="00EF5880" w:rsidRPr="00F844AA" w:rsidRDefault="00EF588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40A6DB" w14:textId="77777777" w:rsidR="00EF5880" w:rsidRPr="00AF2D33" w:rsidRDefault="00EF588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6A4DE910" w14:textId="77777777" w:rsidR="00EF5880" w:rsidRPr="005E426A" w:rsidRDefault="00EF5880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9F2EBEB" w14:textId="77777777" w:rsidR="00EF5880" w:rsidRPr="00AF2D33" w:rsidRDefault="00EF588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07517FCD" w14:textId="77777777" w:rsidR="00EF5880" w:rsidRPr="009C08A9" w:rsidRDefault="00EF588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A07E63" w14:textId="77777777" w:rsidR="00EF5880" w:rsidRPr="00AF2D33" w:rsidRDefault="00EF588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141D8E89" w14:textId="77777777" w:rsidR="00EF5880" w:rsidRPr="005E426A" w:rsidRDefault="00EF588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5E426A" w14:paraId="4E640FA1" w14:textId="77777777" w:rsidTr="00174C78">
        <w:trPr>
          <w:trHeight w:val="346"/>
        </w:trPr>
        <w:tc>
          <w:tcPr>
            <w:tcW w:w="3709" w:type="dxa"/>
          </w:tcPr>
          <w:p w14:paraId="7F77648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22585B06" w14:textId="77777777" w:rsidR="00FB43D5" w:rsidRPr="00F844AA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A8AFDA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0C6EFA4B" w14:textId="77777777" w:rsidR="00FB43D5" w:rsidRPr="005E426A" w:rsidRDefault="00FB43D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884B649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651DA59" w14:textId="77777777" w:rsidR="00FB43D5" w:rsidRPr="009C08A9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325B46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FE48F8F" w14:textId="77777777" w:rsidR="00FB43D5" w:rsidRPr="005E426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3D" w:rsidRPr="00373D13" w14:paraId="5CADA7A0" w14:textId="77777777" w:rsidTr="00413BEB">
        <w:trPr>
          <w:trHeight w:val="346"/>
        </w:trPr>
        <w:tc>
          <w:tcPr>
            <w:tcW w:w="3709" w:type="dxa"/>
          </w:tcPr>
          <w:p w14:paraId="6FB8738B" w14:textId="77777777" w:rsidR="0004693D" w:rsidRPr="00782197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12359675" w14:textId="3608BB44" w:rsidR="0004693D" w:rsidRPr="00F844AA" w:rsidRDefault="0062542C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378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43" w:type="dxa"/>
          </w:tcPr>
          <w:p w14:paraId="2CD9BCD4" w14:textId="77777777" w:rsidR="0004693D" w:rsidRPr="00AF2D33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82DDEF1" w14:textId="66AAAA1A" w:rsidR="0004693D" w:rsidRPr="00511C7A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774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60" w:type="dxa"/>
          </w:tcPr>
          <w:p w14:paraId="52CE99CB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EEDD35" w14:textId="6A197600" w:rsidR="0004693D" w:rsidRPr="00511C7A" w:rsidRDefault="001032E7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39" w:type="dxa"/>
          </w:tcPr>
          <w:p w14:paraId="18A919A4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A4964D2" w14:textId="3054FB22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2,728,617</w:t>
            </w:r>
          </w:p>
        </w:tc>
      </w:tr>
      <w:tr w:rsidR="0004693D" w:rsidRPr="00373D13" w14:paraId="4E5AB9CC" w14:textId="77777777" w:rsidTr="00413BEB">
        <w:trPr>
          <w:trHeight w:val="346"/>
        </w:trPr>
        <w:tc>
          <w:tcPr>
            <w:tcW w:w="3709" w:type="dxa"/>
          </w:tcPr>
          <w:p w14:paraId="0D048F14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2F19F9A" w14:textId="0804E2B1" w:rsidR="0004693D" w:rsidRPr="00F844AA" w:rsidRDefault="0062542C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43" w:type="dxa"/>
          </w:tcPr>
          <w:p w14:paraId="0A84864E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9210A06" w14:textId="5F674F69" w:rsidR="0004693D" w:rsidRPr="00511C7A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60" w:type="dxa"/>
          </w:tcPr>
          <w:p w14:paraId="238A4EAE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BF930E2" w14:textId="6DD0DE46" w:rsidR="0004693D" w:rsidRPr="00511C7A" w:rsidRDefault="001032E7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9" w:type="dxa"/>
          </w:tcPr>
          <w:p w14:paraId="71D50AC1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50A7C99" w14:textId="0C17CE4F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,437</w:t>
            </w:r>
          </w:p>
        </w:tc>
      </w:tr>
      <w:tr w:rsidR="0004693D" w:rsidRPr="00373D13" w14:paraId="3B87B7B8" w14:textId="77777777" w:rsidTr="00174C78">
        <w:trPr>
          <w:trHeight w:val="346"/>
        </w:trPr>
        <w:tc>
          <w:tcPr>
            <w:tcW w:w="3709" w:type="dxa"/>
          </w:tcPr>
          <w:p w14:paraId="09969424" w14:textId="77777777" w:rsidR="0004693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70BDD210" w14:textId="3E79629D" w:rsidR="0004693D" w:rsidRPr="00E75191" w:rsidRDefault="0062542C" w:rsidP="0062542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43" w:type="dxa"/>
          </w:tcPr>
          <w:p w14:paraId="3D30975D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C2BA5D4" w14:textId="563602C3" w:rsidR="0004693D" w:rsidRPr="00511C7A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60" w:type="dxa"/>
          </w:tcPr>
          <w:p w14:paraId="01855DBB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4698CBF" w14:textId="00EC2270" w:rsidR="0004693D" w:rsidRPr="00511C7A" w:rsidRDefault="001032E7" w:rsidP="001032E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9" w:type="dxa"/>
          </w:tcPr>
          <w:p w14:paraId="104975F9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D3F96C3" w14:textId="5BADAB1B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04693D" w:rsidRPr="00373D13" w14:paraId="77EAB03B" w14:textId="77777777" w:rsidTr="00174C78">
        <w:trPr>
          <w:trHeight w:val="346"/>
        </w:trPr>
        <w:tc>
          <w:tcPr>
            <w:tcW w:w="3709" w:type="dxa"/>
          </w:tcPr>
          <w:p w14:paraId="609FD181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6E351C86" w14:textId="5FCC0990" w:rsidR="0004693D" w:rsidRPr="00E75191" w:rsidRDefault="0062542C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43" w:type="dxa"/>
          </w:tcPr>
          <w:p w14:paraId="069438A5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7F4DBE12" w14:textId="487B242C" w:rsidR="0004693D" w:rsidRPr="00511C7A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color w:val="0D0D0D"/>
                <w:sz w:val="30"/>
                <w:szCs w:val="30"/>
              </w:rPr>
              <w:t>82</w:t>
            </w:r>
          </w:p>
        </w:tc>
        <w:tc>
          <w:tcPr>
            <w:tcW w:w="260" w:type="dxa"/>
          </w:tcPr>
          <w:p w14:paraId="6481B837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F850399" w14:textId="3F69D5C5" w:rsidR="0004693D" w:rsidRPr="00511C7A" w:rsidRDefault="001032E7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9" w:type="dxa"/>
          </w:tcPr>
          <w:p w14:paraId="0CE7FAD3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A8E15E4" w14:textId="39572C2F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1C1E">
              <w:rPr>
                <w:rFonts w:ascii="Angsana New" w:hAnsi="Angsana New"/>
                <w:color w:val="0D0D0D"/>
                <w:sz w:val="30"/>
                <w:szCs w:val="30"/>
              </w:rPr>
              <w:t>82</w:t>
            </w:r>
          </w:p>
        </w:tc>
      </w:tr>
      <w:tr w:rsidR="0004693D" w:rsidRPr="00373D13" w14:paraId="4FE509D0" w14:textId="77777777" w:rsidTr="00413BEB">
        <w:trPr>
          <w:trHeight w:val="346"/>
        </w:trPr>
        <w:tc>
          <w:tcPr>
            <w:tcW w:w="3709" w:type="dxa"/>
          </w:tcPr>
          <w:p w14:paraId="0177B090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67BD31CB" w14:textId="24E02579" w:rsidR="0004693D" w:rsidRPr="00356084" w:rsidRDefault="0062542C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440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3" w:type="dxa"/>
          </w:tcPr>
          <w:p w14:paraId="602C1C66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74A70B0" w14:textId="0314B804" w:rsidR="0004693D" w:rsidRPr="00511C7A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554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60" w:type="dxa"/>
          </w:tcPr>
          <w:p w14:paraId="1DD1DE8A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7531C5E" w14:textId="410562B1" w:rsidR="0004693D" w:rsidRPr="00511C7A" w:rsidRDefault="001032E7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39" w:type="dxa"/>
          </w:tcPr>
          <w:p w14:paraId="6A73F985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E384612" w14:textId="1B03F91D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485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04693D" w:rsidRPr="00373D13" w14:paraId="3CBC9DC6" w14:textId="77777777" w:rsidTr="0058194E">
        <w:trPr>
          <w:trHeight w:val="346"/>
        </w:trPr>
        <w:tc>
          <w:tcPr>
            <w:tcW w:w="3709" w:type="dxa"/>
          </w:tcPr>
          <w:p w14:paraId="20B65259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0D81D562" w14:textId="32245251" w:rsidR="0004693D" w:rsidRPr="002257A6" w:rsidRDefault="00D03EA6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308</w:t>
            </w:r>
            <w:r w:rsidR="0062542C" w:rsidRPr="002257A6">
              <w:rPr>
                <w:rFonts w:ascii="Angsana New" w:hAnsi="Angsana New"/>
                <w:sz w:val="30"/>
                <w:szCs w:val="30"/>
              </w:rPr>
              <w:t>,</w:t>
            </w:r>
            <w:r w:rsidRPr="002257A6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43" w:type="dxa"/>
          </w:tcPr>
          <w:p w14:paraId="48E3DB28" w14:textId="77777777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</w:tcPr>
          <w:p w14:paraId="685B5D1A" w14:textId="68DF3F52" w:rsidR="0004693D" w:rsidRPr="002257A6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308,248</w:t>
            </w:r>
          </w:p>
        </w:tc>
        <w:tc>
          <w:tcPr>
            <w:tcW w:w="260" w:type="dxa"/>
          </w:tcPr>
          <w:p w14:paraId="140FAAE7" w14:textId="77777777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381C2E72" w14:textId="559D971A" w:rsidR="0004693D" w:rsidRPr="002257A6" w:rsidRDefault="00D03EA6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308,016</w:t>
            </w:r>
          </w:p>
        </w:tc>
        <w:tc>
          <w:tcPr>
            <w:tcW w:w="239" w:type="dxa"/>
          </w:tcPr>
          <w:p w14:paraId="2C2E8CAE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0D7AAB5" w14:textId="64339F2C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308,248</w:t>
            </w:r>
          </w:p>
        </w:tc>
      </w:tr>
      <w:tr w:rsidR="0004693D" w:rsidRPr="00373D13" w14:paraId="3F7848AE" w14:textId="77777777" w:rsidTr="0058194E">
        <w:trPr>
          <w:trHeight w:val="346"/>
        </w:trPr>
        <w:tc>
          <w:tcPr>
            <w:tcW w:w="3709" w:type="dxa"/>
          </w:tcPr>
          <w:p w14:paraId="2AFD7B5D" w14:textId="77777777" w:rsidR="0004693D" w:rsidRPr="00356084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59726EBB" w14:textId="1D46FC67" w:rsidR="0004693D" w:rsidRPr="002257A6" w:rsidRDefault="0062542C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19</w:t>
            </w:r>
            <w:r w:rsidR="00D03EA6" w:rsidRPr="002257A6">
              <w:rPr>
                <w:rFonts w:ascii="Angsana New" w:hAnsi="Angsana New"/>
                <w:sz w:val="30"/>
                <w:szCs w:val="30"/>
              </w:rPr>
              <w:t>7</w:t>
            </w:r>
            <w:r w:rsidRPr="002257A6">
              <w:rPr>
                <w:rFonts w:ascii="Angsana New" w:hAnsi="Angsana New"/>
                <w:sz w:val="30"/>
                <w:szCs w:val="30"/>
              </w:rPr>
              <w:t>,</w:t>
            </w:r>
            <w:r w:rsidR="00D03EA6" w:rsidRPr="002257A6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43" w:type="dxa"/>
          </w:tcPr>
          <w:p w14:paraId="160EF4DF" w14:textId="77777777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6D4C8EE" w14:textId="5BD916E7" w:rsidR="0004693D" w:rsidRPr="002257A6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130,350</w:t>
            </w:r>
          </w:p>
        </w:tc>
        <w:tc>
          <w:tcPr>
            <w:tcW w:w="260" w:type="dxa"/>
          </w:tcPr>
          <w:p w14:paraId="3C2D3BF6" w14:textId="77777777" w:rsidR="0004693D" w:rsidRPr="002257A6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621C9E" w14:textId="150B9165" w:rsidR="0004693D" w:rsidRPr="002257A6" w:rsidRDefault="00D03EA6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57A6">
              <w:rPr>
                <w:rFonts w:ascii="Angsana New" w:hAnsi="Angsana New"/>
                <w:sz w:val="30"/>
                <w:szCs w:val="30"/>
              </w:rPr>
              <w:t>197,633</w:t>
            </w:r>
          </w:p>
        </w:tc>
        <w:tc>
          <w:tcPr>
            <w:tcW w:w="239" w:type="dxa"/>
          </w:tcPr>
          <w:p w14:paraId="04F0A17C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E6FBB7C" w14:textId="42C173B8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7DC7">
              <w:rPr>
                <w:rFonts w:ascii="Angsana New" w:hAnsi="Angsana New"/>
                <w:sz w:val="30"/>
                <w:szCs w:val="30"/>
              </w:rPr>
              <w:t>130,350</w:t>
            </w:r>
          </w:p>
        </w:tc>
      </w:tr>
      <w:tr w:rsidR="0004693D" w:rsidRPr="00550929" w14:paraId="54049D23" w14:textId="77777777" w:rsidTr="00413BEB">
        <w:trPr>
          <w:trHeight w:val="346"/>
        </w:trPr>
        <w:tc>
          <w:tcPr>
            <w:tcW w:w="3709" w:type="dxa"/>
          </w:tcPr>
          <w:p w14:paraId="048923BD" w14:textId="77777777" w:rsidR="0004693D" w:rsidRPr="00FB43D5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1C2CCC0D" w14:textId="448E67B6" w:rsidR="0004693D" w:rsidRPr="00FB43D5" w:rsidRDefault="0062542C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42C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542C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43" w:type="dxa"/>
          </w:tcPr>
          <w:p w14:paraId="7D9CBFA6" w14:textId="77777777" w:rsidR="0004693D" w:rsidRPr="00FB43D5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171349A" w14:textId="57E7156D" w:rsidR="0004693D" w:rsidRPr="00511C7A" w:rsidRDefault="0004693D" w:rsidP="0004693D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4A8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C34A8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60" w:type="dxa"/>
          </w:tcPr>
          <w:p w14:paraId="6EFB9DA2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DB37B4" w14:textId="52D84602" w:rsidR="0004693D" w:rsidRPr="00511C7A" w:rsidRDefault="001032E7" w:rsidP="0004693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32E7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032E7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39" w:type="dxa"/>
          </w:tcPr>
          <w:p w14:paraId="05F4D055" w14:textId="7777777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BE8FB7D" w14:textId="7F21CF57" w:rsidR="0004693D" w:rsidRPr="00511C7A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1C1E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61C1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</w:tbl>
    <w:p w14:paraId="77982E60" w14:textId="3CD35C68" w:rsidR="00DA5296" w:rsidRDefault="00DA5296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518B88" w14:textId="4FD13890" w:rsidR="00600B8C" w:rsidRPr="00D36B78" w:rsidRDefault="00600B8C" w:rsidP="00046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วันที่ </w:t>
      </w:r>
      <w:r w:rsidR="0004693D">
        <w:rPr>
          <w:rFonts w:ascii="Angsana New" w:hAnsi="Angsana New"/>
          <w:sz w:val="30"/>
          <w:szCs w:val="30"/>
        </w:rPr>
        <w:t xml:space="preserve">30 </w:t>
      </w:r>
      <w:r w:rsidR="0004693D">
        <w:rPr>
          <w:rFonts w:ascii="Angsana New" w:hAnsi="Angsana New"/>
          <w:sz w:val="30"/>
          <w:szCs w:val="30"/>
          <w:cs/>
        </w:rPr>
        <w:t>มิถุนายน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</w:t>
      </w:r>
      <w:r w:rsidR="0004693D">
        <w:rPr>
          <w:rFonts w:ascii="Angsana New" w:hAnsi="Angsana New"/>
          <w:sz w:val="30"/>
          <w:szCs w:val="30"/>
        </w:rPr>
        <w:t>2564</w:t>
      </w:r>
      <w:r w:rsidR="0004693D" w:rsidRPr="00D36B78">
        <w:rPr>
          <w:rFonts w:ascii="Angsana New" w:hAnsi="Angsana New"/>
          <w:sz w:val="30"/>
          <w:szCs w:val="30"/>
        </w:rPr>
        <w:t xml:space="preserve">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04693D" w:rsidRPr="00D36B78">
        <w:rPr>
          <w:rFonts w:ascii="Angsana New" w:hAnsi="Angsana New"/>
          <w:sz w:val="30"/>
          <w:szCs w:val="30"/>
        </w:rPr>
        <w:t>30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4693D">
        <w:rPr>
          <w:rFonts w:ascii="Angsana New" w:hAnsi="Angsana New"/>
          <w:sz w:val="30"/>
          <w:szCs w:val="30"/>
        </w:rPr>
        <w:t>2563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4629515" w14:textId="77777777" w:rsidR="001D2534" w:rsidRPr="00AF3D08" w:rsidRDefault="001D2534" w:rsidP="00AF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4"/>
        <w:gridCol w:w="1172"/>
        <w:gridCol w:w="272"/>
        <w:gridCol w:w="1177"/>
        <w:gridCol w:w="270"/>
        <w:gridCol w:w="989"/>
        <w:gridCol w:w="270"/>
        <w:gridCol w:w="1181"/>
      </w:tblGrid>
      <w:tr w:rsidR="00600B8C" w:rsidRPr="00CC6C6D" w14:paraId="4B7F6DA0" w14:textId="77777777" w:rsidTr="00174C78">
        <w:trPr>
          <w:trHeight w:val="346"/>
          <w:tblHeader/>
        </w:trPr>
        <w:tc>
          <w:tcPr>
            <w:tcW w:w="2196" w:type="pct"/>
          </w:tcPr>
          <w:p w14:paraId="74FE14B4" w14:textId="04641F21" w:rsidR="00600B8C" w:rsidRPr="00CC6C6D" w:rsidRDefault="00600B8C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526D2192" w14:textId="77777777" w:rsidR="00600B8C" w:rsidRPr="00CC6C6D" w:rsidRDefault="00600B8C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3FADB255" w14:textId="77777777" w:rsidR="00600B8C" w:rsidRPr="00CC6C6D" w:rsidRDefault="00600B8C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059F4DFC" w14:textId="77777777" w:rsidR="00600B8C" w:rsidRPr="00CC6C6D" w:rsidRDefault="00600B8C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3D" w:rsidRPr="00CC6C6D" w14:paraId="6038C88C" w14:textId="77777777" w:rsidTr="00174C78">
        <w:trPr>
          <w:trHeight w:val="346"/>
          <w:tblHeader/>
        </w:trPr>
        <w:tc>
          <w:tcPr>
            <w:tcW w:w="2196" w:type="pct"/>
          </w:tcPr>
          <w:p w14:paraId="729D6BFD" w14:textId="77777777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C44B316" w14:textId="7AC77723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14:paraId="1297154F" w14:textId="77777777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1921A9" w14:textId="77777777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42D1F71" w14:textId="77777777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21C2418" w14:textId="3ECAED8D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</w:tcPr>
          <w:p w14:paraId="7CA171B9" w14:textId="77777777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94D193" w14:textId="77777777" w:rsidR="0004693D" w:rsidRPr="00CC6C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F2C1E" w:rsidRPr="00CC6C6D" w14:paraId="07D2133A" w14:textId="77777777" w:rsidTr="00174C78">
        <w:trPr>
          <w:trHeight w:val="346"/>
          <w:tblHeader/>
        </w:trPr>
        <w:tc>
          <w:tcPr>
            <w:tcW w:w="2196" w:type="pct"/>
          </w:tcPr>
          <w:p w14:paraId="7D727C05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C0CD1DD" w14:textId="0A28BD41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2DBE37B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8B29124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0576F969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4AE7C4" w14:textId="7F4A69DB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14AA3401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99D01F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029F" w:rsidRPr="00CC6C6D" w14:paraId="78E71242" w14:textId="77777777" w:rsidTr="00174C78">
        <w:trPr>
          <w:trHeight w:val="346"/>
          <w:tblHeader/>
        </w:trPr>
        <w:tc>
          <w:tcPr>
            <w:tcW w:w="2196" w:type="pct"/>
          </w:tcPr>
          <w:p w14:paraId="21384302" w14:textId="77777777" w:rsidR="0006029F" w:rsidRPr="00CC6C6D" w:rsidRDefault="0006029F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066F5A47" w14:textId="77777777" w:rsidR="0006029F" w:rsidRPr="00CC6C6D" w:rsidRDefault="0006029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D" w:rsidRPr="00CC6C6D" w14:paraId="07291592" w14:textId="77777777" w:rsidTr="00174C78">
        <w:trPr>
          <w:trHeight w:val="346"/>
          <w:tblHeader/>
        </w:trPr>
        <w:tc>
          <w:tcPr>
            <w:tcW w:w="2196" w:type="pct"/>
          </w:tcPr>
          <w:p w14:paraId="251A08A8" w14:textId="758181F9" w:rsidR="000A2A1D" w:rsidRPr="00CC6C6D" w:rsidRDefault="000A2A1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7" w:type="pct"/>
          </w:tcPr>
          <w:p w14:paraId="72CAD4CB" w14:textId="77777777" w:rsidR="000A2A1D" w:rsidRPr="00CC6C6D" w:rsidRDefault="000A2A1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525FB0" w14:textId="77777777" w:rsidR="000A2A1D" w:rsidRPr="00CC6C6D" w:rsidRDefault="000A2A1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2DCB29" w14:textId="77777777" w:rsidR="000A2A1D" w:rsidRDefault="000A2A1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D7D722" w14:textId="77777777" w:rsidR="000A2A1D" w:rsidRPr="00CC6C6D" w:rsidRDefault="000A2A1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B651B48" w14:textId="77777777" w:rsidR="000A2A1D" w:rsidRPr="00CC6C6D" w:rsidRDefault="000A2A1D" w:rsidP="000469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D44A3C" w14:textId="77777777" w:rsidR="000A2A1D" w:rsidRPr="00CC6C6D" w:rsidRDefault="000A2A1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2B30B8AA" w14:textId="77777777" w:rsidR="000A2A1D" w:rsidRDefault="000A2A1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252" w:rsidRPr="00212252" w14:paraId="25F629DC" w14:textId="77777777" w:rsidTr="00174C78">
        <w:trPr>
          <w:trHeight w:val="346"/>
          <w:tblHeader/>
        </w:trPr>
        <w:tc>
          <w:tcPr>
            <w:tcW w:w="2196" w:type="pct"/>
          </w:tcPr>
          <w:p w14:paraId="498F6814" w14:textId="06F8E388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17" w:type="pct"/>
          </w:tcPr>
          <w:p w14:paraId="1D98AA06" w14:textId="7AF7700C" w:rsidR="00212252" w:rsidRPr="00212252" w:rsidRDefault="00FB1271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271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3" w:type="pct"/>
          </w:tcPr>
          <w:p w14:paraId="04BF6B18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7C3310" w14:textId="351AA21A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42" w:type="pct"/>
          </w:tcPr>
          <w:p w14:paraId="3DBFC142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065CFA8" w14:textId="5B4A4A3E" w:rsidR="00212252" w:rsidRPr="00212252" w:rsidRDefault="00FB1271" w:rsidP="002122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1271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2" w:type="pct"/>
          </w:tcPr>
          <w:p w14:paraId="5CDC08DE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04D0645" w14:textId="435FD3EA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212252" w:rsidRPr="00212252" w14:paraId="4B0EA877" w14:textId="77777777" w:rsidTr="00174C78">
        <w:trPr>
          <w:trHeight w:val="346"/>
          <w:tblHeader/>
        </w:trPr>
        <w:tc>
          <w:tcPr>
            <w:tcW w:w="2196" w:type="pct"/>
          </w:tcPr>
          <w:p w14:paraId="23404DD4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4F67F33" w14:textId="54FF30A6" w:rsidR="00212252" w:rsidRPr="00212252" w:rsidRDefault="00FB1271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271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271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143" w:type="pct"/>
          </w:tcPr>
          <w:p w14:paraId="2F7AC8C8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47560DF" w14:textId="26E4CD5D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</w:rPr>
              <w:t>290,430</w:t>
            </w:r>
          </w:p>
        </w:tc>
        <w:tc>
          <w:tcPr>
            <w:tcW w:w="142" w:type="pct"/>
          </w:tcPr>
          <w:p w14:paraId="76121809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F3106FC" w14:textId="46D02C15" w:rsidR="00212252" w:rsidRPr="00212252" w:rsidRDefault="00FB1271" w:rsidP="0021225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1271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1271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42" w:type="pct"/>
          </w:tcPr>
          <w:p w14:paraId="06E5B2D0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509910E" w14:textId="2932B091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</w:rPr>
              <w:t>282,159</w:t>
            </w:r>
          </w:p>
        </w:tc>
      </w:tr>
      <w:tr w:rsidR="00212252" w:rsidRPr="00212252" w14:paraId="11073199" w14:textId="77777777" w:rsidTr="00174C78">
        <w:trPr>
          <w:trHeight w:val="346"/>
          <w:tblHeader/>
        </w:trPr>
        <w:tc>
          <w:tcPr>
            <w:tcW w:w="2196" w:type="pct"/>
          </w:tcPr>
          <w:p w14:paraId="0C61CA08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71D67B43" w:rsidR="00212252" w:rsidRPr="00212252" w:rsidRDefault="00FB1271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43" w:type="pct"/>
            <w:tcBorders>
              <w:left w:val="nil"/>
            </w:tcBorders>
          </w:tcPr>
          <w:p w14:paraId="1EBA3A59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95D2240" w14:textId="54B1116F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2" w:type="pct"/>
            <w:tcBorders>
              <w:left w:val="nil"/>
            </w:tcBorders>
          </w:tcPr>
          <w:p w14:paraId="34F7DAC0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4F7B6027" w:rsidR="00212252" w:rsidRPr="00212252" w:rsidRDefault="00FB1271" w:rsidP="002122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1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2" w:type="pct"/>
            <w:tcBorders>
              <w:left w:val="nil"/>
            </w:tcBorders>
          </w:tcPr>
          <w:p w14:paraId="5DF87014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2C75F85C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b/>
                <w:sz w:val="30"/>
                <w:szCs w:val="30"/>
              </w:rPr>
              <w:t>282,929</w:t>
            </w:r>
          </w:p>
        </w:tc>
      </w:tr>
    </w:tbl>
    <w:p w14:paraId="5C067CBE" w14:textId="77777777" w:rsidR="00414E66" w:rsidRPr="00212252" w:rsidRDefault="00414E66" w:rsidP="00AF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FEC6DC5" w14:textId="77777777" w:rsidR="003374B7" w:rsidRPr="00212252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4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8"/>
        <w:gridCol w:w="1172"/>
        <w:gridCol w:w="266"/>
        <w:gridCol w:w="1174"/>
        <w:gridCol w:w="268"/>
        <w:gridCol w:w="991"/>
        <w:gridCol w:w="268"/>
        <w:gridCol w:w="1170"/>
      </w:tblGrid>
      <w:tr w:rsidR="00C31918" w:rsidRPr="00212252" w14:paraId="6ABAADE0" w14:textId="77777777" w:rsidTr="008C3E63">
        <w:tc>
          <w:tcPr>
            <w:tcW w:w="2205" w:type="pct"/>
          </w:tcPr>
          <w:p w14:paraId="7E2700BA" w14:textId="718928A3" w:rsidR="00C31918" w:rsidRPr="00212252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22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7" w:type="pct"/>
          </w:tcPr>
          <w:p w14:paraId="3953D6EF" w14:textId="77777777" w:rsidR="00C31918" w:rsidRPr="00212252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0694FEF" w14:textId="77777777" w:rsidR="00C31918" w:rsidRPr="00212252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2C7E1B" w14:textId="77777777" w:rsidR="00C31918" w:rsidRPr="00212252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CEEBC6F" w14:textId="77777777" w:rsidR="00C31918" w:rsidRPr="00212252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0DBFB403" w14:textId="77777777" w:rsidR="00C31918" w:rsidRPr="00212252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E6987B9" w14:textId="77777777" w:rsidR="00C31918" w:rsidRPr="00212252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1887344" w14:textId="77777777" w:rsidR="00C31918" w:rsidRPr="00212252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252" w:rsidRPr="00212252" w14:paraId="70399BD7" w14:textId="77777777" w:rsidTr="008C3E63">
        <w:tc>
          <w:tcPr>
            <w:tcW w:w="2205" w:type="pct"/>
          </w:tcPr>
          <w:p w14:paraId="3F2ABEEA" w14:textId="07D1AEF3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22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65EAF557" w14:textId="640B78E8" w:rsidR="00212252" w:rsidRPr="00212252" w:rsidRDefault="007E61F3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1D2FEC0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83ADB2" w14:textId="2A1B281C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AB4401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495CD000" w14:textId="2F4E6376" w:rsidR="00212252" w:rsidRPr="00212252" w:rsidRDefault="00FB1271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B127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1" w:type="pct"/>
          </w:tcPr>
          <w:p w14:paraId="08A47096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77FE324" w14:textId="5951352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</w:rPr>
              <w:t>44,770</w:t>
            </w:r>
          </w:p>
        </w:tc>
      </w:tr>
      <w:tr w:rsidR="00212252" w:rsidRPr="00212252" w14:paraId="143E5779" w14:textId="77777777" w:rsidTr="008C3E63">
        <w:tc>
          <w:tcPr>
            <w:tcW w:w="2205" w:type="pct"/>
          </w:tcPr>
          <w:p w14:paraId="3B292609" w14:textId="0A107D29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122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7" w:type="pct"/>
          </w:tcPr>
          <w:p w14:paraId="34A4F69F" w14:textId="66B25FA0" w:rsidR="00212252" w:rsidRPr="00212252" w:rsidRDefault="007E61F3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61F3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0" w:type="pct"/>
          </w:tcPr>
          <w:p w14:paraId="3795F2F3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962F2B" w14:textId="6920C872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1" w:type="pct"/>
          </w:tcPr>
          <w:p w14:paraId="329C44C3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006B2E6" w14:textId="1464F304" w:rsidR="00212252" w:rsidRPr="00212252" w:rsidRDefault="00FB1271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B1271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1" w:type="pct"/>
          </w:tcPr>
          <w:p w14:paraId="0C09F507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509CE5A" w14:textId="5891951A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212252" w:rsidRPr="00212252" w14:paraId="0F89F7DB" w14:textId="77777777" w:rsidTr="008C3E63">
        <w:tc>
          <w:tcPr>
            <w:tcW w:w="2205" w:type="pct"/>
          </w:tcPr>
          <w:p w14:paraId="36AE6B57" w14:textId="113C2256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</w:tcPr>
          <w:p w14:paraId="5C58ACCA" w14:textId="1A90C982" w:rsidR="00212252" w:rsidRPr="00212252" w:rsidRDefault="007E61F3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61F3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1F3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0" w:type="pct"/>
          </w:tcPr>
          <w:p w14:paraId="50E9A676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A3D7FB" w14:textId="5E9B95DA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</w:rPr>
              <w:t>83,265</w:t>
            </w:r>
          </w:p>
        </w:tc>
        <w:tc>
          <w:tcPr>
            <w:tcW w:w="141" w:type="pct"/>
          </w:tcPr>
          <w:p w14:paraId="5EA18D3A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76B3CA20" w14:textId="7D127AAA" w:rsidR="00212252" w:rsidRPr="00212252" w:rsidRDefault="007E61F3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E61F3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61F3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1" w:type="pct"/>
          </w:tcPr>
          <w:p w14:paraId="6A5E2894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947B8D1" w14:textId="1F710431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sz w:val="30"/>
                <w:szCs w:val="30"/>
              </w:rPr>
              <w:t>83,265</w:t>
            </w:r>
          </w:p>
        </w:tc>
      </w:tr>
      <w:tr w:rsidR="00212252" w:rsidRPr="00D36B78" w14:paraId="033945E3" w14:textId="77777777" w:rsidTr="008C3E63">
        <w:tc>
          <w:tcPr>
            <w:tcW w:w="2205" w:type="pct"/>
          </w:tcPr>
          <w:p w14:paraId="3AF63C70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2BCE8042" w:rsidR="00212252" w:rsidRPr="00212252" w:rsidRDefault="007E61F3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61F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61F3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40" w:type="pct"/>
          </w:tcPr>
          <w:p w14:paraId="34F69E30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0C9577E9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252">
              <w:rPr>
                <w:rFonts w:ascii="Angsana New" w:hAnsi="Angsana New"/>
                <w:b/>
                <w:bCs/>
                <w:sz w:val="30"/>
                <w:szCs w:val="30"/>
              </w:rPr>
              <w:t>83,542</w:t>
            </w:r>
          </w:p>
        </w:tc>
        <w:tc>
          <w:tcPr>
            <w:tcW w:w="141" w:type="pct"/>
          </w:tcPr>
          <w:p w14:paraId="7699D355" w14:textId="77777777" w:rsidR="00212252" w:rsidRPr="00212252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48F8C7B0" w:rsidR="00212252" w:rsidRPr="00212252" w:rsidRDefault="007E61F3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61F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E61F3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1" w:type="pct"/>
          </w:tcPr>
          <w:p w14:paraId="5EB271A8" w14:textId="77777777" w:rsidR="00212252" w:rsidRPr="00212252" w:rsidRDefault="00212252" w:rsidP="00212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07135412" w:rsidR="00212252" w:rsidRPr="00C117D6" w:rsidRDefault="00212252" w:rsidP="0021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2252">
              <w:rPr>
                <w:rFonts w:ascii="Angsana New" w:hAnsi="Angsana New"/>
                <w:b/>
                <w:bCs/>
                <w:sz w:val="30"/>
                <w:szCs w:val="30"/>
              </w:rPr>
              <w:t>128,312</w:t>
            </w:r>
          </w:p>
        </w:tc>
      </w:tr>
    </w:tbl>
    <w:p w14:paraId="0A4FAFFA" w14:textId="09D76CA4" w:rsidR="00BA4FC0" w:rsidRDefault="00BA4FC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86F96C3" w14:textId="76A1E654" w:rsidR="007269B6" w:rsidRDefault="0072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3"/>
        <w:gridCol w:w="270"/>
        <w:gridCol w:w="1179"/>
        <w:gridCol w:w="270"/>
        <w:gridCol w:w="1160"/>
        <w:gridCol w:w="270"/>
        <w:gridCol w:w="1353"/>
      </w:tblGrid>
      <w:tr w:rsidR="007269B6" w:rsidRPr="00CC6C6D" w14:paraId="7BB29AEF" w14:textId="77777777" w:rsidTr="0000575B">
        <w:trPr>
          <w:trHeight w:val="346"/>
          <w:tblHeader/>
        </w:trPr>
        <w:tc>
          <w:tcPr>
            <w:tcW w:w="1997" w:type="pct"/>
          </w:tcPr>
          <w:p w14:paraId="034AB3B3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63DC85EF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E0B0C9A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28EF3435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9B6" w:rsidRPr="00CC6C6D" w14:paraId="7975E481" w14:textId="77777777" w:rsidTr="0000575B">
        <w:trPr>
          <w:trHeight w:val="346"/>
          <w:tblHeader/>
        </w:trPr>
        <w:tc>
          <w:tcPr>
            <w:tcW w:w="1997" w:type="pct"/>
          </w:tcPr>
          <w:p w14:paraId="0DEEC02F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B4F7A35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14:paraId="53100065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7EC04ED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2485B098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D48F69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14:paraId="708E80F7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25F66B0F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269B6" w:rsidRPr="00CC6C6D" w14:paraId="004CBCE4" w14:textId="77777777" w:rsidTr="0000575B">
        <w:trPr>
          <w:trHeight w:val="346"/>
          <w:tblHeader/>
        </w:trPr>
        <w:tc>
          <w:tcPr>
            <w:tcW w:w="1997" w:type="pct"/>
          </w:tcPr>
          <w:p w14:paraId="3ACC22B3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45BEDFE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5C5EF42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578837A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5B58CA9E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861ED6E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FDE9397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78D0E0CB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269B6" w:rsidRPr="00CC6C6D" w14:paraId="19EDF8C3" w14:textId="77777777" w:rsidTr="0000575B">
        <w:trPr>
          <w:trHeight w:val="346"/>
          <w:tblHeader/>
        </w:trPr>
        <w:tc>
          <w:tcPr>
            <w:tcW w:w="1997" w:type="pct"/>
          </w:tcPr>
          <w:p w14:paraId="1AF73519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3" w:type="pct"/>
            <w:gridSpan w:val="7"/>
          </w:tcPr>
          <w:p w14:paraId="18BCB164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69B6" w14:paraId="6C232FD9" w14:textId="77777777" w:rsidTr="0000575B">
        <w:trPr>
          <w:trHeight w:val="346"/>
          <w:tblHeader/>
        </w:trPr>
        <w:tc>
          <w:tcPr>
            <w:tcW w:w="1997" w:type="pct"/>
          </w:tcPr>
          <w:p w14:paraId="596D037D" w14:textId="150E1964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9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20" w:type="pct"/>
          </w:tcPr>
          <w:p w14:paraId="462BCA85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0530AD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2926F3" w14:textId="77777777" w:rsidR="007269B6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C82AC6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A1D9006" w14:textId="77777777" w:rsidR="007269B6" w:rsidRPr="00CC6C6D" w:rsidRDefault="007269B6" w:rsidP="007269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2B0274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3C0A2466" w14:textId="77777777" w:rsidR="007269B6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75B" w:rsidRPr="00212252" w14:paraId="3DCA05CE" w14:textId="77777777" w:rsidTr="0000575B">
        <w:trPr>
          <w:trHeight w:val="346"/>
          <w:tblHeader/>
        </w:trPr>
        <w:tc>
          <w:tcPr>
            <w:tcW w:w="1997" w:type="pct"/>
          </w:tcPr>
          <w:p w14:paraId="1CEF8D06" w14:textId="567C289E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D01D5F4" w14:textId="3C3C0F5C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79C303" w14:textId="77777777" w:rsidR="0000575B" w:rsidRPr="00212252" w:rsidRDefault="0000575B" w:rsidP="00005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3B2DF8" w14:textId="388A7889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5F61CE" w14:textId="77777777" w:rsidR="0000575B" w:rsidRPr="00212252" w:rsidRDefault="0000575B" w:rsidP="00005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37E617" w14:textId="0E2F130F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82DA6C" w14:textId="77777777" w:rsidR="0000575B" w:rsidRPr="00212252" w:rsidRDefault="0000575B" w:rsidP="00005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14:paraId="05022174" w14:textId="3A3C171D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0575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00575B" w:rsidRPr="00212252" w14:paraId="524FA687" w14:textId="77777777" w:rsidTr="0000575B">
        <w:trPr>
          <w:trHeight w:val="346"/>
          <w:tblHeader/>
        </w:trPr>
        <w:tc>
          <w:tcPr>
            <w:tcW w:w="1997" w:type="pct"/>
          </w:tcPr>
          <w:p w14:paraId="0A4D7F30" w14:textId="77777777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25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A1515A0" w14:textId="1125E202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EB7603" w14:textId="77777777" w:rsidR="0000575B" w:rsidRPr="00212252" w:rsidRDefault="0000575B" w:rsidP="00005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51B3797" w14:textId="6C9389F6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E68D3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60308846" w14:textId="77777777" w:rsidR="0000575B" w:rsidRPr="00212252" w:rsidRDefault="0000575B" w:rsidP="00005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0E8DF43" w14:textId="43ADE7F2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C9F484" w14:textId="77777777" w:rsidR="0000575B" w:rsidRPr="00212252" w:rsidRDefault="0000575B" w:rsidP="00005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EB64A5D" w14:textId="24D7F7A2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0575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00575B" w:rsidRPr="00212252" w14:paraId="5E69D179" w14:textId="77777777" w:rsidTr="0000575B">
        <w:trPr>
          <w:trHeight w:val="346"/>
          <w:tblHeader/>
        </w:trPr>
        <w:tc>
          <w:tcPr>
            <w:tcW w:w="1997" w:type="pct"/>
          </w:tcPr>
          <w:p w14:paraId="54B47397" w14:textId="77777777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22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34CEF" w14:textId="44F859CF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446B47F0" w14:textId="77777777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2B3973B" w14:textId="66608311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75B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  <w:tcBorders>
              <w:left w:val="nil"/>
            </w:tcBorders>
          </w:tcPr>
          <w:p w14:paraId="1EBD927E" w14:textId="77777777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9A9C05E" w14:textId="1D1E3C63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3045B2C3" w14:textId="77777777" w:rsidR="0000575B" w:rsidRPr="00212252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7CE7A9CB" w14:textId="01745413" w:rsidR="0000575B" w:rsidRPr="0000575B" w:rsidRDefault="0000575B" w:rsidP="00005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75B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7378AE9E" w14:textId="48E52741" w:rsidR="005D70E2" w:rsidRDefault="005D7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8"/>
        <w:gridCol w:w="1174"/>
        <w:gridCol w:w="268"/>
        <w:gridCol w:w="1170"/>
        <w:gridCol w:w="268"/>
        <w:gridCol w:w="1348"/>
      </w:tblGrid>
      <w:tr w:rsidR="009E0846" w:rsidRPr="00D36B78" w14:paraId="713E2B4E" w14:textId="77777777" w:rsidTr="0004693D">
        <w:tc>
          <w:tcPr>
            <w:tcW w:w="2002" w:type="pct"/>
          </w:tcPr>
          <w:p w14:paraId="6AE097D1" w14:textId="680C2B2D" w:rsidR="009E0846" w:rsidRPr="00D36B78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452D1959" w14:textId="77777777" w:rsidR="009E0846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323EE0" w14:textId="77777777" w:rsidR="009E0846" w:rsidRPr="00D36B78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18A30586" w14:textId="77777777" w:rsidR="009E0846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1799C1" w14:textId="77777777" w:rsidR="009E0846" w:rsidRPr="00D36B78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shd w:val="clear" w:color="auto" w:fill="auto"/>
          </w:tcPr>
          <w:p w14:paraId="4172642B" w14:textId="77777777" w:rsidR="009E0846" w:rsidRPr="00D36B78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79A467" w14:textId="77777777" w:rsidR="009E0846" w:rsidRPr="00D36B78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41A4FB01" w14:textId="77777777" w:rsidR="009E0846" w:rsidRPr="000D18C9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93D" w:rsidRPr="00D36B78" w14:paraId="58F1F75C" w14:textId="77777777" w:rsidTr="0004693D">
        <w:tc>
          <w:tcPr>
            <w:tcW w:w="2002" w:type="pct"/>
          </w:tcPr>
          <w:p w14:paraId="551214EF" w14:textId="77777777" w:rsidR="0004693D" w:rsidRPr="00D36B7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1BA060B" w14:textId="0C1022BA" w:rsidR="0004693D" w:rsidRPr="00D36B78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869914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6EAB803C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63742F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shd w:val="clear" w:color="auto" w:fill="auto"/>
          </w:tcPr>
          <w:p w14:paraId="366D089D" w14:textId="6210EDCB" w:rsidR="0004693D" w:rsidRPr="00D36B78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279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2" w:type="pct"/>
          </w:tcPr>
          <w:p w14:paraId="0FF04B33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1081A70A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446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04693D" w:rsidRPr="00D36B78" w14:paraId="48A49490" w14:textId="77777777" w:rsidTr="0004693D">
        <w:tc>
          <w:tcPr>
            <w:tcW w:w="2002" w:type="pct"/>
          </w:tcPr>
          <w:p w14:paraId="55AB5E43" w14:textId="77777777" w:rsidR="0004693D" w:rsidRPr="00D36B7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FFFFFF"/>
          </w:tcPr>
          <w:p w14:paraId="2A4C0203" w14:textId="2F820CC6" w:rsidR="0004693D" w:rsidRPr="00D36B78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142" w:type="pct"/>
          </w:tcPr>
          <w:p w14:paraId="40F6067B" w14:textId="77777777" w:rsidR="0004693D" w:rsidRPr="0091081E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36AE9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2" w:type="pct"/>
          </w:tcPr>
          <w:p w14:paraId="36093866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1AC56D09" w14:textId="3E7F75BD" w:rsidR="0004693D" w:rsidRPr="00D36B78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42" w:type="pct"/>
          </w:tcPr>
          <w:p w14:paraId="22F4ACCA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1F9595E7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04693D" w:rsidRPr="00D36B78" w14:paraId="580620EF" w14:textId="77777777" w:rsidTr="0004693D">
        <w:tc>
          <w:tcPr>
            <w:tcW w:w="2002" w:type="pct"/>
          </w:tcPr>
          <w:p w14:paraId="6CE42363" w14:textId="77777777" w:rsidR="0004693D" w:rsidRPr="00D36B7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FFFFFF"/>
          </w:tcPr>
          <w:p w14:paraId="072E8D52" w14:textId="2B30D961" w:rsidR="0004693D" w:rsidRPr="00D36B78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309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42" w:type="pct"/>
          </w:tcPr>
          <w:p w14:paraId="1FF03C1D" w14:textId="77777777" w:rsidR="0004693D" w:rsidRPr="0091081E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ED649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42" w:type="pct"/>
          </w:tcPr>
          <w:p w14:paraId="2BAF9FBD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0B8FDABF" w14:textId="3AD4AA34" w:rsidR="0004693D" w:rsidRPr="00D36B78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285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42" w:type="pct"/>
          </w:tcPr>
          <w:p w14:paraId="28C796FF" w14:textId="77777777" w:rsidR="0004693D" w:rsidRPr="00D36B78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0BF884AA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04693D" w:rsidRPr="00D36B78" w14:paraId="4B9E9102" w14:textId="77777777" w:rsidTr="0004693D">
        <w:tc>
          <w:tcPr>
            <w:tcW w:w="2002" w:type="pct"/>
          </w:tcPr>
          <w:p w14:paraId="7E2A4CFC" w14:textId="77777777" w:rsidR="0004693D" w:rsidRPr="00D36B7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18B33EEF" w:rsidR="0004693D" w:rsidRPr="00AA321A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142" w:type="pct"/>
          </w:tcPr>
          <w:p w14:paraId="7F858108" w14:textId="77777777" w:rsidR="0004693D" w:rsidRPr="00AA321A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77777777" w:rsidR="0004693D" w:rsidRPr="00C1266B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42" w:type="pct"/>
          </w:tcPr>
          <w:p w14:paraId="7AE627D0" w14:textId="77777777" w:rsidR="0004693D" w:rsidRPr="00AA321A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0B925EDE" w:rsidR="0004693D" w:rsidRPr="00AA321A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42" w:type="pct"/>
          </w:tcPr>
          <w:p w14:paraId="0B148F28" w14:textId="77777777" w:rsidR="0004693D" w:rsidRPr="00AA321A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77777777" w:rsidR="0004693D" w:rsidRPr="009E68D3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8D3">
              <w:rPr>
                <w:rFonts w:ascii="Angsana New" w:hAnsi="Angsana New"/>
                <w:b/>
                <w:bCs/>
                <w:sz w:val="30"/>
                <w:szCs w:val="30"/>
              </w:rPr>
              <w:t>814,778</w:t>
            </w:r>
          </w:p>
        </w:tc>
      </w:tr>
    </w:tbl>
    <w:p w14:paraId="52EF966C" w14:textId="77777777" w:rsidR="00A31276" w:rsidRPr="00DB40FB" w:rsidRDefault="00A31276" w:rsidP="00C122F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73"/>
        <w:gridCol w:w="1170"/>
        <w:gridCol w:w="269"/>
        <w:gridCol w:w="1367"/>
      </w:tblGrid>
      <w:tr w:rsidR="00794836" w:rsidRPr="00D36B78" w14:paraId="0BEBE06F" w14:textId="77777777" w:rsidTr="008F22BC">
        <w:trPr>
          <w:cantSplit/>
        </w:trPr>
        <w:tc>
          <w:tcPr>
            <w:tcW w:w="1995" w:type="pct"/>
          </w:tcPr>
          <w:p w14:paraId="72EF030F" w14:textId="520523CE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3" w:type="pct"/>
          </w:tcPr>
          <w:p w14:paraId="56554019" w14:textId="77777777" w:rsidR="00794836" w:rsidRPr="00D36B78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88DD6B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0A31FA5" w14:textId="77777777" w:rsidR="00794836" w:rsidRPr="00DF2F19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01EB9C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B8A45F" w14:textId="77777777" w:rsidR="00794836" w:rsidRPr="00DA2137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86D583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62B9C5F3" w14:textId="77777777" w:rsidR="00794836" w:rsidRPr="00DF2F19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836" w:rsidRPr="00D36B78" w14:paraId="667652C5" w14:textId="77777777" w:rsidTr="008F22BC">
        <w:trPr>
          <w:cantSplit/>
        </w:trPr>
        <w:tc>
          <w:tcPr>
            <w:tcW w:w="1995" w:type="pct"/>
          </w:tcPr>
          <w:p w14:paraId="50004C25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14:paraId="3675FCEF" w14:textId="33A15753" w:rsidR="00794836" w:rsidRPr="00D36B78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3" w:type="pct"/>
          </w:tcPr>
          <w:p w14:paraId="67754054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31B8C0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4" w:type="pct"/>
          </w:tcPr>
          <w:p w14:paraId="4689563F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DBE8714" w14:textId="745B2E75" w:rsidR="00794836" w:rsidRPr="00DA2137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2" w:type="pct"/>
          </w:tcPr>
          <w:p w14:paraId="3150DC17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06181F52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794836" w:rsidRPr="00D36B78" w14:paraId="1F025F4F" w14:textId="77777777" w:rsidTr="008F22BC">
        <w:trPr>
          <w:cantSplit/>
        </w:trPr>
        <w:tc>
          <w:tcPr>
            <w:tcW w:w="1995" w:type="pct"/>
          </w:tcPr>
          <w:p w14:paraId="6452426E" w14:textId="77777777" w:rsidR="00794836" w:rsidRPr="00D36B78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42CB6142" w14:textId="4F9FD867" w:rsidR="00794836" w:rsidRPr="00D36B78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5EFF04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69EE5B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E9F1D9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5EFF50A" w14:textId="283B305E" w:rsidR="00794836" w:rsidRPr="00DA2137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2" w:type="pct"/>
          </w:tcPr>
          <w:p w14:paraId="319846FE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39E84741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794836" w:rsidRPr="00D36B78" w14:paraId="40A9BB59" w14:textId="77777777" w:rsidTr="00996929">
        <w:trPr>
          <w:cantSplit/>
        </w:trPr>
        <w:tc>
          <w:tcPr>
            <w:tcW w:w="1995" w:type="pct"/>
          </w:tcPr>
          <w:p w14:paraId="390F133F" w14:textId="77777777" w:rsidR="00794836" w:rsidRPr="00D36B78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14:paraId="12621E8C" w14:textId="0C331E14" w:rsidR="00794836" w:rsidRPr="00D36B78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199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3" w:type="pct"/>
          </w:tcPr>
          <w:p w14:paraId="593A9F59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0005E7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C30C1B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" w:type="pct"/>
          </w:tcPr>
          <w:p w14:paraId="50EF5053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7E95F17" w14:textId="11F4B89E" w:rsidR="00794836" w:rsidRPr="00DA2137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1668">
              <w:rPr>
                <w:rFonts w:ascii="Angsana New" w:hAnsi="Angsana New"/>
                <w:sz w:val="30"/>
                <w:szCs w:val="30"/>
              </w:rPr>
              <w:t>199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42" w:type="pct"/>
          </w:tcPr>
          <w:p w14:paraId="1EF1AE27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38B2DBDF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94836" w:rsidRPr="00D36B78" w14:paraId="195C0950" w14:textId="77777777" w:rsidTr="00996929">
        <w:trPr>
          <w:cantSplit/>
          <w:trHeight w:val="424"/>
        </w:trPr>
        <w:tc>
          <w:tcPr>
            <w:tcW w:w="1995" w:type="pct"/>
          </w:tcPr>
          <w:p w14:paraId="4A852E28" w14:textId="77777777" w:rsidR="00794836" w:rsidRPr="00D36B78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4C274A21" w:rsidR="00794836" w:rsidRPr="00FF1E6E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143" w:type="pct"/>
          </w:tcPr>
          <w:p w14:paraId="65343C8D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77777777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4" w:type="pct"/>
          </w:tcPr>
          <w:p w14:paraId="4FB8974A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44BFED05" w:rsidR="00794836" w:rsidRPr="00996929" w:rsidRDefault="00C91668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1668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2" w:type="pct"/>
          </w:tcPr>
          <w:p w14:paraId="098542A4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77777777" w:rsidR="00794836" w:rsidRPr="00DA2137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137">
              <w:rPr>
                <w:rFonts w:ascii="Angsana New" w:hAnsi="Angsana New"/>
                <w:b/>
                <w:bCs/>
                <w:sz w:val="30"/>
                <w:szCs w:val="30"/>
              </w:rPr>
              <w:t>172,662</w:t>
            </w:r>
          </w:p>
        </w:tc>
      </w:tr>
    </w:tbl>
    <w:p w14:paraId="7ADE002D" w14:textId="42AEDA81" w:rsidR="007707A9" w:rsidRDefault="007707A9" w:rsidP="00A31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9"/>
        <w:gridCol w:w="271"/>
        <w:gridCol w:w="1162"/>
        <w:gridCol w:w="273"/>
        <w:gridCol w:w="1171"/>
        <w:gridCol w:w="269"/>
        <w:gridCol w:w="1366"/>
      </w:tblGrid>
      <w:tr w:rsidR="00323016" w:rsidRPr="00C91668" w14:paraId="6406705A" w14:textId="77777777" w:rsidTr="00B665E5">
        <w:trPr>
          <w:cantSplit/>
          <w:trHeight w:val="424"/>
        </w:trPr>
        <w:tc>
          <w:tcPr>
            <w:tcW w:w="1997" w:type="pct"/>
          </w:tcPr>
          <w:p w14:paraId="615A7566" w14:textId="2A635416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5B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2" w:type="pct"/>
          </w:tcPr>
          <w:p w14:paraId="6656C216" w14:textId="77777777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60C5BF" w14:textId="77777777" w:rsidR="00323016" w:rsidRPr="006D5B6D" w:rsidRDefault="00323016" w:rsidP="00B6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08EFE9E" w14:textId="77777777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CA98CB" w14:textId="77777777" w:rsidR="00323016" w:rsidRPr="006D5B6D" w:rsidRDefault="00323016" w:rsidP="00B6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F54495C" w14:textId="77777777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8F3ACE" w14:textId="77777777" w:rsidR="00323016" w:rsidRPr="00C91668" w:rsidRDefault="00323016" w:rsidP="00B6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74CFD40A" w14:textId="77777777" w:rsidR="00323016" w:rsidRPr="00C91668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23016" w:rsidRPr="00F7266D" w14:paraId="4166FE5C" w14:textId="77777777" w:rsidTr="00B665E5">
        <w:trPr>
          <w:cantSplit/>
          <w:trHeight w:val="424"/>
        </w:trPr>
        <w:tc>
          <w:tcPr>
            <w:tcW w:w="1997" w:type="pct"/>
          </w:tcPr>
          <w:p w14:paraId="66111C1D" w14:textId="0E81F440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6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9706232" w14:textId="431760C5" w:rsidR="00323016" w:rsidRPr="006D5B6D" w:rsidRDefault="006D5B6D" w:rsidP="006D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6D">
              <w:rPr>
                <w:rFonts w:ascii="Angsana New" w:hAnsi="Angsana New"/>
                <w:b/>
                <w:bCs/>
                <w:sz w:val="30"/>
                <w:szCs w:val="30"/>
              </w:rPr>
              <w:t>184,356</w:t>
            </w:r>
          </w:p>
        </w:tc>
        <w:tc>
          <w:tcPr>
            <w:tcW w:w="143" w:type="pct"/>
          </w:tcPr>
          <w:p w14:paraId="2773F3F4" w14:textId="77777777" w:rsidR="00323016" w:rsidRPr="006D5B6D" w:rsidRDefault="00323016" w:rsidP="006D5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6629EAD" w14:textId="20458201" w:rsidR="00323016" w:rsidRPr="006D5B6D" w:rsidRDefault="000419AF" w:rsidP="006D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6E0DD1" w14:textId="77777777" w:rsidR="00323016" w:rsidRPr="006D5B6D" w:rsidRDefault="00323016" w:rsidP="006D5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914E2E5" w14:textId="588FC3F3" w:rsidR="00323016" w:rsidRPr="006D5B6D" w:rsidRDefault="006D5B6D" w:rsidP="006D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6D">
              <w:rPr>
                <w:rFonts w:ascii="Angsana New" w:hAnsi="Angsana New"/>
                <w:b/>
                <w:bCs/>
                <w:sz w:val="30"/>
                <w:szCs w:val="30"/>
              </w:rPr>
              <w:t>183,671</w:t>
            </w:r>
          </w:p>
        </w:tc>
        <w:tc>
          <w:tcPr>
            <w:tcW w:w="142" w:type="pct"/>
          </w:tcPr>
          <w:p w14:paraId="0151281D" w14:textId="77777777" w:rsidR="00323016" w:rsidRPr="006D5B6D" w:rsidRDefault="00323016" w:rsidP="006D5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217C8780" w14:textId="25991E08" w:rsidR="00323016" w:rsidRPr="004B0D4A" w:rsidRDefault="000419AF" w:rsidP="006D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12130D0" w14:textId="77777777" w:rsidR="00323016" w:rsidRPr="00924C34" w:rsidRDefault="00323016" w:rsidP="00A31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9"/>
        <w:gridCol w:w="271"/>
        <w:gridCol w:w="1162"/>
        <w:gridCol w:w="273"/>
        <w:gridCol w:w="1171"/>
        <w:gridCol w:w="269"/>
        <w:gridCol w:w="1366"/>
      </w:tblGrid>
      <w:tr w:rsidR="00A95658" w:rsidRPr="00D36B78" w14:paraId="334A2555" w14:textId="77777777" w:rsidTr="00A95658">
        <w:trPr>
          <w:cantSplit/>
          <w:trHeight w:val="424"/>
        </w:trPr>
        <w:tc>
          <w:tcPr>
            <w:tcW w:w="1997" w:type="pct"/>
          </w:tcPr>
          <w:p w14:paraId="029F1FAF" w14:textId="036B2990" w:rsidR="00A95658" w:rsidRPr="00D36B78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22" w:type="pct"/>
          </w:tcPr>
          <w:p w14:paraId="2D8F2304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3F0AE6" w14:textId="77777777" w:rsidR="00A95658" w:rsidRPr="00F7266D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891FE1B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CE48DF" w14:textId="77777777" w:rsidR="00A95658" w:rsidRPr="00F7266D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BCE5E9D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7109170" w14:textId="77777777" w:rsidR="00A95658" w:rsidRPr="00F7266D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01A85ED1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93D" w:rsidRPr="00D36B78" w14:paraId="269AD425" w14:textId="77777777" w:rsidTr="00A95658">
        <w:trPr>
          <w:cantSplit/>
          <w:trHeight w:val="424"/>
        </w:trPr>
        <w:tc>
          <w:tcPr>
            <w:tcW w:w="1997" w:type="pct"/>
          </w:tcPr>
          <w:p w14:paraId="69723A68" w14:textId="77777777" w:rsidR="0004693D" w:rsidRPr="00D36B78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E3789B6" w14:textId="5B698FAC" w:rsidR="0004693D" w:rsidRPr="00F7266D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AAF478" w14:textId="77777777" w:rsidR="0004693D" w:rsidRPr="00F726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07161E8" w14:textId="77777777" w:rsidR="0004693D" w:rsidRPr="00F7266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C5D19B" w14:textId="77777777" w:rsidR="0004693D" w:rsidRPr="00F726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806F65C" w14:textId="43E24B24" w:rsidR="0004693D" w:rsidRPr="00F7266D" w:rsidRDefault="00C9166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2" w:type="pct"/>
          </w:tcPr>
          <w:p w14:paraId="5E25F319" w14:textId="77777777" w:rsidR="0004693D" w:rsidRPr="00F7266D" w:rsidRDefault="0004693D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70EBF174" w14:textId="77777777" w:rsidR="0004693D" w:rsidRPr="00F7266D" w:rsidRDefault="0004693D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3EF50EA9" w14:textId="6EF2BB2C" w:rsidR="007176C5" w:rsidRDefault="007176C5" w:rsidP="009C4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  <w:cs/>
        </w:rPr>
      </w:pPr>
    </w:p>
    <w:p w14:paraId="710387B5" w14:textId="77777777" w:rsidR="007176C5" w:rsidRDefault="00717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D0D0D"/>
          <w:sz w:val="30"/>
          <w:szCs w:val="30"/>
          <w:cs/>
        </w:rPr>
      </w:pPr>
      <w:r>
        <w:rPr>
          <w:rFonts w:ascii="Angsana New" w:hAnsi="Angsana New"/>
          <w:color w:val="0D0D0D"/>
          <w:sz w:val="30"/>
          <w:szCs w:val="30"/>
          <w:cs/>
        </w:rPr>
        <w:br w:type="page"/>
      </w:r>
    </w:p>
    <w:p w14:paraId="658661FF" w14:textId="77777777" w:rsidR="00BC2044" w:rsidRPr="001B0CE7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1B0C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สัญญาที่สำคัญที่ทำกับกิจการที่เกี่ยวข้องกัน</w:t>
      </w:r>
    </w:p>
    <w:p w14:paraId="6F6A5916" w14:textId="391C9633" w:rsidR="00BC2044" w:rsidRPr="001B0CE7" w:rsidRDefault="00BC2044" w:rsidP="00BC204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A48883" w14:textId="77777777" w:rsidR="0051009D" w:rsidRPr="001B0CE7" w:rsidRDefault="0051009D" w:rsidP="005100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1B0CE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สัญญาให้ผลิตสินค้า </w:t>
      </w:r>
    </w:p>
    <w:p w14:paraId="0115EA2D" w14:textId="77777777" w:rsidR="0051009D" w:rsidRPr="001B0CE7" w:rsidRDefault="0051009D" w:rsidP="0051009D">
      <w:pPr>
        <w:rPr>
          <w:rFonts w:asciiTheme="majorBidi" w:hAnsiTheme="majorBidi" w:cstheme="majorBidi"/>
          <w:sz w:val="30"/>
          <w:szCs w:val="30"/>
        </w:rPr>
      </w:pPr>
    </w:p>
    <w:p w14:paraId="40C578FE" w14:textId="647848A7" w:rsidR="0051009D" w:rsidRPr="001B0CE7" w:rsidRDefault="0051009D" w:rsidP="0051009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CE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</w:t>
      </w:r>
      <w:r w:rsidR="00566A84" w:rsidRPr="001B0CE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</w:t>
      </w:r>
      <w:r w:rsidRPr="001B0CE7">
        <w:rPr>
          <w:rFonts w:asciiTheme="majorBidi" w:hAnsiTheme="majorBidi"/>
          <w:sz w:val="30"/>
          <w:szCs w:val="30"/>
          <w:cs/>
        </w:rPr>
        <w:t>สัญญาสิ้นสุดไปเมื่อวัน</w:t>
      </w:r>
      <w:r w:rsidRPr="001B0CE7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Pr="001B0CE7">
        <w:rPr>
          <w:rFonts w:asciiTheme="majorBidi" w:hAnsiTheme="majorBidi" w:cstheme="majorBidi"/>
          <w:sz w:val="30"/>
          <w:szCs w:val="30"/>
        </w:rPr>
        <w:t>15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B0CE7">
        <w:rPr>
          <w:rFonts w:asciiTheme="majorBidi" w:hAnsiTheme="majorBidi" w:cstheme="majorBidi"/>
          <w:sz w:val="30"/>
          <w:szCs w:val="30"/>
        </w:rPr>
        <w:t>2561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 xml:space="preserve">ปัจจุบันต่ออายุสัญญาอีก </w:t>
      </w:r>
      <w:r w:rsidRPr="001B0CE7">
        <w:rPr>
          <w:rFonts w:asciiTheme="majorBidi" w:hAnsiTheme="majorBidi" w:cstheme="majorBidi"/>
          <w:sz w:val="30"/>
          <w:szCs w:val="30"/>
        </w:rPr>
        <w:t xml:space="preserve">3 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B0CE7">
        <w:rPr>
          <w:rFonts w:asciiTheme="majorBidi" w:hAnsiTheme="majorBidi" w:cstheme="majorBidi"/>
          <w:sz w:val="30"/>
          <w:szCs w:val="30"/>
        </w:rPr>
        <w:t xml:space="preserve"> 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>มีผลนับ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1B0CE7">
        <w:rPr>
          <w:rFonts w:asciiTheme="majorBidi" w:hAnsiTheme="majorBidi" w:cstheme="majorBidi"/>
          <w:sz w:val="30"/>
          <w:szCs w:val="30"/>
        </w:rPr>
        <w:t>16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1B0CE7">
        <w:rPr>
          <w:rFonts w:asciiTheme="majorBidi" w:hAnsiTheme="majorBidi" w:cstheme="majorBidi"/>
          <w:sz w:val="30"/>
          <w:szCs w:val="30"/>
        </w:rPr>
        <w:t>2561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1B0CE7">
        <w:rPr>
          <w:rFonts w:asciiTheme="majorBidi" w:hAnsiTheme="majorBidi" w:cstheme="majorBidi"/>
          <w:sz w:val="30"/>
          <w:szCs w:val="30"/>
        </w:rPr>
        <w:t>30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1B0CE7">
        <w:rPr>
          <w:rFonts w:asciiTheme="majorBidi" w:hAnsiTheme="majorBidi" w:cstheme="majorBidi"/>
          <w:sz w:val="30"/>
          <w:szCs w:val="30"/>
        </w:rPr>
        <w:t>2564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BAF061" w14:textId="5CF82EBD" w:rsidR="00794836" w:rsidRDefault="0079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11AB8D65" w14:textId="6EA61769" w:rsidR="001B0CE7" w:rsidRPr="00352D70" w:rsidRDefault="001B0CE7" w:rsidP="001B0C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CE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</w:t>
      </w:r>
      <w:r w:rsidR="00FD440C">
        <w:rPr>
          <w:rFonts w:asciiTheme="majorBidi" w:hAnsiTheme="majorBidi" w:cstheme="majorBidi"/>
          <w:sz w:val="30"/>
          <w:szCs w:val="30"/>
        </w:rPr>
        <w:br/>
      </w:r>
      <w:r w:rsidRPr="001B0CE7">
        <w:rPr>
          <w:rFonts w:asciiTheme="majorBidi" w:hAnsiTheme="majorBidi" w:cstheme="majorBidi"/>
          <w:sz w:val="30"/>
          <w:szCs w:val="30"/>
          <w:cs/>
        </w:rPr>
        <w:t>สัญญาสิ้นสุด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>ไปเมื่อ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ปัจจุบันคู่สัญญาตกลงทำสัญญากันใหม่ </w:t>
      </w:r>
      <w:r w:rsidR="00A159AB" w:rsidRPr="00A159AB">
        <w:rPr>
          <w:rFonts w:asciiTheme="majorBidi" w:hAnsiTheme="majorBidi"/>
          <w:sz w:val="30"/>
          <w:szCs w:val="30"/>
          <w:cs/>
        </w:rPr>
        <w:t>โดยมีระยะเวลาตั้งแต่</w:t>
      </w:r>
      <w:r w:rsidR="00FD440C">
        <w:rPr>
          <w:rFonts w:asciiTheme="majorBidi" w:hAnsiTheme="majorBidi"/>
          <w:sz w:val="30"/>
          <w:szCs w:val="30"/>
        </w:rPr>
        <w:br/>
      </w:r>
      <w:r w:rsidR="00A159AB" w:rsidRPr="00A159AB">
        <w:rPr>
          <w:rFonts w:asciiTheme="majorBidi" w:hAnsi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3</w:t>
      </w:r>
      <w:r w:rsidR="00FF6DDB">
        <w:rPr>
          <w:rFonts w:asciiTheme="majorBidi" w:hAnsiTheme="majorBidi" w:cstheme="majorBidi"/>
          <w:sz w:val="30"/>
          <w:szCs w:val="30"/>
        </w:rPr>
        <w:t>0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</w:t>
      </w:r>
      <w:r w:rsidRPr="001B0CE7">
        <w:rPr>
          <w:rFonts w:asciiTheme="majorBidi" w:hAnsiTheme="majorBidi" w:cstheme="majorBidi"/>
          <w:sz w:val="30"/>
          <w:szCs w:val="30"/>
          <w:cs/>
        </w:rPr>
        <w:t>สัญญาจะมีผล</w:t>
      </w:r>
      <w:r w:rsidRPr="001B0CE7">
        <w:rPr>
          <w:rFonts w:asciiTheme="majorBidi" w:hAnsiTheme="majorBidi" w:cstheme="majorBidi" w:hint="cs"/>
          <w:sz w:val="30"/>
          <w:szCs w:val="30"/>
          <w:cs/>
        </w:rPr>
        <w:t>ใช้บังคับ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อีกคราวละ </w:t>
      </w:r>
      <w:r>
        <w:rPr>
          <w:rFonts w:asciiTheme="majorBidi" w:hAnsiTheme="majorBidi" w:cstheme="majorBidi"/>
          <w:sz w:val="30"/>
          <w:szCs w:val="30"/>
        </w:rPr>
        <w:t>1</w:t>
      </w:r>
      <w:r w:rsidRPr="001B0CE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B0CE7">
        <w:rPr>
          <w:rFonts w:asciiTheme="majorBidi" w:hAnsiTheme="majorBidi" w:cstheme="majorBidi"/>
          <w:sz w:val="30"/>
          <w:szCs w:val="30"/>
        </w:rPr>
        <w:t xml:space="preserve"> </w:t>
      </w:r>
    </w:p>
    <w:p w14:paraId="3825EA5E" w14:textId="219CEC98" w:rsidR="001B0CE7" w:rsidRDefault="001B0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AA2245" w14:textId="54BE9967" w:rsidR="004045EB" w:rsidRDefault="004045EB" w:rsidP="004045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45E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B3ADB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045EB">
        <w:rPr>
          <w:rFonts w:asciiTheme="majorBidi" w:hAnsiTheme="majorBidi" w:cstheme="majorBidi"/>
          <w:sz w:val="30"/>
          <w:szCs w:val="30"/>
          <w:cs/>
        </w:rPr>
        <w:t>ได้ทำสัญญากับบริษัทที่เกี่ยวข้อง</w:t>
      </w:r>
      <w:r w:rsidR="00FB3ADB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4045EB">
        <w:rPr>
          <w:rFonts w:asciiTheme="majorBidi" w:hAnsiTheme="majorBidi" w:cstheme="majorBidi"/>
          <w:sz w:val="30"/>
          <w:szCs w:val="30"/>
          <w:cs/>
        </w:rPr>
        <w:t>แห่งหนึ่งเพื่อให้เป็นผู้ผลิตเครื่องดื่มบำรุงกำลังภายใต้ชื่อเครื่องหมายการค้า “</w:t>
      </w:r>
      <w:r w:rsidRPr="004045EB">
        <w:rPr>
          <w:rFonts w:asciiTheme="majorBidi" w:hAnsiTheme="majorBidi" w:cstheme="majorBidi"/>
          <w:sz w:val="30"/>
          <w:szCs w:val="30"/>
        </w:rPr>
        <w:t xml:space="preserve">Ranger” </w:t>
      </w:r>
      <w:r w:rsidRPr="004045E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4045EB">
        <w:rPr>
          <w:rFonts w:asciiTheme="majorBidi" w:hAnsiTheme="majorBidi" w:cstheme="majorBidi"/>
          <w:sz w:val="30"/>
          <w:szCs w:val="30"/>
        </w:rPr>
        <w:t xml:space="preserve">1 </w:t>
      </w:r>
      <w:r w:rsidRPr="004045E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4045EB">
        <w:rPr>
          <w:rFonts w:asciiTheme="majorBidi" w:hAnsiTheme="majorBidi" w:cstheme="majorBidi"/>
          <w:sz w:val="30"/>
          <w:szCs w:val="30"/>
        </w:rPr>
        <w:t xml:space="preserve">2564 </w:t>
      </w:r>
      <w:r w:rsidRPr="004045EB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4045EB">
        <w:rPr>
          <w:rFonts w:asciiTheme="majorBidi" w:hAnsiTheme="majorBidi" w:cstheme="majorBidi"/>
          <w:sz w:val="30"/>
          <w:szCs w:val="30"/>
        </w:rPr>
        <w:t xml:space="preserve">30 </w:t>
      </w:r>
      <w:r w:rsidRPr="004045E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045EB">
        <w:rPr>
          <w:rFonts w:asciiTheme="majorBidi" w:hAnsiTheme="majorBidi" w:cstheme="majorBidi"/>
          <w:sz w:val="30"/>
          <w:szCs w:val="30"/>
        </w:rPr>
        <w:t xml:space="preserve">2565 </w:t>
      </w:r>
      <w:r w:rsidRPr="004045EB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045EB">
        <w:rPr>
          <w:rFonts w:asciiTheme="majorBidi" w:hAnsiTheme="majorBidi" w:cstheme="majorBidi"/>
          <w:sz w:val="30"/>
          <w:szCs w:val="30"/>
        </w:rPr>
        <w:t xml:space="preserve">1 </w:t>
      </w:r>
      <w:r w:rsidRPr="004045EB">
        <w:rPr>
          <w:rFonts w:asciiTheme="majorBidi" w:hAnsiTheme="majorBidi" w:cstheme="majorBidi"/>
          <w:sz w:val="30"/>
          <w:szCs w:val="30"/>
          <w:cs/>
        </w:rPr>
        <w:t>ปี</w:t>
      </w:r>
    </w:p>
    <w:p w14:paraId="19FFA73B" w14:textId="6737817F" w:rsidR="001844E1" w:rsidRPr="001844E1" w:rsidRDefault="001844E1" w:rsidP="001844E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FBF34EF" w14:textId="7B3EC2BF" w:rsidR="001844E1" w:rsidRPr="001844E1" w:rsidRDefault="001844E1" w:rsidP="001844E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4E1">
        <w:rPr>
          <w:rFonts w:asciiTheme="majorBidi" w:hAnsiTheme="majorBidi" w:cstheme="majorBidi"/>
          <w:sz w:val="30"/>
          <w:szCs w:val="30"/>
          <w:cs/>
        </w:rPr>
        <w:t>บริษัทจะเข้าทำสัญญากับบริษัทที่เกี่ยวข้องกันแห่งหนึ่งเพื่อ</w:t>
      </w:r>
      <w:r w:rsidR="00C7279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1844E1">
        <w:rPr>
          <w:rFonts w:asciiTheme="majorBidi" w:hAnsiTheme="majorBidi" w:cstheme="majorBidi"/>
          <w:sz w:val="30"/>
          <w:szCs w:val="30"/>
          <w:cs/>
        </w:rPr>
        <w:t>เป็นผู</w:t>
      </w:r>
      <w:r w:rsidR="00AF3E58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1844E1">
        <w:rPr>
          <w:rFonts w:asciiTheme="majorBidi" w:hAnsiTheme="majorBidi" w:cstheme="majorBidi"/>
          <w:sz w:val="30"/>
          <w:szCs w:val="30"/>
          <w:cs/>
        </w:rPr>
        <w:t>ผลิตเครื่องดื่มภายใต้ชื่อเครื่องหมายการค้า "</w:t>
      </w:r>
      <w:r w:rsidR="00C7279F">
        <w:rPr>
          <w:rFonts w:asciiTheme="majorBidi" w:hAnsiTheme="majorBidi" w:cstheme="majorBidi"/>
          <w:sz w:val="30"/>
          <w:szCs w:val="30"/>
        </w:rPr>
        <w:t xml:space="preserve">Oishi </w:t>
      </w:r>
      <w:proofErr w:type="spellStart"/>
      <w:r w:rsidRPr="001844E1">
        <w:rPr>
          <w:rFonts w:asciiTheme="majorBidi" w:hAnsiTheme="majorBidi" w:cstheme="majorBidi"/>
          <w:sz w:val="30"/>
          <w:szCs w:val="30"/>
        </w:rPr>
        <w:t>Chakulza</w:t>
      </w:r>
      <w:proofErr w:type="spellEnd"/>
      <w:r w:rsidRPr="001844E1">
        <w:rPr>
          <w:rFonts w:asciiTheme="majorBidi" w:hAnsiTheme="majorBidi" w:cstheme="majorBidi"/>
          <w:sz w:val="30"/>
          <w:szCs w:val="30"/>
        </w:rPr>
        <w:t xml:space="preserve">” </w:t>
      </w:r>
      <w:r w:rsidRPr="001844E1">
        <w:rPr>
          <w:rFonts w:asciiTheme="majorBidi" w:hAnsiTheme="majorBidi" w:cstheme="majorBidi"/>
          <w:sz w:val="30"/>
          <w:szCs w:val="30"/>
          <w:cs/>
        </w:rPr>
        <w:t xml:space="preserve">โดยบริษัทต้องปฏิบัติตามเงื่อนไขต่างๆ ที่กำหนดไว้ในสัญญา โดยมีระยะเวลาตั้งแต่วันที่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1844E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1844E1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30</w:t>
      </w:r>
      <w:r w:rsidRPr="001844E1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5DEF40FA" w14:textId="77777777" w:rsidR="004045EB" w:rsidRPr="00F316AD" w:rsidRDefault="004045EB" w:rsidP="00C143D3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065205D" w14:textId="3BF916DF" w:rsidR="00C143D3" w:rsidRPr="00E43C11" w:rsidRDefault="00C143D3" w:rsidP="00C143D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43C1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1297509A" w14:textId="18055966" w:rsidR="00C143D3" w:rsidRPr="00F316AD" w:rsidRDefault="00C143D3" w:rsidP="00C143D3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0D828DF" w14:textId="41E17152" w:rsidR="00153D09" w:rsidRPr="00E43C11" w:rsidRDefault="00153D09" w:rsidP="00153D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C11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</w:t>
      </w:r>
      <w:r w:rsidR="00FB3ADB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E43C11">
        <w:rPr>
          <w:rFonts w:asciiTheme="majorBidi" w:hAnsiTheme="majorBidi" w:cstheme="majorBidi"/>
          <w:sz w:val="30"/>
          <w:szCs w:val="30"/>
          <w:cs/>
        </w:rPr>
        <w:t>แห่งหนึ่งเพื่อ</w:t>
      </w:r>
      <w:r w:rsidR="001F4524" w:rsidRPr="00E43C11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Pr="00E43C11">
        <w:rPr>
          <w:rFonts w:asciiTheme="majorBidi" w:hAnsiTheme="majorBidi" w:cstheme="majorBidi"/>
          <w:sz w:val="30"/>
          <w:szCs w:val="30"/>
          <w:cs/>
        </w:rPr>
        <w:t>เป็นผู้จัดจำหน่ายสินค้าภายใต้เครื่องหมายการค้า "</w:t>
      </w:r>
      <w:r w:rsidRPr="00E43C11">
        <w:rPr>
          <w:rFonts w:asciiTheme="majorBidi" w:hAnsiTheme="majorBidi" w:cstheme="majorBidi"/>
          <w:sz w:val="30"/>
          <w:szCs w:val="30"/>
        </w:rPr>
        <w:t xml:space="preserve">Crystal" "Ranger" </w:t>
      </w:r>
      <w:r w:rsidRPr="00E43C11">
        <w:rPr>
          <w:rFonts w:asciiTheme="majorBidi" w:hAnsiTheme="majorBidi" w:cstheme="majorBidi"/>
          <w:sz w:val="30"/>
          <w:szCs w:val="30"/>
          <w:cs/>
        </w:rPr>
        <w:t>และ "</w:t>
      </w:r>
      <w:r w:rsidR="00B32E2F">
        <w:rPr>
          <w:rFonts w:asciiTheme="majorBidi" w:hAnsiTheme="majorBidi" w:cstheme="majorBidi"/>
          <w:sz w:val="30"/>
          <w:szCs w:val="30"/>
        </w:rPr>
        <w:t>E</w:t>
      </w:r>
      <w:r w:rsidRPr="00E43C11">
        <w:rPr>
          <w:rFonts w:asciiTheme="majorBidi" w:hAnsiTheme="majorBidi" w:cstheme="majorBidi"/>
          <w:sz w:val="30"/>
          <w:szCs w:val="30"/>
        </w:rPr>
        <w:t xml:space="preserve">st" </w:t>
      </w:r>
      <w:r w:rsidRPr="00E43C11">
        <w:rPr>
          <w:rFonts w:asciiTheme="majorBidi" w:hAnsiTheme="majorBidi" w:cstheme="majorBidi"/>
          <w:sz w:val="30"/>
          <w:szCs w:val="30"/>
          <w:cs/>
        </w:rPr>
        <w:t>โดย</w:t>
      </w:r>
      <w:r w:rsidR="006C68BC" w:rsidRPr="00E43C1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43C11">
        <w:rPr>
          <w:rFonts w:asciiTheme="majorBidi" w:hAnsiTheme="majorBidi" w:cstheme="majorBidi"/>
          <w:sz w:val="30"/>
          <w:szCs w:val="30"/>
          <w:cs/>
        </w:rPr>
        <w:t>ต้องปฏิบัติตามเงื่อนไข</w:t>
      </w:r>
      <w:r w:rsidR="006C68BC" w:rsidRPr="00E43C11">
        <w:rPr>
          <w:rFonts w:asciiTheme="majorBidi" w:hAnsiTheme="majorBidi" w:cstheme="majorBidi" w:hint="cs"/>
          <w:sz w:val="30"/>
          <w:szCs w:val="30"/>
          <w:cs/>
        </w:rPr>
        <w:t xml:space="preserve">ต่างๆ </w:t>
      </w:r>
      <w:r w:rsidRPr="00E43C11">
        <w:rPr>
          <w:rFonts w:asciiTheme="majorBidi" w:hAnsiTheme="majorBidi" w:cstheme="majorBidi"/>
          <w:sz w:val="30"/>
          <w:szCs w:val="30"/>
          <w:cs/>
        </w:rPr>
        <w:t>ที่กำหนด</w:t>
      </w:r>
      <w:r w:rsidR="006C68BC" w:rsidRPr="00E43C11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E43C11">
        <w:rPr>
          <w:rFonts w:asciiTheme="majorBidi" w:hAnsiTheme="majorBidi" w:cstheme="majorBidi"/>
          <w:sz w:val="30"/>
          <w:szCs w:val="30"/>
          <w:cs/>
        </w:rPr>
        <w:t xml:space="preserve">ในสัญญา </w:t>
      </w:r>
      <w:r w:rsidR="006A2CF7" w:rsidRPr="00E43C11">
        <w:rPr>
          <w:rFonts w:asciiTheme="majorBidi" w:hAnsiTheme="majorBidi"/>
          <w:sz w:val="30"/>
          <w:szCs w:val="30"/>
          <w:cs/>
        </w:rPr>
        <w:t>สัญญาสิ้นสุดไปเมื่อ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ปัจจุบันต่อ</w:t>
      </w:r>
      <w:r w:rsidR="006A2CF7" w:rsidRPr="00E43C11">
        <w:rPr>
          <w:rFonts w:asciiTheme="majorBidi" w:hAnsiTheme="majorBidi" w:cstheme="majorBidi" w:hint="cs"/>
          <w:spacing w:val="-4"/>
          <w:sz w:val="30"/>
          <w:szCs w:val="30"/>
          <w:cs/>
        </w:rPr>
        <w:t>อายุ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สัญญาอัตโนมัติอีก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="006A2CF7" w:rsidRPr="00E43C11">
        <w:rPr>
          <w:rFonts w:asciiTheme="majorBidi" w:hAnsiTheme="majorBidi" w:cstheme="majorBidi" w:hint="cs"/>
          <w:spacing w:val="-4"/>
          <w:sz w:val="30"/>
          <w:szCs w:val="30"/>
          <w:cs/>
        </w:rPr>
        <w:t>มีผลนับ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43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E43C11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E43C1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EDEE32" w14:textId="77777777" w:rsidR="00794836" w:rsidRPr="00F316AD" w:rsidRDefault="00794836" w:rsidP="00153D09">
      <w:pPr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143EA7E5" w14:textId="00C540F7" w:rsidR="0087278F" w:rsidRPr="00DA512A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A512A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="006C68BC" w:rsidRPr="00DA512A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="0038692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เป็นผู้จัดจำหน่ายเครื่องดื่มชาเขียว </w:t>
      </w:r>
      <w:r w:rsidR="006C22C2" w:rsidRPr="00DA512A">
        <w:rPr>
          <w:rFonts w:asciiTheme="majorBidi" w:hAnsiTheme="majorBidi" w:cstheme="majorBidi" w:hint="cs"/>
          <w:sz w:val="30"/>
          <w:szCs w:val="30"/>
          <w:cs/>
        </w:rPr>
        <w:t>สัญญาสิ้นสุดไปเมื่อ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DA512A">
        <w:rPr>
          <w:rFonts w:asciiTheme="majorBidi" w:hAnsiTheme="majorBidi" w:cstheme="majorBidi"/>
          <w:sz w:val="30"/>
          <w:szCs w:val="30"/>
        </w:rPr>
        <w:t xml:space="preserve">28 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41CAB" w:rsidRPr="00DA512A">
        <w:rPr>
          <w:rFonts w:asciiTheme="majorBidi" w:hAnsiTheme="majorBidi" w:cstheme="majorBidi"/>
          <w:sz w:val="30"/>
          <w:szCs w:val="30"/>
        </w:rPr>
        <w:t>256</w:t>
      </w:r>
      <w:r w:rsidR="00507BD5" w:rsidRPr="00DA512A">
        <w:rPr>
          <w:rFonts w:asciiTheme="majorBidi" w:hAnsiTheme="majorBidi" w:cstheme="majorBidi"/>
          <w:sz w:val="30"/>
          <w:szCs w:val="30"/>
        </w:rPr>
        <w:t>4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ปัจจุบันคู่สัญญาตกลงทำสัญญากันใหม่ โดย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DA512A">
        <w:rPr>
          <w:rFonts w:asciiTheme="majorBidi" w:hAnsiTheme="majorBidi" w:cstheme="majorBidi"/>
          <w:sz w:val="30"/>
          <w:szCs w:val="30"/>
        </w:rPr>
        <w:t xml:space="preserve">1 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A512A">
        <w:rPr>
          <w:rFonts w:asciiTheme="majorBidi" w:hAnsiTheme="majorBidi" w:cstheme="majorBidi"/>
          <w:sz w:val="30"/>
          <w:szCs w:val="30"/>
        </w:rPr>
        <w:t xml:space="preserve">2564 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A512A">
        <w:rPr>
          <w:rFonts w:asciiTheme="majorBidi" w:hAnsiTheme="majorBidi" w:cstheme="majorBidi"/>
          <w:sz w:val="30"/>
          <w:szCs w:val="30"/>
        </w:rPr>
        <w:t xml:space="preserve">29 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A512A">
        <w:rPr>
          <w:rFonts w:asciiTheme="majorBidi" w:hAnsiTheme="majorBidi" w:cstheme="majorBidi"/>
          <w:sz w:val="30"/>
          <w:szCs w:val="30"/>
        </w:rPr>
        <w:t xml:space="preserve">2567 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</w:t>
      </w:r>
      <w:r w:rsidRPr="00DA512A">
        <w:rPr>
          <w:rFonts w:asciiTheme="majorBidi" w:hAnsiTheme="majorBidi" w:cstheme="majorBidi"/>
          <w:sz w:val="30"/>
          <w:szCs w:val="30"/>
          <w:cs/>
        </w:rPr>
        <w:t>สัญญาจะมีผล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>ใช้บังคับ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อีกคราวละ </w:t>
      </w:r>
      <w:r w:rsidR="00C554F8">
        <w:rPr>
          <w:rFonts w:asciiTheme="majorBidi" w:hAnsiTheme="majorBidi" w:cstheme="majorBidi"/>
          <w:sz w:val="30"/>
          <w:szCs w:val="30"/>
        </w:rPr>
        <w:t>1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B938261" w14:textId="5ABCC033" w:rsidR="0023193D" w:rsidRPr="00F316AD" w:rsidRDefault="0023193D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162641AB" w14:textId="57B44E73" w:rsidR="00DA512A" w:rsidRPr="00DA512A" w:rsidRDefault="00DA512A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  <w:r w:rsidRPr="00DA512A">
        <w:rPr>
          <w:rFonts w:asciiTheme="majorBidi" w:hAnsiTheme="majorBidi"/>
          <w:sz w:val="30"/>
          <w:szCs w:val="30"/>
          <w:cs/>
        </w:rPr>
        <w:lastRenderedPageBreak/>
        <w:t>บริษัทได้ทำสัญญากับบริษัทที่เกี่ยวข้อง</w:t>
      </w:r>
      <w:r w:rsidR="00FB3ADB">
        <w:rPr>
          <w:rFonts w:asciiTheme="majorBidi" w:hAnsiTheme="majorBidi" w:hint="cs"/>
          <w:sz w:val="30"/>
          <w:szCs w:val="30"/>
          <w:cs/>
        </w:rPr>
        <w:t>กัน</w:t>
      </w:r>
      <w:r w:rsidRPr="00DA512A">
        <w:rPr>
          <w:rFonts w:asciiTheme="majorBidi" w:hAnsiTheme="majorBidi"/>
          <w:sz w:val="30"/>
          <w:szCs w:val="30"/>
          <w:cs/>
        </w:rPr>
        <w:t>แห่งหนึ่งเพื่อ</w:t>
      </w:r>
      <w:r w:rsidR="00E77EA6">
        <w:rPr>
          <w:rFonts w:asciiTheme="majorBidi" w:hAnsiTheme="majorBidi" w:hint="cs"/>
          <w:sz w:val="30"/>
          <w:szCs w:val="30"/>
          <w:cs/>
        </w:rPr>
        <w:t>แต่งตั้ง</w:t>
      </w:r>
      <w:r w:rsidR="0038692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A512A">
        <w:rPr>
          <w:rFonts w:asciiTheme="majorBidi" w:hAnsiTheme="majorBidi"/>
          <w:sz w:val="30"/>
          <w:szCs w:val="30"/>
          <w:cs/>
        </w:rPr>
        <w:t xml:space="preserve">เป็นผู้จัดจำหน่ายเครื่องดื่มชาเขียว </w:t>
      </w:r>
      <w:r w:rsidR="00180BDA">
        <w:rPr>
          <w:rFonts w:asciiTheme="majorBidi" w:hAnsiTheme="majorBidi"/>
          <w:sz w:val="30"/>
          <w:szCs w:val="30"/>
        </w:rPr>
        <w:t>“</w:t>
      </w:r>
      <w:r w:rsidRPr="00DA512A">
        <w:rPr>
          <w:rFonts w:asciiTheme="majorBidi" w:hAnsiTheme="majorBidi"/>
          <w:sz w:val="30"/>
          <w:szCs w:val="30"/>
        </w:rPr>
        <w:t xml:space="preserve">Oishi </w:t>
      </w:r>
      <w:proofErr w:type="spellStart"/>
      <w:r w:rsidRPr="00DA512A">
        <w:rPr>
          <w:rFonts w:asciiTheme="majorBidi" w:hAnsiTheme="majorBidi"/>
          <w:sz w:val="30"/>
          <w:szCs w:val="30"/>
        </w:rPr>
        <w:t>Chakulza</w:t>
      </w:r>
      <w:proofErr w:type="spellEnd"/>
      <w:r w:rsidR="00180BDA">
        <w:rPr>
          <w:rFonts w:asciiTheme="majorBidi" w:hAnsiTheme="majorBidi"/>
          <w:sz w:val="30"/>
          <w:szCs w:val="30"/>
        </w:rPr>
        <w:t>”</w:t>
      </w:r>
      <w:r w:rsidRPr="00DA512A">
        <w:rPr>
          <w:rFonts w:asciiTheme="majorBidi" w:hAnsiTheme="majorBidi"/>
          <w:sz w:val="30"/>
          <w:szCs w:val="30"/>
        </w:rPr>
        <w:t xml:space="preserve"> </w:t>
      </w:r>
      <w:r w:rsidRPr="00DA512A">
        <w:rPr>
          <w:rFonts w:asciiTheme="majorBidi" w:hAnsiTheme="majorBidi" w:cstheme="majorBidi"/>
          <w:sz w:val="30"/>
          <w:szCs w:val="30"/>
          <w:cs/>
        </w:rPr>
        <w:t>โดย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DA512A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DA512A">
        <w:rPr>
          <w:rFonts w:asciiTheme="majorBidi" w:hAnsiTheme="majorBidi"/>
          <w:sz w:val="30"/>
          <w:szCs w:val="30"/>
          <w:cs/>
        </w:rPr>
        <w:t xml:space="preserve"> </w:t>
      </w:r>
      <w:r w:rsidRPr="00DA512A">
        <w:rPr>
          <w:rFonts w:asciiTheme="majorBidi" w:hAnsiTheme="majorBidi"/>
          <w:sz w:val="30"/>
          <w:szCs w:val="30"/>
        </w:rPr>
        <w:t xml:space="preserve">1 </w:t>
      </w:r>
      <w:r w:rsidRPr="00DA512A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DA512A">
        <w:rPr>
          <w:rFonts w:asciiTheme="majorBidi" w:hAnsiTheme="majorBidi"/>
          <w:sz w:val="30"/>
          <w:szCs w:val="30"/>
        </w:rPr>
        <w:t xml:space="preserve">2564 </w:t>
      </w:r>
      <w:r w:rsidRPr="00DA512A">
        <w:rPr>
          <w:rFonts w:asciiTheme="majorBidi" w:hAnsiTheme="majorBidi"/>
          <w:sz w:val="30"/>
          <w:szCs w:val="30"/>
          <w:cs/>
        </w:rPr>
        <w:t xml:space="preserve">ถึง </w:t>
      </w:r>
      <w:r w:rsidRPr="00DA512A">
        <w:rPr>
          <w:rFonts w:asciiTheme="majorBidi" w:hAnsiTheme="majorBidi"/>
          <w:sz w:val="30"/>
          <w:szCs w:val="30"/>
        </w:rPr>
        <w:t xml:space="preserve">29 </w:t>
      </w:r>
      <w:r w:rsidRPr="00DA512A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DA512A">
        <w:rPr>
          <w:rFonts w:asciiTheme="majorBidi" w:hAnsiTheme="majorBidi"/>
          <w:sz w:val="30"/>
          <w:szCs w:val="30"/>
        </w:rPr>
        <w:t xml:space="preserve">2567 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Pr="00DA512A">
        <w:rPr>
          <w:rFonts w:asciiTheme="majorBidi" w:hAnsiTheme="majorBidi"/>
          <w:sz w:val="30"/>
          <w:szCs w:val="30"/>
          <w:cs/>
        </w:rPr>
        <w:t xml:space="preserve"> </w:t>
      </w:r>
      <w:r w:rsidRPr="00DA512A">
        <w:rPr>
          <w:rFonts w:asciiTheme="majorBidi" w:hAnsiTheme="majorBidi" w:cstheme="majorBidi"/>
          <w:sz w:val="30"/>
          <w:szCs w:val="30"/>
          <w:cs/>
        </w:rPr>
        <w:t>สัญญาจะมีผล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>ใช้บังคับ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อีกคราวละ </w:t>
      </w:r>
      <w:r w:rsidRPr="00DA512A">
        <w:rPr>
          <w:rFonts w:asciiTheme="majorBidi" w:hAnsiTheme="majorBidi" w:cstheme="majorBidi"/>
          <w:sz w:val="30"/>
          <w:szCs w:val="30"/>
        </w:rPr>
        <w:t>1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48231DDE" w14:textId="3BCF8093" w:rsidR="000E66A6" w:rsidRDefault="000E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4F904AC2" w14:textId="77777777" w:rsidR="00A15623" w:rsidRPr="00DA512A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A512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6D90E05F" w14:textId="77777777" w:rsidR="00A15623" w:rsidRPr="00DA512A" w:rsidRDefault="00A15623" w:rsidP="00A15623">
      <w:pPr>
        <w:rPr>
          <w:rFonts w:asciiTheme="majorBidi" w:hAnsiTheme="majorBidi" w:cstheme="majorBidi"/>
          <w:sz w:val="24"/>
          <w:szCs w:val="24"/>
        </w:rPr>
      </w:pPr>
    </w:p>
    <w:p w14:paraId="69FC8BEE" w14:textId="55F27564" w:rsidR="00A15623" w:rsidRPr="00DA512A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A512A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บริษัทได้ทำสัญญากับบริษัทที่เกี่ยวข้องกันแห่งหนึ่งเพื่อซื้อขายผลิตภัณฑ์เครื่องดื่มโซดา </w:t>
      </w:r>
      <w:r w:rsidR="006C68BC" w:rsidRPr="00DA512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</w:t>
      </w:r>
      <w:r w:rsidRPr="00DA512A">
        <w:rPr>
          <w:rFonts w:asciiTheme="majorBidi" w:hAnsiTheme="majorBidi" w:cstheme="majorBidi" w:hint="cs"/>
          <w:sz w:val="30"/>
          <w:szCs w:val="30"/>
          <w:cs/>
        </w:rPr>
        <w:t>สัญญาสิ้นสุดไปเมื่อวันที่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512A">
        <w:rPr>
          <w:rFonts w:asciiTheme="majorBidi" w:hAnsiTheme="majorBidi" w:cstheme="majorBidi"/>
          <w:sz w:val="30"/>
          <w:szCs w:val="30"/>
        </w:rPr>
        <w:t xml:space="preserve">30 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A512A">
        <w:rPr>
          <w:rFonts w:asciiTheme="majorBidi" w:hAnsiTheme="majorBidi" w:cstheme="majorBidi"/>
          <w:sz w:val="30"/>
          <w:szCs w:val="30"/>
        </w:rPr>
        <w:t xml:space="preserve">2563 </w:t>
      </w:r>
      <w:r w:rsidRPr="00DA512A">
        <w:rPr>
          <w:rFonts w:asciiTheme="majorBidi" w:hAnsiTheme="majorBidi" w:cstheme="majorBidi"/>
          <w:sz w:val="30"/>
          <w:szCs w:val="30"/>
          <w:cs/>
        </w:rPr>
        <w:t>ปัจจุบันต่อ</w:t>
      </w:r>
      <w:r w:rsidR="00924C34" w:rsidRPr="00DA512A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DA512A">
        <w:rPr>
          <w:rFonts w:asciiTheme="majorBidi" w:hAnsiTheme="majorBidi" w:cstheme="majorBidi"/>
          <w:sz w:val="30"/>
          <w:szCs w:val="30"/>
          <w:cs/>
        </w:rPr>
        <w:t>สัญญาอัตโนมัติอีก</w:t>
      </w:r>
      <w:r w:rsidR="00E673C6" w:rsidRPr="00DA512A">
        <w:rPr>
          <w:rFonts w:asciiTheme="majorBidi" w:hAnsiTheme="majorBidi" w:cstheme="majorBidi"/>
          <w:sz w:val="30"/>
          <w:szCs w:val="30"/>
          <w:cs/>
        </w:rPr>
        <w:br/>
      </w:r>
      <w:r w:rsidRPr="00DA512A">
        <w:rPr>
          <w:rFonts w:asciiTheme="majorBidi" w:hAnsiTheme="majorBidi" w:cstheme="majorBidi"/>
          <w:sz w:val="30"/>
          <w:szCs w:val="30"/>
        </w:rPr>
        <w:t>1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924C34" w:rsidRPr="00DA512A">
        <w:rPr>
          <w:rFonts w:asciiTheme="majorBidi" w:hAnsiTheme="majorBidi" w:cstheme="majorBidi" w:hint="cs"/>
          <w:sz w:val="30"/>
          <w:szCs w:val="30"/>
          <w:cs/>
        </w:rPr>
        <w:t>มีผลนับ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DA512A">
        <w:rPr>
          <w:rFonts w:asciiTheme="majorBidi" w:hAnsiTheme="majorBidi" w:cstheme="majorBidi"/>
          <w:sz w:val="30"/>
          <w:szCs w:val="30"/>
        </w:rPr>
        <w:t>1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DA512A">
        <w:rPr>
          <w:rFonts w:asciiTheme="majorBidi" w:hAnsiTheme="majorBidi" w:cstheme="majorBidi"/>
          <w:sz w:val="30"/>
          <w:szCs w:val="30"/>
        </w:rPr>
        <w:t>2563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A512A">
        <w:rPr>
          <w:rFonts w:asciiTheme="majorBidi" w:hAnsiTheme="majorBidi" w:cstheme="majorBidi"/>
          <w:sz w:val="30"/>
          <w:szCs w:val="30"/>
        </w:rPr>
        <w:t>30</w:t>
      </w:r>
      <w:r w:rsidRPr="00DA512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DA512A">
        <w:rPr>
          <w:rFonts w:asciiTheme="majorBidi" w:hAnsiTheme="majorBidi" w:cstheme="majorBidi"/>
          <w:sz w:val="30"/>
          <w:szCs w:val="30"/>
        </w:rPr>
        <w:t>2564</w:t>
      </w:r>
    </w:p>
    <w:p w14:paraId="18910733" w14:textId="77E2F2CB" w:rsidR="00A15623" w:rsidRPr="00233665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0ECDEBEC" w14:textId="77777777" w:rsidR="00A15623" w:rsidRPr="00DA512A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A512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0CE07FA6" w14:textId="117E7883" w:rsidR="00A15623" w:rsidRPr="002E645D" w:rsidRDefault="00A15623" w:rsidP="00A15623">
      <w:pPr>
        <w:rPr>
          <w:rFonts w:asciiTheme="majorBidi" w:hAnsiTheme="majorBidi" w:cstheme="majorBidi"/>
          <w:spacing w:val="-4"/>
          <w:sz w:val="24"/>
          <w:szCs w:val="24"/>
        </w:rPr>
      </w:pPr>
    </w:p>
    <w:p w14:paraId="3BE1F143" w14:textId="1D6D81E8" w:rsidR="002E645D" w:rsidRPr="002E645D" w:rsidRDefault="002E645D" w:rsidP="002E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E645D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</w:t>
      </w:r>
      <w:r w:rsidR="00041642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="00041642" w:rsidRPr="002E645D">
        <w:rPr>
          <w:rFonts w:asciiTheme="majorBidi" w:hAnsiTheme="majorBidi" w:cstheme="majorBidi"/>
          <w:sz w:val="30"/>
          <w:szCs w:val="30"/>
          <w:cs/>
        </w:rPr>
        <w:t>บริษัทและบริษัทย่อย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เป็นผู้ผลิตและจัดจำหน่ายชาเขียวพร้อมดื่มแบบขวดแก้วคืนขวด โดยบริษัทและบริษัทย่อยต้องปฏิบัติตามเงื่อนไขต่างๆ ที่กำหนดไว้ในสัญญา โดยมีระยะเวลาตั้งแต่วันที่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30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07D1B6EF" w14:textId="43F25408" w:rsidR="001C6187" w:rsidRDefault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4D22DE6D" w14:textId="719C4E4C" w:rsidR="005D70E2" w:rsidRDefault="00F03241" w:rsidP="00F03241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</w:t>
      </w:r>
      <w:r w:rsidR="0083558B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="0083558B" w:rsidRPr="002E645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66A6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เป็นผู้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>ผลิตและจัดจำหน่ายสินค้าภายใต้เครื่องหมายการค้า “</w:t>
      </w:r>
      <w:r w:rsidRPr="00F03241">
        <w:rPr>
          <w:rFonts w:asciiTheme="majorBidi" w:hAnsiTheme="majorBidi" w:cstheme="majorBidi"/>
          <w:spacing w:val="-4"/>
          <w:sz w:val="30"/>
          <w:szCs w:val="30"/>
        </w:rPr>
        <w:t xml:space="preserve">Est” “Sarsi” 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>และ “</w:t>
      </w:r>
      <w:r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03241">
        <w:rPr>
          <w:rFonts w:asciiTheme="majorBidi" w:hAnsiTheme="majorBidi" w:cstheme="majorBidi"/>
          <w:spacing w:val="-4"/>
          <w:sz w:val="30"/>
          <w:szCs w:val="30"/>
        </w:rPr>
        <w:t xml:space="preserve">Plus” </w:t>
      </w:r>
      <w:r w:rsidR="000E66A6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โดยมีระยะเวลา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032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</w:p>
    <w:p w14:paraId="3CA25824" w14:textId="77777777" w:rsidR="000E66A6" w:rsidRDefault="000E66A6" w:rsidP="00F03241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D5F8C2" w14:textId="2ACF009C" w:rsidR="00DA512A" w:rsidRPr="00DA512A" w:rsidRDefault="00DA512A" w:rsidP="00DA512A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บริษัทได้ทำสัญญากับบริษัทที่เกี่ยวข้องแห่งหนึ่งเพื่อ</w:t>
      </w:r>
      <w:r w:rsidR="0083558B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="0083558B" w:rsidRPr="002E645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>เป็นผู้จัดจำหน่ายสินค้าภายใต้ชื่อเครื่องหมายการค้า “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>V-Boos</w:t>
      </w:r>
      <w:r w:rsidR="006A23FE">
        <w:rPr>
          <w:rFonts w:asciiTheme="majorBidi" w:hAnsiTheme="majorBidi" w:cstheme="majorBidi"/>
          <w:spacing w:val="-4"/>
          <w:sz w:val="30"/>
          <w:szCs w:val="30"/>
        </w:rPr>
        <w:t>t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>”</w:t>
      </w:r>
      <w:bookmarkStart w:id="3" w:name="_Hlk78154546"/>
      <w:bookmarkStart w:id="4" w:name="_Hlk78154956"/>
      <w:r w:rsidR="008355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DA512A">
        <w:rPr>
          <w:rFonts w:asciiTheme="majorBidi" w:hAnsiTheme="majorBidi" w:cstheme="majorBidi" w:hint="cs"/>
          <w:spacing w:val="-4"/>
          <w:sz w:val="30"/>
          <w:szCs w:val="30"/>
          <w:cs/>
        </w:rPr>
        <w:t>มีระยะเวลา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>ตั้งแต่วันที่</w:t>
      </w:r>
      <w:bookmarkEnd w:id="3"/>
      <w:bookmarkEnd w:id="4"/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 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DA512A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สัญญาจะมีผล</w:t>
      </w:r>
      <w:r w:rsidRPr="00DA512A">
        <w:rPr>
          <w:rFonts w:asciiTheme="majorBidi" w:hAnsiTheme="majorBidi" w:cstheme="majorBidi" w:hint="cs"/>
          <w:spacing w:val="-4"/>
          <w:sz w:val="30"/>
          <w:szCs w:val="30"/>
          <w:cs/>
        </w:rPr>
        <w:t>ใช้บังคับ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อีกคราวละ </w:t>
      </w:r>
      <w:r w:rsidRPr="00DA512A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DA512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</w:p>
    <w:p w14:paraId="6F62B9F1" w14:textId="77777777" w:rsidR="001C6187" w:rsidRPr="001C6187" w:rsidRDefault="001C6187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3E4ADA50" w14:textId="428E7D1E" w:rsidR="00C143D3" w:rsidRPr="00736C85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736C8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สัญญาบริหารและกระจายสินค้า</w:t>
      </w:r>
    </w:p>
    <w:p w14:paraId="58A6120B" w14:textId="77777777" w:rsidR="00C143D3" w:rsidRPr="00736C85" w:rsidRDefault="00C143D3" w:rsidP="00C143D3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60F07CF" w14:textId="0F478A90" w:rsidR="00C143D3" w:rsidRPr="00736C85" w:rsidRDefault="00C143D3" w:rsidP="00C143D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C22C2" w:rsidRPr="00736C85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ทำสัญญาบริหารและกระจายสินค้าหัวเชื้อและไซรัปเครื่องดื่มชาเขียวกับบริษัทที่เกี่ยวข้องแห่งหนึ่ง </w:t>
      </w:r>
      <w:r w:rsidR="006C22C2" w:rsidRPr="00736C85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สัญญาสิ้นสุดไปเมื่อ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841CAB" w:rsidRPr="00736C8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ปัจจุบันต่อ</w:t>
      </w:r>
      <w:r w:rsidR="002C796A" w:rsidRPr="00736C85">
        <w:rPr>
          <w:rFonts w:asciiTheme="majorBidi" w:hAnsiTheme="majorBidi" w:cstheme="majorBidi" w:hint="cs"/>
          <w:spacing w:val="-4"/>
          <w:sz w:val="30"/>
          <w:szCs w:val="30"/>
          <w:cs/>
        </w:rPr>
        <w:t>อายุ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สัญญาอีก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924C34" w:rsidRPr="00736C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 </w:t>
      </w:r>
      <w:r w:rsidR="00F66287" w:rsidRPr="00736C85">
        <w:rPr>
          <w:rFonts w:asciiTheme="majorBidi" w:hAnsiTheme="majorBidi" w:cstheme="majorBidi" w:hint="cs"/>
          <w:spacing w:val="-4"/>
          <w:sz w:val="30"/>
          <w:szCs w:val="30"/>
          <w:cs/>
        </w:rPr>
        <w:t>มีผลนับ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 w:rsidR="00924C34" w:rsidRPr="00736C85">
        <w:rPr>
          <w:rFonts w:asciiTheme="majorBidi" w:hAnsiTheme="majorBidi" w:cstheme="majorBidi"/>
          <w:spacing w:val="-4"/>
          <w:sz w:val="30"/>
          <w:szCs w:val="30"/>
        </w:rPr>
        <w:br/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กรกฎาคม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</w:p>
    <w:p w14:paraId="31BE0E16" w14:textId="010DB3F3" w:rsidR="00794836" w:rsidRDefault="00794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</w:p>
    <w:p w14:paraId="3B716E39" w14:textId="77777777" w:rsidR="00736C85" w:rsidRDefault="00736C85" w:rsidP="00736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26B23">
        <w:rPr>
          <w:rFonts w:asciiTheme="majorBidi" w:hAnsiTheme="majorBidi"/>
          <w:i/>
          <w:iCs/>
          <w:sz w:val="30"/>
          <w:szCs w:val="30"/>
          <w:cs/>
        </w:rPr>
        <w:t>สัญญาซื้อขาย</w:t>
      </w:r>
    </w:p>
    <w:p w14:paraId="099E53F5" w14:textId="77777777" w:rsidR="00736C85" w:rsidRPr="00F316AD" w:rsidRDefault="00736C85" w:rsidP="00736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1A0789EA" w14:textId="716EDAB8" w:rsidR="00736C85" w:rsidRDefault="00736C85" w:rsidP="00736C85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736C85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ทำสัญญาซื้อขายวัสดุเหลือใช้กับบริษัทที่เกี่ยวข้อง</w:t>
      </w:r>
      <w:r w:rsidR="0086572E">
        <w:rPr>
          <w:rFonts w:asciiTheme="majorBidi" w:hAnsiTheme="majorBidi" w:cstheme="majorBidi" w:hint="cs"/>
          <w:spacing w:val="-4"/>
          <w:sz w:val="30"/>
          <w:szCs w:val="30"/>
          <w:cs/>
        </w:rPr>
        <w:t>กัน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736C85">
        <w:rPr>
          <w:rFonts w:asciiTheme="majorBidi" w:hAnsiTheme="majorBidi" w:cstheme="majorBidi" w:hint="cs"/>
          <w:spacing w:val="-4"/>
          <w:sz w:val="30"/>
          <w:szCs w:val="30"/>
          <w:cs/>
        </w:rPr>
        <w:t>มี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ระยะเวลาตั้งแต่วันที่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736C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736C85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14906DAB" w14:textId="77777777" w:rsidR="002E645D" w:rsidRPr="002E645D" w:rsidRDefault="002E645D" w:rsidP="002E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E645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สัญญาจ้างจัดกิจกรรมด้านการตลาด ประชาสัมพันธ์ และส่งเสริมการจำหน่ายสินค้า</w:t>
      </w:r>
    </w:p>
    <w:p w14:paraId="03CBE808" w14:textId="77777777" w:rsidR="002E645D" w:rsidRPr="001C6187" w:rsidRDefault="002E645D" w:rsidP="002E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40912325" w14:textId="205AEF9F" w:rsidR="002E645D" w:rsidRPr="002E645D" w:rsidRDefault="002E645D" w:rsidP="002E645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645D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</w:t>
      </w:r>
      <w:r w:rsidRPr="002E645D">
        <w:rPr>
          <w:rFonts w:asciiTheme="majorBidi" w:hAnsiTheme="majorBidi" w:cstheme="majorBidi" w:hint="cs"/>
          <w:sz w:val="30"/>
          <w:szCs w:val="30"/>
          <w:cs/>
        </w:rPr>
        <w:t>งเพื่อ</w:t>
      </w:r>
      <w:r w:rsidRPr="002E645D">
        <w:rPr>
          <w:rFonts w:asciiTheme="majorBidi" w:hAnsiTheme="majorBidi" w:cstheme="majorBidi"/>
          <w:sz w:val="30"/>
          <w:szCs w:val="30"/>
          <w:cs/>
        </w:rPr>
        <w:t>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2E645D">
        <w:rPr>
          <w:rFonts w:asciiTheme="majorBidi" w:hAnsiTheme="majorBidi" w:cstheme="majorBidi"/>
          <w:sz w:val="30"/>
          <w:szCs w:val="30"/>
        </w:rPr>
        <w:t xml:space="preserve">Rock Mountain" 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476AB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2E645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476AB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476AB5" w:rsidRPr="00476A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</w:t>
      </w:r>
      <w:r w:rsidR="00476AB5" w:rsidRPr="00476AB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สัญญาจะมีผล</w:t>
      </w:r>
      <w:r w:rsidR="00476AB5" w:rsidRPr="00476AB5">
        <w:rPr>
          <w:rFonts w:asciiTheme="majorBidi" w:hAnsiTheme="majorBidi" w:cstheme="majorBidi" w:hint="cs"/>
          <w:spacing w:val="-4"/>
          <w:sz w:val="30"/>
          <w:szCs w:val="30"/>
          <w:cs/>
        </w:rPr>
        <w:t>ใช้บังคับ</w:t>
      </w:r>
      <w:r w:rsidR="00476AB5" w:rsidRPr="00476AB5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อีกคราวละ </w:t>
      </w:r>
      <w:r w:rsidR="00476AB5" w:rsidRPr="00476AB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76AB5" w:rsidRPr="00476AB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</w:p>
    <w:p w14:paraId="1AFC9503" w14:textId="77777777" w:rsidR="00736C85" w:rsidRPr="00736C85" w:rsidRDefault="00736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</w:p>
    <w:p w14:paraId="403D3F75" w14:textId="77777777" w:rsidR="00C143D3" w:rsidRPr="008B2723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B272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สัญญาการให้บริการให้คำปรึกษา</w:t>
      </w:r>
    </w:p>
    <w:p w14:paraId="03DA38E4" w14:textId="77777777" w:rsidR="00C143D3" w:rsidRPr="008B2723" w:rsidRDefault="00C143D3" w:rsidP="00C143D3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7D27772" w14:textId="5DB2CA1D" w:rsidR="00C143D3" w:rsidRPr="00C143D3" w:rsidRDefault="00C143D3" w:rsidP="0018412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ในการได้มาซึ่งสิทธิในการใช้ซอฟท์แวร์ตามจำนวนสิทธิที่กำหนดโดยสัญญา และได้รับบริการในการบำรุงรักษาระบบ สัญญาสิ้นสุด</w:t>
      </w:r>
      <w:r w:rsidR="00F66287" w:rsidRPr="008B2723">
        <w:rPr>
          <w:rFonts w:asciiTheme="majorBidi" w:hAnsiTheme="majorBidi" w:cstheme="majorBidi" w:hint="cs"/>
          <w:spacing w:val="-4"/>
          <w:sz w:val="30"/>
          <w:szCs w:val="30"/>
          <w:cs/>
        </w:rPr>
        <w:t>ไปเมื่อ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26A12" w:rsidRPr="008B272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126A12" w:rsidRPr="008B272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66287" w:rsidRPr="008B2723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3024D" w:rsidRPr="008B2723">
        <w:rPr>
          <w:rFonts w:asciiTheme="majorBidi" w:hAnsiTheme="majorBidi" w:cstheme="majorBidi" w:hint="cs"/>
          <w:spacing w:val="-4"/>
          <w:sz w:val="30"/>
          <w:szCs w:val="30"/>
          <w:cs/>
        </w:rPr>
        <w:t>ปัจจุบันต่ออายุสัญญา</w:t>
      </w:r>
      <w:r w:rsidR="00F66287" w:rsidRPr="008B2723">
        <w:rPr>
          <w:rFonts w:asciiTheme="majorBidi" w:hAnsiTheme="majorBidi" w:cstheme="majorBidi" w:hint="cs"/>
          <w:spacing w:val="-4"/>
          <w:sz w:val="30"/>
          <w:szCs w:val="30"/>
          <w:cs/>
        </w:rPr>
        <w:t>อีก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41CAB" w:rsidRPr="008B2723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มีผลนับแต่วันที่ </w:t>
      </w:r>
      <w:r w:rsidR="00841CAB" w:rsidRPr="008B2723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841CAB" w:rsidRPr="008B2723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841CAB" w:rsidRPr="008B272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B272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841CAB" w:rsidRPr="008B2723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7DC65F81" w14:textId="22F8BFE3" w:rsidR="00C143D3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13B0F218" w14:textId="1BF800AD"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A07AD5" w:rsidRDefault="005704BD" w:rsidP="004D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CF2ECB" w14:textId="77777777" w:rsidR="001C6187" w:rsidRDefault="00D54614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606A3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582FED" w:rsidRPr="00606A30">
        <w:rPr>
          <w:rFonts w:ascii="Angsana New" w:hAnsi="Angsana New"/>
          <w:spacing w:val="-6"/>
          <w:sz w:val="30"/>
          <w:szCs w:val="30"/>
        </w:rPr>
        <w:t xml:space="preserve">30 </w:t>
      </w:r>
      <w:r w:rsidR="00582FED" w:rsidRPr="00606A3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C66EF" w:rsidRPr="00606A3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9132B" w:rsidRPr="00606A30">
        <w:rPr>
          <w:rFonts w:ascii="Angsana New" w:hAnsi="Angsana New"/>
          <w:spacing w:val="-6"/>
          <w:sz w:val="30"/>
          <w:szCs w:val="30"/>
        </w:rPr>
        <w:t>256</w:t>
      </w:r>
      <w:r w:rsidR="009A087D" w:rsidRPr="00606A30">
        <w:rPr>
          <w:rFonts w:ascii="Angsana New" w:hAnsi="Angsana New"/>
          <w:spacing w:val="-6"/>
          <w:sz w:val="30"/>
          <w:szCs w:val="30"/>
        </w:rPr>
        <w:t>4</w:t>
      </w:r>
      <w:r w:rsidR="000E6A34" w:rsidRPr="00606A30">
        <w:rPr>
          <w:rFonts w:ascii="Angsana New" w:hAnsi="Angsana New"/>
          <w:spacing w:val="-6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 </w:t>
      </w:r>
      <w:r w:rsidR="0028098A" w:rsidRPr="00606A30">
        <w:rPr>
          <w:rFonts w:ascii="Angsana New" w:hAnsi="Angsana New"/>
          <w:spacing w:val="-6"/>
          <w:sz w:val="30"/>
          <w:szCs w:val="30"/>
        </w:rPr>
        <w:t>163.93</w:t>
      </w:r>
      <w:r w:rsidR="000E6A34" w:rsidRPr="00606A30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AC7D97" w:rsidRPr="0028098A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28098A">
        <w:rPr>
          <w:rFonts w:ascii="Angsana New" w:hAnsi="Angsana New"/>
          <w:spacing w:val="-4"/>
          <w:sz w:val="30"/>
          <w:szCs w:val="30"/>
        </w:rPr>
        <w:t>(</w:t>
      </w:r>
      <w:r w:rsidR="0099132B" w:rsidRPr="0028098A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9320DD" w:rsidRPr="0028098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320DD" w:rsidRPr="0028098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99132B" w:rsidRPr="0028098A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C3FE4" w:rsidRPr="0028098A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E310AF" w:rsidRPr="0028098A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7E70" w:rsidRPr="0028098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93229" w:rsidRPr="0028098A">
        <w:rPr>
          <w:rFonts w:ascii="Angsana New" w:hAnsi="Angsana New"/>
          <w:i/>
          <w:iCs/>
          <w:spacing w:val="-4"/>
          <w:sz w:val="30"/>
          <w:szCs w:val="30"/>
        </w:rPr>
        <w:t>242</w:t>
      </w:r>
      <w:r w:rsidR="00D92800" w:rsidRPr="0028098A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593229" w:rsidRPr="0028098A">
        <w:rPr>
          <w:rFonts w:ascii="Angsana New" w:hAnsi="Angsana New"/>
          <w:i/>
          <w:iCs/>
          <w:spacing w:val="-4"/>
          <w:sz w:val="30"/>
          <w:szCs w:val="30"/>
        </w:rPr>
        <w:t>51</w:t>
      </w:r>
      <w:r w:rsidR="00D92800" w:rsidRPr="0028098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310AF" w:rsidRPr="0028098A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28098A">
        <w:rPr>
          <w:rFonts w:ascii="Angsana New" w:hAnsi="Angsana New"/>
          <w:spacing w:val="-4"/>
          <w:sz w:val="30"/>
          <w:szCs w:val="30"/>
        </w:rPr>
        <w:t>)</w:t>
      </w:r>
    </w:p>
    <w:p w14:paraId="453CDA68" w14:textId="77777777" w:rsidR="001C6187" w:rsidRPr="00A07AD5" w:rsidRDefault="001C6187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F042E58" w14:textId="77777777" w:rsidR="001C6187" w:rsidRPr="006B2351" w:rsidRDefault="001C6187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77777777" w:rsidR="001C6187" w:rsidRPr="00A07AD5" w:rsidRDefault="001C6187" w:rsidP="001C6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24"/>
          <w:szCs w:val="24"/>
        </w:rPr>
      </w:pPr>
    </w:p>
    <w:tbl>
      <w:tblPr>
        <w:tblW w:w="9593" w:type="dxa"/>
        <w:tblInd w:w="21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93"/>
        <w:gridCol w:w="1530"/>
        <w:gridCol w:w="180"/>
        <w:gridCol w:w="1440"/>
      </w:tblGrid>
      <w:tr w:rsidR="001C6187" w:rsidRPr="00B126E2" w14:paraId="1963628C" w14:textId="77777777" w:rsidTr="00D02CB3">
        <w:trPr>
          <w:cantSplit/>
          <w:tblHeader/>
        </w:trPr>
        <w:tc>
          <w:tcPr>
            <w:tcW w:w="4950" w:type="dxa"/>
            <w:vAlign w:val="bottom"/>
          </w:tcPr>
          <w:p w14:paraId="7CC0643B" w14:textId="77777777" w:rsidR="001C6187" w:rsidRPr="00EB3618" w:rsidRDefault="001C6187" w:rsidP="00D02CB3">
            <w:pPr>
              <w:pStyle w:val="acctfourfigures"/>
              <w:tabs>
                <w:tab w:val="left" w:pos="720"/>
              </w:tabs>
              <w:spacing w:line="240" w:lineRule="auto"/>
              <w:ind w:left="188" w:firstLine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Pr="00EB36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ดเก้า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93" w:type="dxa"/>
            <w:vAlign w:val="bottom"/>
          </w:tcPr>
          <w:p w14:paraId="7BD22244" w14:textId="77777777" w:rsidR="001C6187" w:rsidRPr="00EB3618" w:rsidRDefault="001C6187" w:rsidP="00726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798E34" w14:textId="77777777" w:rsidR="001C6187" w:rsidRPr="00EB3618" w:rsidRDefault="001C6187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513257" w14:textId="77777777" w:rsidR="001C6187" w:rsidRPr="00EB3618" w:rsidRDefault="001C6187" w:rsidP="007269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04F817" w14:textId="77777777" w:rsidR="001C6187" w:rsidRPr="00EB3618" w:rsidRDefault="001C6187" w:rsidP="00726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CAE64F2" w14:textId="77777777" w:rsidR="001C6187" w:rsidRPr="00EB3618" w:rsidRDefault="001C6187" w:rsidP="00726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C6187" w:rsidRPr="00121F9D" w14:paraId="4C5E0C5C" w14:textId="77777777" w:rsidTr="00D02CB3">
        <w:trPr>
          <w:cantSplit/>
        </w:trPr>
        <w:tc>
          <w:tcPr>
            <w:tcW w:w="4950" w:type="dxa"/>
          </w:tcPr>
          <w:p w14:paraId="14C8450B" w14:textId="77777777" w:rsidR="001C6187" w:rsidRPr="00EB3618" w:rsidRDefault="001C6187" w:rsidP="00D02CB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</w:tcPr>
          <w:p w14:paraId="620D629A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368CA336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6187" w14:paraId="174791C1" w14:textId="77777777" w:rsidTr="00D02CB3">
        <w:trPr>
          <w:cantSplit/>
        </w:trPr>
        <w:tc>
          <w:tcPr>
            <w:tcW w:w="4950" w:type="dxa"/>
          </w:tcPr>
          <w:p w14:paraId="4F0CF2AC" w14:textId="77777777" w:rsidR="001C6187" w:rsidRPr="00EB3618" w:rsidRDefault="001C6187" w:rsidP="00D02CB3">
            <w:pPr>
              <w:spacing w:line="240" w:lineRule="auto"/>
              <w:ind w:left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93" w:type="dxa"/>
          </w:tcPr>
          <w:p w14:paraId="3EC694BD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44F1D9" w14:textId="77777777" w:rsidR="001C6187" w:rsidRPr="00B95FDC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95FD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88</w:t>
            </w:r>
            <w:r w:rsidRPr="00B95FDC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B95FD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791</w:t>
            </w:r>
          </w:p>
        </w:tc>
        <w:tc>
          <w:tcPr>
            <w:tcW w:w="180" w:type="dxa"/>
          </w:tcPr>
          <w:p w14:paraId="66FEEDD8" w14:textId="77777777" w:rsidR="001C6187" w:rsidRPr="00585EBB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75368" w14:textId="77777777" w:rsidR="001C6187" w:rsidRPr="006352EA" w:rsidRDefault="001C6187" w:rsidP="007269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6352EA">
              <w:rPr>
                <w:rFonts w:asciiTheme="majorBidi" w:hAnsiTheme="majorBidi"/>
                <w:sz w:val="30"/>
                <w:szCs w:val="30"/>
                <w:lang w:val="en-US" w:bidi="th-TH"/>
              </w:rPr>
              <w:t>86,520</w:t>
            </w:r>
          </w:p>
        </w:tc>
      </w:tr>
      <w:tr w:rsidR="001C6187" w14:paraId="0DBFF99E" w14:textId="77777777" w:rsidTr="00D02CB3">
        <w:trPr>
          <w:cantSplit/>
        </w:trPr>
        <w:tc>
          <w:tcPr>
            <w:tcW w:w="4950" w:type="dxa"/>
          </w:tcPr>
          <w:p w14:paraId="03626B8B" w14:textId="77777777" w:rsidR="001C6187" w:rsidRPr="00EB3618" w:rsidRDefault="001C6187" w:rsidP="00D02CB3">
            <w:pPr>
              <w:spacing w:line="240" w:lineRule="auto"/>
              <w:ind w:left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93" w:type="dxa"/>
          </w:tcPr>
          <w:p w14:paraId="71C47521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8CE77B0" w14:textId="7B695811" w:rsidR="001C6187" w:rsidRPr="00337886" w:rsidRDefault="001C6187" w:rsidP="00B95FD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7886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74469">
              <w:rPr>
                <w:rFonts w:asciiTheme="majorBidi" w:hAnsiTheme="majorBidi"/>
                <w:sz w:val="30"/>
                <w:szCs w:val="30"/>
                <w:lang w:bidi="th-TH"/>
              </w:rPr>
              <w:t>27,1</w:t>
            </w:r>
            <w:r w:rsidR="00ED6DA7">
              <w:rPr>
                <w:rFonts w:asciiTheme="majorBidi" w:hAnsiTheme="majorBidi"/>
                <w:sz w:val="30"/>
                <w:szCs w:val="30"/>
                <w:lang w:bidi="th-TH"/>
              </w:rPr>
              <w:t>30</w:t>
            </w:r>
            <w:r w:rsidRPr="00337886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D268CA" w14:textId="77777777" w:rsidR="001C6187" w:rsidRPr="00337886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0ADCA7" w14:textId="1F17FD13" w:rsidR="001C6187" w:rsidRPr="00337886" w:rsidRDefault="001C6187" w:rsidP="007269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7886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74469">
              <w:rPr>
                <w:rFonts w:asciiTheme="majorBidi" w:hAnsiTheme="majorBidi"/>
                <w:sz w:val="30"/>
                <w:szCs w:val="30"/>
                <w:lang w:bidi="th-TH"/>
              </w:rPr>
              <w:t>27,073</w:t>
            </w:r>
            <w:r w:rsidRPr="00337886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C6187" w14:paraId="6873C0D4" w14:textId="77777777" w:rsidTr="00D02CB3">
        <w:trPr>
          <w:cantSplit/>
        </w:trPr>
        <w:tc>
          <w:tcPr>
            <w:tcW w:w="4950" w:type="dxa"/>
          </w:tcPr>
          <w:p w14:paraId="18D7DB1F" w14:textId="77777777" w:rsidR="001C6187" w:rsidRPr="00E277FD" w:rsidRDefault="001C6187" w:rsidP="00D02CB3">
            <w:pPr>
              <w:spacing w:line="240" w:lineRule="auto"/>
              <w:ind w:left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  <w:r w:rsidRPr="00E277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493" w:type="dxa"/>
          </w:tcPr>
          <w:p w14:paraId="2BFDFAFF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92CE18" w14:textId="77777777" w:rsidR="001C6187" w:rsidRPr="00585EBB" w:rsidRDefault="001C6187" w:rsidP="00B95FD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B32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32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FF9572C" w14:textId="77777777" w:rsidR="001C6187" w:rsidRPr="00585EBB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91EE67" w14:textId="77777777" w:rsidR="001C6187" w:rsidRPr="00585EBB" w:rsidRDefault="001C6187" w:rsidP="007269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B32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B32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C6187" w14:paraId="788418EE" w14:textId="77777777" w:rsidTr="00D02CB3">
        <w:trPr>
          <w:cantSplit/>
        </w:trPr>
        <w:tc>
          <w:tcPr>
            <w:tcW w:w="4950" w:type="dxa"/>
          </w:tcPr>
          <w:p w14:paraId="3BB975EF" w14:textId="77777777" w:rsidR="001C6187" w:rsidRPr="00E277FD" w:rsidRDefault="001C6187" w:rsidP="00D02CB3">
            <w:pPr>
              <w:spacing w:line="240" w:lineRule="auto"/>
              <w:ind w:left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493" w:type="dxa"/>
          </w:tcPr>
          <w:p w14:paraId="54EE2166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841C26" w14:textId="3583CA31" w:rsidR="001C6187" w:rsidRPr="00B54D2E" w:rsidRDefault="00B54D2E" w:rsidP="00B95FDC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</w:t>
            </w:r>
            <w:r w:rsidRPr="00B95FDC">
              <w:rPr>
                <w:rFonts w:asciiTheme="majorBidi" w:hAnsiTheme="majorBidi"/>
                <w:sz w:val="30"/>
                <w:szCs w:val="30"/>
                <w:lang w:bidi="th-TH"/>
              </w:rPr>
              <w:t>415</w:t>
            </w:r>
          </w:p>
        </w:tc>
        <w:tc>
          <w:tcPr>
            <w:tcW w:w="180" w:type="dxa"/>
          </w:tcPr>
          <w:p w14:paraId="3D38AC54" w14:textId="77777777" w:rsidR="001C6187" w:rsidRPr="00585EBB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37FA24" w14:textId="05583C67" w:rsidR="001C6187" w:rsidRPr="00585EBB" w:rsidRDefault="00B54D2E" w:rsidP="00B95F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</w:t>
            </w:r>
            <w:r w:rsidRPr="00B95FDC">
              <w:rPr>
                <w:rFonts w:asciiTheme="majorBidi" w:hAnsiTheme="majorBidi"/>
                <w:sz w:val="30"/>
                <w:szCs w:val="30"/>
                <w:lang w:val="en-US" w:bidi="th-TH"/>
              </w:rPr>
              <w:t>415</w:t>
            </w:r>
          </w:p>
        </w:tc>
      </w:tr>
    </w:tbl>
    <w:p w14:paraId="19E62261" w14:textId="18EBAE9F" w:rsidR="00F96299" w:rsidRDefault="00F96299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496C82E" w14:textId="77777777" w:rsidR="00F96299" w:rsidRDefault="00F96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76C8B148" w14:textId="1E74410C" w:rsidR="00F96299" w:rsidRDefault="00F96299" w:rsidP="00F96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1CB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D81CB4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D81CB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F02FB7" w14:textId="77777777" w:rsidR="00F96299" w:rsidRPr="00D81CB4" w:rsidRDefault="00F96299" w:rsidP="00F96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990"/>
        <w:gridCol w:w="1530"/>
        <w:gridCol w:w="181"/>
        <w:gridCol w:w="1439"/>
      </w:tblGrid>
      <w:tr w:rsidR="00F96299" w:rsidRPr="00BB6272" w14:paraId="1F7C0A20" w14:textId="77777777" w:rsidTr="00F56F4F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06E791F" w14:textId="77777777" w:rsidR="00F96299" w:rsidRPr="009B6F20" w:rsidRDefault="00F96299" w:rsidP="00F56F4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BB6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929566F" w14:textId="77777777" w:rsidR="00F96299" w:rsidRPr="009B6F20" w:rsidRDefault="00F96299" w:rsidP="00F56F4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1E58E54" w14:textId="77777777" w:rsidR="00F96299" w:rsidRPr="00BB6272" w:rsidRDefault="00F96299" w:rsidP="00F56F4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6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E921A96" w14:textId="77777777" w:rsidR="00F96299" w:rsidRPr="00BB6272" w:rsidRDefault="00F96299" w:rsidP="00F56F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612BFD1" w14:textId="77777777" w:rsidR="00F96299" w:rsidRPr="00BB6272" w:rsidRDefault="00F96299" w:rsidP="00F56F4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85567CE" w14:textId="77777777" w:rsidR="00F96299" w:rsidRPr="00BB6272" w:rsidRDefault="00F96299" w:rsidP="00F56F4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96299" w:rsidRPr="009B6F20" w14:paraId="76E9291B" w14:textId="77777777" w:rsidTr="00F56F4F">
        <w:trPr>
          <w:cantSplit/>
          <w:trHeight w:val="20"/>
        </w:trPr>
        <w:tc>
          <w:tcPr>
            <w:tcW w:w="5130" w:type="dxa"/>
          </w:tcPr>
          <w:p w14:paraId="749D419E" w14:textId="77777777" w:rsidR="00F96299" w:rsidRPr="00BB6272" w:rsidRDefault="00F96299" w:rsidP="00F5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B3BFD" w14:textId="77777777" w:rsidR="00F96299" w:rsidRPr="009B6F20" w:rsidRDefault="00F96299" w:rsidP="00F56F4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Pr="00BB627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3150" w:type="dxa"/>
            <w:gridSpan w:val="3"/>
          </w:tcPr>
          <w:p w14:paraId="0E6940D7" w14:textId="77777777" w:rsidR="00F96299" w:rsidRPr="009B6F20" w:rsidRDefault="00F96299" w:rsidP="00F56F4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6299" w:rsidRPr="00970D6C" w14:paraId="455E6C11" w14:textId="77777777" w:rsidTr="00F56F4F">
        <w:trPr>
          <w:cantSplit/>
          <w:trHeight w:val="20"/>
        </w:trPr>
        <w:tc>
          <w:tcPr>
            <w:tcW w:w="5130" w:type="dxa"/>
            <w:shd w:val="clear" w:color="auto" w:fill="auto"/>
          </w:tcPr>
          <w:p w14:paraId="69DAE911" w14:textId="77777777" w:rsidR="00F96299" w:rsidRPr="00970D6C" w:rsidRDefault="00F96299" w:rsidP="00F56F4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D6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70D6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70D6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970D6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0D6C">
              <w:rPr>
                <w:rFonts w:ascii="Angsana New" w:hAnsi="Angsana New"/>
                <w:sz w:val="30"/>
                <w:szCs w:val="30"/>
              </w:rPr>
              <w:t>3</w:t>
            </w:r>
            <w:r w:rsidRPr="00970D6C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E2C1F8C" w14:textId="7D8CA8FA" w:rsidR="00F96299" w:rsidRPr="004922EC" w:rsidRDefault="004922EC" w:rsidP="00F56F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2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DC306B0" w14:textId="77777777" w:rsidR="00F96299" w:rsidRPr="00970D6C" w:rsidRDefault="00F96299" w:rsidP="00F56F4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0D6C"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E47D0E" w14:textId="77777777" w:rsidR="00F96299" w:rsidRPr="00970D6C" w:rsidRDefault="00F96299" w:rsidP="00F56F4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19E6A3C" w14:textId="77777777" w:rsidR="00F96299" w:rsidRPr="00970D6C" w:rsidRDefault="00F96299" w:rsidP="00F56F4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0D6C"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F96299" w:rsidRPr="00970D6C" w14:paraId="330AB2F1" w14:textId="77777777" w:rsidTr="00F56F4F">
        <w:trPr>
          <w:cantSplit/>
          <w:trHeight w:val="20"/>
        </w:trPr>
        <w:tc>
          <w:tcPr>
            <w:tcW w:w="5130" w:type="dxa"/>
            <w:shd w:val="clear" w:color="auto" w:fill="auto"/>
          </w:tcPr>
          <w:p w14:paraId="5264B412" w14:textId="77777777" w:rsidR="00F96299" w:rsidRPr="006A4BE7" w:rsidRDefault="00F96299" w:rsidP="00F56F4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BE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7C5D05F4" w14:textId="77777777" w:rsidR="00F96299" w:rsidRPr="00970D6C" w:rsidRDefault="00F96299" w:rsidP="00F56F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7BA65AB" w14:textId="54F89AF8" w:rsidR="00F96299" w:rsidRPr="00970D6C" w:rsidRDefault="00DA2AB7" w:rsidP="00F56F4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25,140</w:t>
            </w:r>
          </w:p>
        </w:tc>
        <w:tc>
          <w:tcPr>
            <w:tcW w:w="181" w:type="dxa"/>
            <w:shd w:val="clear" w:color="auto" w:fill="auto"/>
          </w:tcPr>
          <w:p w14:paraId="64DB06B1" w14:textId="77777777" w:rsidR="00F96299" w:rsidRPr="00970D6C" w:rsidRDefault="00F96299" w:rsidP="00F56F4F">
            <w:pPr>
              <w:pStyle w:val="acctfourfigures"/>
              <w:tabs>
                <w:tab w:val="decimal" w:pos="996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19CAFA2" w14:textId="79FBBA2D" w:rsidR="00F96299" w:rsidRPr="00970D6C" w:rsidRDefault="00DA2AB7" w:rsidP="00F56F4F">
            <w:pPr>
              <w:pStyle w:val="acctfourfigures"/>
              <w:tabs>
                <w:tab w:val="clear" w:pos="765"/>
                <w:tab w:val="decimal" w:pos="996"/>
                <w:tab w:val="decimal" w:pos="109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25,140</w:t>
            </w:r>
          </w:p>
        </w:tc>
      </w:tr>
      <w:tr w:rsidR="00F96299" w:rsidRPr="00D81CB4" w14:paraId="7206C2DB" w14:textId="77777777" w:rsidTr="00F56F4F">
        <w:trPr>
          <w:cantSplit/>
          <w:trHeight w:val="20"/>
        </w:trPr>
        <w:tc>
          <w:tcPr>
            <w:tcW w:w="5130" w:type="dxa"/>
          </w:tcPr>
          <w:p w14:paraId="3C7FA044" w14:textId="77777777" w:rsidR="00F96299" w:rsidRPr="00BB6272" w:rsidRDefault="00F96299" w:rsidP="00F56F4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6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B627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07342CF2" w14:textId="77777777" w:rsidR="00F96299" w:rsidRPr="009B6F20" w:rsidRDefault="00F96299" w:rsidP="00F56F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ACE407" w14:textId="39C81073" w:rsidR="00F96299" w:rsidRPr="00D81CB4" w:rsidRDefault="00F96299" w:rsidP="00F56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A2AB7">
              <w:rPr>
                <w:rFonts w:ascii="Angsana New" w:hAnsi="Angsana New"/>
                <w:sz w:val="30"/>
                <w:szCs w:val="30"/>
                <w:lang w:bidi="th-TH"/>
              </w:rPr>
              <w:t>61,801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3EB4CF83" w14:textId="77777777" w:rsidR="00F96299" w:rsidRPr="00D81CB4" w:rsidRDefault="00F96299" w:rsidP="00F56F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989AEE1" w14:textId="468BA5CE" w:rsidR="00F96299" w:rsidRPr="00D81CB4" w:rsidRDefault="00F96299" w:rsidP="00F56F4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A2AB7">
              <w:rPr>
                <w:rFonts w:ascii="Angsana New" w:hAnsi="Angsana New"/>
                <w:sz w:val="30"/>
                <w:szCs w:val="30"/>
                <w:lang w:bidi="th-TH"/>
              </w:rPr>
              <w:t>60,948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F96299" w:rsidRPr="00D81CB4" w14:paraId="2D113336" w14:textId="77777777" w:rsidTr="00F56F4F">
        <w:trPr>
          <w:cantSplit/>
          <w:trHeight w:val="20"/>
        </w:trPr>
        <w:tc>
          <w:tcPr>
            <w:tcW w:w="5130" w:type="dxa"/>
            <w:vAlign w:val="bottom"/>
          </w:tcPr>
          <w:p w14:paraId="086E3297" w14:textId="49F32955" w:rsidR="00F96299" w:rsidRPr="00BB6272" w:rsidRDefault="00F96299" w:rsidP="00F56F4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B6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0697750B" w14:textId="77777777" w:rsidR="00F96299" w:rsidRPr="009B6F20" w:rsidRDefault="00F96299" w:rsidP="00F56F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1E495" w14:textId="66D4954E" w:rsidR="00F96299" w:rsidRPr="00D81CB4" w:rsidRDefault="00DA2AB7" w:rsidP="00F56F4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297,760</w:t>
            </w:r>
          </w:p>
        </w:tc>
        <w:tc>
          <w:tcPr>
            <w:tcW w:w="181" w:type="dxa"/>
          </w:tcPr>
          <w:p w14:paraId="5B5B342B" w14:textId="77777777" w:rsidR="00F96299" w:rsidRPr="00D81CB4" w:rsidRDefault="00F96299" w:rsidP="00F56F4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D4231" w14:textId="245F5436" w:rsidR="00F96299" w:rsidRPr="00D81CB4" w:rsidRDefault="00DA2AB7" w:rsidP="00F56F4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293,742</w:t>
            </w:r>
          </w:p>
        </w:tc>
      </w:tr>
    </w:tbl>
    <w:p w14:paraId="587BC2BB" w14:textId="77777777" w:rsidR="00A07AD5" w:rsidRPr="00A07AD5" w:rsidRDefault="00A07AD5" w:rsidP="00A0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96B255E" w14:textId="77777777" w:rsidR="001C6187" w:rsidRPr="00356084" w:rsidRDefault="001C6187" w:rsidP="001C6187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6E85341A" w14:textId="77777777" w:rsidR="001C6187" w:rsidRPr="00D36B78" w:rsidRDefault="001C6187" w:rsidP="001C6187">
      <w:pPr>
        <w:spacing w:line="240" w:lineRule="auto"/>
        <w:rPr>
          <w:rFonts w:ascii="Angsana New" w:hAnsi="Angsana New"/>
          <w:sz w:val="2"/>
          <w:szCs w:val="2"/>
        </w:rPr>
      </w:pPr>
    </w:p>
    <w:p w14:paraId="072CC90D" w14:textId="6B0498A9" w:rsidR="001C6187" w:rsidRPr="00F210EA" w:rsidRDefault="00F96299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1C6187">
        <w:rPr>
          <w:rFonts w:ascii="Angsana New" w:hAnsi="Angsana New" w:cs="Angsana New"/>
          <w:b/>
          <w:bCs/>
          <w:sz w:val="30"/>
          <w:szCs w:val="30"/>
        </w:rPr>
        <w:tab/>
      </w:r>
      <w:r w:rsidR="001C6187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5C29B816" w14:textId="77777777" w:rsidR="001C6187" w:rsidRDefault="001C6187" w:rsidP="001C6187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787FEF4" w14:textId="77777777" w:rsidR="001C6187" w:rsidRDefault="001C6187" w:rsidP="001C618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>
        <w:rPr>
          <w:rFonts w:ascii="Angsana New" w:hAnsi="Angsana New" w:hint="cs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กลุ่มบริษัทโดยสรุปมีดังนี้ </w:t>
      </w:r>
    </w:p>
    <w:p w14:paraId="474CC41C" w14:textId="77777777" w:rsidR="001C6187" w:rsidRDefault="001C6187" w:rsidP="001C6187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1871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  <w:t xml:space="preserve">     ธุรกิจเครื่องดื่มประเภทอัดลม ผลิตและจัดจำหน่ายเครื่องดื่มน้ำอัดลม และเครื่องดื่มเกลือแร่</w:t>
      </w:r>
      <w:r>
        <w:rPr>
          <w:rFonts w:ascii="Angsana New" w:hAnsi="Angsana New" w:hint="cs"/>
          <w:sz w:val="30"/>
          <w:szCs w:val="30"/>
          <w:cs/>
        </w:rPr>
        <w:br/>
        <w:t>รวมถึงเป็นผู้จัดจำหน่ายโซดา</w:t>
      </w:r>
    </w:p>
    <w:p w14:paraId="670C4E78" w14:textId="77777777" w:rsidR="001C6187" w:rsidRDefault="001C6187" w:rsidP="001C6187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1871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pacing w:val="-4"/>
          <w:sz w:val="30"/>
          <w:szCs w:val="30"/>
          <w:cs/>
        </w:rPr>
        <w:t>ธุรกิจเครื่องดื่มประเภทไม่อัดลม ผลิตและจำหน่ายน้ำดื่ม เครื่องดื่มบำรุงกำลังและเครื่องดื่มชนิดอื่น</w:t>
      </w:r>
      <w:r>
        <w:rPr>
          <w:rFonts w:ascii="Angsana New" w:hAnsi="Angsana New" w:hint="cs"/>
          <w:sz w:val="30"/>
          <w:szCs w:val="30"/>
          <w:cs/>
        </w:rPr>
        <w:br/>
        <w:t>รวมถึงเป็นผู้จัดจำหน่ายชา</w:t>
      </w:r>
    </w:p>
    <w:p w14:paraId="356336C9" w14:textId="760BE519" w:rsidR="001C6187" w:rsidRDefault="001C6187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291DB8" w14:textId="77777777" w:rsidR="006F5886" w:rsidRDefault="006F5886" w:rsidP="006F58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ไม่มีส่วนงานการดำเนินงานอื่นใดที่เข้าเกณฑ์เชิงปริมาณเพื่อกำหนดส่วนงานที่รายงานใน</w:t>
      </w:r>
      <w:r w:rsidRPr="006C333A">
        <w:rPr>
          <w:rFonts w:ascii="Angsana New" w:hAnsi="Angsana New"/>
          <w:sz w:val="30"/>
          <w:szCs w:val="30"/>
          <w:cs/>
        </w:rPr>
        <w:t xml:space="preserve">ปี </w:t>
      </w:r>
      <w:r w:rsidRPr="006C333A">
        <w:rPr>
          <w:rFonts w:ascii="Angsana New" w:hAnsi="Angsana New"/>
          <w:sz w:val="30"/>
          <w:szCs w:val="30"/>
        </w:rPr>
        <w:t xml:space="preserve">2564 </w:t>
      </w:r>
      <w:r w:rsidRPr="006C333A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6C333A">
        <w:rPr>
          <w:rFonts w:ascii="Angsana New" w:hAnsi="Angsana New"/>
          <w:sz w:val="30"/>
          <w:szCs w:val="30"/>
        </w:rPr>
        <w:t>2563</w:t>
      </w:r>
    </w:p>
    <w:p w14:paraId="3365FFCD" w14:textId="77777777" w:rsidR="006F5886" w:rsidRDefault="006F5886" w:rsidP="006F58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B131AC9" w14:textId="77777777" w:rsidR="006F5886" w:rsidRDefault="006F5886" w:rsidP="006F58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ของแต่ละส่วนงาน</w:t>
      </w:r>
      <w:r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Pr="006811C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160D71C" w14:textId="77777777" w:rsidR="006F5886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38BF2B8" w14:textId="231345A3" w:rsidR="006C313C" w:rsidRPr="0092617E" w:rsidRDefault="00AD5CAC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AEB685F" w14:textId="77777777"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F56F4F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691" w:right="1019" w:bottom="576" w:left="1152" w:header="720" w:footer="720" w:gutter="0"/>
          <w:paperSrc w:first="15" w:other="15"/>
          <w:pgNumType w:start="13"/>
          <w:cols w:space="720"/>
          <w:docGrid w:linePitch="245"/>
        </w:sectPr>
      </w:pPr>
    </w:p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4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33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E4373B" w:rsidRPr="00356084" w14:paraId="4AE0E27A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579AD7AF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6A5145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356084" w14:paraId="79695FD6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03E821EC" w14:textId="484D0E75" w:rsidR="00E4373B" w:rsidRPr="00356084" w:rsidRDefault="00E4373B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6A1F8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801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B201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52BAF15D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8CA62E9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3741749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6522869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8914DF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4373B" w:rsidRPr="00171211" w14:paraId="36203D74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38D4B" w14:textId="77777777" w:rsidR="006F5886" w:rsidRDefault="006F5886" w:rsidP="006F5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5A8E83DC" w14:textId="14602A8D" w:rsidR="00E4373B" w:rsidRPr="00356084" w:rsidRDefault="006F5886" w:rsidP="006F5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90672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657726" w14:textId="4F3070ED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8B9A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9513F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182FFD" w14:textId="28290ECB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5C65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01EBC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C6D1BF" w14:textId="2E1EAD03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9539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AFD553E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B7D0F2" w14:textId="5607F98C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gridSpan w:val="2"/>
          </w:tcPr>
          <w:p w14:paraId="5DD7A3A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48054494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AD883F" w14:textId="33BBD5C9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509F2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56660DA9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71CFF" w14:textId="0D24C353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373B" w:rsidRPr="00171211" w14:paraId="044B37A1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</w:tcPr>
          <w:p w14:paraId="0DE252B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3E8B626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4373B" w:rsidRPr="00171211" w14:paraId="46ECF35E" w14:textId="77777777" w:rsidTr="00F03AEB">
        <w:tc>
          <w:tcPr>
            <w:tcW w:w="37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1DB0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C769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E003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AAF1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B19C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58079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8C73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2FA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FE1C26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2EB0ED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4C41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2028D2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619A" w:rsidRPr="00171211" w14:paraId="4DF5F8FA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4148D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37ACD" w14:textId="733D32B1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AF47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286CD" w14:textId="07E860E9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321AD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21AD2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3812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5DCF6" w14:textId="3CF74B2C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A9BB6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486DC" w14:textId="7DFB16CC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4,725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6FC6756B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B937F5C" w14:textId="0896BC4F" w:rsidR="00E0619A" w:rsidRPr="00F04D06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9BF11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4373D66D" w14:textId="13F898EA" w:rsidR="00E0619A" w:rsidRPr="00F04D06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8,217</w:t>
            </w:r>
          </w:p>
        </w:tc>
      </w:tr>
      <w:tr w:rsidR="00E0619A" w:rsidRPr="00171211" w14:paraId="1B6C888E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D5F71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35CF9" w14:textId="7F937298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29E16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7A5D5" w14:textId="70F45F21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21AD2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1AF52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FDFEA" w14:textId="47607073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E90D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277C9" w14:textId="22887B01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4,725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1A083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B5BDC" w14:textId="3131645A" w:rsidR="00E0619A" w:rsidRPr="00F04D06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FF43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C8E4" w14:textId="312F9043" w:rsidR="00E0619A" w:rsidRPr="00F04D06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8,217</w:t>
            </w:r>
          </w:p>
        </w:tc>
      </w:tr>
      <w:tr w:rsidR="00E0619A" w:rsidRPr="00171211" w14:paraId="73D352EB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BF6C21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A3FED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4313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09373" w14:textId="77777777" w:rsidR="00E0619A" w:rsidRPr="003541A3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6A6A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00A7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878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9DF96A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3762F0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37F6D90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02E2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0027040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619A" w:rsidRPr="00171211" w14:paraId="1129929E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20E64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22FF39C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18721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9E691" w14:textId="77777777" w:rsidR="00E0619A" w:rsidRPr="003541A3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F98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D79A5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9D86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FF892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33CD38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F8B3398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7010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40FEFC8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619A" w:rsidRPr="00171211" w14:paraId="2CCC6E43" w14:textId="77777777" w:rsidTr="00413B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EA8241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993BCB2" w14:textId="36E7C660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AE4A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3E2283E" w14:textId="2C37A534" w:rsidR="00E0619A" w:rsidRPr="003541A3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3,492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EA2F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2FEDA0" w14:textId="1B1F5AFF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BD68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231813" w14:textId="5FB4AF2F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/>
                <w:sz w:val="30"/>
                <w:szCs w:val="30"/>
              </w:rPr>
              <w:t>4,725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95F487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376D27CC" w14:textId="4FD6A795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C9A0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FCD94A6" w14:textId="1197A2AF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8,217</w:t>
            </w:r>
          </w:p>
        </w:tc>
      </w:tr>
      <w:tr w:rsidR="00E0619A" w:rsidRPr="00171211" w14:paraId="37EBBA8D" w14:textId="77777777" w:rsidTr="00413B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AEBE88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0381A" w14:textId="74B21056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F5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5D3AD" w14:textId="658B4641" w:rsidR="00E0619A" w:rsidRPr="003541A3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6812B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628FC" w14:textId="1CF2A7A7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27A2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054C2" w14:textId="044E8FC6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513EC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1D0675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318B49F" w14:textId="78E7E58D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5E69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59FC1CDA" w14:textId="5FC6F25E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0619A" w:rsidRPr="00171211" w14:paraId="6A78A6D8" w14:textId="77777777" w:rsidTr="00413B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60878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BBA0E" w14:textId="2550EFA7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D8288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54DE8" w14:textId="1900888D" w:rsidR="00E0619A" w:rsidRPr="003541A3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3,492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AA77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6F5BD" w14:textId="5AD60785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E436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BB369" w14:textId="55049B2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4,725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A7E8E73" w14:textId="77777777" w:rsidR="00E0619A" w:rsidRPr="0021438A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B9A50" w14:textId="77E0E553" w:rsidR="00E0619A" w:rsidRPr="0021438A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B9BF3" w14:textId="77777777" w:rsidR="00E0619A" w:rsidRPr="0021438A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A652F" w14:textId="17F71DA8" w:rsidR="00E0619A" w:rsidRPr="0021438A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8,217</w:t>
            </w:r>
          </w:p>
        </w:tc>
      </w:tr>
      <w:tr w:rsidR="00E0619A" w:rsidRPr="00171211" w14:paraId="65EF5729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5A68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F25EC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A30E2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24A56" w14:textId="77777777" w:rsidR="00E0619A" w:rsidRPr="003541A3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7F0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771A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EC28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63A839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0C398FEA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1752CB7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55F3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0C319A0B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619A" w:rsidRPr="00171211" w14:paraId="6AF54011" w14:textId="77777777" w:rsidTr="00F03AE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75" w14:textId="708FE49E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585EBB" w:rsidRPr="00585EB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EAAD2" w14:textId="4F4869CA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C1C99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1D90C" w14:textId="3221BE6D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756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5CF29" w14:textId="45BD4ABD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9155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45BFC" w14:textId="6138EDD3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E8777E">
              <w:rPr>
                <w:rFonts w:ascii="Angsana New" w:hAnsi="Angsana New"/>
                <w:sz w:val="30"/>
                <w:szCs w:val="30"/>
              </w:rPr>
              <w:t>1,907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CA9A0EC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28F576D" w14:textId="210ECD17" w:rsidR="00E0619A" w:rsidRPr="00171211" w:rsidRDefault="00F210E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9B45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5280284" w14:textId="154C1FB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2,465</w:t>
            </w:r>
          </w:p>
        </w:tc>
      </w:tr>
      <w:tr w:rsidR="00E0619A" w:rsidRPr="00171211" w14:paraId="73D3D0BD" w14:textId="77777777" w:rsidTr="00F03AE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BC4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E72B8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3B38C" w14:textId="77777777" w:rsidR="00E0619A" w:rsidRPr="00171211" w:rsidRDefault="00E0619A" w:rsidP="00E0619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BA5E6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508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735ED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C6C8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BA5E6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FB826E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8FDD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EE7FB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A55C5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19A" w:rsidRPr="00171211" w14:paraId="3B78C6C7" w14:textId="77777777" w:rsidTr="00F03AE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BD4C7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50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EA259" w14:textId="29E1AE2C" w:rsidR="00E0619A" w:rsidRPr="00171211" w:rsidRDefault="00E54365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6F1D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7D5B1" w14:textId="18BE45A1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D96F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50810" w14:textId="2E1C4E80" w:rsidR="00E0619A" w:rsidRPr="00171211" w:rsidRDefault="00E54365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21E2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7AD4D" w14:textId="11180395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0CF0206B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3185A40" w14:textId="2CF5EDFB" w:rsidR="00E0619A" w:rsidRPr="00171211" w:rsidRDefault="00E54365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B2E9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47484B2D" w14:textId="74D51B9F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148</w:t>
            </w:r>
          </w:p>
        </w:tc>
      </w:tr>
      <w:tr w:rsidR="00E0619A" w:rsidRPr="00171211" w14:paraId="1629F0E3" w14:textId="77777777" w:rsidTr="00F03AE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E9A6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5275B81" w14:textId="4EAFCDE1" w:rsidR="00E0619A" w:rsidRPr="00171211" w:rsidRDefault="00E54365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E5322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EF80F14" w14:textId="54167CEA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72FEF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A6AA1B" w14:textId="0901D686" w:rsidR="00E0619A" w:rsidRPr="00171211" w:rsidRDefault="00E54365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1,038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8B63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D203E4" w14:textId="0E9F7EF9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1,080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DEBFB0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108F92F" w14:textId="6EECF9D8" w:rsidR="00E0619A" w:rsidRPr="00171211" w:rsidRDefault="00E54365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C2CC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55FC58A" w14:textId="2003DF12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77E">
              <w:rPr>
                <w:rFonts w:ascii="Angsana New" w:hAnsi="Angsana New"/>
                <w:color w:val="000000" w:themeColor="text1"/>
                <w:sz w:val="30"/>
                <w:szCs w:val="30"/>
              </w:rPr>
              <w:t>1,878</w:t>
            </w:r>
          </w:p>
        </w:tc>
      </w:tr>
    </w:tbl>
    <w:p w14:paraId="620AFF51" w14:textId="6714CD97" w:rsidR="006F5886" w:rsidRDefault="006F5886" w:rsidP="00E4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14:paraId="242002C2" w14:textId="77777777" w:rsidR="006F5886" w:rsidRDefault="006F5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441"/>
        <w:gridCol w:w="1063"/>
        <w:gridCol w:w="269"/>
        <w:gridCol w:w="1205"/>
      </w:tblGrid>
      <w:tr w:rsidR="00E73A25" w:rsidRPr="00171211" w14:paraId="47554533" w14:textId="77777777" w:rsidTr="003006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C6F120" w14:textId="63D14DC9" w:rsidR="00E73A25" w:rsidRPr="00171211" w:rsidRDefault="00E73A2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71D1B62" w14:textId="77777777" w:rsidR="00E73A25" w:rsidRPr="00171211" w:rsidRDefault="00E73A25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0B179" w14:textId="46371A37" w:rsidR="00E73A25" w:rsidRPr="00171211" w:rsidRDefault="00E73A25" w:rsidP="00E73A25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171211" w14:paraId="5024E1A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341C94" w14:textId="49D93BF2" w:rsidR="00E4373B" w:rsidRPr="00171211" w:rsidRDefault="00F568B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73935EE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D6AEF9" w14:textId="68BF3CDE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C73E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03532F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9B0BEA" w14:textId="08B4A1D2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3E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373B" w:rsidRPr="00171211" w14:paraId="15B1D4A4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F2A99A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61472C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2EBD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68B5" w:rsidRPr="00171211" w14:paraId="4CCE17FF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659B57" w14:textId="77777777" w:rsidR="00F568B5" w:rsidRPr="00171211" w:rsidRDefault="00F568B5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404FDB2" w14:textId="77777777" w:rsidR="00F568B5" w:rsidRPr="00171211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E856C21" w14:textId="46837AF7" w:rsidR="00F568B5" w:rsidRPr="00171211" w:rsidRDefault="008512D2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2,307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F5B" w14:textId="77777777" w:rsidR="00F568B5" w:rsidRPr="00171211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C9B914" w14:textId="6886AA4B" w:rsidR="00F568B5" w:rsidRPr="00171211" w:rsidRDefault="00F568B5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2,465</w:t>
            </w:r>
          </w:p>
        </w:tc>
      </w:tr>
      <w:tr w:rsidR="00F568B5" w:rsidRPr="00171211" w14:paraId="55DDC921" w14:textId="77777777" w:rsidTr="004E0603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7B6269" w14:textId="77777777" w:rsidR="00F568B5" w:rsidRPr="00171211" w:rsidRDefault="00F568B5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2D7B28A4" w14:textId="77777777" w:rsidR="00F568B5" w:rsidRPr="001765B9" w:rsidRDefault="00F568B5" w:rsidP="00F568B5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8D2F4E4" w14:textId="77777777" w:rsidR="00F568B5" w:rsidRPr="00171211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A06E6EE" w14:textId="77777777" w:rsidR="00F568B5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009BC74" w14:textId="154BF244" w:rsidR="008512D2" w:rsidRPr="00171211" w:rsidRDefault="008512D2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(120)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8F57A7" w14:textId="77777777" w:rsidR="00F568B5" w:rsidRPr="00171211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BEA9678" w14:textId="77777777" w:rsidR="00F568B5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1C6E220" w14:textId="519B6950" w:rsidR="00F568B5" w:rsidRPr="00171211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(148)</w:t>
            </w:r>
          </w:p>
        </w:tc>
      </w:tr>
      <w:tr w:rsidR="00F568B5" w:rsidRPr="00356084" w14:paraId="0C533ECC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79D938" w14:textId="77777777" w:rsidR="00F568B5" w:rsidRPr="00171211" w:rsidRDefault="00F568B5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58F1834" w14:textId="77777777" w:rsidR="00F568B5" w:rsidRPr="00171211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5B15" w14:textId="2C1EFC03" w:rsidR="00F568B5" w:rsidRPr="00171211" w:rsidRDefault="008512D2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(1,723)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D30674" w14:textId="77777777" w:rsidR="00F568B5" w:rsidRPr="00171211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B511B" w14:textId="4883CA1A" w:rsidR="00F568B5" w:rsidRPr="00171211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(1,878)</w:t>
            </w:r>
          </w:p>
        </w:tc>
      </w:tr>
      <w:tr w:rsidR="00F568B5" w:rsidRPr="00356084" w14:paraId="62E011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9CBE3F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83B622F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2831C" w14:textId="60011CCB" w:rsidR="00F568B5" w:rsidRPr="00356084" w:rsidRDefault="008512D2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464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DCA171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A1E7A" w14:textId="5B8ABD10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439</w:t>
            </w:r>
          </w:p>
        </w:tc>
      </w:tr>
      <w:tr w:rsidR="00F568B5" w:rsidRPr="00356084" w14:paraId="5CC3F78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0D2E67" w14:textId="5BE256C0" w:rsidR="00F568B5" w:rsidRPr="00356084" w:rsidRDefault="00F568B5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9B9EE67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B95C0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ACA04C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E4A44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8B5" w:rsidRPr="00356084" w14:paraId="404768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FCEF28" w14:textId="77777777" w:rsidR="00F568B5" w:rsidRPr="00356084" w:rsidRDefault="00F568B5" w:rsidP="00F568B5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66FB2F0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308020" w14:textId="7C371E13" w:rsidR="00F568B5" w:rsidRPr="00356084" w:rsidRDefault="008512D2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B0046B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4A670EF" w14:textId="081EA232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97</w:t>
            </w:r>
          </w:p>
        </w:tc>
      </w:tr>
      <w:tr w:rsidR="00F568B5" w:rsidRPr="00356084" w14:paraId="70C5DF6B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81C582" w14:textId="77777777" w:rsidR="00F568B5" w:rsidRPr="00356084" w:rsidRDefault="00F568B5" w:rsidP="00F568B5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382C420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AAC66E" w14:textId="4CD2E10F" w:rsidR="00F568B5" w:rsidRPr="00356084" w:rsidRDefault="008512D2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(541)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8B5CC1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1721614" w14:textId="4A1DFEA2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(549)</w:t>
            </w:r>
          </w:p>
        </w:tc>
      </w:tr>
      <w:tr w:rsidR="0074406C" w:rsidRPr="00356084" w14:paraId="688D9381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31C166" w14:textId="52F0E294" w:rsidR="0074406C" w:rsidRPr="00DE38CF" w:rsidRDefault="0074406C" w:rsidP="00CB1BF5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CD53E05" w14:textId="77777777" w:rsidR="0074406C" w:rsidRPr="00DE38CF" w:rsidRDefault="0074406C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BB92919" w14:textId="181D5EB2" w:rsidR="0074406C" w:rsidRPr="00DE38CF" w:rsidRDefault="008512D2" w:rsidP="0042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6A7168" w14:textId="77777777" w:rsidR="0074406C" w:rsidRPr="00DE38CF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38D8E02" w14:textId="1E163A4A" w:rsidR="0074406C" w:rsidRPr="00DE38CF" w:rsidRDefault="0074406C" w:rsidP="0020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E38CF"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</w:tr>
      <w:tr w:rsidR="00F568B5" w:rsidRPr="00356084" w14:paraId="1ADE729A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CC1E36" w14:textId="77777777" w:rsidR="00F568B5" w:rsidRDefault="00F568B5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190A1F" w14:textId="627697A5" w:rsidR="00F568B5" w:rsidRPr="00356084" w:rsidRDefault="00F568B5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3B83">
              <w:rPr>
                <w:rFonts w:ascii="Angsana New" w:hAnsi="Angsana New"/>
                <w:sz w:val="30"/>
                <w:szCs w:val="30"/>
              </w:rPr>
              <w:t>(</w:t>
            </w:r>
            <w:r w:rsidRPr="00A63B83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A64A03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E6C92" w14:textId="77777777" w:rsidR="00F568B5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7722D95" w14:textId="395DA017" w:rsidR="008512D2" w:rsidRPr="00356084" w:rsidRDefault="008512D2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4B7477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99990" w14:textId="77777777" w:rsidR="00F568B5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73BFA9B5" w14:textId="525A10F6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137</w:t>
            </w:r>
          </w:p>
        </w:tc>
      </w:tr>
      <w:tr w:rsidR="00F568B5" w:rsidRPr="00356084" w14:paraId="2CCEB425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DF3C82" w14:textId="55E67753" w:rsidR="00F568B5" w:rsidRPr="00356084" w:rsidRDefault="007375FF" w:rsidP="00F568B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9213AC5" w14:textId="77777777" w:rsidR="00F568B5" w:rsidRPr="00356084" w:rsidRDefault="00F568B5" w:rsidP="00F568B5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4E7C" w14:textId="05119AFC" w:rsidR="00F568B5" w:rsidRPr="00356084" w:rsidRDefault="008512D2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47F0B8" w14:textId="77777777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A9E7A" w14:textId="34B9AE22" w:rsidR="00F568B5" w:rsidRPr="00356084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124</w:t>
            </w:r>
          </w:p>
        </w:tc>
      </w:tr>
    </w:tbl>
    <w:p w14:paraId="10E1B2CE" w14:textId="77777777" w:rsidR="00E4373B" w:rsidRPr="004E0603" w:rsidRDefault="00E4373B" w:rsidP="00E4373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3D9547A0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2E9A735" w14:textId="77777777" w:rsidR="001765B9" w:rsidRDefault="001765B9" w:rsidP="001765B9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8C06D2C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092937C9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4DC4CF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7B83E1CF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7AAD46" w14:textId="77777777" w:rsidR="008E5E32" w:rsidRDefault="001765B9" w:rsidP="00DD15E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>
        <w:rPr>
          <w:rFonts w:ascii="Angsana New" w:hAnsi="Angsana New"/>
          <w:color w:val="FFFFFF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287C3078" w14:textId="1C334A2A" w:rsidR="006724ED" w:rsidRDefault="0067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87466CE" w14:textId="745168B2" w:rsidR="00190289" w:rsidRPr="0092617E" w:rsidRDefault="00474CCB" w:rsidP="001902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190289"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="00190289" w:rsidRPr="0092617E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0498C807" w14:textId="3F5C3327" w:rsidR="00190289" w:rsidRPr="00190289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"/>
        <w:gridCol w:w="1890"/>
      </w:tblGrid>
      <w:tr w:rsidR="00190289" w:rsidRPr="00FC347E" w14:paraId="4CC00D5F" w14:textId="77777777" w:rsidTr="005A58EF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43E6A30" w14:textId="3A0CB96A" w:rsidR="00190289" w:rsidRPr="00FC347E" w:rsidRDefault="00190289" w:rsidP="005A58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6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68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6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4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197CB5BE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054E8B4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702173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289" w:rsidRPr="00FC347E" w14:paraId="3DD51A91" w14:textId="77777777" w:rsidTr="005A58EF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ECDD21F" w14:textId="77777777" w:rsidR="00190289" w:rsidRPr="00FC347E" w:rsidRDefault="00190289" w:rsidP="005A58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902DC95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0289" w:rsidRPr="00FC347E" w14:paraId="7C7936D9" w14:textId="77777777" w:rsidTr="005A58EF">
        <w:trPr>
          <w:cantSplit/>
          <w:trHeight w:val="144"/>
        </w:trPr>
        <w:tc>
          <w:tcPr>
            <w:tcW w:w="5490" w:type="dxa"/>
          </w:tcPr>
          <w:p w14:paraId="33690FBB" w14:textId="77777777" w:rsidR="00190289" w:rsidRPr="00FC347E" w:rsidRDefault="00190289" w:rsidP="005A58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0" w:type="dxa"/>
          </w:tcPr>
          <w:p w14:paraId="608D57B7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AFF11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C8051F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289" w:rsidRPr="00FC347E" w14:paraId="70D871E1" w14:textId="77777777" w:rsidTr="005A58EF">
        <w:trPr>
          <w:cantSplit/>
          <w:trHeight w:val="191"/>
        </w:trPr>
        <w:tc>
          <w:tcPr>
            <w:tcW w:w="5490" w:type="dxa"/>
          </w:tcPr>
          <w:p w14:paraId="513A12B3" w14:textId="123E16B5" w:rsidR="00190289" w:rsidRPr="00FC347E" w:rsidRDefault="00190289" w:rsidP="005A58E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</w:tcPr>
          <w:p w14:paraId="3BEC3E36" w14:textId="19457D37" w:rsidR="00190289" w:rsidRPr="006B5190" w:rsidRDefault="000C6C03" w:rsidP="005A58E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8,182</w:t>
            </w:r>
          </w:p>
        </w:tc>
        <w:tc>
          <w:tcPr>
            <w:tcW w:w="180" w:type="dxa"/>
          </w:tcPr>
          <w:p w14:paraId="711B67A5" w14:textId="77777777" w:rsidR="00190289" w:rsidRPr="006B5190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641077" w14:textId="4E4DCF11" w:rsidR="00190289" w:rsidRPr="006B5190" w:rsidRDefault="000C6C03" w:rsidP="005A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8,103</w:t>
            </w:r>
          </w:p>
        </w:tc>
      </w:tr>
      <w:tr w:rsidR="00190289" w:rsidRPr="00FC347E" w14:paraId="03A1719F" w14:textId="77777777" w:rsidTr="005A58EF">
        <w:trPr>
          <w:cantSplit/>
          <w:trHeight w:val="144"/>
        </w:trPr>
        <w:tc>
          <w:tcPr>
            <w:tcW w:w="5490" w:type="dxa"/>
          </w:tcPr>
          <w:p w14:paraId="3A95BDF9" w14:textId="4F23248D" w:rsidR="00190289" w:rsidRPr="00FC347E" w:rsidRDefault="00190289" w:rsidP="005A58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1DA5CF67" w14:textId="3A185C75" w:rsidR="00190289" w:rsidRPr="005630AE" w:rsidRDefault="000C6C03" w:rsidP="005A58E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7D126301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6D0D3B" w14:textId="0CC0F8D4" w:rsidR="00190289" w:rsidRPr="00FC347E" w:rsidRDefault="000C6C03" w:rsidP="005A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</w:tbl>
    <w:p w14:paraId="6390846D" w14:textId="77777777" w:rsidR="00190289" w:rsidRPr="00190289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35351F" w14:textId="1CFFF172" w:rsidR="00190289" w:rsidRPr="00FC347E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7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</w:t>
      </w:r>
      <w:r w:rsidRPr="00914D77">
        <w:rPr>
          <w:rFonts w:ascii="Angsana New" w:hAnsi="Angsana New"/>
          <w:sz w:val="30"/>
          <w:szCs w:val="30"/>
          <w:cs/>
        </w:rPr>
        <w:t>สเงินสดเฉพาะกิจการสำหรับงวด</w:t>
      </w:r>
      <w:r w:rsidR="00F568B5" w:rsidRPr="00914D77">
        <w:rPr>
          <w:rFonts w:ascii="Angsana New" w:hAnsi="Angsana New" w:hint="cs"/>
          <w:sz w:val="30"/>
          <w:szCs w:val="30"/>
          <w:cs/>
        </w:rPr>
        <w:t>เก้า</w:t>
      </w:r>
      <w:r w:rsidRPr="00914D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14D77">
        <w:rPr>
          <w:rFonts w:ascii="Angsana New" w:hAnsi="Angsana New"/>
          <w:sz w:val="30"/>
          <w:szCs w:val="30"/>
        </w:rPr>
        <w:t>3</w:t>
      </w:r>
      <w:r w:rsidR="00F568B5" w:rsidRPr="00914D77">
        <w:rPr>
          <w:rFonts w:ascii="Angsana New" w:hAnsi="Angsana New"/>
          <w:sz w:val="30"/>
          <w:szCs w:val="30"/>
        </w:rPr>
        <w:t>0</w:t>
      </w:r>
      <w:r w:rsidRPr="00914D77">
        <w:rPr>
          <w:rFonts w:ascii="Angsana New" w:hAnsi="Angsana New" w:hint="cs"/>
          <w:sz w:val="30"/>
          <w:szCs w:val="30"/>
          <w:cs/>
        </w:rPr>
        <w:t xml:space="preserve"> </w:t>
      </w:r>
      <w:r w:rsidR="002B475B" w:rsidRPr="00914D77">
        <w:rPr>
          <w:rFonts w:ascii="Angsana New" w:hAnsi="Angsana New" w:hint="cs"/>
          <w:sz w:val="30"/>
          <w:szCs w:val="30"/>
          <w:cs/>
        </w:rPr>
        <w:t>ม</w:t>
      </w:r>
      <w:r w:rsidR="00F568B5" w:rsidRPr="00914D77">
        <w:rPr>
          <w:rFonts w:ascii="Angsana New" w:hAnsi="Angsana New" w:hint="cs"/>
          <w:sz w:val="30"/>
          <w:szCs w:val="30"/>
          <w:cs/>
        </w:rPr>
        <w:t>ิถุนายน</w:t>
      </w:r>
      <w:r w:rsidRPr="00914D77">
        <w:rPr>
          <w:rFonts w:ascii="Angsana New" w:hAnsi="Angsana New"/>
          <w:sz w:val="30"/>
          <w:szCs w:val="30"/>
          <w:cs/>
        </w:rPr>
        <w:t xml:space="preserve"> </w:t>
      </w:r>
      <w:r w:rsidRPr="00914D77">
        <w:rPr>
          <w:rFonts w:ascii="Angsana New" w:hAnsi="Angsana New"/>
          <w:sz w:val="30"/>
          <w:szCs w:val="30"/>
        </w:rPr>
        <w:t>256</w:t>
      </w:r>
      <w:r w:rsidR="002B475B" w:rsidRPr="00914D77">
        <w:rPr>
          <w:rFonts w:ascii="Angsana New" w:hAnsi="Angsana New"/>
          <w:sz w:val="30"/>
          <w:szCs w:val="30"/>
        </w:rPr>
        <w:t>4</w:t>
      </w:r>
      <w:r w:rsidRPr="00914D7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914D77" w:rsidRPr="00914D77">
        <w:rPr>
          <w:rFonts w:ascii="Angsana New" w:hAnsi="Angsana New"/>
          <w:sz w:val="30"/>
          <w:szCs w:val="30"/>
        </w:rPr>
        <w:t>55.7</w:t>
      </w:r>
      <w:r w:rsidRPr="00914D77">
        <w:rPr>
          <w:rFonts w:ascii="Angsana New" w:hAnsi="Angsana New"/>
          <w:sz w:val="30"/>
          <w:szCs w:val="30"/>
        </w:rPr>
        <w:t xml:space="preserve"> </w:t>
      </w:r>
      <w:r w:rsidRPr="00914D7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14D77" w:rsidRPr="00914D77">
        <w:rPr>
          <w:rFonts w:ascii="Angsana New" w:hAnsi="Angsana New"/>
          <w:sz w:val="30"/>
          <w:szCs w:val="30"/>
        </w:rPr>
        <w:t>54.9</w:t>
      </w:r>
      <w:r w:rsidRPr="00914D77">
        <w:rPr>
          <w:rFonts w:ascii="Angsana New" w:hAnsi="Angsana New"/>
          <w:sz w:val="30"/>
          <w:szCs w:val="30"/>
        </w:rPr>
        <w:t xml:space="preserve"> </w:t>
      </w:r>
      <w:r w:rsidRPr="00914D7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574A61C" w14:textId="04640CD0" w:rsidR="00190289" w:rsidRP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14:paraId="21087573" w14:textId="605C8B35" w:rsidR="0077671F" w:rsidRPr="00B935E2" w:rsidRDefault="00474CCB" w:rsidP="00B93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FF5847" w:rsidRDefault="00FF5847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E873211" w14:textId="5E2BFB09" w:rsidR="00A25963" w:rsidRPr="00F56F4F" w:rsidRDefault="00A334DB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theme="minorBidi" w:hint="cs"/>
          <w:color w:val="000000"/>
          <w:spacing w:val="-2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ข้อสมมติหลักของผู้บริหารเกี่ยวกับการเติบโตของรายได้และการเพิ่มขึ้นของกำไรจากการดำเนินงานของกลุ่มบริษัท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การประมาณการดังกล่าวและข้อสมมติหลักที่ส่งผลต่อมูลค่าของสินทรัพย์ภาษีเงินได้รอการตัดบัญชี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มีความเป็นไปได้ว่าภาษีเงินได้รอการตัดบัญชีจากผลขาดทุนทางภาษียกมาทั้งหมด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หรือบางส่วนอาจหมดอายุและไม่ได้นำมาใช้ประโยชน์ในท้ายที่สุด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โดยเฉพาะอย่างยิ่งหากแผนธุรกิจของกลุ่มบริษัทไม่ประสบความสำเร็จ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ทั้งนี้ขาดทุนทางภาษีจะสิ้นอายุในปี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</w:rPr>
        <w:t>2564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ถึง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494AD18C" w14:textId="5655B542" w:rsidR="00F671FF" w:rsidRPr="00FF5847" w:rsidRDefault="00F671FF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2"/>
          <w:sz w:val="24"/>
          <w:szCs w:val="24"/>
        </w:rPr>
      </w:pPr>
    </w:p>
    <w:p w14:paraId="3117972B" w14:textId="58A86610" w:rsidR="00F671FF" w:rsidRPr="00F671FF" w:rsidRDefault="00474CCB" w:rsidP="00F671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671FF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71FF" w:rsidRPr="004B7B17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3B8C9095" w14:textId="71053721" w:rsidR="0092617E" w:rsidRPr="00FF5847" w:rsidRDefault="0092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7020D97B" w14:textId="3C49C5B3" w:rsidR="00F671FF" w:rsidRDefault="00F671FF" w:rsidP="00F671F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color w:val="000000"/>
          <w:sz w:val="30"/>
          <w:szCs w:val="30"/>
          <w:lang w:bidi="th-TH"/>
        </w:rPr>
      </w:pPr>
      <w:r w:rsidRPr="00F671FF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 xml:space="preserve">รายละเอียดเงินปันผลในระหว่างปี </w:t>
      </w:r>
      <w:r w:rsidRPr="00F671FF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F671FF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>มีดังนี้</w:t>
      </w:r>
    </w:p>
    <w:p w14:paraId="753230D3" w14:textId="218815D3" w:rsidR="00F671FF" w:rsidRPr="00FF5847" w:rsidRDefault="00F671FF" w:rsidP="00F671F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620"/>
        <w:gridCol w:w="1066"/>
        <w:gridCol w:w="231"/>
        <w:gridCol w:w="1223"/>
      </w:tblGrid>
      <w:tr w:rsidR="00F671FF" w:rsidRPr="00F671FF" w14:paraId="4B93329B" w14:textId="77777777" w:rsidTr="00F671FF">
        <w:trPr>
          <w:tblHeader/>
        </w:trPr>
        <w:tc>
          <w:tcPr>
            <w:tcW w:w="3420" w:type="dxa"/>
            <w:vAlign w:val="bottom"/>
          </w:tcPr>
          <w:p w14:paraId="61073986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36B81F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742736C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B52E14E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59A5CD5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</w:tcPr>
          <w:p w14:paraId="7DE815A4" w14:textId="77777777" w:rsidR="00F671FF" w:rsidRPr="00F671FF" w:rsidDel="00D43E7A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671FF" w:rsidRPr="00F671FF" w14:paraId="5BB02380" w14:textId="77777777" w:rsidTr="00F671FF">
        <w:trPr>
          <w:tblHeader/>
        </w:trPr>
        <w:tc>
          <w:tcPr>
            <w:tcW w:w="3420" w:type="dxa"/>
          </w:tcPr>
          <w:p w14:paraId="6909523A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A466D2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094169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1F18B0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102CC9C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1370711D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71FF" w:rsidRPr="00F671FF" w14:paraId="402CB8F6" w14:textId="77777777" w:rsidTr="00F671FF">
        <w:tc>
          <w:tcPr>
            <w:tcW w:w="3420" w:type="dxa"/>
          </w:tcPr>
          <w:p w14:paraId="0F4EC7A9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671FF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C4E4FEC" w14:textId="19FF01DD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35CED0C" w14:textId="539FB82B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5EFEB6CE" w14:textId="77F9E181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1" w:type="dxa"/>
          </w:tcPr>
          <w:p w14:paraId="6CB7E7AE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63FFF29" w14:textId="1EF5293C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85.09</w:t>
            </w:r>
          </w:p>
        </w:tc>
      </w:tr>
    </w:tbl>
    <w:p w14:paraId="1A938923" w14:textId="3EC0581F" w:rsidR="00D53523" w:rsidRPr="009343CC" w:rsidRDefault="00E2080C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F671FF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74CCB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E18A69A" w14:textId="7F2879B6" w:rsidR="00F068CC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ED2272A" w14:textId="77777777" w:rsidR="003948D2" w:rsidRPr="003948D2" w:rsidRDefault="003948D2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758E7665" w14:textId="51B43595" w:rsidR="001C2C51" w:rsidRPr="00345D95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409D3"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560EAF0" w14:textId="6174747B" w:rsidR="00D71F54" w:rsidRDefault="00D7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114"/>
        <w:gridCol w:w="270"/>
        <w:gridCol w:w="1080"/>
        <w:gridCol w:w="270"/>
        <w:gridCol w:w="1080"/>
        <w:gridCol w:w="270"/>
        <w:gridCol w:w="1080"/>
      </w:tblGrid>
      <w:tr w:rsidR="00292CE3" w:rsidRPr="00C46A09" w14:paraId="333C273F" w14:textId="77777777" w:rsidTr="007831F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76CD0B6C" w14:textId="6E147776" w:rsidR="00292CE3" w:rsidRPr="00292CE3" w:rsidRDefault="00E61DD6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งบการเงินรวม/</w:t>
            </w:r>
            <w:r w:rsidRPr="00475D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2CE3" w:rsidRPr="00C46A09" w14:paraId="01832F28" w14:textId="77777777" w:rsidTr="007831F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78A121BA" w:rsidR="00292CE3" w:rsidRPr="00292CE3" w:rsidRDefault="00380EA9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6F950501" w:rsidR="00292CE3" w:rsidRPr="00292CE3" w:rsidRDefault="00F151BC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F205CC3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9355F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56D11C" w14:textId="42EDE0DD" w:rsid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D84E89" w14:textId="1749A5DA" w:rsidR="00F151BC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6C6BFE" w14:textId="77777777" w:rsidR="00F151BC" w:rsidRPr="00292CE3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78A3372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E45A4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693D86" w14:textId="7D77DA45" w:rsid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FD7197" w14:textId="0AFB96AF" w:rsidR="00F151BC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D06F8B" w14:textId="77777777" w:rsidR="00F151BC" w:rsidRPr="00292CE3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06D4E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214BA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5F0014" w14:textId="07541BA4" w:rsid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B504AC" w14:textId="7B8106C2" w:rsidR="00F151BC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D3D3C" w14:textId="77777777" w:rsidR="00F151BC" w:rsidRPr="00292CE3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2CE3" w:rsidRPr="00C46A09" w14:paraId="0B737F4D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6567F56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3ED44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56269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2CE3" w:rsidRPr="00C46A09" w14:paraId="4FD4393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6DD8E327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77777777" w:rsidR="00292CE3" w:rsidRPr="00292CE3" w:rsidRDefault="00292CE3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0D0B97B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85DE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A6E05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AA9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545E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DA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37F2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040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DF47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6D1E2A" w14:paraId="33BA996A" w14:textId="77777777" w:rsidTr="00D71F54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95D7BD3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3F4C263C" w:rsidR="00292CE3" w:rsidRPr="00F568B5" w:rsidRDefault="005248EA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4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36" w:type="dxa"/>
          </w:tcPr>
          <w:p w14:paraId="2B1492DD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F52F9F5" w14:textId="1DF6A785" w:rsidR="00292CE3" w:rsidRPr="005248EA" w:rsidRDefault="005248EA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</w:rPr>
              <w:t>53,945</w:t>
            </w:r>
          </w:p>
        </w:tc>
        <w:tc>
          <w:tcPr>
            <w:tcW w:w="270" w:type="dxa"/>
          </w:tcPr>
          <w:p w14:paraId="3D4C0565" w14:textId="77777777" w:rsidR="00292CE3" w:rsidRPr="005248EA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77C1EB" w14:textId="5ADCBA22" w:rsidR="00292CE3" w:rsidRPr="005248EA" w:rsidRDefault="005248EA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572020" w14:textId="77777777" w:rsidR="00292CE3" w:rsidRPr="005248EA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78379A" w14:textId="54B7B993" w:rsidR="00292CE3" w:rsidRPr="005248EA" w:rsidRDefault="005248EA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143,537</w:t>
            </w:r>
          </w:p>
        </w:tc>
        <w:tc>
          <w:tcPr>
            <w:tcW w:w="270" w:type="dxa"/>
          </w:tcPr>
          <w:p w14:paraId="00F9EFD5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6C8A" w14:textId="51938875" w:rsidR="00292CE3" w:rsidRPr="005248EA" w:rsidRDefault="005248EA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</w:rPr>
              <w:t>197,482</w:t>
            </w:r>
          </w:p>
        </w:tc>
      </w:tr>
      <w:tr w:rsidR="00292CE3" w:rsidRPr="006D1E2A" w14:paraId="5513FC0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89C4E17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3F6C8AA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0F2282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59ABB97B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F77EDF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B0D06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BF7B1F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E302DF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1D7BE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EE4660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0EAD1D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2CE3" w:rsidRPr="006D1E2A" w14:paraId="36AB54A3" w14:textId="77777777" w:rsidTr="007A4427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D348FA9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783AE8" w14:textId="1EA31FFD" w:rsidR="00292CE3" w:rsidRPr="00F568B5" w:rsidRDefault="005248EA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48EA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36" w:type="dxa"/>
          </w:tcPr>
          <w:p w14:paraId="7378C180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7AA448ED" w14:textId="1A8556AF" w:rsidR="00292CE3" w:rsidRPr="005248EA" w:rsidRDefault="005248EA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EAF00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C530F" w14:textId="60DDA097" w:rsidR="00292CE3" w:rsidRPr="005248EA" w:rsidRDefault="005248EA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</w:rPr>
              <w:t>651,275</w:t>
            </w:r>
          </w:p>
        </w:tc>
        <w:tc>
          <w:tcPr>
            <w:tcW w:w="270" w:type="dxa"/>
          </w:tcPr>
          <w:p w14:paraId="4E6B7244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B7273" w14:textId="2757175E" w:rsidR="00292CE3" w:rsidRPr="005248EA" w:rsidRDefault="005248EA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24DCA" w14:textId="77777777" w:rsidR="00292CE3" w:rsidRPr="005248EA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F1813" w14:textId="66DD4456" w:rsidR="00292CE3" w:rsidRPr="005248EA" w:rsidRDefault="005248EA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248EA">
              <w:rPr>
                <w:rFonts w:asciiTheme="majorBidi" w:hAnsiTheme="majorBidi" w:cstheme="majorBidi"/>
                <w:sz w:val="30"/>
                <w:szCs w:val="30"/>
              </w:rPr>
              <w:t>651,275</w:t>
            </w:r>
          </w:p>
        </w:tc>
      </w:tr>
      <w:tr w:rsidR="00292CE3" w:rsidRPr="00C46A09" w14:paraId="3480C943" w14:textId="77777777" w:rsidTr="007A4427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292CE3" w:rsidRPr="00292CE3" w:rsidRDefault="00292CE3" w:rsidP="00D71F5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34402D1D" w:rsidR="00292CE3" w:rsidRPr="00F568B5" w:rsidRDefault="005248EA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24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24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36" w:type="dxa"/>
          </w:tcPr>
          <w:p w14:paraId="1DA0B7F7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9BE3581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117673C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9E04CAE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EA678E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793A334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5E8DC09" w14:textId="77777777" w:rsidR="00292CE3" w:rsidRPr="00F568B5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4DE616" w14:textId="71C0648F" w:rsidR="00292CE3" w:rsidRPr="00F568B5" w:rsidRDefault="007A4427" w:rsidP="00BA7B5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6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  <w:r w:rsidRPr="005D6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4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</w:tr>
      <w:tr w:rsidR="00292CE3" w:rsidRPr="00C46A09" w14:paraId="0FA56F2C" w14:textId="77777777" w:rsidTr="007A4427">
        <w:trPr>
          <w:trHeight w:val="261"/>
        </w:trPr>
        <w:tc>
          <w:tcPr>
            <w:tcW w:w="2610" w:type="dxa"/>
            <w:shd w:val="clear" w:color="auto" w:fill="auto"/>
          </w:tcPr>
          <w:p w14:paraId="4BB5DF10" w14:textId="77777777" w:rsidR="00292CE3" w:rsidRPr="00C46A09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B3B4CD8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FFC0C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A926E21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E979C71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959543A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300D8E3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28D4F9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2320BA5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4F5ABF4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D2A8E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</w:tbl>
    <w:p w14:paraId="09859747" w14:textId="77777777" w:rsidR="007831F4" w:rsidRDefault="007831F4" w:rsidP="007831F4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มูลค่ายุติธรรมของเงินลงทุนดังกล่าว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 xml:space="preserve">ถูกจัดลำดับชั้นเป็นระดับ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>สภาพคล่อง ณ วันที่วัดมูลค่า ซึ่งกลุ่มบริษัทสามารถเข้าถึงตลาดนั้น ณ วันที่วัดมูลค่า</w:t>
      </w:r>
    </w:p>
    <w:p w14:paraId="65092A40" w14:textId="77777777" w:rsidR="007831F4" w:rsidRDefault="007831F4" w:rsidP="007831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5BF2E13" w14:textId="77777777" w:rsidR="00F92BD9" w:rsidRDefault="00F92BD9" w:rsidP="007831F4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BC7DBC6" w14:textId="77777777" w:rsidR="00F92BD9" w:rsidRDefault="00F92BD9" w:rsidP="007831F4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9722F17" w14:textId="77777777" w:rsidR="00F92BD9" w:rsidRDefault="00F92BD9" w:rsidP="00F92BD9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A7EA2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ตราสารทุนที่เป็นเงินลงทุนระยะยาวอื่นเป็นเงินลงทุนในตราสารทุนซึ่งไม่ได้จดทะเบียนตราสารทุนในตลาดหลักทรัพย์ มูลค่ายุติธรรมของเงินลงทุนดังกล่าวถูกจัดลำดับชั้นเป็นระดับ </w:t>
      </w:r>
      <w:r w:rsidRPr="00FA7EA2">
        <w:rPr>
          <w:rFonts w:ascii="Angsana New" w:hAnsi="Angsana New" w:cs="Angsana New"/>
          <w:sz w:val="30"/>
          <w:szCs w:val="30"/>
          <w:lang w:bidi="th-TH"/>
        </w:rPr>
        <w:t xml:space="preserve">3 </w:t>
      </w:r>
      <w:r w:rsidRPr="00FA7EA2">
        <w:rPr>
          <w:rFonts w:ascii="Angsana New" w:hAnsi="Angsana New" w:cs="Angsana New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เนื่องจากมูลค่ายุติธรรมของตราสารทุนดังกล่าวเป็นข้อมูลสำหรับสินทรัพย์ที่ไม่สามารถสังเกตได้</w:t>
      </w:r>
    </w:p>
    <w:p w14:paraId="5D225927" w14:textId="77777777" w:rsidR="00F92BD9" w:rsidRDefault="00F92BD9" w:rsidP="007831F4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BA6C094" w14:textId="6D47234E" w:rsidR="007831F4" w:rsidRDefault="007831F4" w:rsidP="007831F4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211BA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เงินลงทุนชั่วคราวเป็นเงินลงทุนในกองทุนรวมตราสารหนี้ มูลค่ายุติธรรมของเงินลงทุนดังกล่าวถูกจัดลำดับชั้นเป็นระดับที่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3211BA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เป็นข้อมูลอื่นที่สังเกตได้โดยตรงสำหรับเงินลงทุนนั้นนอกเหนือจากราคาเสนอซื้อขาย</w:t>
      </w:r>
    </w:p>
    <w:p w14:paraId="36F90019" w14:textId="77777777" w:rsidR="007831F4" w:rsidRDefault="007831F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530"/>
      </w:tblGrid>
      <w:tr w:rsidR="00EA4F36" w:rsidRPr="00475D96" w14:paraId="03FE166E" w14:textId="77777777" w:rsidTr="00AD1E18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8CFF7E7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6D662DF6" w14:textId="77777777" w:rsidR="00EA4F36" w:rsidRPr="00475D96" w:rsidRDefault="00EA4F36" w:rsidP="00AD1E1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งบการเงินรวม/</w:t>
            </w:r>
            <w:r w:rsidRPr="00475D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4F36" w:rsidRPr="00475D96" w14:paraId="22EA21EB" w14:textId="77777777" w:rsidTr="00AD1E18">
        <w:trPr>
          <w:cantSplit/>
          <w:tblHeader/>
        </w:trPr>
        <w:tc>
          <w:tcPr>
            <w:tcW w:w="5760" w:type="dxa"/>
            <w:hideMark/>
          </w:tcPr>
          <w:p w14:paraId="45AF2857" w14:textId="77777777" w:rsidR="00EA4F36" w:rsidRPr="00475D96" w:rsidRDefault="00EA4F36" w:rsidP="00AD1E18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6BAB7C27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C6C93F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61235113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4F36" w:rsidRPr="00475D96" w14:paraId="24275410" w14:textId="77777777" w:rsidTr="00AD1E18">
        <w:trPr>
          <w:cantSplit/>
          <w:tblHeader/>
        </w:trPr>
        <w:tc>
          <w:tcPr>
            <w:tcW w:w="5760" w:type="dxa"/>
            <w:hideMark/>
          </w:tcPr>
          <w:p w14:paraId="0B23E9F3" w14:textId="77777777" w:rsidR="00EA4F36" w:rsidRPr="00475D96" w:rsidRDefault="00EA4F36" w:rsidP="00AD1E1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D2BDE1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B6031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3B361097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EA4F36" w:rsidRPr="00475D96" w14:paraId="4245EA6C" w14:textId="77777777" w:rsidTr="00AD1E18">
        <w:trPr>
          <w:cantSplit/>
          <w:tblHeader/>
        </w:trPr>
        <w:tc>
          <w:tcPr>
            <w:tcW w:w="5760" w:type="dxa"/>
          </w:tcPr>
          <w:p w14:paraId="13D0B02C" w14:textId="77777777" w:rsidR="00EA4F36" w:rsidRPr="00475D96" w:rsidRDefault="00EA4F36" w:rsidP="00AD1E1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80350F7" w14:textId="77777777" w:rsidR="00EA4F36" w:rsidRPr="00475D96" w:rsidRDefault="00EA4F36" w:rsidP="00AD1E1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F36" w:rsidRPr="00475D96" w14:paraId="48BC652C" w14:textId="77777777" w:rsidTr="00AD1E18">
        <w:trPr>
          <w:cantSplit/>
        </w:trPr>
        <w:tc>
          <w:tcPr>
            <w:tcW w:w="5760" w:type="dxa"/>
          </w:tcPr>
          <w:p w14:paraId="7CC27A18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4BD2EE3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9ABCA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104F3A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42F4FFFD" w14:textId="77777777" w:rsidTr="00AD1E18">
        <w:trPr>
          <w:cantSplit/>
        </w:trPr>
        <w:tc>
          <w:tcPr>
            <w:tcW w:w="5760" w:type="dxa"/>
          </w:tcPr>
          <w:p w14:paraId="7E82219F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6150CC64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270" w:type="dxa"/>
          </w:tcPr>
          <w:p w14:paraId="73BE0D7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167E3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39D6B5D5" w14:textId="77777777" w:rsidTr="00AD1E18">
        <w:trPr>
          <w:cantSplit/>
        </w:trPr>
        <w:tc>
          <w:tcPr>
            <w:tcW w:w="5760" w:type="dxa"/>
          </w:tcPr>
          <w:p w14:paraId="4C0D57FD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36F55EE6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52,623</w:t>
            </w:r>
          </w:p>
        </w:tc>
        <w:tc>
          <w:tcPr>
            <w:tcW w:w="270" w:type="dxa"/>
          </w:tcPr>
          <w:p w14:paraId="7E467D29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3C8567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52,623</w:t>
            </w:r>
          </w:p>
        </w:tc>
      </w:tr>
    </w:tbl>
    <w:p w14:paraId="7D0A7821" w14:textId="77777777" w:rsidR="00EA4F36" w:rsidRPr="00475D96" w:rsidRDefault="00EA4F36" w:rsidP="00EA4F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451"/>
        <w:gridCol w:w="180"/>
        <w:gridCol w:w="1530"/>
        <w:gridCol w:w="270"/>
        <w:gridCol w:w="1530"/>
      </w:tblGrid>
      <w:tr w:rsidR="00EA4F36" w:rsidRPr="00475D96" w14:paraId="135B14D4" w14:textId="77777777" w:rsidTr="00AD1E18">
        <w:trPr>
          <w:cantSplit/>
        </w:trPr>
        <w:tc>
          <w:tcPr>
            <w:tcW w:w="4309" w:type="dxa"/>
          </w:tcPr>
          <w:p w14:paraId="15AF7C55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0841838D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54607450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4F36" w:rsidRPr="00475D96" w14:paraId="702222E5" w14:textId="77777777" w:rsidTr="00AD1E18">
        <w:trPr>
          <w:cantSplit/>
        </w:trPr>
        <w:tc>
          <w:tcPr>
            <w:tcW w:w="4309" w:type="dxa"/>
          </w:tcPr>
          <w:p w14:paraId="283AD4D8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74043569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820044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512C1B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3160E3B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CC22E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4F36" w:rsidRPr="00475D96" w14:paraId="036C1FD9" w14:textId="77777777" w:rsidTr="00AD1E18">
        <w:trPr>
          <w:cantSplit/>
        </w:trPr>
        <w:tc>
          <w:tcPr>
            <w:tcW w:w="4309" w:type="dxa"/>
          </w:tcPr>
          <w:p w14:paraId="68A19044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19288242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219D3A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87D0F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2A3C8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9208E5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5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A4F36" w:rsidRPr="00475D96" w14:paraId="79A7EC53" w14:textId="77777777" w:rsidTr="00AD1E18">
        <w:trPr>
          <w:cantSplit/>
        </w:trPr>
        <w:tc>
          <w:tcPr>
            <w:tcW w:w="4309" w:type="dxa"/>
          </w:tcPr>
          <w:p w14:paraId="660E7576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53BD217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19B96D6F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F36" w:rsidRPr="00475D96" w14:paraId="08E26135" w14:textId="77777777" w:rsidTr="00AD1E18">
        <w:trPr>
          <w:cantSplit/>
        </w:trPr>
        <w:tc>
          <w:tcPr>
            <w:tcW w:w="4309" w:type="dxa"/>
          </w:tcPr>
          <w:p w14:paraId="5FFAF3D1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51" w:type="dxa"/>
          </w:tcPr>
          <w:p w14:paraId="39687C9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8029E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58C7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9A3FF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95120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6027CC55" w14:textId="77777777" w:rsidTr="00AD1E18">
        <w:trPr>
          <w:cantSplit/>
        </w:trPr>
        <w:tc>
          <w:tcPr>
            <w:tcW w:w="5760" w:type="dxa"/>
            <w:gridSpan w:val="2"/>
          </w:tcPr>
          <w:p w14:paraId="6FB7D19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14:paraId="79F1906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3DE94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409B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5A3ECB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4B44C34F" w14:textId="77777777" w:rsidTr="00AD1E18">
        <w:trPr>
          <w:cantSplit/>
        </w:trPr>
        <w:tc>
          <w:tcPr>
            <w:tcW w:w="4309" w:type="dxa"/>
          </w:tcPr>
          <w:p w14:paraId="71D6C9DE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1" w:type="dxa"/>
          </w:tcPr>
          <w:p w14:paraId="580B468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9E87A2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C627B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53EE9DD3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299BA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27,175</w:t>
            </w:r>
          </w:p>
        </w:tc>
      </w:tr>
    </w:tbl>
    <w:p w14:paraId="071EEF53" w14:textId="77777777" w:rsidR="00EA4F36" w:rsidRDefault="00EA4F36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A39C185" w14:textId="1A995357" w:rsidR="00A63DE5" w:rsidRDefault="00A63DE5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A4427">
        <w:rPr>
          <w:rFonts w:ascii="Angsana New" w:hAnsi="Angsana New" w:cs="Angsana New"/>
          <w:sz w:val="30"/>
          <w:szCs w:val="30"/>
          <w:cs/>
          <w:lang w:bidi="th-TH"/>
        </w:rPr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 w:rsidRPr="007A4427">
        <w:rPr>
          <w:rFonts w:ascii="Angsana New" w:hAnsi="Angsana New" w:cs="Angsana New"/>
          <w:sz w:val="30"/>
          <w:szCs w:val="30"/>
          <w:lang w:bidi="th-TH"/>
        </w:rPr>
        <w:br/>
      </w:r>
      <w:r w:rsidRPr="007A4427"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มูลค่ายุติธรรมของเงินลงทุนดังกล่าว</w:t>
      </w:r>
      <w:r w:rsidRPr="007A4427">
        <w:rPr>
          <w:rFonts w:ascii="Angsana New" w:hAnsi="Angsana New" w:cs="Angsana New"/>
          <w:sz w:val="30"/>
          <w:szCs w:val="30"/>
          <w:cs/>
          <w:lang w:bidi="th-TH"/>
        </w:rPr>
        <w:br/>
        <w:t xml:space="preserve">ถูกจัดลำดับชั้นเป็นระดับ </w:t>
      </w:r>
      <w:r w:rsidRPr="007A4427">
        <w:rPr>
          <w:rFonts w:ascii="Angsana New" w:hAnsi="Angsana New" w:cs="Angsana New"/>
          <w:sz w:val="30"/>
          <w:szCs w:val="30"/>
          <w:lang w:bidi="th-TH"/>
        </w:rPr>
        <w:t>1</w:t>
      </w:r>
      <w:r w:rsidRPr="007A4427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 w:rsidRPr="007A4427">
        <w:rPr>
          <w:rFonts w:ascii="Angsana New" w:hAnsi="Angsana New" w:cs="Angsana New"/>
          <w:sz w:val="30"/>
          <w:szCs w:val="30"/>
          <w:cs/>
          <w:lang w:bidi="th-TH"/>
        </w:rPr>
        <w:br/>
        <w:t>สภาพคล่อง ณ วันที่วัดมูลค่า ซึ่งกลุ่มบริษัทสามารถเข้าถึงตลาดนั้น ณ วันที่วัดมูลค่า</w:t>
      </w:r>
    </w:p>
    <w:p w14:paraId="4E904A1C" w14:textId="77777777" w:rsidR="003211BA" w:rsidRPr="009760DA" w:rsidRDefault="003211BA" w:rsidP="00A63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1F62DDC" w14:textId="03A072EF" w:rsidR="00A63DE5" w:rsidRDefault="00A63DE5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เงินกู้ยืมระยะยาวจากกิจการที่เกี่ยวข้องกันเป็นเงินกู้ยืมระยะยาวจาก</w:t>
      </w:r>
      <w:r>
        <w:rPr>
          <w:rFonts w:ascii="Angsana New" w:hAnsi="Angsana New"/>
          <w:sz w:val="30"/>
          <w:szCs w:val="30"/>
          <w:rtl/>
        </w:rPr>
        <w:t xml:space="preserve"> </w:t>
      </w:r>
      <w:r>
        <w:rPr>
          <w:rFonts w:ascii="Angsana New" w:hAnsi="Angsana New" w:cs="Angsana New"/>
          <w:sz w:val="30"/>
          <w:szCs w:val="30"/>
        </w:rPr>
        <w:t>Great Brands Limited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มูลค่ายุติธรรมของ</w:t>
      </w:r>
      <w:r w:rsidR="00260289">
        <w:rPr>
          <w:rFonts w:ascii="Angsana New" w:hAnsi="Angsana New" w:cs="Angsana New"/>
          <w:sz w:val="30"/>
          <w:szCs w:val="30"/>
          <w:lang w:bidi="th-TH"/>
        </w:rPr>
        <w:br/>
      </w:r>
      <w:r>
        <w:rPr>
          <w:rFonts w:ascii="Angsana New" w:hAnsi="Angsana New" w:cs="Angsana New"/>
          <w:sz w:val="30"/>
          <w:szCs w:val="30"/>
          <w:cs/>
          <w:lang w:bidi="th-TH"/>
        </w:rPr>
        <w:t>เงินกู้ยืม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ระยะยาวดังกล่าวถูกจัดลำดับชั้นเป็นระดับ </w:t>
      </w:r>
      <w:r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เนื่องจากมูลค่ายุติธรรมของเงินกู้ยืมระยะยาว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t>ดังกล่าวเป็นข้อมูลสำหรับหนี้สินที่ไม่สามารถสังเกตได้</w:t>
      </w:r>
    </w:p>
    <w:p w14:paraId="7BF03E73" w14:textId="2163B396" w:rsidR="00FA042E" w:rsidRPr="0082445F" w:rsidRDefault="00CC0C68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2445F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ผลขาดทุนจากการด้อยค่า</w:t>
      </w:r>
    </w:p>
    <w:p w14:paraId="08ED54BE" w14:textId="77777777" w:rsidR="00CC0C68" w:rsidRPr="00232E35" w:rsidRDefault="00CC0C68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5B5703" w14:textId="7CD4E7E3" w:rsidR="00FA042E" w:rsidRDefault="00FA042E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A042E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FA042E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FA042E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A042E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042E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E403810" w14:textId="77777777" w:rsidR="00D47B4C" w:rsidRDefault="00D47B4C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236"/>
        <w:gridCol w:w="1474"/>
        <w:gridCol w:w="240"/>
        <w:gridCol w:w="1560"/>
        <w:gridCol w:w="236"/>
        <w:gridCol w:w="1474"/>
      </w:tblGrid>
      <w:tr w:rsidR="00A41612" w:rsidRPr="006F00E7" w14:paraId="0E15D621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5993316" w14:textId="77777777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D4C7D4E" w14:textId="2A9FCBB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A6FEDB4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0" w:type="dxa"/>
            <w:gridSpan w:val="3"/>
            <w:vAlign w:val="bottom"/>
          </w:tcPr>
          <w:p w14:paraId="2E04ED71" w14:textId="374D380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1612" w:rsidRPr="006F00E7" w14:paraId="688BE119" w14:textId="77777777" w:rsidTr="00A41612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ACCBD9F" w14:textId="7B6456E0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7B9370BF" w14:textId="7AFCE176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341FE18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AAEA744" w14:textId="77777777" w:rsidR="003B7A5F" w:rsidRDefault="003B7A5F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="00617824" w:rsidRPr="00617824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</w:t>
            </w:r>
          </w:p>
          <w:p w14:paraId="7B834A6D" w14:textId="5C2EF7B5" w:rsidR="00A41612" w:rsidRPr="003B7A5F" w:rsidRDefault="00617824" w:rsidP="003B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7824">
              <w:rPr>
                <w:rFonts w:asciiTheme="majorBidi" w:hAnsi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40" w:type="dxa"/>
          </w:tcPr>
          <w:p w14:paraId="76CB38FF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D568326" w14:textId="2C3C74F1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66E9C2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0BF2F338" w14:textId="77777777" w:rsidR="003B7A5F" w:rsidRDefault="003B7A5F" w:rsidP="003B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Pr="00617824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</w:t>
            </w:r>
          </w:p>
          <w:p w14:paraId="056AAD6D" w14:textId="02695934" w:rsidR="00A41612" w:rsidRPr="006F00E7" w:rsidRDefault="003B7A5F" w:rsidP="003B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824">
              <w:rPr>
                <w:rFonts w:asciiTheme="majorBidi" w:hAnsi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A41612" w:rsidRPr="00FE61E4" w14:paraId="1D4E0A47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9476641" w14:textId="77777777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  <w:vAlign w:val="bottom"/>
          </w:tcPr>
          <w:p w14:paraId="6443EFA9" w14:textId="5F984C4C" w:rsidR="00A41612" w:rsidRPr="00431D7E" w:rsidRDefault="00A41612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1D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68B5" w:rsidRPr="00FE61E4" w14:paraId="56B15918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0DDCC1B9" w14:textId="36F85E86" w:rsidR="00F568B5" w:rsidRPr="00FE61E4" w:rsidRDefault="00F568B5" w:rsidP="00F56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50" w:type="dxa"/>
            <w:gridSpan w:val="7"/>
            <w:vAlign w:val="bottom"/>
          </w:tcPr>
          <w:p w14:paraId="69009718" w14:textId="77777777" w:rsidR="00F568B5" w:rsidRPr="00431D7E" w:rsidRDefault="00F568B5" w:rsidP="00F5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43F08" w:rsidRPr="00FE61E4" w14:paraId="774A5145" w14:textId="77777777" w:rsidTr="00A41612">
        <w:trPr>
          <w:trHeight w:val="20"/>
        </w:trPr>
        <w:tc>
          <w:tcPr>
            <w:tcW w:w="2520" w:type="dxa"/>
          </w:tcPr>
          <w:p w14:paraId="55ECFE23" w14:textId="77777777" w:rsidR="00543F08" w:rsidRPr="006F00E7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62827556"/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FDE7554" w14:textId="7D700868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7DF4">
              <w:rPr>
                <w:rFonts w:asciiTheme="majorBidi" w:hAnsiTheme="majorBidi" w:cstheme="majorBidi"/>
                <w:sz w:val="30"/>
                <w:szCs w:val="30"/>
              </w:rPr>
              <w:t>648,</w:t>
            </w:r>
            <w:r w:rsidR="00C67DF4" w:rsidRPr="00C67DF4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36" w:type="dxa"/>
          </w:tcPr>
          <w:p w14:paraId="111301C2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21373696" w14:textId="7C692EFB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40" w:type="dxa"/>
          </w:tcPr>
          <w:p w14:paraId="5E35DA6D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530981CE" w14:textId="5B20DA5F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3F08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3F08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6" w:type="dxa"/>
          </w:tcPr>
          <w:p w14:paraId="6992FA61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469C5A8B" w14:textId="256F9398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543F08" w:rsidRPr="00FE61E4" w14:paraId="60062761" w14:textId="77777777" w:rsidTr="00A41612">
        <w:trPr>
          <w:trHeight w:val="20"/>
        </w:trPr>
        <w:tc>
          <w:tcPr>
            <w:tcW w:w="2520" w:type="dxa"/>
          </w:tcPr>
          <w:p w14:paraId="791CCEE8" w14:textId="77777777" w:rsidR="00543F08" w:rsidRPr="006F00E7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613A8A72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5B27E85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3BAC993F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677FD310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2DD0EA1A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6CF9E30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15F48104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43F08" w:rsidRPr="00FE61E4" w14:paraId="15D142D3" w14:textId="77777777" w:rsidTr="00A41612">
        <w:trPr>
          <w:trHeight w:val="20"/>
        </w:trPr>
        <w:tc>
          <w:tcPr>
            <w:tcW w:w="2520" w:type="dxa"/>
          </w:tcPr>
          <w:p w14:paraId="6721A587" w14:textId="2A835C1F" w:rsidR="00543F08" w:rsidRPr="001D6990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81E76" w14:textId="07B04B14" w:rsidR="00543F08" w:rsidRPr="00831F80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F80">
              <w:rPr>
                <w:rFonts w:asciiTheme="majorBidi" w:hAnsiTheme="majorBidi" w:cstheme="majorBidi"/>
                <w:sz w:val="30"/>
                <w:szCs w:val="30"/>
              </w:rPr>
              <w:t>9,001</w:t>
            </w:r>
          </w:p>
        </w:tc>
        <w:tc>
          <w:tcPr>
            <w:tcW w:w="236" w:type="dxa"/>
          </w:tcPr>
          <w:p w14:paraId="1A0AAB86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2662FB3D" w14:textId="270A7C09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2A82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40" w:type="dxa"/>
          </w:tcPr>
          <w:p w14:paraId="3E4D188B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2EB36DFB" w14:textId="1185F551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3F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3F08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36" w:type="dxa"/>
          </w:tcPr>
          <w:p w14:paraId="18EB5FF7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18CD44B3" w14:textId="447DFDB8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2A82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543F08" w:rsidRPr="00FE61E4" w14:paraId="284D53D3" w14:textId="77777777" w:rsidTr="00A41612">
        <w:trPr>
          <w:trHeight w:val="20"/>
        </w:trPr>
        <w:tc>
          <w:tcPr>
            <w:tcW w:w="2520" w:type="dxa"/>
          </w:tcPr>
          <w:p w14:paraId="14222819" w14:textId="2FAC3842" w:rsidR="00543F08" w:rsidRPr="001D6990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D690E43" w14:textId="2CB71BBF" w:rsidR="00543F08" w:rsidRPr="00831F80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F80">
              <w:rPr>
                <w:rFonts w:asciiTheme="majorBidi" w:hAnsiTheme="majorBidi" w:cstheme="majorBidi"/>
                <w:sz w:val="30"/>
                <w:szCs w:val="30"/>
              </w:rPr>
              <w:t>1,867</w:t>
            </w:r>
          </w:p>
        </w:tc>
        <w:tc>
          <w:tcPr>
            <w:tcW w:w="236" w:type="dxa"/>
          </w:tcPr>
          <w:p w14:paraId="68401D97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7EBC1260" w14:textId="0CCEEA7C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40" w:type="dxa"/>
          </w:tcPr>
          <w:p w14:paraId="1019FBFE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4FE4F05A" w14:textId="3EA66BE5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3F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3F08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36" w:type="dxa"/>
          </w:tcPr>
          <w:p w14:paraId="6E01F2DC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5BCED1A3" w14:textId="307B4AF8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543F08" w:rsidRPr="00FE61E4" w14:paraId="288F8A96" w14:textId="77777777" w:rsidTr="00A41612">
        <w:trPr>
          <w:trHeight w:val="20"/>
        </w:trPr>
        <w:tc>
          <w:tcPr>
            <w:tcW w:w="2520" w:type="dxa"/>
          </w:tcPr>
          <w:p w14:paraId="399597ED" w14:textId="7CF70D1F" w:rsidR="00543F08" w:rsidRPr="001D6990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22382" w14:textId="646E9412" w:rsidR="00543F08" w:rsidRPr="00831F80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F80">
              <w:rPr>
                <w:rFonts w:asciiTheme="majorBidi" w:hAnsiTheme="majorBidi" w:cstheme="majorBidi"/>
                <w:sz w:val="30"/>
                <w:szCs w:val="30"/>
              </w:rPr>
              <w:t>19,533</w:t>
            </w:r>
          </w:p>
        </w:tc>
        <w:tc>
          <w:tcPr>
            <w:tcW w:w="236" w:type="dxa"/>
          </w:tcPr>
          <w:p w14:paraId="37F23E5F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34F9EF9" w14:textId="73B2A255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2A82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40" w:type="dxa"/>
          </w:tcPr>
          <w:p w14:paraId="009295D8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28B3BB7" w14:textId="0B6BB90A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3F0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3F08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14:paraId="4BC22E33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373479F" w14:textId="04F7DEBE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2A82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</w:tr>
      <w:tr w:rsidR="00543F08" w:rsidRPr="00FE61E4" w14:paraId="12A1E463" w14:textId="77777777" w:rsidTr="00A41612">
        <w:trPr>
          <w:trHeight w:val="20"/>
        </w:trPr>
        <w:tc>
          <w:tcPr>
            <w:tcW w:w="2520" w:type="dxa"/>
          </w:tcPr>
          <w:p w14:paraId="25C45EA8" w14:textId="77777777" w:rsidR="00543F08" w:rsidRPr="006F00E7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970156A" w14:textId="3822CD54" w:rsidR="00543F08" w:rsidRPr="002E2A82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678,70</w:t>
            </w:r>
            <w:r w:rsidR="00C67DF4" w:rsidRPr="00C67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FEE245C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DF5C127" w14:textId="3C14594D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240" w:type="dxa"/>
          </w:tcPr>
          <w:p w14:paraId="47FFD168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C114D43" w14:textId="25676A74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43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3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6" w:type="dxa"/>
          </w:tcPr>
          <w:p w14:paraId="39D10924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3586EDD" w14:textId="3428DFEA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2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  <w:bookmarkEnd w:id="5"/>
      <w:tr w:rsidR="00543F08" w:rsidRPr="00FE61E4" w14:paraId="0CA9A524" w14:textId="77777777" w:rsidTr="00A41612">
        <w:trPr>
          <w:trHeight w:val="20"/>
        </w:trPr>
        <w:tc>
          <w:tcPr>
            <w:tcW w:w="2520" w:type="dxa"/>
          </w:tcPr>
          <w:p w14:paraId="0F9E03F6" w14:textId="77777777" w:rsidR="003B7A5F" w:rsidRDefault="00543F08" w:rsidP="0058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B7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586E34" w:rsidRPr="00586E34">
              <w:rPr>
                <w:rFonts w:asciiTheme="majorBidi" w:hAnsiTheme="majorBidi"/>
                <w:sz w:val="30"/>
                <w:szCs w:val="30"/>
                <w:cs/>
              </w:rPr>
              <w:t>ผลขาดทุนด้าน</w:t>
            </w:r>
          </w:p>
          <w:p w14:paraId="67C3641B" w14:textId="29576C03" w:rsidR="00543F08" w:rsidRPr="003B7A5F" w:rsidRDefault="003B7A5F" w:rsidP="0058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586E34" w:rsidRPr="00586E34">
              <w:rPr>
                <w:rFonts w:asciiTheme="majorBidi" w:hAnsi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151A92" w14:textId="77777777" w:rsidR="00543F08" w:rsidRPr="002E2A82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F27DD" w14:textId="3E3AA4D5" w:rsidR="00543F08" w:rsidRPr="002E2A82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(17,362)</w:t>
            </w:r>
          </w:p>
        </w:tc>
        <w:tc>
          <w:tcPr>
            <w:tcW w:w="236" w:type="dxa"/>
          </w:tcPr>
          <w:p w14:paraId="4533B54B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BBEC606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10BFD4D6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D4D99DA" w14:textId="77777777" w:rsidR="00543F08" w:rsidRPr="002E2A82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060309" w14:textId="7513E548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E2A82">
              <w:rPr>
                <w:rFonts w:asciiTheme="majorBidi" w:hAnsiTheme="majorBidi" w:cstheme="majorBidi"/>
                <w:sz w:val="30"/>
                <w:szCs w:val="30"/>
              </w:rPr>
              <w:t>(17,362)</w:t>
            </w:r>
          </w:p>
        </w:tc>
        <w:tc>
          <w:tcPr>
            <w:tcW w:w="236" w:type="dxa"/>
          </w:tcPr>
          <w:p w14:paraId="348DF48A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EB29A6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43F08" w:rsidRPr="00FE61E4" w14:paraId="6647C26F" w14:textId="77777777" w:rsidTr="00A41612">
        <w:trPr>
          <w:trHeight w:val="20"/>
        </w:trPr>
        <w:tc>
          <w:tcPr>
            <w:tcW w:w="2520" w:type="dxa"/>
          </w:tcPr>
          <w:p w14:paraId="633115C4" w14:textId="77777777" w:rsidR="00543F08" w:rsidRPr="00494EB8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4E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1CE92D" w14:textId="69E8897E" w:rsidR="00543F08" w:rsidRPr="002E2A82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661,33</w:t>
            </w:r>
            <w:r w:rsidR="00C67DF4" w:rsidRPr="00C67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75E5EC6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5A66AF37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305CB04A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EE3E284" w14:textId="2DBDD955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43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652,357</w:t>
            </w:r>
          </w:p>
        </w:tc>
        <w:tc>
          <w:tcPr>
            <w:tcW w:w="236" w:type="dxa"/>
          </w:tcPr>
          <w:p w14:paraId="3BD96BD2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</w:tcPr>
          <w:p w14:paraId="1F0A395F" w14:textId="77777777" w:rsidR="00543F08" w:rsidRPr="00115C31" w:rsidRDefault="00543F08" w:rsidP="0054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7E8A7E09" w14:textId="2A1F2A3B" w:rsidR="00EA4F36" w:rsidRDefault="00EA4F36"/>
    <w:p w14:paraId="08A3EB09" w14:textId="77777777" w:rsidR="00EA4F36" w:rsidRDefault="00EA4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42"/>
        <w:gridCol w:w="271"/>
        <w:gridCol w:w="1343"/>
      </w:tblGrid>
      <w:tr w:rsidR="00315870" w:rsidRPr="00D36B78" w14:paraId="0EF3DB18" w14:textId="77777777" w:rsidTr="00352BC4">
        <w:trPr>
          <w:tblHeader/>
        </w:trPr>
        <w:tc>
          <w:tcPr>
            <w:tcW w:w="3351" w:type="pct"/>
          </w:tcPr>
          <w:p w14:paraId="63716196" w14:textId="77777777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96F196" w14:textId="2EC4BA7F" w:rsidR="00315870" w:rsidRP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8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78" w:type="pct"/>
          </w:tcPr>
          <w:p w14:paraId="0CBB5250" w14:textId="77777777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8FFF4F7" w14:textId="1046F1EA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E65B054" w14:textId="77777777" w:rsidR="00315870" w:rsidRPr="003374B7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0702BC06" w14:textId="73065F2E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5870" w:rsidRPr="00D36B78" w14:paraId="61BC8773" w14:textId="77777777" w:rsidTr="00352BC4">
        <w:tc>
          <w:tcPr>
            <w:tcW w:w="3351" w:type="pct"/>
          </w:tcPr>
          <w:p w14:paraId="314A54C6" w14:textId="77777777" w:rsidR="00315870" w:rsidRPr="006F00E7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0B3832F" w14:textId="1F1193D6" w:rsidR="00315870" w:rsidRPr="00C37DFE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870" w:rsidRPr="00D36B78" w14:paraId="7F9BC9AB" w14:textId="77777777" w:rsidTr="005F3975">
        <w:tc>
          <w:tcPr>
            <w:tcW w:w="3351" w:type="pct"/>
          </w:tcPr>
          <w:p w14:paraId="2D30012B" w14:textId="342E6AE9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78" w:type="pct"/>
          </w:tcPr>
          <w:p w14:paraId="50B9E50A" w14:textId="77777777" w:rsidR="00315870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48E5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7C7DC281" w14:textId="77777777" w:rsidR="00315870" w:rsidRPr="00C37DFE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5870" w:rsidRPr="00D36B78" w14:paraId="268B6316" w14:textId="77777777" w:rsidTr="00352BC4">
        <w:tc>
          <w:tcPr>
            <w:tcW w:w="3351" w:type="pct"/>
          </w:tcPr>
          <w:p w14:paraId="0F19968D" w14:textId="05D34A19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8" w:type="pct"/>
          </w:tcPr>
          <w:p w14:paraId="38E7DCA2" w14:textId="77777777" w:rsidR="00315870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207F6BD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5CAF7A6" w14:textId="77777777" w:rsidR="00315870" w:rsidRPr="00C37DFE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5870" w:rsidRPr="00D36B78" w14:paraId="084E2054" w14:textId="77777777" w:rsidTr="005F3975">
        <w:tc>
          <w:tcPr>
            <w:tcW w:w="3351" w:type="pct"/>
          </w:tcPr>
          <w:p w14:paraId="2CB4A11D" w14:textId="0CF6E5D5" w:rsidR="00315870" w:rsidRPr="00D36B78" w:rsidRDefault="005F3975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B9AC928" w14:textId="77777777" w:rsidR="00315870" w:rsidRPr="00E45623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6" w:type="pct"/>
          </w:tcPr>
          <w:p w14:paraId="6C23BD86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7718026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282,929</w:t>
            </w:r>
          </w:p>
        </w:tc>
      </w:tr>
      <w:tr w:rsidR="00315870" w:rsidRPr="00BC76F7" w14:paraId="34F36F75" w14:textId="77777777" w:rsidTr="005F3975">
        <w:tc>
          <w:tcPr>
            <w:tcW w:w="3351" w:type="pct"/>
          </w:tcPr>
          <w:p w14:paraId="383AE6EC" w14:textId="77777777" w:rsidR="00315870" w:rsidRPr="00BC76F7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33436540" w14:textId="77777777" w:rsidR="00315870" w:rsidRPr="00BC76F7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B900AF0" w14:textId="77777777" w:rsidR="00315870" w:rsidRPr="00BC76F7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C780F65" w14:textId="77777777" w:rsidR="00315870" w:rsidRPr="00BC76F7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870" w:rsidRPr="00D36B78" w14:paraId="28339D7B" w14:textId="77777777" w:rsidTr="00352BC4">
        <w:tc>
          <w:tcPr>
            <w:tcW w:w="3351" w:type="pct"/>
          </w:tcPr>
          <w:p w14:paraId="7A07A634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78" w:type="pct"/>
          </w:tcPr>
          <w:p w14:paraId="3B513D5C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ABD301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4729C33C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870" w:rsidRPr="00D36B78" w14:paraId="31AE7966" w14:textId="77777777" w:rsidTr="00352BC4">
        <w:trPr>
          <w:trHeight w:val="80"/>
        </w:trPr>
        <w:tc>
          <w:tcPr>
            <w:tcW w:w="3351" w:type="pct"/>
          </w:tcPr>
          <w:p w14:paraId="5F2D3280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78" w:type="pct"/>
          </w:tcPr>
          <w:p w14:paraId="3DC8CF46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241,226</w:t>
            </w:r>
          </w:p>
        </w:tc>
        <w:tc>
          <w:tcPr>
            <w:tcW w:w="146" w:type="pct"/>
          </w:tcPr>
          <w:p w14:paraId="5BC47C55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7A76913B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241,225</w:t>
            </w:r>
          </w:p>
        </w:tc>
      </w:tr>
      <w:tr w:rsidR="00315870" w:rsidRPr="00D36B78" w14:paraId="1CE9F6C1" w14:textId="77777777" w:rsidTr="00352BC4">
        <w:tc>
          <w:tcPr>
            <w:tcW w:w="3351" w:type="pct"/>
          </w:tcPr>
          <w:p w14:paraId="0D74065D" w14:textId="51AB7A8E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778" w:type="pct"/>
          </w:tcPr>
          <w:p w14:paraId="361A4BA0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D41750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4B01BE2F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870" w:rsidRPr="00D36B78" w14:paraId="33072C0D" w14:textId="77777777" w:rsidTr="00352BC4">
        <w:tc>
          <w:tcPr>
            <w:tcW w:w="3351" w:type="pct"/>
          </w:tcPr>
          <w:p w14:paraId="56AC103F" w14:textId="78059378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="00DB46A6"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78" w:type="pct"/>
          </w:tcPr>
          <w:p w14:paraId="32562A0A" w14:textId="1F56AFC5" w:rsidR="00315870" w:rsidRPr="00831D3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</w:t>
            </w:r>
            <w:r w:rsidR="00B17915" w:rsidRPr="00831D38">
              <w:rPr>
                <w:rFonts w:ascii="Angsana New" w:hAnsi="Angsana New"/>
                <w:sz w:val="30"/>
                <w:szCs w:val="30"/>
              </w:rPr>
              <w:t>7</w:t>
            </w:r>
            <w:r w:rsidRPr="00831D38">
              <w:rPr>
                <w:rFonts w:ascii="Angsana New" w:hAnsi="Angsana New"/>
                <w:sz w:val="30"/>
                <w:szCs w:val="30"/>
              </w:rPr>
              <w:t>,</w:t>
            </w:r>
            <w:r w:rsidR="00B17915" w:rsidRPr="00831D38">
              <w:rPr>
                <w:rFonts w:ascii="Angsana New" w:hAnsi="Angsana New"/>
                <w:sz w:val="30"/>
                <w:szCs w:val="30"/>
              </w:rPr>
              <w:t>21</w:t>
            </w:r>
            <w:r w:rsidRPr="00831D3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E9792DB" w14:textId="77777777" w:rsidR="00315870" w:rsidRPr="00831D3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060CC5A6" w14:textId="7EE1730D" w:rsidR="00315870" w:rsidRPr="00831D38" w:rsidRDefault="00B17915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</w:tr>
      <w:tr w:rsidR="00315870" w:rsidRPr="00D36B78" w14:paraId="1363FD74" w14:textId="77777777" w:rsidTr="00352BC4">
        <w:tc>
          <w:tcPr>
            <w:tcW w:w="3351" w:type="pct"/>
          </w:tcPr>
          <w:p w14:paraId="3BAFF277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78" w:type="pct"/>
          </w:tcPr>
          <w:p w14:paraId="623E0D08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  <w:tc>
          <w:tcPr>
            <w:tcW w:w="146" w:type="pct"/>
          </w:tcPr>
          <w:p w14:paraId="0186C5AD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156D0BA2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  <w:tr w:rsidR="00315870" w:rsidRPr="00D36B78" w14:paraId="2D0F8F94" w14:textId="77777777" w:rsidTr="00352BC4">
        <w:tc>
          <w:tcPr>
            <w:tcW w:w="3351" w:type="pct"/>
          </w:tcPr>
          <w:p w14:paraId="7DFEF612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4F51ED92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17,641</w:t>
            </w:r>
          </w:p>
        </w:tc>
        <w:tc>
          <w:tcPr>
            <w:tcW w:w="146" w:type="pct"/>
          </w:tcPr>
          <w:p w14:paraId="1513D7C7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170B718B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17,612</w:t>
            </w:r>
          </w:p>
        </w:tc>
      </w:tr>
      <w:tr w:rsidR="00315870" w:rsidRPr="00D36B78" w14:paraId="72731F44" w14:textId="77777777" w:rsidTr="00352BC4">
        <w:tc>
          <w:tcPr>
            <w:tcW w:w="3351" w:type="pct"/>
          </w:tcPr>
          <w:p w14:paraId="4903EF71" w14:textId="77777777" w:rsidR="00315870" w:rsidRPr="00D36B78" w:rsidRDefault="00315870" w:rsidP="001B4171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78" w:type="pct"/>
          </w:tcPr>
          <w:p w14:paraId="45608A6A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279,018</w:t>
            </w:r>
          </w:p>
        </w:tc>
        <w:tc>
          <w:tcPr>
            <w:tcW w:w="146" w:type="pct"/>
          </w:tcPr>
          <w:p w14:paraId="23AAEA56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05463BDC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278,988</w:t>
            </w:r>
          </w:p>
        </w:tc>
      </w:tr>
      <w:tr w:rsidR="00315870" w:rsidRPr="00D36B78" w14:paraId="72BF604D" w14:textId="77777777" w:rsidTr="00352BC4">
        <w:tc>
          <w:tcPr>
            <w:tcW w:w="3351" w:type="pct"/>
          </w:tcPr>
          <w:p w14:paraId="45836452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0CC8FEDA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  <w:tc>
          <w:tcPr>
            <w:tcW w:w="146" w:type="pct"/>
          </w:tcPr>
          <w:p w14:paraId="15E59A8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8D58796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</w:tr>
      <w:tr w:rsidR="00315870" w:rsidRPr="00D36B78" w14:paraId="78CA6848" w14:textId="77777777" w:rsidTr="003052CC">
        <w:trPr>
          <w:trHeight w:val="352"/>
        </w:trPr>
        <w:tc>
          <w:tcPr>
            <w:tcW w:w="3351" w:type="pct"/>
          </w:tcPr>
          <w:p w14:paraId="32DE6FDF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1F7DAFC8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258,512</w:t>
            </w:r>
          </w:p>
        </w:tc>
        <w:tc>
          <w:tcPr>
            <w:tcW w:w="146" w:type="pct"/>
          </w:tcPr>
          <w:p w14:paraId="33CD58A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382EDC69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258,482</w:t>
            </w:r>
          </w:p>
        </w:tc>
      </w:tr>
      <w:tr w:rsidR="00315870" w:rsidRPr="00BC76F7" w14:paraId="5B35D9D1" w14:textId="77777777" w:rsidTr="00352BC4">
        <w:trPr>
          <w:trHeight w:val="50"/>
        </w:trPr>
        <w:tc>
          <w:tcPr>
            <w:tcW w:w="3351" w:type="pct"/>
          </w:tcPr>
          <w:p w14:paraId="080F7E95" w14:textId="77777777" w:rsidR="00315870" w:rsidRPr="00BC76F7" w:rsidRDefault="00315870" w:rsidP="00BC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223AABC2" w14:textId="77777777" w:rsidR="00315870" w:rsidRPr="00BC76F7" w:rsidRDefault="00315870" w:rsidP="00BC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FDC06AC" w14:textId="77777777" w:rsidR="00315870" w:rsidRPr="00BC76F7" w:rsidRDefault="00315870" w:rsidP="00BC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51984FAF" w14:textId="77777777" w:rsidR="00315870" w:rsidRPr="00BC76F7" w:rsidRDefault="00315870" w:rsidP="00BC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870" w:rsidRPr="00C37DFE" w14:paraId="69DEB44D" w14:textId="77777777" w:rsidTr="00352BC4">
        <w:tc>
          <w:tcPr>
            <w:tcW w:w="3351" w:type="pct"/>
          </w:tcPr>
          <w:p w14:paraId="3BF220AF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8" w:type="pct"/>
            <w:tcBorders>
              <w:bottom w:val="double" w:sz="4" w:space="0" w:color="auto"/>
            </w:tcBorders>
          </w:tcPr>
          <w:p w14:paraId="6109D5CE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549,712</w:t>
            </w:r>
          </w:p>
        </w:tc>
        <w:tc>
          <w:tcPr>
            <w:tcW w:w="146" w:type="pct"/>
          </w:tcPr>
          <w:p w14:paraId="515C2E0E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27B51B22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541,411</w:t>
            </w:r>
          </w:p>
        </w:tc>
      </w:tr>
    </w:tbl>
    <w:p w14:paraId="1FB7DCB8" w14:textId="77777777" w:rsidR="00FA042E" w:rsidRPr="00BC5E4D" w:rsidRDefault="00FA042E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B9B4426" w14:textId="77777777" w:rsidR="00FA042E" w:rsidRDefault="00FA042E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D36B78">
        <w:rPr>
          <w:rFonts w:ascii="Angsana New" w:hAnsi="Angsana New"/>
          <w:sz w:val="30"/>
          <w:szCs w:val="30"/>
        </w:rPr>
        <w:t xml:space="preserve">15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Pr="00D36B78">
        <w:rPr>
          <w:rFonts w:ascii="Angsana New" w:hAnsi="Angsana New"/>
          <w:sz w:val="30"/>
          <w:szCs w:val="30"/>
          <w:cs/>
        </w:rPr>
        <w:t>วัน</w:t>
      </w:r>
    </w:p>
    <w:p w14:paraId="113BA8CA" w14:textId="15B9ABD3" w:rsidR="00B9426F" w:rsidRPr="00BC5E4D" w:rsidRDefault="00B9426F" w:rsidP="00BC7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C4A37E0" w14:textId="777F4F66"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474CCB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8B46106" w14:textId="77777777" w:rsidR="00901E79" w:rsidRPr="00BC5E4D" w:rsidRDefault="00901E79" w:rsidP="00BC7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BC5E4D" w:rsidRPr="009B1737" w14:paraId="0DCA91C5" w14:textId="77777777" w:rsidTr="00BC5E4D">
        <w:trPr>
          <w:trHeight w:val="346"/>
          <w:tblHeader/>
        </w:trPr>
        <w:tc>
          <w:tcPr>
            <w:tcW w:w="6210" w:type="dxa"/>
          </w:tcPr>
          <w:p w14:paraId="471E5D72" w14:textId="77777777" w:rsid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989242" w14:textId="5ADC0E53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5E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C5E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C5E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BC5E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5C201F8F" w14:textId="77777777" w:rsidR="00BC5E4D" w:rsidRDefault="00BC5E4D" w:rsidP="00BC5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2FA199" w14:textId="7B11275D" w:rsidR="00BC5E4D" w:rsidRPr="009B1737" w:rsidRDefault="00BC5E4D" w:rsidP="00BC5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7708E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3968B" w14:textId="77777777" w:rsid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8158CE3" w14:textId="4C43BE2D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5E4D" w:rsidRPr="009B1737" w14:paraId="225EC865" w14:textId="77777777" w:rsidTr="00BC5E4D">
        <w:trPr>
          <w:trHeight w:val="346"/>
        </w:trPr>
        <w:tc>
          <w:tcPr>
            <w:tcW w:w="6210" w:type="dxa"/>
          </w:tcPr>
          <w:p w14:paraId="669BE02B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0CBB802" w14:textId="4C3DC418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E4D" w:rsidRPr="009B1737" w14:paraId="618E0819" w14:textId="77777777" w:rsidTr="00BC5E4D">
        <w:trPr>
          <w:trHeight w:val="346"/>
        </w:trPr>
        <w:tc>
          <w:tcPr>
            <w:tcW w:w="6210" w:type="dxa"/>
          </w:tcPr>
          <w:p w14:paraId="48D9B305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2B5AEBD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D8663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E9A5E5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E4D" w:rsidRPr="009B1737" w14:paraId="711C4E1F" w14:textId="77777777" w:rsidTr="00BC5E4D">
        <w:trPr>
          <w:trHeight w:val="346"/>
        </w:trPr>
        <w:tc>
          <w:tcPr>
            <w:tcW w:w="6210" w:type="dxa"/>
          </w:tcPr>
          <w:p w14:paraId="20D992FB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55E8703D" w14:textId="56F584A8" w:rsidR="00BC5E4D" w:rsidRP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  <w:r w:rsidRPr="00BC5E4D">
              <w:rPr>
                <w:rFonts w:ascii="Angsana New" w:hAnsi="Angsana New"/>
                <w:sz w:val="30"/>
                <w:szCs w:val="30"/>
              </w:rPr>
              <w:t>3,883</w:t>
            </w:r>
          </w:p>
        </w:tc>
        <w:tc>
          <w:tcPr>
            <w:tcW w:w="270" w:type="dxa"/>
          </w:tcPr>
          <w:p w14:paraId="5126B1D2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25F3C" w14:textId="438C840C" w:rsidR="00BC5E4D" w:rsidRP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BC5E4D">
              <w:rPr>
                <w:rFonts w:ascii="Angsana New" w:hAnsi="Angsana New"/>
                <w:sz w:val="30"/>
                <w:szCs w:val="30"/>
              </w:rPr>
              <w:t>3,883</w:t>
            </w:r>
          </w:p>
        </w:tc>
      </w:tr>
      <w:tr w:rsidR="00BC5E4D" w:rsidRPr="009B1737" w14:paraId="62F96E76" w14:textId="77777777" w:rsidTr="00BC5E4D">
        <w:trPr>
          <w:trHeight w:val="346"/>
        </w:trPr>
        <w:tc>
          <w:tcPr>
            <w:tcW w:w="6210" w:type="dxa"/>
          </w:tcPr>
          <w:p w14:paraId="65EDFD7C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440" w:type="dxa"/>
          </w:tcPr>
          <w:p w14:paraId="7622728F" w14:textId="71256AD1" w:rsidR="00BC5E4D" w:rsidRP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BC5E4D">
              <w:rPr>
                <w:rFonts w:ascii="Angsana New" w:hAnsi="Angsana New"/>
                <w:sz w:val="30"/>
                <w:szCs w:val="30"/>
              </w:rPr>
              <w:t>7,967</w:t>
            </w:r>
          </w:p>
        </w:tc>
        <w:tc>
          <w:tcPr>
            <w:tcW w:w="270" w:type="dxa"/>
          </w:tcPr>
          <w:p w14:paraId="2291C319" w14:textId="77777777" w:rsidR="00BC5E4D" w:rsidRPr="000A4BA9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1F323" w14:textId="5E231016" w:rsidR="00BC5E4D" w:rsidRP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 w:rsidRPr="00BC5E4D">
              <w:rPr>
                <w:rFonts w:ascii="Angsana New" w:hAnsi="Angsana New"/>
                <w:sz w:val="30"/>
                <w:szCs w:val="30"/>
              </w:rPr>
              <w:t>7,967</w:t>
            </w:r>
          </w:p>
        </w:tc>
      </w:tr>
      <w:tr w:rsidR="00BC5E4D" w:rsidRPr="009B1737" w14:paraId="251322EF" w14:textId="77777777" w:rsidTr="00BC5E4D">
        <w:trPr>
          <w:trHeight w:val="346"/>
        </w:trPr>
        <w:tc>
          <w:tcPr>
            <w:tcW w:w="6210" w:type="dxa"/>
          </w:tcPr>
          <w:p w14:paraId="160FA286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DAB99B" w14:textId="20E8B485" w:rsidR="00BC5E4D" w:rsidRP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E4D">
              <w:rPr>
                <w:rFonts w:ascii="Angsana New" w:hAnsi="Angsana New"/>
                <w:b/>
                <w:bCs/>
                <w:sz w:val="30"/>
                <w:szCs w:val="30"/>
              </w:rPr>
              <w:t>11,850</w:t>
            </w:r>
          </w:p>
        </w:tc>
        <w:tc>
          <w:tcPr>
            <w:tcW w:w="270" w:type="dxa"/>
          </w:tcPr>
          <w:p w14:paraId="120F61BA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41F9A5" w14:textId="14FC05B2" w:rsidR="00BC5E4D" w:rsidRPr="00BC5E4D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E4D">
              <w:rPr>
                <w:rFonts w:ascii="Angsana New" w:hAnsi="Angsana New"/>
                <w:b/>
                <w:bCs/>
                <w:sz w:val="30"/>
                <w:szCs w:val="30"/>
              </w:rPr>
              <w:t>11,850</w:t>
            </w:r>
          </w:p>
        </w:tc>
      </w:tr>
      <w:tr w:rsidR="007831F4" w:rsidRPr="009B1737" w14:paraId="799C7A54" w14:textId="77777777" w:rsidTr="00617824">
        <w:trPr>
          <w:trHeight w:val="346"/>
          <w:tblHeader/>
        </w:trPr>
        <w:tc>
          <w:tcPr>
            <w:tcW w:w="6210" w:type="dxa"/>
          </w:tcPr>
          <w:p w14:paraId="563A972D" w14:textId="77777777" w:rsidR="007831F4" w:rsidRPr="009B1737" w:rsidRDefault="007831F4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0C67C55" w14:textId="77777777" w:rsidR="007831F4" w:rsidRPr="009B1737" w:rsidRDefault="007831F4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E4D" w:rsidRPr="009B1737" w14:paraId="43D6C61B" w14:textId="77777777" w:rsidTr="00617824">
        <w:trPr>
          <w:trHeight w:val="346"/>
          <w:tblHeader/>
        </w:trPr>
        <w:tc>
          <w:tcPr>
            <w:tcW w:w="6210" w:type="dxa"/>
          </w:tcPr>
          <w:p w14:paraId="1A7250F7" w14:textId="77777777" w:rsidR="00BC5E4D" w:rsidRPr="009B1737" w:rsidRDefault="00BC5E4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4D82A2D" w14:textId="3D826DA8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1F4" w:rsidRPr="009B1737" w14:paraId="2E096D7A" w14:textId="77777777" w:rsidTr="00F56F4F">
        <w:trPr>
          <w:trHeight w:val="346"/>
          <w:tblHeader/>
        </w:trPr>
        <w:tc>
          <w:tcPr>
            <w:tcW w:w="6210" w:type="dxa"/>
          </w:tcPr>
          <w:p w14:paraId="635DA346" w14:textId="77777777" w:rsidR="007831F4" w:rsidRPr="009B1737" w:rsidRDefault="007831F4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F2F8B8E" w14:textId="2E255146" w:rsidR="007831F4" w:rsidRPr="009B1737" w:rsidRDefault="007831F4" w:rsidP="00783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E4D" w:rsidRPr="009B1737" w14:paraId="051134B2" w14:textId="77777777" w:rsidTr="00BC5E4D">
        <w:trPr>
          <w:trHeight w:val="346"/>
          <w:tblHeader/>
        </w:trPr>
        <w:tc>
          <w:tcPr>
            <w:tcW w:w="6210" w:type="dxa"/>
          </w:tcPr>
          <w:p w14:paraId="2EEAE458" w14:textId="77777777" w:rsidR="00BC5E4D" w:rsidRPr="009B1737" w:rsidRDefault="00BC5E4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0446DA97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C856F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D7BE1B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E4D" w:rsidRPr="009B1737" w14:paraId="4B7EA92D" w14:textId="77777777" w:rsidTr="00BC5E4D">
        <w:trPr>
          <w:trHeight w:val="346"/>
          <w:tblHeader/>
        </w:trPr>
        <w:tc>
          <w:tcPr>
            <w:tcW w:w="6210" w:type="dxa"/>
          </w:tcPr>
          <w:p w14:paraId="11BEA3AA" w14:textId="22557A78" w:rsidR="00BC5E4D" w:rsidRPr="009B1737" w:rsidRDefault="00BC5E4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99977DD" w14:textId="7B37C643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</w:t>
            </w:r>
            <w:r w:rsidRPr="00BC5E4D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6F984D16" w14:textId="77777777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D22773" w14:textId="710C1563" w:rsidR="00BC5E4D" w:rsidRPr="009B1737" w:rsidRDefault="00BC5E4D" w:rsidP="00BC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 w:rsidRPr="00BC5E4D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</w:tr>
    </w:tbl>
    <w:p w14:paraId="6AA31D1B" w14:textId="77777777" w:rsidR="007831F4" w:rsidRDefault="007831F4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36380F3" w14:textId="66F4534F" w:rsidR="00EB73ED" w:rsidRPr="00EB276B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474CCB">
        <w:rPr>
          <w:rFonts w:ascii="Angsana New" w:hAnsi="Angsana New" w:cs="Angsana New"/>
          <w:b/>
          <w:bCs/>
          <w:sz w:val="30"/>
          <w:szCs w:val="30"/>
        </w:rPr>
        <w:t>2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EB276B" w:rsidRDefault="00EF6B86" w:rsidP="0015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outlineLvl w:val="0"/>
        <w:rPr>
          <w:rFonts w:ascii="Angsana New" w:hAnsi="Angsana New"/>
          <w:sz w:val="30"/>
          <w:szCs w:val="30"/>
        </w:rPr>
      </w:pPr>
    </w:p>
    <w:p w14:paraId="2F4C8CCB" w14:textId="6040AAE9" w:rsidR="00E40A2D" w:rsidRPr="00BD1E84" w:rsidRDefault="00E40A2D" w:rsidP="00E40A2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EB276B">
        <w:rPr>
          <w:rFonts w:ascii="Angsana New" w:hAnsi="Angsana New"/>
          <w:sz w:val="30"/>
          <w:szCs w:val="30"/>
        </w:rPr>
        <w:t>(</w:t>
      </w:r>
      <w:r w:rsidRPr="00EB276B">
        <w:rPr>
          <w:rFonts w:ascii="Angsana New" w:hAnsi="Angsana New"/>
          <w:sz w:val="30"/>
          <w:szCs w:val="30"/>
          <w:cs/>
        </w:rPr>
        <w:t xml:space="preserve">ก) </w:t>
      </w:r>
      <w:r w:rsidRPr="00EB276B">
        <w:rPr>
          <w:rFonts w:ascii="Angsana New" w:hAnsi="Angsana New"/>
          <w:sz w:val="30"/>
          <w:szCs w:val="30"/>
          <w:cs/>
        </w:rPr>
        <w:tab/>
      </w:r>
      <w:r w:rsidRPr="00422E4D">
        <w:rPr>
          <w:rFonts w:ascii="Angsana New" w:hAnsi="Angsana New"/>
          <w:sz w:val="30"/>
          <w:szCs w:val="30"/>
          <w:cs/>
        </w:rPr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</w:t>
      </w:r>
      <w:r w:rsidRPr="00422E4D">
        <w:rPr>
          <w:rFonts w:ascii="Angsana New" w:hAnsi="Angsana New"/>
          <w:spacing w:val="-2"/>
          <w:sz w:val="30"/>
          <w:szCs w:val="30"/>
          <w:cs/>
        </w:rPr>
        <w:t>นั้นแทน โดยอ้างว่าเป็นเจ้าหนี้ผู้รับโอนสิทธิเรียกร้องตาม</w:t>
      </w:r>
      <w:r w:rsidRPr="006F4D5C">
        <w:rPr>
          <w:rFonts w:ascii="Angsana New" w:hAnsi="Angsana New"/>
          <w:spacing w:val="-2"/>
          <w:sz w:val="30"/>
          <w:szCs w:val="30"/>
          <w:cs/>
        </w:rPr>
        <w:t xml:space="preserve">สัญญาแฟคตอริ่ง ทุนทรัพย์ฟ้องร้องประมาณ </w:t>
      </w:r>
      <w:r w:rsidRPr="006F4D5C">
        <w:rPr>
          <w:rFonts w:ascii="Angsana New" w:hAnsi="Angsana New"/>
          <w:spacing w:val="-2"/>
          <w:sz w:val="30"/>
          <w:szCs w:val="30"/>
        </w:rPr>
        <w:t>3</w:t>
      </w:r>
      <w:r w:rsidRPr="006F4D5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6F4D5C">
        <w:rPr>
          <w:rFonts w:ascii="Angsana New" w:hAnsi="Angsana New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="002C017C" w:rsidRPr="006F4D5C">
        <w:rPr>
          <w:rFonts w:ascii="Angsana New" w:hAnsi="Angsana New" w:hint="cs"/>
          <w:sz w:val="30"/>
          <w:szCs w:val="30"/>
          <w:cs/>
        </w:rPr>
        <w:t xml:space="preserve">ดังนั้น ณ วันที่ </w:t>
      </w:r>
      <w:r w:rsidR="002C017C" w:rsidRPr="006F4D5C">
        <w:rPr>
          <w:rFonts w:ascii="Angsana New" w:hAnsi="Angsana New"/>
          <w:sz w:val="30"/>
          <w:szCs w:val="30"/>
        </w:rPr>
        <w:t xml:space="preserve">30 </w:t>
      </w:r>
      <w:r w:rsidR="002C017C" w:rsidRPr="006F4D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C017C" w:rsidRPr="006F4D5C">
        <w:rPr>
          <w:rFonts w:ascii="Angsana New" w:hAnsi="Angsana New"/>
          <w:sz w:val="30"/>
          <w:szCs w:val="30"/>
        </w:rPr>
        <w:t xml:space="preserve">2564 </w:t>
      </w:r>
      <w:r w:rsidR="002C017C" w:rsidRPr="006F4D5C">
        <w:rPr>
          <w:rFonts w:ascii="Angsana New" w:hAnsi="Angsana New" w:hint="cs"/>
          <w:sz w:val="30"/>
          <w:szCs w:val="30"/>
          <w:cs/>
        </w:rPr>
        <w:t>จึงยังไม่มีการ</w:t>
      </w:r>
      <w:r w:rsidR="00DF7B4F">
        <w:rPr>
          <w:rFonts w:ascii="Angsana New" w:hAnsi="Angsana New"/>
          <w:sz w:val="30"/>
          <w:szCs w:val="30"/>
          <w:cs/>
        </w:rPr>
        <w:br/>
      </w:r>
      <w:r w:rsidR="00792998">
        <w:rPr>
          <w:rFonts w:ascii="Angsana New" w:hAnsi="Angsana New" w:hint="cs"/>
          <w:sz w:val="30"/>
          <w:szCs w:val="30"/>
          <w:cs/>
        </w:rPr>
        <w:t>บันทึก</w:t>
      </w:r>
      <w:r w:rsidR="002C017C" w:rsidRPr="006F4D5C">
        <w:rPr>
          <w:rFonts w:ascii="Angsana New" w:hAnsi="Angsana New" w:hint="cs"/>
          <w:sz w:val="30"/>
          <w:szCs w:val="30"/>
          <w:cs/>
        </w:rPr>
        <w:t>ประมาณ</w:t>
      </w:r>
      <w:r w:rsidR="00492019">
        <w:rPr>
          <w:rFonts w:ascii="Angsana New" w:hAnsi="Angsana New" w:hint="cs"/>
          <w:sz w:val="30"/>
          <w:szCs w:val="30"/>
          <w:cs/>
        </w:rPr>
        <w:t>การหนี้สิน</w:t>
      </w:r>
      <w:r w:rsidR="00831563">
        <w:rPr>
          <w:rFonts w:ascii="Angsana New" w:hAnsi="Angsana New" w:hint="cs"/>
          <w:sz w:val="30"/>
          <w:szCs w:val="30"/>
          <w:cs/>
        </w:rPr>
        <w:t>ดังกล่าว</w:t>
      </w:r>
      <w:r w:rsidR="002C017C" w:rsidRPr="006F4D5C">
        <w:rPr>
          <w:rFonts w:ascii="Angsana New" w:hAnsi="Angsana New" w:hint="cs"/>
          <w:sz w:val="30"/>
          <w:szCs w:val="30"/>
          <w:cs/>
        </w:rPr>
        <w:t>แต่อย่างใด</w:t>
      </w:r>
      <w:r w:rsidR="00DA0734" w:rsidRPr="00422E4D">
        <w:rPr>
          <w:rFonts w:ascii="Angsana New" w:hAnsi="Angsana New"/>
          <w:sz w:val="30"/>
          <w:szCs w:val="30"/>
          <w:cs/>
        </w:rPr>
        <w:t xml:space="preserve"> </w:t>
      </w:r>
    </w:p>
    <w:p w14:paraId="26C21AC5" w14:textId="77777777" w:rsidR="00E40A2D" w:rsidRPr="00BD1E84" w:rsidRDefault="00E40A2D" w:rsidP="00E40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6913A" w14:textId="39169F7E" w:rsidR="00E40A2D" w:rsidRDefault="00E40A2D" w:rsidP="00BD1E84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BD1E84">
        <w:rPr>
          <w:rFonts w:ascii="Angsana New" w:hAnsi="Angsana New" w:hint="cs"/>
          <w:sz w:val="30"/>
          <w:szCs w:val="30"/>
          <w:cs/>
        </w:rPr>
        <w:t>(</w:t>
      </w:r>
      <w:r w:rsidR="00E24E71" w:rsidRPr="00BD1E84">
        <w:rPr>
          <w:rFonts w:ascii="Angsana New" w:hAnsi="Angsana New" w:hint="cs"/>
          <w:sz w:val="30"/>
          <w:szCs w:val="30"/>
          <w:cs/>
        </w:rPr>
        <w:t>ข</w:t>
      </w:r>
      <w:r w:rsidRPr="00BD1E84">
        <w:rPr>
          <w:rFonts w:ascii="Angsana New" w:hAnsi="Angsana New" w:hint="cs"/>
          <w:sz w:val="30"/>
          <w:szCs w:val="30"/>
          <w:cs/>
        </w:rPr>
        <w:t xml:space="preserve">) </w:t>
      </w:r>
      <w:r w:rsidR="00BD1E84">
        <w:rPr>
          <w:rFonts w:ascii="Angsana New" w:hAnsi="Angsana New"/>
          <w:sz w:val="30"/>
          <w:szCs w:val="30"/>
        </w:rPr>
        <w:t xml:space="preserve"> </w:t>
      </w:r>
      <w:r w:rsidR="00E24E71" w:rsidRPr="00BD1E84">
        <w:rPr>
          <w:rFonts w:ascii="Angsana New" w:hAnsi="Angsana New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="00CB7226" w:rsidRPr="00BD1E84">
        <w:rPr>
          <w:rFonts w:ascii="Angsana New" w:hAnsi="Angsana New" w:hint="cs"/>
          <w:sz w:val="30"/>
          <w:szCs w:val="30"/>
          <w:cs/>
        </w:rPr>
        <w:t xml:space="preserve"> </w:t>
      </w:r>
      <w:r w:rsidR="00602561" w:rsidRPr="00BD1E84">
        <w:rPr>
          <w:rFonts w:ascii="Angsana New" w:hAnsi="Angsana New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="00E825BC" w:rsidRPr="00BD1E84">
        <w:rPr>
          <w:rFonts w:ascii="Angsana New" w:hAnsi="Angsana New"/>
          <w:spacing w:val="-4"/>
          <w:sz w:val="30"/>
          <w:szCs w:val="30"/>
          <w:cs/>
        </w:rPr>
        <w:t>เป็นจำนวนเงินรวมประมาณ</w:t>
      </w:r>
      <w:r w:rsidR="00602561" w:rsidRPr="00BD1E8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4E71" w:rsidRPr="00BD1E84">
        <w:rPr>
          <w:rFonts w:ascii="Angsana New" w:hAnsi="Angsana New"/>
          <w:spacing w:val="-4"/>
          <w:sz w:val="30"/>
          <w:szCs w:val="30"/>
        </w:rPr>
        <w:t>7.75</w:t>
      </w:r>
      <w:r w:rsidR="00602561" w:rsidRPr="00BD1E84">
        <w:rPr>
          <w:rFonts w:ascii="Angsana New" w:hAnsi="Angsana New"/>
          <w:spacing w:val="-4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อย่างไรก็ตาม</w:t>
      </w:r>
      <w:r w:rsidR="00602561" w:rsidRPr="00BD1E84">
        <w:rPr>
          <w:rFonts w:ascii="Angsana New" w:hAnsi="Angsana New"/>
          <w:sz w:val="30"/>
          <w:szCs w:val="30"/>
          <w:cs/>
        </w:rPr>
        <w:t>บริษัทได้บันทึกประมาณการหนี้สินจากคดีความดังกล่าวตามความเห็นของฝ่ายบริหารและฝ่ายกฎหมายของบริษัทเป็นจำนวน</w:t>
      </w:r>
      <w:r w:rsidR="00CB7226" w:rsidRPr="00BD1E84">
        <w:rPr>
          <w:rFonts w:ascii="Angsana New" w:hAnsi="Angsana New" w:hint="cs"/>
          <w:sz w:val="30"/>
          <w:szCs w:val="30"/>
          <w:cs/>
        </w:rPr>
        <w:t>รวม</w:t>
      </w:r>
      <w:r w:rsidR="00602561" w:rsidRPr="00BD1E84">
        <w:rPr>
          <w:rFonts w:ascii="Angsana New" w:hAnsi="Angsana New"/>
          <w:sz w:val="30"/>
          <w:szCs w:val="30"/>
          <w:cs/>
        </w:rPr>
        <w:t xml:space="preserve"> </w:t>
      </w:r>
      <w:r w:rsidR="00E24E71" w:rsidRPr="00BD1E84">
        <w:rPr>
          <w:rFonts w:ascii="Angsana New" w:hAnsi="Angsana New"/>
          <w:sz w:val="30"/>
          <w:szCs w:val="30"/>
        </w:rPr>
        <w:t>5.25</w:t>
      </w:r>
      <w:r w:rsidR="00340693" w:rsidRPr="00BD1E84">
        <w:rPr>
          <w:rFonts w:ascii="Angsana New" w:hAnsi="Angsana New"/>
          <w:sz w:val="30"/>
          <w:szCs w:val="30"/>
        </w:rPr>
        <w:t xml:space="preserve"> </w:t>
      </w:r>
      <w:r w:rsidR="00602561" w:rsidRPr="00BD1E84">
        <w:rPr>
          <w:rFonts w:ascii="Angsana New" w:hAnsi="Angsana New"/>
          <w:sz w:val="30"/>
          <w:szCs w:val="30"/>
          <w:cs/>
        </w:rPr>
        <w:t xml:space="preserve">ล้านบาท </w:t>
      </w:r>
      <w:r w:rsidR="000101C4" w:rsidRPr="00BD1E84">
        <w:rPr>
          <w:rFonts w:ascii="Angsana New" w:hAnsi="Angsana New" w:hint="cs"/>
          <w:sz w:val="30"/>
          <w:szCs w:val="30"/>
          <w:cs/>
        </w:rPr>
        <w:t>ไว้</w:t>
      </w:r>
      <w:r w:rsidR="00602561" w:rsidRPr="00BD1E84">
        <w:rPr>
          <w:rFonts w:ascii="Angsana New" w:hAnsi="Angsana New"/>
          <w:sz w:val="30"/>
          <w:szCs w:val="30"/>
          <w:cs/>
        </w:rPr>
        <w:t>ในงบการเงิ</w:t>
      </w:r>
      <w:r w:rsidR="00D35753">
        <w:rPr>
          <w:rFonts w:ascii="Angsana New" w:hAnsi="Angsana New" w:hint="cs"/>
          <w:sz w:val="30"/>
          <w:szCs w:val="30"/>
          <w:cs/>
        </w:rPr>
        <w:t>น</w:t>
      </w:r>
    </w:p>
    <w:p w14:paraId="00F13F6B" w14:textId="77777777" w:rsidR="006F22C5" w:rsidRDefault="006F22C5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ADEBDE5" w14:textId="45D08734" w:rsidR="00E9633B" w:rsidRDefault="006F22C5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474CCB">
        <w:rPr>
          <w:rFonts w:ascii="Angsana New" w:hAnsi="Angsana New" w:cs="Angsana New"/>
          <w:b/>
          <w:bCs/>
          <w:sz w:val="30"/>
          <w:szCs w:val="30"/>
        </w:rPr>
        <w:t>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6F22C5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B745E5" w14:textId="77777777" w:rsidR="00683B1B" w:rsidRPr="006F22C5" w:rsidRDefault="00683B1B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BE7C3F" w14:textId="74D376A6" w:rsidR="00683B1B" w:rsidRPr="00683B1B" w:rsidRDefault="00683B1B" w:rsidP="00683B1B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683B1B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683B1B">
        <w:rPr>
          <w:rFonts w:ascii="Angsana New" w:hAnsi="Angsana New" w:cs="Angsana New"/>
          <w:sz w:val="30"/>
          <w:szCs w:val="30"/>
        </w:rPr>
        <w:t xml:space="preserve">11 </w:t>
      </w:r>
      <w:r w:rsidRPr="00683B1B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683B1B">
        <w:rPr>
          <w:rFonts w:ascii="Angsana New" w:hAnsi="Angsana New" w:cs="Angsana New"/>
          <w:sz w:val="30"/>
          <w:szCs w:val="30"/>
        </w:rPr>
        <w:t xml:space="preserve">2564 </w:t>
      </w:r>
      <w:r w:rsidRPr="00683B1B">
        <w:rPr>
          <w:rFonts w:ascii="Angsana New" w:hAnsi="Angsana New" w:cs="Angsana New"/>
          <w:sz w:val="30"/>
          <w:szCs w:val="30"/>
          <w:cs/>
        </w:rPr>
        <w:t>คณะกรรมการของบริษัทมีมติอนุมัติการปรับโครงสร้างการถือหุ้น โดยบริษัทจะขายเงินลงทุนในบริษัทร่วม</w:t>
      </w:r>
      <w:r w:rsidR="00B4311E" w:rsidRPr="00B4311E">
        <w:rPr>
          <w:rFonts w:ascii="Angsana New" w:hAnsi="Angsana New" w:cs="Angsana New"/>
          <w:sz w:val="30"/>
          <w:szCs w:val="30"/>
          <w:cs/>
          <w:lang w:bidi="th-TH"/>
        </w:rPr>
        <w:t>ส่วนหนึ่ง</w:t>
      </w:r>
      <w:r w:rsidRPr="00683B1B">
        <w:rPr>
          <w:rFonts w:ascii="Angsana New" w:hAnsi="Angsana New" w:cs="Angsana New"/>
          <w:sz w:val="30"/>
          <w:szCs w:val="30"/>
          <w:cs/>
        </w:rPr>
        <w:t xml:space="preserve">ให้แก่บริษัทย่อยแห่งหนึ่ง จำนวน </w:t>
      </w:r>
      <w:r w:rsidRPr="00683B1B">
        <w:rPr>
          <w:rFonts w:ascii="Angsana New" w:hAnsi="Angsana New" w:cs="Angsana New"/>
          <w:sz w:val="30"/>
          <w:szCs w:val="30"/>
        </w:rPr>
        <w:t xml:space="preserve">0.9 </w:t>
      </w:r>
      <w:r w:rsidRPr="00683B1B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Pr="00683B1B">
        <w:rPr>
          <w:rFonts w:ascii="Angsana New" w:hAnsi="Angsana New" w:cs="Angsana New"/>
          <w:sz w:val="30"/>
          <w:szCs w:val="30"/>
        </w:rPr>
        <w:t>50</w:t>
      </w:r>
      <w:r w:rsidR="00F02A53">
        <w:rPr>
          <w:rFonts w:ascii="Angsana New" w:hAnsi="Angsana New" w:cs="Angsana New"/>
          <w:sz w:val="30"/>
          <w:szCs w:val="30"/>
          <w:lang w:bidi="th-TH"/>
        </w:rPr>
        <w:t>8</w:t>
      </w:r>
      <w:r w:rsidRPr="00683B1B">
        <w:rPr>
          <w:rFonts w:ascii="Angsana New" w:hAnsi="Angsana New" w:cs="Angsana New"/>
          <w:sz w:val="30"/>
          <w:szCs w:val="30"/>
        </w:rPr>
        <w:t>.</w:t>
      </w:r>
      <w:r w:rsidR="00F02A53">
        <w:rPr>
          <w:rFonts w:ascii="Angsana New" w:hAnsi="Angsana New" w:cs="Angsana New"/>
          <w:sz w:val="30"/>
          <w:szCs w:val="30"/>
        </w:rPr>
        <w:t>6</w:t>
      </w:r>
      <w:r w:rsidRPr="00683B1B">
        <w:rPr>
          <w:rFonts w:ascii="Angsana New" w:hAnsi="Angsana New" w:cs="Angsana New"/>
          <w:sz w:val="30"/>
          <w:szCs w:val="30"/>
        </w:rPr>
        <w:t xml:space="preserve">5 </w:t>
      </w:r>
      <w:r w:rsidRPr="00683B1B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เป็นจำนวนเงินรวม </w:t>
      </w:r>
      <w:r w:rsidRPr="00683B1B">
        <w:rPr>
          <w:rFonts w:ascii="Angsana New" w:hAnsi="Angsana New" w:cs="Angsana New"/>
          <w:sz w:val="30"/>
          <w:szCs w:val="30"/>
        </w:rPr>
        <w:t xml:space="preserve">457.79 </w:t>
      </w:r>
      <w:r w:rsidRPr="00683B1B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D59A4BB" w14:textId="593245E0" w:rsidR="00AC7DC7" w:rsidRPr="00AC7DC7" w:rsidRDefault="00AC7DC7" w:rsidP="00352B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70222B">
      <w:headerReference w:type="default" r:id="rId15"/>
      <w:footerReference w:type="even" r:id="rId16"/>
      <w:footerReference w:type="default" r:id="rId17"/>
      <w:footerReference w:type="first" r:id="rId18"/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7657C" w14:textId="77777777" w:rsidR="00F56F4F" w:rsidRDefault="00F56F4F" w:rsidP="004956B4">
      <w:r>
        <w:separator/>
      </w:r>
    </w:p>
  </w:endnote>
  <w:endnote w:type="continuationSeparator" w:id="0">
    <w:p w14:paraId="5A450061" w14:textId="77777777" w:rsidR="00F56F4F" w:rsidRDefault="00F56F4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03973" w14:textId="77777777" w:rsidR="00F56F4F" w:rsidRPr="0047456A" w:rsidRDefault="00F56F4F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61CB" w14:textId="77777777" w:rsidR="00F56F4F" w:rsidRPr="00B121B2" w:rsidRDefault="00F56F4F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237" w14:textId="77777777" w:rsidR="00F56F4F" w:rsidRPr="0047456A" w:rsidRDefault="00F56F4F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CF2F4" w14:textId="77777777" w:rsidR="00F56F4F" w:rsidRDefault="00F56F4F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BBAFD" w14:textId="77777777" w:rsidR="00F56F4F" w:rsidRPr="00907A32" w:rsidRDefault="00F56F4F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F56F4F" w:rsidRPr="00907A32" w:rsidRDefault="00F56F4F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1294A" w14:textId="77777777" w:rsidR="00F56F4F" w:rsidRDefault="00F56F4F" w:rsidP="004956B4">
      <w:r>
        <w:separator/>
      </w:r>
    </w:p>
  </w:footnote>
  <w:footnote w:type="continuationSeparator" w:id="0">
    <w:p w14:paraId="71C3729A" w14:textId="77777777" w:rsidR="00F56F4F" w:rsidRDefault="00F56F4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D3667" w14:textId="77777777" w:rsidR="00F56F4F" w:rsidRPr="00C70EC6" w:rsidRDefault="00F56F4F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3ED07BE" w14:textId="77777777" w:rsidR="00F56F4F" w:rsidRPr="00C70EC6" w:rsidRDefault="00F56F4F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6DE49E" w14:textId="5404781C" w:rsidR="00F56F4F" w:rsidRPr="0047456A" w:rsidRDefault="00F56F4F" w:rsidP="00000D11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20D993C" w14:textId="77777777" w:rsidR="00F56F4F" w:rsidRPr="006E07AE" w:rsidRDefault="00F56F4F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B8424" w14:textId="77777777" w:rsidR="00F56F4F" w:rsidRPr="0047456A" w:rsidRDefault="00F56F4F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6D953BD" w14:textId="77777777" w:rsidR="00F56F4F" w:rsidRPr="0047456A" w:rsidRDefault="00F56F4F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E3A78" w14:textId="1D75200E" w:rsidR="00F56F4F" w:rsidRPr="0047456A" w:rsidRDefault="00F56F4F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1C6125D" w14:textId="77777777" w:rsidR="00F56F4F" w:rsidRPr="0047456A" w:rsidRDefault="00F56F4F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7BB2" w14:textId="77777777" w:rsidR="00F56F4F" w:rsidRPr="009B072F" w:rsidRDefault="00F56F4F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F56F4F" w:rsidRPr="009B072F" w:rsidRDefault="00F56F4F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033E236C" w:rsidR="00F56F4F" w:rsidRPr="0047456A" w:rsidRDefault="00F56F4F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F56F4F" w:rsidRDefault="00F56F4F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453"/>
    <w:rsid w:val="00042747"/>
    <w:rsid w:val="0004283B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202"/>
    <w:rsid w:val="0009448C"/>
    <w:rsid w:val="00095168"/>
    <w:rsid w:val="000951B3"/>
    <w:rsid w:val="00095521"/>
    <w:rsid w:val="00095695"/>
    <w:rsid w:val="00095755"/>
    <w:rsid w:val="000961C0"/>
    <w:rsid w:val="000966C6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8BE"/>
    <w:rsid w:val="000D6CAA"/>
    <w:rsid w:val="000D6CD1"/>
    <w:rsid w:val="000D6CF8"/>
    <w:rsid w:val="000D6D2D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8BD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4E8"/>
    <w:rsid w:val="001B559F"/>
    <w:rsid w:val="001B57CB"/>
    <w:rsid w:val="001B58BF"/>
    <w:rsid w:val="001B58E5"/>
    <w:rsid w:val="001B5AD8"/>
    <w:rsid w:val="001B5B9E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6FA"/>
    <w:rsid w:val="002B5796"/>
    <w:rsid w:val="002B586D"/>
    <w:rsid w:val="002B5AAD"/>
    <w:rsid w:val="002B617D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8EA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42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C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B6D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2998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F3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0"/>
    <w:rsid w:val="00A72E63"/>
    <w:rsid w:val="00A7353B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FDC"/>
    <w:rsid w:val="00B9667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18"/>
    <w:rsid w:val="00C31963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3D6"/>
    <w:rsid w:val="00C50436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52F"/>
    <w:rsid w:val="00CE3A28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CC0"/>
    <w:rsid w:val="00D34F39"/>
    <w:rsid w:val="00D351A8"/>
    <w:rsid w:val="00D351F6"/>
    <w:rsid w:val="00D35480"/>
    <w:rsid w:val="00D35753"/>
    <w:rsid w:val="00D35810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1A6"/>
    <w:rsid w:val="00D60459"/>
    <w:rsid w:val="00D60503"/>
    <w:rsid w:val="00D6074A"/>
    <w:rsid w:val="00D60BC5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A0F"/>
    <w:rsid w:val="00DB1EE9"/>
    <w:rsid w:val="00DB234B"/>
    <w:rsid w:val="00DB2E74"/>
    <w:rsid w:val="00DB3C20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07D"/>
    <w:rsid w:val="00DE061F"/>
    <w:rsid w:val="00DE106F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4D15"/>
    <w:rsid w:val="00E24E71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D08"/>
    <w:rsid w:val="00E30E13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3274"/>
    <w:rsid w:val="00F53878"/>
    <w:rsid w:val="00F53937"/>
    <w:rsid w:val="00F53BA0"/>
    <w:rsid w:val="00F5438D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6F4F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61"/>
    <w:rsid w:val="00FB5F15"/>
    <w:rsid w:val="00FB609B"/>
    <w:rsid w:val="00FB6CCD"/>
    <w:rsid w:val="00FB6E00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63A50C8E0364D836F388ADD20C7E4" ma:contentTypeVersion="2" ma:contentTypeDescription="Create a new document." ma:contentTypeScope="" ma:versionID="4f3f0c65c1013c2e0c3f5d0dfc9c9320">
  <xsd:schema xmlns:xsd="http://www.w3.org/2001/XMLSchema" xmlns:xs="http://www.w3.org/2001/XMLSchema" xmlns:p="http://schemas.microsoft.com/office/2006/metadata/properties" xmlns:ns2="3dd5c45e-d3f0-4745-91ea-61d8ca6660d7" targetNamespace="http://schemas.microsoft.com/office/2006/metadata/properties" ma:root="true" ma:fieldsID="d90c02a90f5900f3eed1964c4ced56cd" ns2:_="">
    <xsd:import namespace="3dd5c45e-d3f0-4745-91ea-61d8ca6660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5c45e-d3f0-4745-91ea-61d8ca666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03947-DBC2-44F4-B864-BDD90E32A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5c45e-d3f0-4745-91ea-61d8ca6660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289</TotalTime>
  <Pages>22</Pages>
  <Words>5532</Words>
  <Characters>22830</Characters>
  <Application>Microsoft Office Word</Application>
  <DocSecurity>0</DocSecurity>
  <Lines>190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ศุภนิตา อาดำ</cp:lastModifiedBy>
  <cp:revision>142</cp:revision>
  <cp:lastPrinted>2021-02-08T03:35:00Z</cp:lastPrinted>
  <dcterms:created xsi:type="dcterms:W3CDTF">2021-07-23T02:10:00Z</dcterms:created>
  <dcterms:modified xsi:type="dcterms:W3CDTF">2021-08-11T06:51:00Z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0x01010033E63A50C8E0364D836F388ADD20C7E4</vt:lpwstr>
  </property>
</Properties>
</file>