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ink/ink1.xml" ContentType="application/inkml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CEACE7" w14:textId="77777777" w:rsidR="005A1A67" w:rsidRPr="00246993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246993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6CBDBA2" w14:textId="77777777" w:rsidR="009839E6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30"/>
          <w:szCs w:val="30"/>
        </w:rPr>
      </w:pPr>
    </w:p>
    <w:p w14:paraId="5219F966" w14:textId="7B53C505" w:rsidR="005A1A67" w:rsidRDefault="008559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เกณฑ์การจัดทำงบการเงิ</w:t>
      </w:r>
      <w:r>
        <w:rPr>
          <w:rFonts w:ascii="Angsana New" w:hAnsi="Angsana New" w:hint="cs"/>
          <w:sz w:val="30"/>
          <w:szCs w:val="30"/>
          <w:cs/>
        </w:rPr>
        <w:t>นระหว่างกาล</w:t>
      </w:r>
    </w:p>
    <w:p w14:paraId="47A6B92B" w14:textId="202C2953" w:rsidR="006C4F61" w:rsidRPr="006C4F61" w:rsidRDefault="006C4F61" w:rsidP="006C4F61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6C4F61">
        <w:rPr>
          <w:rFonts w:ascii="Angsana New" w:hAnsi="Angsana New" w:hint="cs"/>
          <w:sz w:val="30"/>
          <w:szCs w:val="30"/>
          <w:cs/>
        </w:rPr>
        <w:t>การจัดโครงสร้างธุรกิจของ</w:t>
      </w:r>
      <w:r w:rsidR="004E4350">
        <w:rPr>
          <w:rFonts w:ascii="Angsana New" w:hAnsi="Angsana New" w:hint="cs"/>
          <w:sz w:val="30"/>
          <w:szCs w:val="30"/>
          <w:cs/>
        </w:rPr>
        <w:t>บริษัทและ</w:t>
      </w:r>
      <w:r w:rsidRPr="006C4F61">
        <w:rPr>
          <w:rFonts w:ascii="Angsana New" w:hAnsi="Angsana New" w:hint="cs"/>
          <w:sz w:val="30"/>
          <w:szCs w:val="30"/>
          <w:cs/>
        </w:rPr>
        <w:t>กลุ่มบริษัท</w:t>
      </w:r>
    </w:p>
    <w:p w14:paraId="0EDD5923" w14:textId="7E9728F8" w:rsidR="005A1A67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080BA423" w14:textId="35BB680E" w:rsidR="00F21F11" w:rsidRPr="00166B65" w:rsidRDefault="00F21F11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166B65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5CB1599F" w14:textId="4F3DAD0A" w:rsidR="005A1A67" w:rsidRPr="00166B65" w:rsidRDefault="00CD101B" w:rsidP="0087450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166B65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83109C" w:rsidRPr="00166B65">
        <w:rPr>
          <w:rFonts w:ascii="Angsana New" w:hAnsi="Angsana New" w:hint="cs"/>
          <w:sz w:val="30"/>
          <w:szCs w:val="30"/>
          <w:cs/>
        </w:rPr>
        <w:t>ร่วม</w:t>
      </w:r>
      <w:r w:rsidR="0087450D" w:rsidRPr="00166B65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436E5E08" w14:textId="65444D63" w:rsidR="00166B65" w:rsidRPr="00166B65" w:rsidRDefault="00166B65" w:rsidP="0087450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166B65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</w:p>
    <w:p w14:paraId="08CD6074" w14:textId="77777777" w:rsidR="00090486" w:rsidRPr="00306D0B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14:paraId="49F9F970" w14:textId="0FC54317" w:rsidR="00090486" w:rsidRDefault="00C9741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ส่วนงานดำเนินงาน</w:t>
      </w:r>
      <w:r w:rsidR="00041CD8" w:rsidRPr="00041CD8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30DA5A44" w14:textId="1C7E1B34" w:rsidR="004E4149" w:rsidRDefault="004E4149" w:rsidP="004E414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4E4149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2CE653F6" w14:textId="24A83760" w:rsidR="00A228E6" w:rsidRPr="004E4149" w:rsidRDefault="00A228E6" w:rsidP="004E414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15E3197A" w14:textId="77777777" w:rsidR="00F45474" w:rsidRPr="00306D0B" w:rsidRDefault="00F45474" w:rsidP="00F4547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4455245A" w14:textId="34839363" w:rsidR="00090486" w:rsidRDefault="005C7D14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ภาระผูกพัน</w:t>
      </w:r>
      <w:r w:rsidR="00090486" w:rsidRPr="00306D0B">
        <w:rPr>
          <w:rFonts w:ascii="Angsana New" w:hAnsi="Angsana New"/>
          <w:sz w:val="30"/>
          <w:szCs w:val="30"/>
          <w:cs/>
        </w:rPr>
        <w:t>กับกิจการที่ไม่เกี่ยวข้องกัน</w:t>
      </w:r>
    </w:p>
    <w:p w14:paraId="36B9FFBA" w14:textId="375BF459" w:rsidR="00C515E4" w:rsidRDefault="00C515E4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65E7B481" w14:textId="77777777" w:rsidR="00CF0EEB" w:rsidRPr="00E9296D" w:rsidRDefault="00A84411" w:rsidP="00A53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br w:type="page"/>
      </w:r>
      <w:r w:rsidR="00CF0EEB" w:rsidRPr="00E9296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559AE" w:rsidRPr="00E9296D">
        <w:rPr>
          <w:rFonts w:ascii="Angsana New" w:hAnsi="Angsana New"/>
          <w:sz w:val="30"/>
          <w:szCs w:val="30"/>
          <w:cs/>
        </w:rPr>
        <w:t>ระหว่างกาล</w:t>
      </w:r>
      <w:r w:rsidR="00CF0EEB" w:rsidRPr="00E9296D">
        <w:rPr>
          <w:rFonts w:ascii="Angsana New" w:hAnsi="Angsana New"/>
          <w:sz w:val="30"/>
          <w:szCs w:val="30"/>
          <w:cs/>
        </w:rPr>
        <w:t>นี้</w:t>
      </w:r>
      <w:r w:rsidR="00EE0753">
        <w:rPr>
          <w:rFonts w:ascii="Angsana New" w:hAnsi="Angsana New"/>
          <w:sz w:val="30"/>
          <w:szCs w:val="30"/>
        </w:rPr>
        <w:t xml:space="preserve"> </w:t>
      </w:r>
    </w:p>
    <w:p w14:paraId="0504AC8E" w14:textId="77777777"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5C8873" w14:textId="7D41AD3B" w:rsidR="00CF0EEB" w:rsidRPr="002C4FE0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B21F7D" w:rsidRPr="00E9296D">
        <w:rPr>
          <w:rFonts w:ascii="Angsana New" w:hAnsi="Angsana New"/>
          <w:sz w:val="30"/>
          <w:szCs w:val="30"/>
          <w:cs/>
        </w:rPr>
        <w:t>นี้</w:t>
      </w:r>
      <w:r w:rsidRPr="00E9296D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8E5F42" w:rsidRPr="00E9296D">
        <w:rPr>
          <w:rFonts w:ascii="Angsana New" w:hAnsi="Angsana New"/>
          <w:sz w:val="30"/>
          <w:szCs w:val="30"/>
          <w:cs/>
        </w:rPr>
        <w:t>คณะ</w:t>
      </w:r>
      <w:r w:rsidRPr="00E9296D">
        <w:rPr>
          <w:rFonts w:ascii="Angsana New" w:hAnsi="Angsana New"/>
          <w:sz w:val="30"/>
          <w:szCs w:val="30"/>
          <w:cs/>
        </w:rPr>
        <w:t>กรรมการเมื่อ</w:t>
      </w:r>
      <w:r w:rsidRPr="00183D6C">
        <w:rPr>
          <w:rFonts w:ascii="Angsana New" w:hAnsi="Angsana New"/>
          <w:sz w:val="30"/>
          <w:szCs w:val="30"/>
          <w:cs/>
        </w:rPr>
        <w:t>วันที่</w:t>
      </w:r>
      <w:r w:rsidR="008F65B5" w:rsidRPr="00183D6C">
        <w:rPr>
          <w:rFonts w:ascii="Angsana New" w:hAnsi="Angsana New"/>
          <w:sz w:val="30"/>
          <w:szCs w:val="30"/>
        </w:rPr>
        <w:t xml:space="preserve"> </w:t>
      </w:r>
      <w:r w:rsidR="00320CA7">
        <w:rPr>
          <w:rFonts w:ascii="Angsana New" w:hAnsi="Angsana New"/>
          <w:sz w:val="30"/>
          <w:szCs w:val="30"/>
        </w:rPr>
        <w:t>11</w:t>
      </w:r>
      <w:r w:rsidR="00C5769E">
        <w:rPr>
          <w:rFonts w:ascii="Angsana New" w:hAnsi="Angsana New"/>
          <w:sz w:val="30"/>
          <w:szCs w:val="30"/>
        </w:rPr>
        <w:t xml:space="preserve"> </w:t>
      </w:r>
      <w:r w:rsidR="002519A5">
        <w:rPr>
          <w:rFonts w:ascii="Angsana New" w:hAnsi="Angsana New" w:hint="cs"/>
          <w:sz w:val="30"/>
          <w:szCs w:val="30"/>
          <w:cs/>
        </w:rPr>
        <w:t>สิงหา</w:t>
      </w:r>
      <w:r w:rsidR="00106797" w:rsidRPr="00183D6C">
        <w:rPr>
          <w:rFonts w:ascii="Angsana New" w:hAnsi="Angsana New" w:hint="cs"/>
          <w:sz w:val="30"/>
          <w:szCs w:val="30"/>
          <w:cs/>
        </w:rPr>
        <w:t xml:space="preserve">คม </w:t>
      </w:r>
      <w:r w:rsidR="00CD1FC8" w:rsidRPr="00CD1FC8">
        <w:rPr>
          <w:rFonts w:ascii="Angsana New" w:hAnsi="Angsana New"/>
          <w:sz w:val="30"/>
          <w:szCs w:val="30"/>
        </w:rPr>
        <w:t>2564</w:t>
      </w:r>
      <w:r w:rsidR="00EE0753">
        <w:rPr>
          <w:rFonts w:ascii="Angsana New" w:hAnsi="Angsana New"/>
          <w:sz w:val="30"/>
          <w:szCs w:val="30"/>
        </w:rPr>
        <w:t xml:space="preserve"> </w:t>
      </w:r>
    </w:p>
    <w:p w14:paraId="3BEB547B" w14:textId="77777777" w:rsidR="001C41B1" w:rsidRPr="00E9296D" w:rsidRDefault="001C41B1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B5CCA5" w14:textId="77777777" w:rsidR="00CF0EEB" w:rsidRPr="00E9296D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E9296D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เก</w:t>
      </w:r>
      <w:r w:rsidR="008559AE" w:rsidRPr="00E9296D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137897E2" w14:textId="77777777" w:rsidR="00CF0EEB" w:rsidRPr="004349DE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bidi="ar-SA"/>
        </w:rPr>
      </w:pPr>
    </w:p>
    <w:p w14:paraId="2A0F721F" w14:textId="3764E77C" w:rsidR="00AC0B92" w:rsidRPr="00712F07" w:rsidRDefault="00041CD8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41CD8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C29EB">
        <w:rPr>
          <w:rFonts w:ascii="Angsana New" w:hAnsi="Angsana New" w:hint="cs"/>
          <w:sz w:val="30"/>
          <w:szCs w:val="30"/>
          <w:cs/>
        </w:rPr>
        <w:t xml:space="preserve">  </w:t>
      </w:r>
      <w:r w:rsidRPr="00041CD8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041CD8">
        <w:rPr>
          <w:rFonts w:ascii="Angsana New" w:hAnsi="Angsana New"/>
          <w:sz w:val="30"/>
          <w:szCs w:val="30"/>
          <w:cs/>
        </w:rPr>
        <w:t xml:space="preserve"> (“</w:t>
      </w:r>
      <w:r w:rsidRPr="00041CD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041CD8">
        <w:rPr>
          <w:rFonts w:ascii="Angsana New" w:hAnsi="Angsana New" w:hint="eastAsia"/>
          <w:sz w:val="30"/>
          <w:szCs w:val="30"/>
          <w:cs/>
        </w:rPr>
        <w:t>”</w:t>
      </w:r>
      <w:r w:rsidRPr="00041CD8">
        <w:rPr>
          <w:rFonts w:ascii="Angsana New" w:hAnsi="Angsana New"/>
          <w:sz w:val="30"/>
          <w:szCs w:val="30"/>
          <w:cs/>
        </w:rPr>
        <w:t xml:space="preserve">) </w:t>
      </w:r>
      <w:r w:rsidRPr="00041CD8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9446F4">
        <w:rPr>
          <w:rFonts w:ascii="Angsana New" w:hAnsi="Angsana New"/>
          <w:sz w:val="30"/>
          <w:szCs w:val="30"/>
        </w:rPr>
        <w:br/>
      </w:r>
      <w:r w:rsidRPr="00041CD8">
        <w:rPr>
          <w:rFonts w:ascii="Angsana New" w:hAnsi="Angsana New" w:hint="cs"/>
          <w:sz w:val="30"/>
          <w:szCs w:val="30"/>
          <w:cs/>
        </w:rPr>
        <w:t>ฉบับที่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34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เรื่อง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50055D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41CD8">
        <w:rPr>
          <w:rFonts w:ascii="Angsana New" w:hAnsi="Angsana New"/>
          <w:sz w:val="30"/>
          <w:szCs w:val="30"/>
          <w:cs/>
        </w:rPr>
        <w:t xml:space="preserve">  </w:t>
      </w:r>
      <w:r w:rsidRPr="00041CD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2519A5">
        <w:rPr>
          <w:rFonts w:ascii="Angsana New" w:hAnsi="Angsana New" w:hint="cs"/>
          <w:sz w:val="30"/>
          <w:szCs w:val="30"/>
          <w:cs/>
        </w:rPr>
        <w:t xml:space="preserve"> </w:t>
      </w:r>
      <w:r w:rsidR="002519A5" w:rsidRPr="002519A5">
        <w:rPr>
          <w:rFonts w:ascii="Angsana New" w:hAnsi="Angsana New" w:hint="cs"/>
          <w:sz w:val="30"/>
          <w:szCs w:val="30"/>
          <w:cs/>
        </w:rPr>
        <w:t>โดย</w:t>
      </w:r>
      <w:r w:rsidR="002519A5" w:rsidRPr="002519A5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2519A5" w:rsidRPr="002519A5">
        <w:rPr>
          <w:rFonts w:ascii="Angsana New" w:hAnsi="Angsana New" w:hint="cs"/>
          <w:sz w:val="30"/>
          <w:szCs w:val="30"/>
          <w:cs/>
        </w:rPr>
        <w:t xml:space="preserve"> </w:t>
      </w:r>
      <w:r w:rsidR="002519A5" w:rsidRPr="002519A5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2519A5" w:rsidRPr="002519A5">
        <w:rPr>
          <w:rFonts w:ascii="Angsana New" w:hAnsi="Angsana New"/>
          <w:sz w:val="30"/>
          <w:szCs w:val="30"/>
        </w:rPr>
        <w:t xml:space="preserve"> 31 </w:t>
      </w:r>
      <w:r w:rsidR="002519A5" w:rsidRPr="002519A5">
        <w:rPr>
          <w:rFonts w:ascii="Angsana New" w:hAnsi="Angsana New"/>
          <w:sz w:val="30"/>
          <w:szCs w:val="30"/>
          <w:cs/>
        </w:rPr>
        <w:t>ธันวาคม</w:t>
      </w:r>
      <w:r w:rsidR="002519A5" w:rsidRPr="002519A5">
        <w:rPr>
          <w:rFonts w:ascii="Angsana New" w:hAnsi="Angsana New"/>
          <w:sz w:val="30"/>
          <w:szCs w:val="30"/>
        </w:rPr>
        <w:t xml:space="preserve"> 2563</w:t>
      </w:r>
    </w:p>
    <w:p w14:paraId="6B89B4FF" w14:textId="77777777" w:rsidR="00FD520B" w:rsidRPr="00CA0745" w:rsidRDefault="00FD520B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554DE62" w14:textId="1503A462" w:rsidR="001171A4" w:rsidRPr="00484DCB" w:rsidRDefault="00041CD8" w:rsidP="00484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  <w:cs/>
        </w:rPr>
      </w:pPr>
      <w:r w:rsidRPr="00041CD8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71781C">
        <w:rPr>
          <w:rFonts w:ascii="Angsana New" w:hAnsi="Angsana New"/>
          <w:sz w:val="30"/>
          <w:szCs w:val="30"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ทั้งนี้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31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ธันวาคม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2563</w:t>
      </w:r>
    </w:p>
    <w:p w14:paraId="0B77C0AB" w14:textId="47C5EFA9" w:rsidR="002519A5" w:rsidRDefault="00251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29B88F4" w14:textId="29A59515" w:rsidR="00F9244D" w:rsidRDefault="00F9244D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th-TH" w:bidi="th-TH"/>
        </w:rPr>
      </w:pPr>
      <w:bookmarkStart w:id="0" w:name="_Hlk78996993"/>
      <w:r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>การจัดโครงสร้างธุรกิจของ</w:t>
      </w:r>
      <w:r w:rsidR="009D5D0D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บริษัทและ</w:t>
      </w:r>
      <w:r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>กลุ่มบริษัท</w:t>
      </w:r>
    </w:p>
    <w:p w14:paraId="1ED52497" w14:textId="71E98507" w:rsidR="00F9244D" w:rsidRDefault="00F9244D" w:rsidP="00F9244D">
      <w:pPr>
        <w:pStyle w:val="index"/>
        <w:tabs>
          <w:tab w:val="clear" w:pos="1134"/>
        </w:tabs>
        <w:spacing w:after="0" w:line="240" w:lineRule="atLeast"/>
        <w:outlineLvl w:val="0"/>
        <w:rPr>
          <w:rFonts w:ascii="Angsana New" w:hAnsi="Angsana New"/>
          <w:b/>
          <w:bCs/>
          <w:sz w:val="30"/>
          <w:szCs w:val="30"/>
          <w:lang w:val="th-TH" w:bidi="th-TH"/>
        </w:rPr>
      </w:pPr>
    </w:p>
    <w:p w14:paraId="26A14505" w14:textId="345910BE" w:rsidR="00F9244D" w:rsidRPr="00204710" w:rsidRDefault="00A14B2D" w:rsidP="00A66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  <w:cs/>
        </w:rPr>
      </w:pPr>
      <w:r w:rsidRPr="00DB42B3">
        <w:rPr>
          <w:rFonts w:ascii="Angsana New" w:hAnsi="Angsana New" w:hint="cs"/>
          <w:sz w:val="30"/>
          <w:szCs w:val="30"/>
          <w:cs/>
          <w:lang w:val="th-TH"/>
        </w:rPr>
        <w:t>ในการประชุมคณะกรรมการบริษัท</w:t>
      </w:r>
      <w:r w:rsidR="009D5D0D" w:rsidRPr="00DB42B3">
        <w:rPr>
          <w:rFonts w:ascii="Angsana New" w:hAnsi="Angsana New" w:hint="cs"/>
          <w:sz w:val="30"/>
          <w:szCs w:val="30"/>
          <w:cs/>
          <w:lang w:val="th-TH"/>
        </w:rPr>
        <w:t xml:space="preserve"> ครั้งที่ </w:t>
      </w:r>
      <w:r w:rsidR="009D5D0D" w:rsidRPr="00DB42B3">
        <w:rPr>
          <w:rFonts w:ascii="Angsana New" w:hAnsi="Angsana New"/>
          <w:sz w:val="30"/>
          <w:szCs w:val="30"/>
        </w:rPr>
        <w:t>4/2564</w:t>
      </w:r>
      <w:r w:rsidRPr="00DB42B3">
        <w:rPr>
          <w:rFonts w:ascii="Angsana New" w:hAnsi="Angsana New" w:hint="cs"/>
          <w:sz w:val="30"/>
          <w:szCs w:val="30"/>
          <w:cs/>
          <w:lang w:val="th-TH"/>
        </w:rPr>
        <w:t xml:space="preserve"> เมื่อวันที่ </w:t>
      </w:r>
      <w:r w:rsidRPr="00DB42B3">
        <w:rPr>
          <w:rFonts w:ascii="Angsana New" w:hAnsi="Angsana New"/>
          <w:sz w:val="30"/>
          <w:szCs w:val="30"/>
        </w:rPr>
        <w:t xml:space="preserve">23 </w:t>
      </w:r>
      <w:r w:rsidRPr="00DB42B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DB42B3">
        <w:rPr>
          <w:rFonts w:ascii="Angsana New" w:hAnsi="Angsana New"/>
          <w:sz w:val="30"/>
          <w:szCs w:val="30"/>
        </w:rPr>
        <w:t xml:space="preserve">2564 </w:t>
      </w:r>
      <w:r w:rsidRPr="00DB42B3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="009D5D0D" w:rsidRPr="00DB42B3">
        <w:rPr>
          <w:rFonts w:ascii="Angsana New" w:hAnsi="Angsana New" w:hint="cs"/>
          <w:sz w:val="30"/>
          <w:szCs w:val="30"/>
          <w:cs/>
        </w:rPr>
        <w:t>มีมติอนุมัติที่</w:t>
      </w:r>
      <w:r w:rsidR="009D5D0D" w:rsidRPr="00204710">
        <w:rPr>
          <w:rFonts w:ascii="Angsana New" w:hAnsi="Angsana New" w:hint="cs"/>
          <w:sz w:val="30"/>
          <w:szCs w:val="30"/>
          <w:cs/>
        </w:rPr>
        <w:t>สำคัญดังต่อไปนี้</w:t>
      </w:r>
    </w:p>
    <w:p w14:paraId="0D6BBF80" w14:textId="799E3BAE" w:rsidR="00A14B2D" w:rsidRPr="00204710" w:rsidRDefault="00A14B2D" w:rsidP="00BE7C1A">
      <w:pPr>
        <w:pStyle w:val="index"/>
        <w:tabs>
          <w:tab w:val="clear" w:pos="1134"/>
        </w:tabs>
        <w:spacing w:after="0" w:line="240" w:lineRule="atLeast"/>
        <w:ind w:left="1674"/>
        <w:jc w:val="thaiDistribute"/>
        <w:outlineLvl w:val="0"/>
        <w:rPr>
          <w:rFonts w:ascii="Angsana New" w:hAnsi="Angsana New"/>
          <w:sz w:val="30"/>
          <w:szCs w:val="30"/>
          <w:lang w:val="en-US"/>
        </w:rPr>
      </w:pPr>
    </w:p>
    <w:p w14:paraId="46648C87" w14:textId="507B52E9" w:rsidR="00A14B2D" w:rsidRPr="00204710" w:rsidRDefault="00B108F6" w:rsidP="00BE7C1A">
      <w:pPr>
        <w:pStyle w:val="index"/>
        <w:numPr>
          <w:ilvl w:val="0"/>
          <w:numId w:val="29"/>
        </w:numPr>
        <w:spacing w:after="0" w:line="240" w:lineRule="atLeast"/>
        <w:jc w:val="thaiDistribute"/>
        <w:outlineLvl w:val="0"/>
        <w:rPr>
          <w:rFonts w:ascii="Angsana New" w:hAnsi="Angsana New"/>
          <w:sz w:val="30"/>
          <w:szCs w:val="30"/>
          <w:lang w:val="en-US"/>
        </w:rPr>
      </w:pPr>
      <w:r w:rsidRPr="00204710">
        <w:rPr>
          <w:rFonts w:ascii="Angsana New" w:hAnsi="Angsana New"/>
          <w:sz w:val="30"/>
          <w:szCs w:val="30"/>
          <w:cs/>
          <w:lang w:val="en-US"/>
        </w:rPr>
        <w:t xml:space="preserve">ให้จัดโครงสร้างธุรกิจของบริษัทและบริษัท ทีบีเอสพี จำกัด (มหาชน) </w:t>
      </w:r>
      <w:r w:rsidRPr="00204710">
        <w:rPr>
          <w:rFonts w:ascii="Angsana New" w:hAnsi="Angsana New"/>
          <w:sz w:val="30"/>
          <w:szCs w:val="30"/>
          <w:lang w:val="en-US"/>
        </w:rPr>
        <w:t>(“TBSP”)</w:t>
      </w:r>
      <w:r w:rsidRPr="00204710">
        <w:rPr>
          <w:rFonts w:ascii="Angsana New" w:hAnsi="Angsana New" w:hint="cs"/>
          <w:sz w:val="30"/>
          <w:szCs w:val="30"/>
          <w:cs/>
          <w:lang w:val="en-US"/>
        </w:rPr>
        <w:t xml:space="preserve"> ซึ่งเป็นบริษัทย่อยของบริษัท เพื่อรองรับการเข้าลงทุน โดยบริษัทสบาย เทคโนโลยี จำกัด (มหาชน)</w:t>
      </w:r>
      <w:r w:rsidRPr="00204710">
        <w:rPr>
          <w:rFonts w:ascii="Angsana New" w:hAnsi="Angsana New"/>
          <w:sz w:val="30"/>
          <w:szCs w:val="30"/>
          <w:lang w:val="en-US"/>
        </w:rPr>
        <w:t xml:space="preserve"> (“SABUY”) </w:t>
      </w:r>
      <w:r w:rsidRPr="00204710">
        <w:rPr>
          <w:rFonts w:ascii="Angsana New" w:hAnsi="Angsana New" w:hint="cs"/>
          <w:sz w:val="30"/>
          <w:szCs w:val="30"/>
          <w:cs/>
          <w:lang w:val="en-US"/>
        </w:rPr>
        <w:t xml:space="preserve">ในอนาคต ทั้งนี้ในการจัดโครงสร้างธุรกิจของบริษัทและ </w:t>
      </w:r>
      <w:r w:rsidRPr="00204710">
        <w:rPr>
          <w:rFonts w:ascii="Angsana New" w:hAnsi="Angsana New"/>
          <w:sz w:val="30"/>
          <w:szCs w:val="30"/>
          <w:lang w:val="en-US"/>
        </w:rPr>
        <w:t xml:space="preserve">TBSP </w:t>
      </w:r>
      <w:r w:rsidRPr="00204710">
        <w:rPr>
          <w:rFonts w:ascii="Angsana New" w:hAnsi="Angsana New" w:hint="cs"/>
          <w:sz w:val="30"/>
          <w:szCs w:val="30"/>
          <w:cs/>
          <w:lang w:val="en-US"/>
        </w:rPr>
        <w:t xml:space="preserve">นั้น </w:t>
      </w:r>
      <w:r w:rsidRPr="00204710">
        <w:rPr>
          <w:rFonts w:ascii="Angsana New" w:hAnsi="Angsana New"/>
          <w:sz w:val="30"/>
          <w:szCs w:val="30"/>
          <w:lang w:val="en-US"/>
        </w:rPr>
        <w:t xml:space="preserve">TBSP </w:t>
      </w:r>
      <w:r w:rsidRPr="00204710">
        <w:rPr>
          <w:rFonts w:ascii="Angsana New" w:hAnsi="Angsana New" w:hint="cs"/>
          <w:sz w:val="30"/>
          <w:szCs w:val="30"/>
          <w:cs/>
          <w:lang w:val="en-US"/>
        </w:rPr>
        <w:t>จะดำเนินการ</w:t>
      </w:r>
      <w:r w:rsidR="00360C1B">
        <w:rPr>
          <w:rFonts w:ascii="Angsana New" w:hAnsi="Angsana New" w:hint="cs"/>
          <w:sz w:val="30"/>
          <w:szCs w:val="30"/>
          <w:cs/>
          <w:lang w:val="en-US" w:bidi="th-TH"/>
        </w:rPr>
        <w:t>ขาย</w:t>
      </w:r>
      <w:r w:rsidRPr="00204710">
        <w:rPr>
          <w:rFonts w:ascii="Angsana New" w:hAnsi="Angsana New" w:hint="cs"/>
          <w:sz w:val="30"/>
          <w:szCs w:val="30"/>
          <w:cs/>
          <w:lang w:val="en-US"/>
        </w:rPr>
        <w:t>ทรัพย์สิน อันได้แก่ ที่ดินและหุ้นสามัญในบริษัทย่อย และหนี้สินรวมถึงภาระผูกพันทั้งหลายที่ไม่เกี่ยวข้องกับการประกอบธุรกิจบัตรพลาสติก ให้กับบริษัท ที.เค.เอส. สยามเพรส แมเนจเม้นท์ จำกัด</w:t>
      </w:r>
      <w:r w:rsidRPr="00204710">
        <w:rPr>
          <w:rFonts w:ascii="Angsana New" w:hAnsi="Angsana New"/>
          <w:sz w:val="30"/>
          <w:szCs w:val="30"/>
          <w:lang w:val="en-US"/>
        </w:rPr>
        <w:t xml:space="preserve"> (“SPM”) </w:t>
      </w:r>
      <w:r w:rsidRPr="00204710">
        <w:rPr>
          <w:rFonts w:ascii="Angsana New" w:hAnsi="Angsana New" w:hint="cs"/>
          <w:sz w:val="30"/>
          <w:szCs w:val="30"/>
          <w:cs/>
          <w:lang w:val="en-US"/>
        </w:rPr>
        <w:t xml:space="preserve">ซึ่งเป็นบริษัทย่อยของ </w:t>
      </w:r>
      <w:r w:rsidRPr="00204710">
        <w:rPr>
          <w:rFonts w:ascii="Angsana New" w:hAnsi="Angsana New"/>
          <w:sz w:val="30"/>
          <w:szCs w:val="30"/>
          <w:lang w:val="en-US"/>
        </w:rPr>
        <w:t>TBSP</w:t>
      </w:r>
      <w:r w:rsidRPr="00204710">
        <w:rPr>
          <w:rFonts w:ascii="Angsana New" w:hAnsi="Angsana New" w:hint="cs"/>
          <w:sz w:val="30"/>
          <w:szCs w:val="30"/>
          <w:cs/>
          <w:lang w:val="en-US"/>
        </w:rPr>
        <w:t xml:space="preserve"> และ/หรือบริษัท มาร์เวลแพค จำกัด</w:t>
      </w:r>
      <w:r w:rsidRPr="00204710">
        <w:rPr>
          <w:rFonts w:ascii="Angsana New" w:hAnsi="Angsana New"/>
          <w:sz w:val="30"/>
          <w:szCs w:val="30"/>
          <w:lang w:val="en-US"/>
        </w:rPr>
        <w:t xml:space="preserve"> (“MVP”)</w:t>
      </w:r>
      <w:r w:rsidRPr="00204710">
        <w:rPr>
          <w:rFonts w:ascii="Angsana New" w:hAnsi="Angsana New" w:hint="cs"/>
          <w:sz w:val="30"/>
          <w:szCs w:val="30"/>
          <w:cs/>
          <w:lang w:val="en-US"/>
        </w:rPr>
        <w:t xml:space="preserve"> ซึ่งเป็นบริษัทย่อยที่ </w:t>
      </w:r>
      <w:r w:rsidRPr="00204710">
        <w:rPr>
          <w:rFonts w:ascii="Angsana New" w:hAnsi="Angsana New"/>
          <w:sz w:val="30"/>
          <w:szCs w:val="30"/>
          <w:lang w:val="en-US"/>
        </w:rPr>
        <w:t xml:space="preserve">TBSP </w:t>
      </w:r>
      <w:r w:rsidRPr="00204710">
        <w:rPr>
          <w:rFonts w:ascii="Angsana New" w:hAnsi="Angsana New" w:hint="cs"/>
          <w:sz w:val="30"/>
          <w:szCs w:val="30"/>
          <w:cs/>
          <w:lang w:val="en-US"/>
        </w:rPr>
        <w:t xml:space="preserve">ถือหุ้นทางอ้อมผ่าน </w:t>
      </w:r>
      <w:r w:rsidRPr="00204710">
        <w:rPr>
          <w:rFonts w:ascii="Angsana New" w:hAnsi="Angsana New"/>
          <w:sz w:val="30"/>
          <w:szCs w:val="30"/>
          <w:lang w:val="en-US"/>
        </w:rPr>
        <w:t>SPM</w:t>
      </w:r>
    </w:p>
    <w:p w14:paraId="2BF14A6F" w14:textId="2EC4023B" w:rsidR="0017010C" w:rsidRDefault="0017010C" w:rsidP="0017010C">
      <w:pPr>
        <w:pStyle w:val="index"/>
        <w:tabs>
          <w:tab w:val="clear" w:pos="1134"/>
        </w:tabs>
        <w:spacing w:after="0" w:line="240" w:lineRule="atLeast"/>
        <w:ind w:left="900" w:firstLine="0"/>
        <w:jc w:val="thaiDistribute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30965026" w14:textId="77777777" w:rsidR="00DB42B3" w:rsidRPr="00DB42B3" w:rsidRDefault="00DB42B3" w:rsidP="0017010C">
      <w:pPr>
        <w:pStyle w:val="index"/>
        <w:tabs>
          <w:tab w:val="clear" w:pos="1134"/>
        </w:tabs>
        <w:spacing w:after="0" w:line="240" w:lineRule="atLeast"/>
        <w:ind w:left="900" w:firstLine="0"/>
        <w:jc w:val="thaiDistribute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714D9147" w14:textId="3FA01EB2" w:rsidR="009D5D0D" w:rsidRPr="00DB42B3" w:rsidRDefault="00DB42B3" w:rsidP="00BE7C1A">
      <w:pPr>
        <w:pStyle w:val="index"/>
        <w:numPr>
          <w:ilvl w:val="0"/>
          <w:numId w:val="29"/>
        </w:numPr>
        <w:spacing w:after="0" w:line="240" w:lineRule="atLeast"/>
        <w:jc w:val="thaiDistribute"/>
        <w:outlineLvl w:val="0"/>
        <w:rPr>
          <w:rFonts w:ascii="Angsana New" w:hAnsi="Angsana New"/>
          <w:sz w:val="30"/>
          <w:szCs w:val="30"/>
          <w:lang w:val="en-US" w:bidi="th-TH"/>
        </w:rPr>
      </w:pPr>
      <w:r w:rsidRPr="00DB42B3">
        <w:rPr>
          <w:rFonts w:ascii="Angsana New" w:eastAsia="Times New Roman" w:hAnsi="Angsana New"/>
          <w:sz w:val="30"/>
          <w:szCs w:val="30"/>
          <w:cs/>
        </w:rPr>
        <w:lastRenderedPageBreak/>
        <w:t>อนุมัติการซื้อหุ้นเพิ่มทุนของ</w:t>
      </w:r>
      <w:r w:rsidRPr="00DB42B3">
        <w:rPr>
          <w:rFonts w:ascii="Angsana New" w:eastAsia="Times New Roman" w:hAnsi="Angsana New"/>
          <w:sz w:val="30"/>
          <w:szCs w:val="30"/>
        </w:rPr>
        <w:t xml:space="preserve"> SABUY</w:t>
      </w:r>
      <w:r w:rsidRPr="00DB42B3">
        <w:rPr>
          <w:rFonts w:ascii="Angsana New" w:eastAsia="Times New Roman" w:hAnsi="Angsana New" w:hint="cs"/>
          <w:sz w:val="30"/>
          <w:szCs w:val="30"/>
          <w:cs/>
        </w:rPr>
        <w:t xml:space="preserve"> จำนวน</w:t>
      </w:r>
      <w:r w:rsidRPr="00DB42B3">
        <w:rPr>
          <w:rFonts w:ascii="Angsana New" w:eastAsia="Times New Roman" w:hAnsi="Angsana New"/>
          <w:sz w:val="30"/>
          <w:szCs w:val="30"/>
        </w:rPr>
        <w:t xml:space="preserve"> 110,000,000</w:t>
      </w:r>
      <w:r w:rsidRPr="00DB42B3">
        <w:rPr>
          <w:rFonts w:ascii="Angsana New" w:eastAsia="Times New Roman" w:hAnsi="Angsana New" w:hint="cs"/>
          <w:sz w:val="30"/>
          <w:szCs w:val="30"/>
          <w:cs/>
        </w:rPr>
        <w:t xml:space="preserve"> หุ้น มูลค่าหุ้นที่ตราไว้หุ้นละ</w:t>
      </w:r>
      <w:r w:rsidRPr="00DB42B3">
        <w:rPr>
          <w:rFonts w:ascii="Angsana New" w:eastAsia="Times New Roman" w:hAnsi="Angsana New"/>
          <w:sz w:val="30"/>
          <w:szCs w:val="30"/>
        </w:rPr>
        <w:t xml:space="preserve"> 1.00</w:t>
      </w:r>
      <w:r w:rsidRPr="00DB42B3">
        <w:rPr>
          <w:rFonts w:ascii="Angsana New" w:eastAsia="Times New Roman" w:hAnsi="Angsana New" w:hint="cs"/>
          <w:sz w:val="30"/>
          <w:szCs w:val="30"/>
          <w:cs/>
        </w:rPr>
        <w:t xml:space="preserve"> บาท ในราคาไม่เกินหุ้นละ </w:t>
      </w:r>
      <w:r w:rsidRPr="00DB42B3">
        <w:rPr>
          <w:rFonts w:ascii="Angsana New" w:eastAsia="Times New Roman" w:hAnsi="Angsana New"/>
          <w:sz w:val="30"/>
          <w:szCs w:val="30"/>
        </w:rPr>
        <w:t>8.95</w:t>
      </w:r>
      <w:r w:rsidRPr="00DB42B3">
        <w:rPr>
          <w:rFonts w:ascii="Angsana New" w:eastAsia="Times New Roman" w:hAnsi="Angsana New" w:hint="cs"/>
          <w:sz w:val="30"/>
          <w:szCs w:val="30"/>
          <w:cs/>
        </w:rPr>
        <w:t xml:space="preserve"> บาท รวมเป็นจำนวนเงินไม่เกิน</w:t>
      </w:r>
      <w:r w:rsidRPr="00DB42B3">
        <w:rPr>
          <w:rFonts w:ascii="Angsana New" w:eastAsia="Times New Roman" w:hAnsi="Angsana New"/>
          <w:sz w:val="30"/>
          <w:szCs w:val="30"/>
        </w:rPr>
        <w:t xml:space="preserve"> 984.50 </w:t>
      </w:r>
      <w:r w:rsidRPr="00DB42B3">
        <w:rPr>
          <w:rFonts w:ascii="Angsana New" w:eastAsia="Times New Roman" w:hAnsi="Angsana New" w:hint="cs"/>
          <w:sz w:val="30"/>
          <w:szCs w:val="30"/>
          <w:cs/>
        </w:rPr>
        <w:t xml:space="preserve">ล้านบาท คิดเป็นร้อยละ </w:t>
      </w:r>
      <w:r w:rsidRPr="00DB42B3">
        <w:rPr>
          <w:rFonts w:ascii="Angsana New" w:eastAsia="Times New Roman" w:hAnsi="Angsana New"/>
          <w:sz w:val="30"/>
          <w:szCs w:val="30"/>
        </w:rPr>
        <w:t xml:space="preserve">9.68 </w:t>
      </w:r>
      <w:r w:rsidRPr="00DB42B3">
        <w:rPr>
          <w:rFonts w:ascii="Angsana New" w:eastAsia="Times New Roman" w:hAnsi="Angsana New" w:hint="cs"/>
          <w:sz w:val="30"/>
          <w:szCs w:val="30"/>
          <w:cs/>
        </w:rPr>
        <w:t>ของจำนวนหุ้นทั้งหมดที่ชำระแล้วของ</w:t>
      </w:r>
      <w:r w:rsidRPr="00DB42B3">
        <w:rPr>
          <w:rFonts w:ascii="Angsana New" w:eastAsia="Times New Roman" w:hAnsi="Angsana New"/>
          <w:sz w:val="30"/>
          <w:szCs w:val="30"/>
        </w:rPr>
        <w:t xml:space="preserve"> SABUY</w:t>
      </w:r>
      <w:r w:rsidRPr="00DB42B3">
        <w:rPr>
          <w:rFonts w:ascii="Angsana New" w:eastAsia="Times New Roman" w:hAnsi="Angsana New" w:hint="cs"/>
          <w:sz w:val="30"/>
          <w:szCs w:val="30"/>
          <w:cs/>
        </w:rPr>
        <w:t xml:space="preserve"> ภายหลังจากการทำรายการซื้อหุ้นสามัญเพิ่มทุนของ </w:t>
      </w:r>
      <w:r w:rsidRPr="00DB42B3">
        <w:rPr>
          <w:rFonts w:ascii="Angsana New" w:eastAsia="Times New Roman" w:hAnsi="Angsana New"/>
          <w:sz w:val="30"/>
          <w:szCs w:val="30"/>
        </w:rPr>
        <w:t xml:space="preserve">SABUY </w:t>
      </w:r>
      <w:r w:rsidRPr="00DB42B3">
        <w:rPr>
          <w:rFonts w:ascii="Angsana New" w:eastAsia="Times New Roman" w:hAnsi="Angsana New" w:hint="cs"/>
          <w:sz w:val="30"/>
          <w:szCs w:val="30"/>
          <w:cs/>
        </w:rPr>
        <w:t>เสร็จสมบูรณ์ โดยบริษัทจะชำระด้วยเงินสด</w:t>
      </w:r>
    </w:p>
    <w:p w14:paraId="6AD0924D" w14:textId="77777777" w:rsidR="0017010C" w:rsidRPr="00DB42B3" w:rsidRDefault="0017010C" w:rsidP="0017010C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0FB98F50" w14:textId="6988143F" w:rsidR="00181181" w:rsidRPr="00DB42B3" w:rsidRDefault="00DB42B3" w:rsidP="00181181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/>
          <w:sz w:val="30"/>
          <w:szCs w:val="30"/>
          <w:lang w:bidi="ar-SA"/>
        </w:rPr>
      </w:pPr>
      <w:r w:rsidRPr="00DB42B3">
        <w:rPr>
          <w:rFonts w:ascii="Angsana New" w:hAnsi="Angsana New"/>
          <w:sz w:val="30"/>
          <w:szCs w:val="30"/>
          <w:cs/>
        </w:rPr>
        <w:t>อนุมัติการ</w:t>
      </w:r>
      <w:r w:rsidRPr="00DB42B3">
        <w:rPr>
          <w:rFonts w:ascii="Angsana New" w:hAnsi="Angsana New" w:hint="cs"/>
          <w:sz w:val="30"/>
          <w:szCs w:val="30"/>
          <w:cs/>
        </w:rPr>
        <w:t>ซื้อ</w:t>
      </w:r>
      <w:r w:rsidRPr="00DB42B3">
        <w:rPr>
          <w:rFonts w:ascii="Angsana New" w:hAnsi="Angsana New"/>
          <w:sz w:val="30"/>
          <w:szCs w:val="30"/>
          <w:cs/>
        </w:rPr>
        <w:t>หุ้นสามัญของ</w:t>
      </w:r>
      <w:r w:rsidRPr="00DB42B3">
        <w:rPr>
          <w:rFonts w:ascii="Angsana New" w:hAnsi="Angsana New"/>
          <w:sz w:val="30"/>
          <w:szCs w:val="30"/>
        </w:rPr>
        <w:t xml:space="preserve"> SPM </w:t>
      </w:r>
      <w:r w:rsidRPr="00DB42B3">
        <w:rPr>
          <w:rFonts w:ascii="Angsana New" w:hAnsi="Angsana New" w:hint="cs"/>
          <w:sz w:val="30"/>
          <w:szCs w:val="30"/>
          <w:cs/>
        </w:rPr>
        <w:t xml:space="preserve">จำนวนไม่เกิน </w:t>
      </w:r>
      <w:r w:rsidRPr="00DB42B3">
        <w:rPr>
          <w:rFonts w:ascii="Angsana New" w:hAnsi="Angsana New"/>
          <w:sz w:val="30"/>
          <w:szCs w:val="30"/>
        </w:rPr>
        <w:t xml:space="preserve">55,999,994 </w:t>
      </w:r>
      <w:r w:rsidRPr="00DB42B3">
        <w:rPr>
          <w:rFonts w:ascii="Angsana New" w:hAnsi="Angsana New" w:hint="cs"/>
          <w:sz w:val="30"/>
          <w:szCs w:val="30"/>
          <w:cs/>
        </w:rPr>
        <w:t xml:space="preserve">หุ้น ซึ่งคิดเป็นร้อยละ </w:t>
      </w:r>
      <w:r w:rsidRPr="00DB42B3">
        <w:rPr>
          <w:rFonts w:ascii="Angsana New" w:hAnsi="Angsana New"/>
          <w:sz w:val="30"/>
          <w:szCs w:val="30"/>
        </w:rPr>
        <w:t xml:space="preserve">99.99 </w:t>
      </w:r>
      <w:r w:rsidRPr="00DB42B3">
        <w:rPr>
          <w:rFonts w:ascii="Angsana New" w:hAnsi="Angsana New" w:hint="cs"/>
          <w:sz w:val="30"/>
          <w:szCs w:val="30"/>
          <w:cs/>
        </w:rPr>
        <w:t>ของหุ้นที่จำหน่ายได้แล้วทั้งหมดของ</w:t>
      </w:r>
      <w:r w:rsidRPr="00DB42B3">
        <w:rPr>
          <w:rFonts w:ascii="Angsana New" w:hAnsi="Angsana New"/>
          <w:sz w:val="30"/>
          <w:szCs w:val="30"/>
        </w:rPr>
        <w:t xml:space="preserve"> SPM </w:t>
      </w:r>
      <w:r w:rsidRPr="00DB42B3">
        <w:rPr>
          <w:rFonts w:ascii="Angsana New" w:hAnsi="Angsana New" w:hint="cs"/>
          <w:sz w:val="30"/>
          <w:szCs w:val="30"/>
          <w:cs/>
        </w:rPr>
        <w:t>จาก</w:t>
      </w:r>
      <w:r w:rsidRPr="00DB42B3">
        <w:rPr>
          <w:rFonts w:ascii="Angsana New" w:hAnsi="Angsana New"/>
          <w:sz w:val="30"/>
          <w:szCs w:val="30"/>
        </w:rPr>
        <w:t xml:space="preserve"> TBSP </w:t>
      </w:r>
      <w:r w:rsidRPr="00DB42B3">
        <w:rPr>
          <w:rFonts w:ascii="Angsana New" w:hAnsi="Angsana New" w:hint="cs"/>
          <w:sz w:val="30"/>
          <w:szCs w:val="30"/>
          <w:cs/>
        </w:rPr>
        <w:t>ในมูลค่ารวม</w:t>
      </w:r>
      <w:r w:rsidR="00360C1B">
        <w:rPr>
          <w:rFonts w:ascii="Angsana New" w:hAnsi="Angsana New" w:hint="cs"/>
          <w:sz w:val="30"/>
          <w:szCs w:val="30"/>
          <w:cs/>
        </w:rPr>
        <w:t>ไม่เกิน</w:t>
      </w:r>
      <w:r w:rsidRPr="00DB42B3">
        <w:rPr>
          <w:rFonts w:ascii="Angsana New" w:hAnsi="Angsana New"/>
          <w:sz w:val="30"/>
          <w:szCs w:val="30"/>
        </w:rPr>
        <w:t xml:space="preserve"> 1,020 </w:t>
      </w:r>
      <w:r w:rsidRPr="00DB42B3">
        <w:rPr>
          <w:rFonts w:ascii="Angsana New" w:hAnsi="Angsana New" w:hint="cs"/>
          <w:sz w:val="30"/>
          <w:szCs w:val="30"/>
          <w:cs/>
        </w:rPr>
        <w:t xml:space="preserve">ล้านบาท เพื่อรองรับการเข้าลงทุนใน </w:t>
      </w:r>
      <w:r w:rsidRPr="00DB42B3">
        <w:rPr>
          <w:rFonts w:ascii="Angsana New" w:hAnsi="Angsana New"/>
          <w:sz w:val="30"/>
          <w:szCs w:val="30"/>
        </w:rPr>
        <w:t>TBSP  </w:t>
      </w:r>
      <w:r w:rsidRPr="00DB42B3">
        <w:rPr>
          <w:rFonts w:ascii="Angsana New" w:hAnsi="Angsana New" w:hint="cs"/>
          <w:sz w:val="30"/>
          <w:szCs w:val="30"/>
          <w:cs/>
        </w:rPr>
        <w:t>โดย</w:t>
      </w:r>
      <w:r w:rsidRPr="00DB42B3">
        <w:rPr>
          <w:rFonts w:ascii="Angsana New" w:hAnsi="Angsana New"/>
          <w:sz w:val="30"/>
          <w:szCs w:val="30"/>
        </w:rPr>
        <w:t xml:space="preserve"> SABUY</w:t>
      </w:r>
      <w:r w:rsidRPr="00DB42B3">
        <w:rPr>
          <w:rFonts w:ascii="Angsana New" w:hAnsi="Angsana New" w:hint="cs"/>
          <w:sz w:val="30"/>
          <w:szCs w:val="30"/>
          <w:cs/>
        </w:rPr>
        <w:t xml:space="preserve"> โดยบริษัทจะชำระค่าตอบแทนเป็นเงินสด ทั้งนี้จำนวนหุ้นอาจเพิ่มขึ้นจากเดิม จำนวน</w:t>
      </w:r>
      <w:r w:rsidRPr="00DB42B3">
        <w:rPr>
          <w:rFonts w:ascii="Angsana New" w:hAnsi="Angsana New"/>
          <w:sz w:val="30"/>
          <w:szCs w:val="30"/>
        </w:rPr>
        <w:t xml:space="preserve"> 26,000,000 </w:t>
      </w:r>
      <w:r w:rsidRPr="00DB42B3">
        <w:rPr>
          <w:rFonts w:ascii="Angsana New" w:hAnsi="Angsana New" w:hint="cs"/>
          <w:sz w:val="30"/>
          <w:szCs w:val="30"/>
          <w:cs/>
        </w:rPr>
        <w:t xml:space="preserve">หุ้น เนื่องจาก </w:t>
      </w:r>
      <w:r w:rsidRPr="00DB42B3">
        <w:rPr>
          <w:rFonts w:ascii="Angsana New" w:hAnsi="Angsana New"/>
          <w:sz w:val="30"/>
          <w:szCs w:val="30"/>
        </w:rPr>
        <w:t xml:space="preserve">SPM </w:t>
      </w:r>
      <w:r w:rsidRPr="00DB42B3">
        <w:rPr>
          <w:rFonts w:ascii="Angsana New" w:hAnsi="Angsana New" w:hint="cs"/>
          <w:sz w:val="30"/>
          <w:szCs w:val="30"/>
          <w:cs/>
        </w:rPr>
        <w:t xml:space="preserve">อาจจำเป็นต้องเพิ่มทุนเพื่อรองรับการจัดโครงสร้างธุรกิจของบริษัทและ </w:t>
      </w:r>
      <w:r w:rsidRPr="00DB42B3">
        <w:rPr>
          <w:rFonts w:ascii="Angsana New" w:hAnsi="Angsana New"/>
          <w:sz w:val="30"/>
          <w:szCs w:val="30"/>
        </w:rPr>
        <w:t>TBSP</w:t>
      </w:r>
    </w:p>
    <w:p w14:paraId="3B989A67" w14:textId="77777777" w:rsidR="0017010C" w:rsidRPr="00DB42B3" w:rsidRDefault="0017010C" w:rsidP="0017010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04877DDB" w14:textId="1B7D5962" w:rsidR="001B5DD7" w:rsidRPr="00A6623E" w:rsidRDefault="00DB42B3" w:rsidP="001B5DD7">
      <w:pPr>
        <w:pStyle w:val="index"/>
        <w:numPr>
          <w:ilvl w:val="0"/>
          <w:numId w:val="29"/>
        </w:numPr>
        <w:spacing w:after="0" w:line="240" w:lineRule="atLeast"/>
        <w:jc w:val="thaiDistribute"/>
        <w:outlineLvl w:val="0"/>
        <w:rPr>
          <w:rFonts w:ascii="Angsana New" w:hAnsi="Angsana New"/>
          <w:sz w:val="30"/>
          <w:szCs w:val="30"/>
          <w:lang w:val="en-US" w:bidi="th-TH"/>
        </w:rPr>
      </w:pPr>
      <w:r w:rsidRPr="00DB42B3">
        <w:rPr>
          <w:rFonts w:ascii="Angsana New" w:eastAsia="Times New Roman" w:hAnsi="Angsana New"/>
          <w:sz w:val="30"/>
          <w:szCs w:val="30"/>
          <w:cs/>
        </w:rPr>
        <w:t xml:space="preserve">อนุมัติให้บริษัทขายหุ้นสามัญของ </w:t>
      </w:r>
      <w:r w:rsidRPr="00DB42B3">
        <w:rPr>
          <w:rFonts w:ascii="Angsana New" w:eastAsia="Times New Roman" w:hAnsi="Angsana New"/>
          <w:sz w:val="30"/>
          <w:szCs w:val="30"/>
        </w:rPr>
        <w:t xml:space="preserve">TBSP </w:t>
      </w:r>
      <w:r w:rsidRPr="00DB42B3">
        <w:rPr>
          <w:rFonts w:ascii="Angsana New" w:eastAsia="Times New Roman" w:hAnsi="Angsana New" w:hint="cs"/>
          <w:sz w:val="30"/>
          <w:szCs w:val="30"/>
          <w:cs/>
        </w:rPr>
        <w:t xml:space="preserve">จำนวน </w:t>
      </w:r>
      <w:r w:rsidRPr="00DB42B3">
        <w:rPr>
          <w:rFonts w:ascii="Angsana New" w:eastAsia="Times New Roman" w:hAnsi="Angsana New"/>
          <w:sz w:val="30"/>
          <w:szCs w:val="30"/>
        </w:rPr>
        <w:t xml:space="preserve">150,061,118 </w:t>
      </w:r>
      <w:r w:rsidRPr="00DB42B3">
        <w:rPr>
          <w:rFonts w:ascii="Angsana New" w:eastAsia="Times New Roman" w:hAnsi="Angsana New" w:hint="cs"/>
          <w:sz w:val="30"/>
          <w:szCs w:val="30"/>
          <w:cs/>
        </w:rPr>
        <w:t xml:space="preserve">หุ้น มูลค่าหุ้นที่ตราไว้หุ้นละ </w:t>
      </w:r>
      <w:r w:rsidRPr="00DB42B3">
        <w:rPr>
          <w:rFonts w:ascii="Angsana New" w:eastAsia="Times New Roman" w:hAnsi="Angsana New"/>
          <w:sz w:val="30"/>
          <w:szCs w:val="30"/>
        </w:rPr>
        <w:t xml:space="preserve">1.00 </w:t>
      </w:r>
      <w:r w:rsidRPr="00DB42B3">
        <w:rPr>
          <w:rFonts w:ascii="Angsana New" w:eastAsia="Times New Roman" w:hAnsi="Angsana New" w:hint="cs"/>
          <w:sz w:val="30"/>
          <w:szCs w:val="30"/>
          <w:cs/>
        </w:rPr>
        <w:t xml:space="preserve">บาท คิดเป็นสัดส่วนไม่น้อยกว่าร้อยละ </w:t>
      </w:r>
      <w:r w:rsidRPr="00DB42B3">
        <w:rPr>
          <w:rFonts w:ascii="Angsana New" w:eastAsia="Times New Roman" w:hAnsi="Angsana New"/>
          <w:sz w:val="30"/>
          <w:szCs w:val="30"/>
        </w:rPr>
        <w:t xml:space="preserve">73.48 </w:t>
      </w:r>
      <w:r w:rsidRPr="00DB42B3">
        <w:rPr>
          <w:rFonts w:ascii="Angsana New" w:eastAsia="Times New Roman" w:hAnsi="Angsana New" w:hint="cs"/>
          <w:sz w:val="30"/>
          <w:szCs w:val="30"/>
          <w:cs/>
        </w:rPr>
        <w:t xml:space="preserve">ของหุ้นที่จำหน่ายได้แล้วทั้งหมดของ </w:t>
      </w:r>
      <w:r w:rsidRPr="00DB42B3">
        <w:rPr>
          <w:rFonts w:ascii="Angsana New" w:eastAsia="Times New Roman" w:hAnsi="Angsana New"/>
          <w:sz w:val="30"/>
          <w:szCs w:val="30"/>
        </w:rPr>
        <w:t xml:space="preserve">TBSP </w:t>
      </w:r>
      <w:r w:rsidRPr="00DB42B3">
        <w:rPr>
          <w:rFonts w:ascii="Angsana New" w:eastAsia="Times New Roman" w:hAnsi="Angsana New" w:hint="cs"/>
          <w:sz w:val="30"/>
          <w:szCs w:val="30"/>
          <w:cs/>
        </w:rPr>
        <w:t xml:space="preserve">ในราคาไม่ต่ำกว่าหุ้นละ </w:t>
      </w:r>
      <w:r w:rsidRPr="00DB42B3">
        <w:rPr>
          <w:rFonts w:ascii="Angsana New" w:eastAsia="Times New Roman" w:hAnsi="Angsana New"/>
          <w:sz w:val="30"/>
          <w:szCs w:val="30"/>
        </w:rPr>
        <w:t xml:space="preserve">13.36 </w:t>
      </w:r>
      <w:r w:rsidRPr="00DB42B3">
        <w:rPr>
          <w:rFonts w:ascii="Angsana New" w:eastAsia="Times New Roman" w:hAnsi="Angsana New" w:hint="cs"/>
          <w:sz w:val="30"/>
          <w:szCs w:val="30"/>
          <w:cs/>
        </w:rPr>
        <w:t xml:space="preserve">บาท คิดเป็นมูลค่ารวมทั้งสิ้นไม่ต่ำกว่า </w:t>
      </w:r>
      <w:r w:rsidRPr="00DB42B3">
        <w:rPr>
          <w:rFonts w:ascii="Angsana New" w:eastAsia="Times New Roman" w:hAnsi="Angsana New"/>
          <w:sz w:val="30"/>
          <w:szCs w:val="30"/>
        </w:rPr>
        <w:t xml:space="preserve">2,005.02 </w:t>
      </w:r>
      <w:r w:rsidRPr="00DB42B3">
        <w:rPr>
          <w:rFonts w:ascii="Angsana New" w:eastAsia="Times New Roman" w:hAnsi="Angsana New" w:hint="cs"/>
          <w:sz w:val="30"/>
          <w:szCs w:val="30"/>
          <w:cs/>
        </w:rPr>
        <w:t>ล้านบาท ให้แก่</w:t>
      </w:r>
      <w:r w:rsidRPr="00DB42B3">
        <w:rPr>
          <w:rFonts w:ascii="Angsana New" w:eastAsia="Times New Roman" w:hAnsi="Angsana New"/>
          <w:sz w:val="30"/>
          <w:szCs w:val="30"/>
        </w:rPr>
        <w:t xml:space="preserve"> SABUY </w:t>
      </w:r>
      <w:r w:rsidRPr="00DB42B3">
        <w:rPr>
          <w:rFonts w:ascii="Angsana New" w:eastAsia="Times New Roman" w:hAnsi="Angsana New" w:hint="cs"/>
          <w:sz w:val="30"/>
          <w:szCs w:val="30"/>
          <w:cs/>
        </w:rPr>
        <w:t>ซึ่งภายหลังการขายหุ้น</w:t>
      </w:r>
      <w:r w:rsidRPr="00DB42B3">
        <w:rPr>
          <w:rFonts w:ascii="Angsana New" w:eastAsia="Times New Roman" w:hAnsi="Angsana New"/>
          <w:sz w:val="30"/>
          <w:szCs w:val="30"/>
        </w:rPr>
        <w:t xml:space="preserve"> TBSP</w:t>
      </w:r>
      <w:r w:rsidRPr="00DB42B3">
        <w:rPr>
          <w:rFonts w:ascii="Angsana New" w:eastAsia="Times New Roman" w:hAnsi="Angsana New" w:hint="cs"/>
          <w:sz w:val="30"/>
          <w:szCs w:val="30"/>
          <w:cs/>
        </w:rPr>
        <w:t xml:space="preserve"> ในครั้งนี้จะส่งผลให้บริษัทมีสัดส่วนการถือหุ้นใน</w:t>
      </w:r>
      <w:r w:rsidRPr="00DB42B3">
        <w:rPr>
          <w:rFonts w:ascii="Angsana New" w:eastAsia="Times New Roman" w:hAnsi="Angsana New"/>
          <w:sz w:val="30"/>
          <w:szCs w:val="30"/>
        </w:rPr>
        <w:t xml:space="preserve"> TBSP</w:t>
      </w:r>
      <w:r w:rsidRPr="00DB42B3">
        <w:rPr>
          <w:rFonts w:ascii="Angsana New" w:eastAsia="Times New Roman" w:hAnsi="Angsana New" w:hint="cs"/>
          <w:sz w:val="30"/>
          <w:szCs w:val="30"/>
          <w:cs/>
        </w:rPr>
        <w:t xml:space="preserve"> คงเหลือไม่เกินร้อยละ </w:t>
      </w:r>
      <w:r w:rsidRPr="00DB42B3">
        <w:rPr>
          <w:rFonts w:ascii="Angsana New" w:eastAsia="Times New Roman" w:hAnsi="Angsana New"/>
          <w:sz w:val="30"/>
          <w:szCs w:val="30"/>
        </w:rPr>
        <w:t xml:space="preserve">25 </w:t>
      </w:r>
      <w:r w:rsidRPr="00DB42B3">
        <w:rPr>
          <w:rFonts w:ascii="Angsana New" w:eastAsia="Times New Roman" w:hAnsi="Angsana New" w:hint="cs"/>
          <w:sz w:val="30"/>
          <w:szCs w:val="30"/>
          <w:cs/>
        </w:rPr>
        <w:t>ของหุ้นที่จำหน่ายได้แล้วทั้งหมดของ</w:t>
      </w:r>
      <w:r w:rsidRPr="00DB42B3">
        <w:rPr>
          <w:rFonts w:ascii="Angsana New" w:eastAsia="Times New Roman" w:hAnsi="Angsana New"/>
          <w:sz w:val="30"/>
          <w:szCs w:val="30"/>
        </w:rPr>
        <w:t xml:space="preserve"> TBSP</w:t>
      </w:r>
      <w:r w:rsidRPr="00DB42B3">
        <w:rPr>
          <w:rFonts w:ascii="Angsana New" w:eastAsia="Times New Roman" w:hAnsi="Angsana New" w:hint="cs"/>
          <w:sz w:val="30"/>
          <w:szCs w:val="30"/>
          <w:cs/>
        </w:rPr>
        <w:t xml:space="preserve"> ธุรกรรมนี้จะเกิดขึ้นภายหลังจากการจัดโครงสร้างธุรกิจของบริษัทและ </w:t>
      </w:r>
      <w:r w:rsidRPr="00DB42B3">
        <w:rPr>
          <w:rFonts w:ascii="Angsana New" w:eastAsia="Times New Roman" w:hAnsi="Angsana New"/>
          <w:sz w:val="30"/>
          <w:szCs w:val="30"/>
        </w:rPr>
        <w:t xml:space="preserve">TBSP </w:t>
      </w:r>
      <w:r w:rsidRPr="00DB42B3">
        <w:rPr>
          <w:rFonts w:ascii="Angsana New" w:eastAsia="Times New Roman" w:hAnsi="Angsana New" w:hint="cs"/>
          <w:sz w:val="30"/>
          <w:szCs w:val="30"/>
          <w:cs/>
        </w:rPr>
        <w:t>เสร็จสมบูรณ์</w:t>
      </w:r>
    </w:p>
    <w:p w14:paraId="01FCBE78" w14:textId="77777777" w:rsidR="00A6623E" w:rsidRDefault="00A6623E" w:rsidP="00A6623E">
      <w:pPr>
        <w:pStyle w:val="ListParagraph"/>
        <w:rPr>
          <w:rFonts w:ascii="Angsana New" w:hAnsi="Angsana New"/>
          <w:sz w:val="30"/>
          <w:szCs w:val="30"/>
        </w:rPr>
      </w:pPr>
    </w:p>
    <w:p w14:paraId="2E3DBE2C" w14:textId="20E02C6D" w:rsidR="00A6623E" w:rsidRDefault="00A6623E" w:rsidP="00A66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 w:rsidRPr="00A6623E">
        <w:rPr>
          <w:rFonts w:ascii="Angsana New" w:hAnsi="Angsana New" w:hint="cs"/>
          <w:sz w:val="30"/>
          <w:szCs w:val="30"/>
          <w:cs/>
        </w:rPr>
        <w:t>โดยบริษัทจะเข้าทำธุรกรรมในมติข้อ</w:t>
      </w:r>
      <w:r w:rsidRPr="00A6623E">
        <w:rPr>
          <w:rFonts w:ascii="Angsana New" w:hAnsi="Angsana New"/>
          <w:sz w:val="30"/>
          <w:szCs w:val="30"/>
          <w:cs/>
        </w:rPr>
        <w:t xml:space="preserve"> </w:t>
      </w:r>
      <w:r w:rsidRPr="00A6623E">
        <w:rPr>
          <w:rFonts w:ascii="Angsana New" w:hAnsi="Angsana New" w:hint="cs"/>
          <w:sz w:val="30"/>
          <w:szCs w:val="30"/>
          <w:cs/>
        </w:rPr>
        <w:t>ข</w:t>
      </w:r>
      <w:r w:rsidRPr="00A6623E">
        <w:rPr>
          <w:rFonts w:ascii="Angsana New" w:hAnsi="Angsana New"/>
          <w:sz w:val="30"/>
          <w:szCs w:val="30"/>
          <w:cs/>
        </w:rPr>
        <w:t xml:space="preserve">) </w:t>
      </w:r>
      <w:r w:rsidRPr="00A6623E">
        <w:rPr>
          <w:rFonts w:ascii="Angsana New" w:hAnsi="Angsana New" w:hint="cs"/>
          <w:sz w:val="30"/>
          <w:szCs w:val="30"/>
          <w:cs/>
        </w:rPr>
        <w:t>ค</w:t>
      </w:r>
      <w:r w:rsidRPr="00A6623E">
        <w:rPr>
          <w:rFonts w:ascii="Angsana New" w:hAnsi="Angsana New"/>
          <w:sz w:val="30"/>
          <w:szCs w:val="30"/>
          <w:cs/>
        </w:rPr>
        <w:t xml:space="preserve">) </w:t>
      </w:r>
      <w:r w:rsidRPr="00A6623E">
        <w:rPr>
          <w:rFonts w:ascii="Angsana New" w:hAnsi="Angsana New" w:hint="cs"/>
          <w:sz w:val="30"/>
          <w:szCs w:val="30"/>
          <w:cs/>
        </w:rPr>
        <w:t>และ</w:t>
      </w:r>
      <w:r w:rsidRPr="00A6623E">
        <w:rPr>
          <w:rFonts w:ascii="Angsana New" w:hAnsi="Angsana New"/>
          <w:sz w:val="30"/>
          <w:szCs w:val="30"/>
          <w:cs/>
        </w:rPr>
        <w:t xml:space="preserve"> </w:t>
      </w:r>
      <w:r w:rsidRPr="00A6623E">
        <w:rPr>
          <w:rFonts w:ascii="Angsana New" w:hAnsi="Angsana New" w:hint="cs"/>
          <w:sz w:val="30"/>
          <w:szCs w:val="30"/>
          <w:cs/>
        </w:rPr>
        <w:t>ง</w:t>
      </w:r>
      <w:r w:rsidRPr="00A6623E">
        <w:rPr>
          <w:rFonts w:ascii="Angsana New" w:hAnsi="Angsana New"/>
          <w:sz w:val="30"/>
          <w:szCs w:val="30"/>
          <w:cs/>
        </w:rPr>
        <w:t xml:space="preserve">) </w:t>
      </w:r>
      <w:r w:rsidRPr="00A6623E">
        <w:rPr>
          <w:rFonts w:ascii="Angsana New" w:hAnsi="Angsana New" w:hint="cs"/>
          <w:sz w:val="30"/>
          <w:szCs w:val="30"/>
          <w:cs/>
        </w:rPr>
        <w:t>โดยมีเงื่อนไขบังคับก่อนที่สําคัญ</w:t>
      </w:r>
      <w:r w:rsidRPr="00A6623E">
        <w:rPr>
          <w:rFonts w:ascii="Angsana New" w:hAnsi="Angsana New"/>
          <w:sz w:val="30"/>
          <w:szCs w:val="30"/>
          <w:cs/>
        </w:rPr>
        <w:t xml:space="preserve"> </w:t>
      </w:r>
      <w:r w:rsidRPr="00A6623E">
        <w:rPr>
          <w:rFonts w:ascii="Angsana New" w:hAnsi="Angsana New" w:hint="cs"/>
          <w:sz w:val="30"/>
          <w:szCs w:val="30"/>
          <w:cs/>
        </w:rPr>
        <w:t>ดังนี้</w:t>
      </w:r>
    </w:p>
    <w:p w14:paraId="53150479" w14:textId="77777777" w:rsidR="00A6623E" w:rsidRPr="00A6623E" w:rsidRDefault="00A6623E" w:rsidP="00A66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16"/>
          <w:szCs w:val="16"/>
        </w:rPr>
      </w:pPr>
    </w:p>
    <w:p w14:paraId="1CCC2EBB" w14:textId="77777777" w:rsidR="008F2D46" w:rsidRDefault="00A6623E" w:rsidP="008F2D46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7"/>
        <w:jc w:val="thaiDistribute"/>
        <w:rPr>
          <w:rFonts w:ascii="Angsana New" w:hAnsi="Angsana New"/>
          <w:sz w:val="30"/>
          <w:szCs w:val="30"/>
        </w:rPr>
      </w:pPr>
      <w:r w:rsidRPr="008F2D46">
        <w:rPr>
          <w:rFonts w:ascii="Angsana New" w:hAnsi="Angsana New" w:hint="cs"/>
          <w:sz w:val="30"/>
          <w:szCs w:val="30"/>
          <w:cs/>
        </w:rPr>
        <w:t>ที่ประชุมผู้ถือหุ้นของ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/>
          <w:sz w:val="30"/>
          <w:szCs w:val="30"/>
        </w:rPr>
        <w:t xml:space="preserve">SABUY </w:t>
      </w:r>
      <w:r w:rsidRPr="008F2D46">
        <w:rPr>
          <w:rFonts w:ascii="Angsana New" w:hAnsi="Angsana New" w:hint="cs"/>
          <w:sz w:val="30"/>
          <w:szCs w:val="30"/>
          <w:cs/>
        </w:rPr>
        <w:t>มีมติอนุมัติให้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/>
          <w:sz w:val="30"/>
          <w:szCs w:val="30"/>
        </w:rPr>
        <w:t xml:space="preserve">SABUY </w:t>
      </w:r>
      <w:r w:rsidRPr="008F2D46">
        <w:rPr>
          <w:rFonts w:ascii="Angsana New" w:hAnsi="Angsana New" w:hint="cs"/>
          <w:sz w:val="30"/>
          <w:szCs w:val="30"/>
          <w:cs/>
        </w:rPr>
        <w:t>เพิ่มทุน</w:t>
      </w:r>
    </w:p>
    <w:p w14:paraId="350E8109" w14:textId="77777777" w:rsidR="008F2D46" w:rsidRDefault="00A6623E" w:rsidP="008F2D46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7"/>
        <w:jc w:val="thaiDistribute"/>
        <w:rPr>
          <w:rFonts w:ascii="Angsana New" w:hAnsi="Angsana New"/>
          <w:sz w:val="30"/>
          <w:szCs w:val="30"/>
        </w:rPr>
      </w:pPr>
      <w:r w:rsidRPr="008F2D46">
        <w:rPr>
          <w:rFonts w:ascii="Angsana New" w:hAnsi="Angsana New" w:hint="cs"/>
          <w:sz w:val="30"/>
          <w:szCs w:val="30"/>
          <w:cs/>
        </w:rPr>
        <w:t>ที่ประชุมผู้ถือหุ้นของ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/>
          <w:sz w:val="30"/>
          <w:szCs w:val="30"/>
        </w:rPr>
        <w:t xml:space="preserve">SABUY </w:t>
      </w:r>
      <w:r w:rsidRPr="008F2D46">
        <w:rPr>
          <w:rFonts w:ascii="Angsana New" w:hAnsi="Angsana New" w:hint="cs"/>
          <w:sz w:val="30"/>
          <w:szCs w:val="30"/>
          <w:cs/>
        </w:rPr>
        <w:t>มีมติอนุมัติให้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/>
          <w:sz w:val="30"/>
          <w:szCs w:val="30"/>
        </w:rPr>
        <w:t xml:space="preserve">SABUY </w:t>
      </w:r>
      <w:r w:rsidRPr="008F2D46">
        <w:rPr>
          <w:rFonts w:ascii="Angsana New" w:hAnsi="Angsana New" w:hint="cs"/>
          <w:sz w:val="30"/>
          <w:szCs w:val="30"/>
          <w:cs/>
        </w:rPr>
        <w:t>เข้าลงทุนโดยการซื้อหุ้นสามัญของ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/>
          <w:sz w:val="30"/>
          <w:szCs w:val="30"/>
        </w:rPr>
        <w:t>TBSP</w:t>
      </w:r>
    </w:p>
    <w:p w14:paraId="03926F17" w14:textId="77777777" w:rsidR="008F2D46" w:rsidRDefault="00A6623E" w:rsidP="008F2D46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7"/>
        <w:jc w:val="thaiDistribute"/>
        <w:rPr>
          <w:rFonts w:ascii="Angsana New" w:hAnsi="Angsana New"/>
          <w:sz w:val="30"/>
          <w:szCs w:val="30"/>
        </w:rPr>
      </w:pPr>
      <w:r w:rsidRPr="008F2D46">
        <w:rPr>
          <w:rFonts w:ascii="Angsana New" w:hAnsi="Angsana New" w:hint="cs"/>
          <w:sz w:val="30"/>
          <w:szCs w:val="30"/>
          <w:cs/>
        </w:rPr>
        <w:t>ที่ประชุมคณะกรรมการของ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/>
          <w:sz w:val="30"/>
          <w:szCs w:val="30"/>
        </w:rPr>
        <w:t xml:space="preserve">SABUY </w:t>
      </w:r>
      <w:r w:rsidRPr="008F2D46">
        <w:rPr>
          <w:rFonts w:ascii="Angsana New" w:hAnsi="Angsana New" w:hint="cs"/>
          <w:sz w:val="30"/>
          <w:szCs w:val="30"/>
          <w:cs/>
        </w:rPr>
        <w:t>มีมติอนุมัติให้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/>
          <w:sz w:val="30"/>
          <w:szCs w:val="30"/>
        </w:rPr>
        <w:t xml:space="preserve">SABUY </w:t>
      </w:r>
      <w:r w:rsidRPr="008F2D46">
        <w:rPr>
          <w:rFonts w:ascii="Angsana New" w:hAnsi="Angsana New" w:hint="cs"/>
          <w:sz w:val="30"/>
          <w:szCs w:val="30"/>
          <w:cs/>
        </w:rPr>
        <w:t>จําหน่ายหุ้นของ</w:t>
      </w:r>
      <w:r w:rsidR="008F2D46" w:rsidRPr="008F2D46">
        <w:rPr>
          <w:rFonts w:ascii="Angsana New" w:hAnsi="Angsana New" w:hint="cs"/>
          <w:sz w:val="30"/>
          <w:szCs w:val="30"/>
          <w:cs/>
        </w:rPr>
        <w:t>บริษัท เวนดิ้งพลัส จำกัด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="008F2D46" w:rsidRPr="008F2D46">
        <w:rPr>
          <w:rFonts w:ascii="Angsana New" w:hAnsi="Angsana New"/>
          <w:sz w:val="30"/>
          <w:szCs w:val="30"/>
        </w:rPr>
        <w:t>(“</w:t>
      </w:r>
      <w:r w:rsidRPr="008F2D46">
        <w:rPr>
          <w:rFonts w:ascii="Angsana New" w:hAnsi="Angsana New"/>
          <w:sz w:val="30"/>
          <w:szCs w:val="30"/>
        </w:rPr>
        <w:t>VDP</w:t>
      </w:r>
      <w:r w:rsidR="008F2D46" w:rsidRPr="008F2D46">
        <w:rPr>
          <w:rFonts w:ascii="Angsana New" w:hAnsi="Angsana New"/>
          <w:sz w:val="30"/>
          <w:szCs w:val="30"/>
        </w:rPr>
        <w:t>”)</w:t>
      </w:r>
      <w:r w:rsidRPr="008F2D46">
        <w:rPr>
          <w:rFonts w:ascii="Angsana New" w:hAnsi="Angsana New"/>
          <w:sz w:val="30"/>
          <w:szCs w:val="30"/>
        </w:rPr>
        <w:t xml:space="preserve"> </w:t>
      </w:r>
      <w:r w:rsidRPr="008F2D46">
        <w:rPr>
          <w:rFonts w:ascii="Angsana New" w:hAnsi="Angsana New" w:hint="cs"/>
          <w:sz w:val="30"/>
          <w:szCs w:val="30"/>
          <w:cs/>
        </w:rPr>
        <w:t>ให้แก่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/>
          <w:sz w:val="30"/>
          <w:szCs w:val="30"/>
        </w:rPr>
        <w:t>TBSP</w:t>
      </w:r>
    </w:p>
    <w:p w14:paraId="105975D2" w14:textId="1A8F4BC9" w:rsidR="008F2D46" w:rsidRDefault="00A6623E" w:rsidP="008F2D46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7"/>
        <w:jc w:val="thaiDistribute"/>
        <w:rPr>
          <w:rFonts w:ascii="Angsana New" w:hAnsi="Angsana New"/>
          <w:sz w:val="30"/>
          <w:szCs w:val="30"/>
        </w:rPr>
      </w:pPr>
      <w:r w:rsidRPr="008F2D46">
        <w:rPr>
          <w:rFonts w:ascii="Angsana New" w:hAnsi="Angsana New"/>
          <w:sz w:val="30"/>
          <w:szCs w:val="30"/>
        </w:rPr>
        <w:t xml:space="preserve">TBSP </w:t>
      </w:r>
      <w:r w:rsidRPr="008F2D46">
        <w:rPr>
          <w:rFonts w:ascii="Angsana New" w:hAnsi="Angsana New" w:hint="cs"/>
          <w:sz w:val="30"/>
          <w:szCs w:val="30"/>
          <w:cs/>
        </w:rPr>
        <w:t>มีการปรับโครงสร้างบริษัท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 w:hint="cs"/>
          <w:sz w:val="30"/>
          <w:szCs w:val="30"/>
          <w:cs/>
        </w:rPr>
        <w:t>คงเหลือแต่ทรัพย์สิน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 w:hint="cs"/>
          <w:sz w:val="30"/>
          <w:szCs w:val="30"/>
          <w:cs/>
        </w:rPr>
        <w:t>และหนี้สินที่เกี่ยวข้องกับธุรกิจบัตร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 w:hint="cs"/>
          <w:sz w:val="30"/>
          <w:szCs w:val="30"/>
          <w:cs/>
        </w:rPr>
        <w:t>พลาสติก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/>
          <w:sz w:val="30"/>
          <w:szCs w:val="30"/>
        </w:rPr>
        <w:br/>
      </w:r>
      <w:r w:rsidRPr="008F2D46">
        <w:rPr>
          <w:rFonts w:ascii="Angsana New" w:hAnsi="Angsana New" w:hint="cs"/>
          <w:sz w:val="30"/>
          <w:szCs w:val="30"/>
          <w:cs/>
        </w:rPr>
        <w:t>ซึ่งเป็นไปตามที่ตกลงกันระหว่าง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/>
          <w:sz w:val="30"/>
          <w:szCs w:val="30"/>
        </w:rPr>
        <w:t xml:space="preserve">TBSP </w:t>
      </w:r>
      <w:r w:rsidRPr="008F2D46">
        <w:rPr>
          <w:rFonts w:ascii="Angsana New" w:hAnsi="Angsana New" w:hint="cs"/>
          <w:sz w:val="30"/>
          <w:szCs w:val="30"/>
          <w:cs/>
        </w:rPr>
        <w:t>และ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/>
          <w:sz w:val="30"/>
          <w:szCs w:val="30"/>
        </w:rPr>
        <w:t>SABUY</w:t>
      </w:r>
    </w:p>
    <w:p w14:paraId="55A1DF6A" w14:textId="77777777" w:rsidR="008F2D46" w:rsidRDefault="00A6623E" w:rsidP="008F2D46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7"/>
        <w:jc w:val="thaiDistribute"/>
        <w:rPr>
          <w:rFonts w:ascii="Angsana New" w:hAnsi="Angsana New"/>
          <w:sz w:val="30"/>
          <w:szCs w:val="30"/>
        </w:rPr>
      </w:pPr>
      <w:r w:rsidRPr="008F2D46">
        <w:rPr>
          <w:rFonts w:ascii="Angsana New" w:hAnsi="Angsana New"/>
          <w:sz w:val="30"/>
          <w:szCs w:val="30"/>
        </w:rPr>
        <w:t xml:space="preserve">SABUY </w:t>
      </w:r>
      <w:r w:rsidRPr="008F2D46">
        <w:rPr>
          <w:rFonts w:ascii="Angsana New" w:hAnsi="Angsana New" w:hint="cs"/>
          <w:sz w:val="30"/>
          <w:szCs w:val="30"/>
          <w:cs/>
        </w:rPr>
        <w:t>มีความพึงพอใจในผลการเข้าตรวจสอบสถานะทางการเงิน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 w:hint="cs"/>
          <w:sz w:val="30"/>
          <w:szCs w:val="30"/>
          <w:cs/>
        </w:rPr>
        <w:t>สินทรัพย์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 w:hint="cs"/>
          <w:sz w:val="30"/>
          <w:szCs w:val="30"/>
          <w:cs/>
        </w:rPr>
        <w:t>และหนี้สินใน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/>
          <w:sz w:val="30"/>
          <w:szCs w:val="30"/>
        </w:rPr>
        <w:t xml:space="preserve">TBSP </w:t>
      </w:r>
      <w:r w:rsidRPr="008F2D46">
        <w:rPr>
          <w:rFonts w:ascii="Angsana New" w:hAnsi="Angsana New" w:hint="cs"/>
          <w:sz w:val="30"/>
          <w:szCs w:val="30"/>
          <w:cs/>
        </w:rPr>
        <w:t>ภายหลังจากที่</w:t>
      </w:r>
      <w:r w:rsidRPr="008F2D46">
        <w:rPr>
          <w:rFonts w:ascii="Angsana New" w:hAnsi="Angsana New"/>
          <w:sz w:val="30"/>
          <w:szCs w:val="30"/>
        </w:rPr>
        <w:t xml:space="preserve">TBSP </w:t>
      </w:r>
      <w:r w:rsidRPr="008F2D46">
        <w:rPr>
          <w:rFonts w:ascii="Angsana New" w:hAnsi="Angsana New" w:hint="cs"/>
          <w:sz w:val="30"/>
          <w:szCs w:val="30"/>
          <w:cs/>
        </w:rPr>
        <w:t>ปรับโครงสร้างในข้อ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/>
          <w:sz w:val="30"/>
          <w:szCs w:val="30"/>
        </w:rPr>
        <w:t>4)</w:t>
      </w:r>
    </w:p>
    <w:p w14:paraId="6A7B2151" w14:textId="77777777" w:rsidR="008F2D46" w:rsidRDefault="00A6623E" w:rsidP="008F2D46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7"/>
        <w:jc w:val="thaiDistribute"/>
        <w:rPr>
          <w:rFonts w:ascii="Angsana New" w:hAnsi="Angsana New"/>
          <w:sz w:val="30"/>
          <w:szCs w:val="30"/>
        </w:rPr>
      </w:pPr>
      <w:r w:rsidRPr="008F2D46">
        <w:rPr>
          <w:rFonts w:ascii="Angsana New" w:hAnsi="Angsana New" w:hint="cs"/>
          <w:sz w:val="30"/>
          <w:szCs w:val="30"/>
          <w:cs/>
        </w:rPr>
        <w:t>ที่ประชุมคณะกรรมการของบริษัท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 w:hint="cs"/>
          <w:sz w:val="30"/>
          <w:szCs w:val="30"/>
          <w:cs/>
        </w:rPr>
        <w:t>มีมติอนุมัติรายการต่าง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 w:hint="cs"/>
          <w:sz w:val="30"/>
          <w:szCs w:val="30"/>
          <w:cs/>
        </w:rPr>
        <w:t>ๆ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 w:hint="cs"/>
          <w:sz w:val="30"/>
          <w:szCs w:val="30"/>
          <w:cs/>
        </w:rPr>
        <w:t>ที่เกี่ยวข้องและเกี่ยวเนื่องกับการ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 w:hint="cs"/>
          <w:sz w:val="30"/>
          <w:szCs w:val="30"/>
          <w:cs/>
        </w:rPr>
        <w:t>ซื้อหุ้นสามัญ</w:t>
      </w:r>
      <w:r w:rsidRPr="008F2D46">
        <w:rPr>
          <w:rFonts w:ascii="Angsana New" w:hAnsi="Angsana New"/>
          <w:sz w:val="30"/>
          <w:szCs w:val="30"/>
        </w:rPr>
        <w:br/>
      </w:r>
      <w:r w:rsidRPr="008F2D46">
        <w:rPr>
          <w:rFonts w:ascii="Angsana New" w:hAnsi="Angsana New" w:hint="cs"/>
          <w:sz w:val="30"/>
          <w:szCs w:val="30"/>
          <w:cs/>
        </w:rPr>
        <w:t>เพิ่มทุนของ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/>
          <w:sz w:val="30"/>
          <w:szCs w:val="30"/>
        </w:rPr>
        <w:t xml:space="preserve">SABUY </w:t>
      </w:r>
      <w:r w:rsidRPr="008F2D46">
        <w:rPr>
          <w:rFonts w:ascii="Angsana New" w:hAnsi="Angsana New" w:hint="cs"/>
          <w:sz w:val="30"/>
          <w:szCs w:val="30"/>
          <w:cs/>
        </w:rPr>
        <w:t>กับกรณีการเข้าลงทุนของ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/>
          <w:sz w:val="30"/>
          <w:szCs w:val="30"/>
        </w:rPr>
        <w:t xml:space="preserve">SABUY </w:t>
      </w:r>
      <w:r w:rsidRPr="008F2D46">
        <w:rPr>
          <w:rFonts w:ascii="Angsana New" w:hAnsi="Angsana New" w:hint="cs"/>
          <w:sz w:val="30"/>
          <w:szCs w:val="30"/>
          <w:cs/>
        </w:rPr>
        <w:t>โดยการซื้อหุ้นสามัญของ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/>
          <w:sz w:val="30"/>
          <w:szCs w:val="30"/>
        </w:rPr>
        <w:t xml:space="preserve">TBSP </w:t>
      </w:r>
      <w:r w:rsidRPr="008F2D46">
        <w:rPr>
          <w:rFonts w:ascii="Angsana New" w:hAnsi="Angsana New" w:hint="cs"/>
          <w:sz w:val="30"/>
          <w:szCs w:val="30"/>
          <w:cs/>
        </w:rPr>
        <w:t>จากบริษัท</w:t>
      </w:r>
    </w:p>
    <w:p w14:paraId="21FC70EF" w14:textId="1DFE3E8A" w:rsidR="00A6623E" w:rsidRPr="008F2D46" w:rsidRDefault="00A6623E" w:rsidP="008F2D46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7"/>
        <w:jc w:val="thaiDistribute"/>
        <w:rPr>
          <w:rFonts w:ascii="Angsana New" w:hAnsi="Angsana New"/>
          <w:sz w:val="30"/>
          <w:szCs w:val="30"/>
        </w:rPr>
      </w:pPr>
      <w:r w:rsidRPr="008F2D46">
        <w:rPr>
          <w:rFonts w:ascii="Angsana New" w:hAnsi="Angsana New" w:hint="cs"/>
          <w:sz w:val="30"/>
          <w:szCs w:val="30"/>
          <w:cs/>
        </w:rPr>
        <w:t>ที่ประชุมคณะกรรมการของ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/>
          <w:sz w:val="30"/>
          <w:szCs w:val="30"/>
        </w:rPr>
        <w:t xml:space="preserve">TBSP </w:t>
      </w:r>
      <w:r w:rsidRPr="008F2D46">
        <w:rPr>
          <w:rFonts w:ascii="Angsana New" w:hAnsi="Angsana New" w:hint="cs"/>
          <w:sz w:val="30"/>
          <w:szCs w:val="30"/>
          <w:cs/>
        </w:rPr>
        <w:t>และที่ประชุมผู้ถือหุ้นของ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/>
          <w:sz w:val="30"/>
          <w:szCs w:val="30"/>
        </w:rPr>
        <w:t>TBSP (</w:t>
      </w:r>
      <w:r w:rsidRPr="008F2D46">
        <w:rPr>
          <w:rFonts w:ascii="Angsana New" w:hAnsi="Angsana New" w:hint="cs"/>
          <w:sz w:val="30"/>
          <w:szCs w:val="30"/>
          <w:cs/>
        </w:rPr>
        <w:t>แล้วแต่กรณี</w:t>
      </w:r>
      <w:r w:rsidRPr="008F2D46">
        <w:rPr>
          <w:rFonts w:ascii="Angsana New" w:hAnsi="Angsana New"/>
          <w:sz w:val="30"/>
          <w:szCs w:val="30"/>
          <w:cs/>
        </w:rPr>
        <w:t xml:space="preserve">) </w:t>
      </w:r>
      <w:r w:rsidRPr="008F2D46">
        <w:rPr>
          <w:rFonts w:ascii="Angsana New" w:hAnsi="Angsana New" w:hint="cs"/>
          <w:sz w:val="30"/>
          <w:szCs w:val="30"/>
          <w:cs/>
        </w:rPr>
        <w:t>มีมติอนุมัติ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 w:hint="cs"/>
          <w:sz w:val="30"/>
          <w:szCs w:val="30"/>
          <w:cs/>
        </w:rPr>
        <w:t>รายการต่างๆ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 w:hint="cs"/>
          <w:sz w:val="30"/>
          <w:szCs w:val="30"/>
          <w:cs/>
        </w:rPr>
        <w:t>ที่เกี่ยวข้องและเกี่ยวเนื่องกับกรณีที่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/>
          <w:sz w:val="30"/>
          <w:szCs w:val="30"/>
        </w:rPr>
        <w:t xml:space="preserve">TBSP </w:t>
      </w:r>
      <w:r w:rsidRPr="008F2D46">
        <w:rPr>
          <w:rFonts w:ascii="Angsana New" w:hAnsi="Angsana New" w:hint="cs"/>
          <w:sz w:val="30"/>
          <w:szCs w:val="30"/>
          <w:cs/>
        </w:rPr>
        <w:t>จะขายหุ้นสามัญของ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/>
          <w:sz w:val="30"/>
          <w:szCs w:val="30"/>
        </w:rPr>
        <w:t xml:space="preserve">SPM </w:t>
      </w:r>
      <w:r w:rsidRPr="008F2D46">
        <w:rPr>
          <w:rFonts w:ascii="Angsana New" w:hAnsi="Angsana New" w:hint="cs"/>
          <w:sz w:val="30"/>
          <w:szCs w:val="30"/>
          <w:cs/>
        </w:rPr>
        <w:t>ให้บริษัท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 w:hint="cs"/>
          <w:sz w:val="30"/>
          <w:szCs w:val="30"/>
          <w:cs/>
        </w:rPr>
        <w:t>และกรณีที่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/>
          <w:sz w:val="30"/>
          <w:szCs w:val="30"/>
        </w:rPr>
        <w:t xml:space="preserve">TBSP </w:t>
      </w:r>
      <w:r w:rsidRPr="008F2D46">
        <w:rPr>
          <w:rFonts w:ascii="Angsana New" w:hAnsi="Angsana New" w:hint="cs"/>
          <w:sz w:val="30"/>
          <w:szCs w:val="30"/>
          <w:cs/>
        </w:rPr>
        <w:t>จะซื้อหุ้นของ</w:t>
      </w:r>
      <w:r w:rsidR="008F2D46" w:rsidRPr="008F2D46">
        <w:rPr>
          <w:rFonts w:ascii="Angsana New" w:hAnsi="Angsana New"/>
          <w:sz w:val="30"/>
          <w:szCs w:val="30"/>
        </w:rPr>
        <w:t xml:space="preserve"> </w:t>
      </w:r>
      <w:r w:rsidRPr="008F2D46">
        <w:rPr>
          <w:rFonts w:ascii="Angsana New" w:hAnsi="Angsana New"/>
          <w:sz w:val="30"/>
          <w:szCs w:val="30"/>
        </w:rPr>
        <w:t xml:space="preserve">VDP </w:t>
      </w:r>
      <w:r w:rsidRPr="008F2D46">
        <w:rPr>
          <w:rFonts w:ascii="Angsana New" w:hAnsi="Angsana New" w:hint="cs"/>
          <w:sz w:val="30"/>
          <w:szCs w:val="30"/>
          <w:cs/>
        </w:rPr>
        <w:t>จาก</w:t>
      </w:r>
      <w:r w:rsidRPr="008F2D46">
        <w:rPr>
          <w:rFonts w:ascii="Angsana New" w:hAnsi="Angsana New"/>
          <w:sz w:val="30"/>
          <w:szCs w:val="30"/>
          <w:cs/>
        </w:rPr>
        <w:t xml:space="preserve"> </w:t>
      </w:r>
      <w:r w:rsidRPr="008F2D46">
        <w:rPr>
          <w:rFonts w:ascii="Angsana New" w:hAnsi="Angsana New"/>
          <w:sz w:val="30"/>
          <w:szCs w:val="30"/>
        </w:rPr>
        <w:t>SABUY</w:t>
      </w:r>
    </w:p>
    <w:p w14:paraId="6C85539E" w14:textId="77777777" w:rsidR="00A6623E" w:rsidRPr="00A6623E" w:rsidRDefault="00A6623E" w:rsidP="00A66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4"/>
          <w:szCs w:val="24"/>
        </w:rPr>
      </w:pPr>
    </w:p>
    <w:p w14:paraId="7929F36B" w14:textId="1D82382B" w:rsidR="00BE7C1A" w:rsidRDefault="00A6623E" w:rsidP="00A66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 w:rsidRPr="00A6623E">
        <w:rPr>
          <w:rFonts w:ascii="Angsana New" w:hAnsi="Angsana New" w:hint="cs"/>
          <w:sz w:val="30"/>
          <w:szCs w:val="30"/>
          <w:cs/>
        </w:rPr>
        <w:t>ทั้งนี้</w:t>
      </w:r>
      <w:r w:rsidRPr="00A6623E">
        <w:rPr>
          <w:rFonts w:ascii="Angsana New" w:hAnsi="Angsana New"/>
          <w:sz w:val="30"/>
          <w:szCs w:val="30"/>
          <w:cs/>
        </w:rPr>
        <w:t xml:space="preserve"> </w:t>
      </w:r>
      <w:r w:rsidRPr="00A6623E">
        <w:rPr>
          <w:rFonts w:ascii="Angsana New" w:hAnsi="Angsana New" w:hint="cs"/>
          <w:sz w:val="30"/>
          <w:szCs w:val="30"/>
          <w:cs/>
        </w:rPr>
        <w:t>เงื่อนไขที่เกี่ยวข้องกับการทํารายการอาจมีการเปลี่ยนแปลงไปตามที่คู่สัญญาจะเจรจาและตกลงกัน</w:t>
      </w:r>
      <w:r w:rsidRPr="00A6623E">
        <w:rPr>
          <w:rFonts w:ascii="Angsana New" w:hAnsi="Angsana New"/>
          <w:sz w:val="30"/>
          <w:szCs w:val="30"/>
          <w:cs/>
        </w:rPr>
        <w:t xml:space="preserve"> </w:t>
      </w:r>
      <w:r w:rsidRPr="00A6623E">
        <w:rPr>
          <w:rFonts w:ascii="Angsana New" w:hAnsi="Angsana New" w:hint="cs"/>
          <w:sz w:val="30"/>
          <w:szCs w:val="30"/>
          <w:cs/>
        </w:rPr>
        <w:t>ต่อไป</w:t>
      </w:r>
      <w:bookmarkEnd w:id="0"/>
    </w:p>
    <w:p w14:paraId="63E441F2" w14:textId="5BB63C08" w:rsidR="00B907E7" w:rsidRPr="00046510" w:rsidRDefault="00B907E7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046510">
        <w:rPr>
          <w:rFonts w:ascii="Angsana New" w:hAnsi="Angsana New"/>
          <w:b/>
          <w:bCs/>
          <w:sz w:val="30"/>
          <w:szCs w:val="30"/>
          <w:cs/>
          <w:lang w:val="th-TH" w:bidi="th-TH"/>
        </w:rPr>
        <w:lastRenderedPageBreak/>
        <w:t>บุคคลหรือกิจการที่เกี่ยวข้องกัน</w:t>
      </w:r>
    </w:p>
    <w:p w14:paraId="1511C6BF" w14:textId="049D2D7A" w:rsidR="00C5769E" w:rsidRPr="00544E75" w:rsidRDefault="00C5769E" w:rsidP="00C5769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52"/>
        <w:gridCol w:w="1071"/>
      </w:tblGrid>
      <w:tr w:rsidR="00C5769E" w:rsidRPr="00040ACC" w14:paraId="2357F950" w14:textId="77777777" w:rsidTr="00C5769E">
        <w:trPr>
          <w:trHeight w:hRule="exact" w:val="374"/>
          <w:tblHeader/>
        </w:trPr>
        <w:tc>
          <w:tcPr>
            <w:tcW w:w="4338" w:type="dxa"/>
          </w:tcPr>
          <w:p w14:paraId="660239D1" w14:textId="1CA1DFB7" w:rsidR="00C5769E" w:rsidRPr="00040ACC" w:rsidRDefault="002519A5" w:rsidP="00C5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519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7E70FC1C" w14:textId="77777777" w:rsidR="00C5769E" w:rsidRPr="00040ACC" w:rsidRDefault="00C5769E" w:rsidP="00C5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84C1AC" w14:textId="77777777" w:rsidR="00C5769E" w:rsidRPr="00040ACC" w:rsidRDefault="00C5769E" w:rsidP="00C5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14:paraId="3306B4EF" w14:textId="77777777" w:rsidR="00C5769E" w:rsidRPr="00040ACC" w:rsidRDefault="00C5769E" w:rsidP="00C5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769E" w:rsidRPr="00040ACC" w14:paraId="7A1BB362" w14:textId="77777777" w:rsidTr="00484DCB">
        <w:trPr>
          <w:trHeight w:hRule="exact" w:val="374"/>
          <w:tblHeader/>
        </w:trPr>
        <w:tc>
          <w:tcPr>
            <w:tcW w:w="4338" w:type="dxa"/>
          </w:tcPr>
          <w:p w14:paraId="0104264B" w14:textId="77777777" w:rsidR="00C5769E" w:rsidRPr="00040ACC" w:rsidRDefault="00C5769E" w:rsidP="00C5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40A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62" w:type="dxa"/>
          </w:tcPr>
          <w:p w14:paraId="173DAF84" w14:textId="67040F00" w:rsidR="00C5769E" w:rsidRPr="00040ACC" w:rsidRDefault="00C5769E" w:rsidP="00C5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34830B22" w14:textId="77777777" w:rsidR="00C5769E" w:rsidRPr="00040ACC" w:rsidRDefault="00C5769E" w:rsidP="00C5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24EF4D4" w14:textId="4FABFE58" w:rsidR="00C5769E" w:rsidRPr="00040ACC" w:rsidRDefault="00C5769E" w:rsidP="00C5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A132033" w14:textId="77777777" w:rsidR="00C5769E" w:rsidRPr="00040ACC" w:rsidRDefault="00C5769E" w:rsidP="00C5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C7290B" w14:textId="101BF40C" w:rsidR="00C5769E" w:rsidRPr="00040ACC" w:rsidRDefault="00C5769E" w:rsidP="00C5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257E6B5B" w14:textId="77777777" w:rsidR="00C5769E" w:rsidRPr="00040ACC" w:rsidRDefault="00C5769E" w:rsidP="00C5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DE94C29" w14:textId="15ABF800" w:rsidR="00C5769E" w:rsidRPr="00040ACC" w:rsidRDefault="00C5769E" w:rsidP="00C5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5769E" w:rsidRPr="00040ACC" w14:paraId="5FA413DA" w14:textId="77777777" w:rsidTr="00C5769E">
        <w:trPr>
          <w:trHeight w:hRule="exact" w:val="374"/>
          <w:tblHeader/>
        </w:trPr>
        <w:tc>
          <w:tcPr>
            <w:tcW w:w="4338" w:type="dxa"/>
          </w:tcPr>
          <w:p w14:paraId="13BDA56C" w14:textId="77777777" w:rsidR="00C5769E" w:rsidRPr="00040ACC" w:rsidRDefault="00C5769E" w:rsidP="00C5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14:paraId="6D7FEC95" w14:textId="77777777" w:rsidR="00C5769E" w:rsidRPr="00040ACC" w:rsidRDefault="00C5769E" w:rsidP="00C5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0A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769E" w:rsidRPr="00040ACC" w14:paraId="4DF4EFE7" w14:textId="77777777" w:rsidTr="00484DCB">
        <w:trPr>
          <w:trHeight w:hRule="exact" w:val="374"/>
        </w:trPr>
        <w:tc>
          <w:tcPr>
            <w:tcW w:w="4338" w:type="dxa"/>
          </w:tcPr>
          <w:p w14:paraId="349A78A0" w14:textId="77777777" w:rsidR="00C5769E" w:rsidRPr="00852CD6" w:rsidRDefault="00C5769E" w:rsidP="00C5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2C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25125137" w14:textId="77777777" w:rsidR="00C5769E" w:rsidRPr="00852CD6" w:rsidRDefault="00C5769E" w:rsidP="00C576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AC28292" w14:textId="77777777" w:rsidR="00C5769E" w:rsidRPr="00852CD6" w:rsidRDefault="00C5769E" w:rsidP="00C576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31801D8" w14:textId="77777777" w:rsidR="00C5769E" w:rsidRPr="00852CD6" w:rsidRDefault="00C5769E" w:rsidP="00C576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B7709" w14:textId="77777777" w:rsidR="00C5769E" w:rsidRPr="00852CD6" w:rsidRDefault="00C5769E" w:rsidP="00C576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27D9F" w14:textId="77777777" w:rsidR="00C5769E" w:rsidRPr="00852CD6" w:rsidRDefault="00C5769E" w:rsidP="00C576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8F9FF39" w14:textId="77777777" w:rsidR="00C5769E" w:rsidRPr="00852CD6" w:rsidRDefault="00C5769E" w:rsidP="00C576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9C10BF8" w14:textId="77777777" w:rsidR="00C5769E" w:rsidRPr="00852CD6" w:rsidRDefault="00C5769E" w:rsidP="00C5769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00C2" w:rsidRPr="00046510" w14:paraId="6D5FC70D" w14:textId="77777777" w:rsidTr="00484DCB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48A43D58" w14:textId="77777777" w:rsidR="00A400C2" w:rsidRPr="00852CD6" w:rsidRDefault="00A400C2" w:rsidP="00A40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5FD23D4C" w14:textId="43EEE09C" w:rsidR="00A400C2" w:rsidRPr="00852CD6" w:rsidRDefault="00A400C2" w:rsidP="00A400C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F866EC5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3542D19" w14:textId="18994001" w:rsidR="00A400C2" w:rsidRPr="00852CD6" w:rsidRDefault="00A400C2" w:rsidP="00A400C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52CE08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6B6DA5B" w14:textId="616544E8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10C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12,953 </w:t>
            </w:r>
          </w:p>
        </w:tc>
        <w:tc>
          <w:tcPr>
            <w:tcW w:w="252" w:type="dxa"/>
          </w:tcPr>
          <w:p w14:paraId="1FE3B08C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CF8BC61" w14:textId="3DD5FBA3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363</w:t>
            </w:r>
          </w:p>
        </w:tc>
      </w:tr>
      <w:tr w:rsidR="00A400C2" w:rsidRPr="00046510" w14:paraId="668C1871" w14:textId="77777777" w:rsidTr="00484DCB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0E643AA2" w14:textId="77777777" w:rsidR="00A400C2" w:rsidRPr="00852CD6" w:rsidRDefault="00A400C2" w:rsidP="00A40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</w:tcPr>
          <w:p w14:paraId="362A0489" w14:textId="3E2BA287" w:rsidR="00A400C2" w:rsidRPr="00852CD6" w:rsidRDefault="00A400C2" w:rsidP="00A400C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4FCD1A4" w14:textId="77777777" w:rsidR="00A400C2" w:rsidRPr="00852CD6" w:rsidRDefault="00A400C2" w:rsidP="00A400C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1035" w:type="dxa"/>
          </w:tcPr>
          <w:p w14:paraId="72033A32" w14:textId="0E364C8A" w:rsidR="00A400C2" w:rsidRPr="00852CD6" w:rsidRDefault="00A400C2" w:rsidP="00A400C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DC8428" w14:textId="77777777" w:rsidR="00A400C2" w:rsidRPr="00852CD6" w:rsidRDefault="00A400C2" w:rsidP="00A400C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1080" w:type="dxa"/>
          </w:tcPr>
          <w:p w14:paraId="26C6ACE7" w14:textId="05116FCC" w:rsidR="00A400C2" w:rsidRPr="00852CD6" w:rsidRDefault="00A400C2" w:rsidP="00A400C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10C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18,565 </w:t>
            </w:r>
          </w:p>
        </w:tc>
        <w:tc>
          <w:tcPr>
            <w:tcW w:w="252" w:type="dxa"/>
          </w:tcPr>
          <w:p w14:paraId="2EE3E081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72877E2" w14:textId="4AC87C07" w:rsidR="00A400C2" w:rsidRPr="00852CD6" w:rsidRDefault="00A400C2" w:rsidP="00A400C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993</w:t>
            </w:r>
          </w:p>
        </w:tc>
      </w:tr>
      <w:tr w:rsidR="00A400C2" w:rsidRPr="00046510" w14:paraId="0E38A311" w14:textId="77777777" w:rsidTr="00484DCB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27928889" w14:textId="77777777" w:rsidR="00A400C2" w:rsidRPr="00852CD6" w:rsidRDefault="00A400C2" w:rsidP="00A40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3B8CAF4F" w14:textId="2B06F76D" w:rsidR="00A400C2" w:rsidRPr="00852CD6" w:rsidRDefault="00A400C2" w:rsidP="00A400C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F2E44BD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D0FD4BC" w14:textId="5B76D1B7" w:rsidR="00A400C2" w:rsidRPr="00852CD6" w:rsidRDefault="00A400C2" w:rsidP="00A400C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611479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B608A" w14:textId="08FA8DB9" w:rsidR="00A400C2" w:rsidRPr="00852CD6" w:rsidRDefault="00A400C2" w:rsidP="00A400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10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</w:t>
            </w:r>
            <w:r w:rsidRPr="00A610C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610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313</w:t>
            </w:r>
          </w:p>
        </w:tc>
        <w:tc>
          <w:tcPr>
            <w:tcW w:w="252" w:type="dxa"/>
          </w:tcPr>
          <w:p w14:paraId="42936E44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CFA0258" w14:textId="3E38CBA9" w:rsidR="00A400C2" w:rsidRPr="00852CD6" w:rsidRDefault="00A400C2" w:rsidP="00A400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633</w:t>
            </w:r>
          </w:p>
        </w:tc>
      </w:tr>
      <w:tr w:rsidR="00A400C2" w:rsidRPr="00046510" w14:paraId="074B7BBD" w14:textId="77777777" w:rsidTr="00484DCB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2DD48663" w14:textId="77777777" w:rsidR="00A400C2" w:rsidRPr="00852CD6" w:rsidRDefault="00A400C2" w:rsidP="00A40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2CD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4D345B2E" w14:textId="454ED708" w:rsidR="00A400C2" w:rsidRPr="00852CD6" w:rsidRDefault="00A400C2" w:rsidP="00A400C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C9ADE08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C44CF72" w14:textId="6DFFDC91" w:rsidR="00A400C2" w:rsidRPr="00852CD6" w:rsidRDefault="00A400C2" w:rsidP="00A400C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D709AD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B13B4" w14:textId="0F1BB6EB" w:rsidR="00A400C2" w:rsidRPr="00852CD6" w:rsidRDefault="00A400C2" w:rsidP="00A400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10C4">
              <w:rPr>
                <w:rFonts w:ascii="Angsana New" w:hAnsi="Angsana New"/>
                <w:sz w:val="30"/>
                <w:szCs w:val="30"/>
                <w:lang w:val="en-US" w:bidi="th-TH"/>
              </w:rPr>
              <w:t>2,437</w:t>
            </w:r>
          </w:p>
        </w:tc>
        <w:tc>
          <w:tcPr>
            <w:tcW w:w="252" w:type="dxa"/>
          </w:tcPr>
          <w:p w14:paraId="524FC2C5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8EFEC5C" w14:textId="61E196E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228</w:t>
            </w:r>
          </w:p>
        </w:tc>
      </w:tr>
      <w:tr w:rsidR="00A400C2" w:rsidRPr="00046510" w14:paraId="28F4E534" w14:textId="77777777" w:rsidTr="00484DCB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75D6ADDD" w14:textId="77777777" w:rsidR="00A400C2" w:rsidRPr="00852CD6" w:rsidRDefault="00A400C2" w:rsidP="00A40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062" w:type="dxa"/>
          </w:tcPr>
          <w:p w14:paraId="47D8FDEE" w14:textId="7C9C1DDA" w:rsidR="00A400C2" w:rsidRPr="00852CD6" w:rsidRDefault="00A400C2" w:rsidP="00A400C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A927D08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0D3997D" w14:textId="02EEF790" w:rsidR="00A400C2" w:rsidRPr="00852CD6" w:rsidRDefault="00A400C2" w:rsidP="00A400C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B4145F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7E50B0" w14:textId="35451E81" w:rsidR="00A400C2" w:rsidRPr="00852CD6" w:rsidRDefault="00A400C2" w:rsidP="00A400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10C4">
              <w:rPr>
                <w:rFonts w:ascii="Angsana New" w:hAnsi="Angsana New"/>
                <w:sz w:val="30"/>
                <w:szCs w:val="30"/>
                <w:lang w:val="en-US" w:bidi="th-TH"/>
              </w:rPr>
              <w:t>4,291</w:t>
            </w:r>
          </w:p>
        </w:tc>
        <w:tc>
          <w:tcPr>
            <w:tcW w:w="252" w:type="dxa"/>
          </w:tcPr>
          <w:p w14:paraId="03EA310E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A6893A4" w14:textId="5C278903" w:rsidR="00A400C2" w:rsidRPr="00852CD6" w:rsidRDefault="00A400C2" w:rsidP="00A400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645</w:t>
            </w:r>
          </w:p>
        </w:tc>
      </w:tr>
      <w:tr w:rsidR="00A400C2" w:rsidRPr="00046510" w14:paraId="1E3BE94F" w14:textId="77777777" w:rsidTr="00484DCB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5609C193" w14:textId="77777777" w:rsidR="00A400C2" w:rsidRPr="00A400C2" w:rsidRDefault="00A400C2" w:rsidP="00A40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00C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4F53FB65" w14:textId="0C322D22" w:rsidR="00A400C2" w:rsidRPr="00852CD6" w:rsidRDefault="00A400C2" w:rsidP="00A400C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3E0271C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94939B6" w14:textId="0F0CFD9B" w:rsidR="00A400C2" w:rsidRPr="00852CD6" w:rsidRDefault="00A400C2" w:rsidP="00A400C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37BB1A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11D94A" w14:textId="03A17A90" w:rsidR="00A400C2" w:rsidRPr="00EE6A39" w:rsidRDefault="00A400C2" w:rsidP="00A400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52" w:type="dxa"/>
          </w:tcPr>
          <w:p w14:paraId="49C9EE08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2BD964D" w14:textId="2AB346AD" w:rsidR="00A400C2" w:rsidRPr="00852CD6" w:rsidRDefault="00A400C2" w:rsidP="00A400C2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A400C2" w:rsidRPr="00046510" w14:paraId="5C5296CE" w14:textId="77777777" w:rsidTr="00484DCB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7B722D4C" w14:textId="77777777" w:rsidR="00A400C2" w:rsidRPr="00A400C2" w:rsidRDefault="00A400C2" w:rsidP="00A40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00C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6640C640" w14:textId="7BFA2B6B" w:rsidR="00A400C2" w:rsidRPr="003E0A9E" w:rsidRDefault="00A400C2" w:rsidP="00A400C2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E027903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FE95A48" w14:textId="776D2E2C" w:rsidR="00A400C2" w:rsidRPr="003E0A9E" w:rsidRDefault="00A400C2" w:rsidP="00A400C2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394F1A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9C7534" w14:textId="64E78A93" w:rsidR="00A400C2" w:rsidRPr="0040072B" w:rsidRDefault="00A400C2" w:rsidP="00A400C2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0494725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63B4EFF" w14:textId="54C658F9" w:rsidR="00A400C2" w:rsidRPr="002105BD" w:rsidRDefault="00A400C2" w:rsidP="00A40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jc w:val="center"/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715</w:t>
            </w:r>
          </w:p>
        </w:tc>
      </w:tr>
      <w:tr w:rsidR="00A400C2" w:rsidRPr="00046510" w14:paraId="0BB7390A" w14:textId="77777777" w:rsidTr="00484DCB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49206171" w14:textId="09AF5C6E" w:rsidR="00A400C2" w:rsidRPr="00F009B3" w:rsidRDefault="00A400C2" w:rsidP="00A40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 (ขาดทุน)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ของบริษัทย่อย</w:t>
            </w:r>
          </w:p>
        </w:tc>
        <w:tc>
          <w:tcPr>
            <w:tcW w:w="1062" w:type="dxa"/>
          </w:tcPr>
          <w:p w14:paraId="7A470C38" w14:textId="77777777" w:rsidR="00A400C2" w:rsidRPr="003E0A9E" w:rsidRDefault="00A400C2" w:rsidP="00A400C2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2ACB28A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64A04B8" w14:textId="77777777" w:rsidR="00A400C2" w:rsidRPr="003E0A9E" w:rsidRDefault="00A400C2" w:rsidP="00A400C2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A3BD3D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9FC86C" w14:textId="77777777" w:rsidR="00A400C2" w:rsidRPr="0040072B" w:rsidRDefault="00A400C2" w:rsidP="00A400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00D882FF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26271D" w14:textId="77777777" w:rsidR="00A400C2" w:rsidRDefault="00A400C2" w:rsidP="00A40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00C2" w:rsidRPr="00040ACC" w14:paraId="693F2B22" w14:textId="77777777" w:rsidTr="00484DCB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67703493" w14:textId="0A7A39F7" w:rsidR="00A400C2" w:rsidRPr="00852CD6" w:rsidRDefault="00A400C2" w:rsidP="00A40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ที่ใช้วิธีส่วนได้เสีย</w:t>
            </w:r>
          </w:p>
        </w:tc>
        <w:tc>
          <w:tcPr>
            <w:tcW w:w="1062" w:type="dxa"/>
          </w:tcPr>
          <w:p w14:paraId="569DE024" w14:textId="47609F4F" w:rsidR="00A400C2" w:rsidRPr="00852CD6" w:rsidRDefault="00A400C2" w:rsidP="00A400C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1AC9EC5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653AF4D" w14:textId="08E7C4CD" w:rsidR="00A400C2" w:rsidRPr="00852CD6" w:rsidRDefault="00A400C2" w:rsidP="00A400C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78FE9B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C64CA" w14:textId="37AFF921" w:rsidR="00A400C2" w:rsidRPr="00DF3250" w:rsidRDefault="00A400C2" w:rsidP="00484DC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10C4">
              <w:rPr>
                <w:rFonts w:ascii="Angsana New" w:hAnsi="Angsana New"/>
                <w:sz w:val="30"/>
                <w:szCs w:val="30"/>
                <w:lang w:val="en-US" w:bidi="th-TH"/>
              </w:rPr>
              <w:t>63,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277</w:t>
            </w:r>
          </w:p>
        </w:tc>
        <w:tc>
          <w:tcPr>
            <w:tcW w:w="252" w:type="dxa"/>
          </w:tcPr>
          <w:p w14:paraId="4343631D" w14:textId="77777777" w:rsidR="00A400C2" w:rsidRPr="00852CD6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B3E1F30" w14:textId="13FE9DC5" w:rsidR="00A400C2" w:rsidRPr="00852CD6" w:rsidRDefault="00A400C2" w:rsidP="00484DCB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F325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DF325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820</w:t>
            </w:r>
            <w:r w:rsidRPr="00DF325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B42B3" w:rsidRPr="00040ACC" w14:paraId="3FDDD15C" w14:textId="77777777" w:rsidTr="00484DCB">
        <w:trPr>
          <w:trHeight w:hRule="exact" w:val="374"/>
        </w:trPr>
        <w:tc>
          <w:tcPr>
            <w:tcW w:w="4338" w:type="dxa"/>
          </w:tcPr>
          <w:p w14:paraId="013D8141" w14:textId="77777777" w:rsidR="00DB42B3" w:rsidRPr="00852CD6" w:rsidRDefault="00DB42B3" w:rsidP="00A40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F9440D4" w14:textId="77777777" w:rsidR="00DB42B3" w:rsidRPr="00852CD6" w:rsidRDefault="00DB42B3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587D0EB" w14:textId="77777777" w:rsidR="00DB42B3" w:rsidRPr="00852CD6" w:rsidRDefault="00DB42B3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666ACCA" w14:textId="77777777" w:rsidR="00DB42B3" w:rsidRPr="00852CD6" w:rsidRDefault="00DB42B3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F8245" w14:textId="77777777" w:rsidR="00DB42B3" w:rsidRPr="00852CD6" w:rsidRDefault="00DB42B3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357672" w14:textId="77777777" w:rsidR="00DB42B3" w:rsidRPr="00852CD6" w:rsidRDefault="00DB42B3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20DC40A" w14:textId="77777777" w:rsidR="00DB42B3" w:rsidRPr="00852CD6" w:rsidRDefault="00DB42B3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5267831" w14:textId="77777777" w:rsidR="00DB42B3" w:rsidRPr="00852CD6" w:rsidRDefault="00DB42B3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00C2" w:rsidRPr="00040ACC" w14:paraId="260ADD53" w14:textId="77777777" w:rsidTr="00484DCB">
        <w:trPr>
          <w:trHeight w:hRule="exact" w:val="374"/>
        </w:trPr>
        <w:tc>
          <w:tcPr>
            <w:tcW w:w="4338" w:type="dxa"/>
          </w:tcPr>
          <w:p w14:paraId="115429F9" w14:textId="77777777" w:rsidR="00A400C2" w:rsidRPr="00040ACC" w:rsidRDefault="00A400C2" w:rsidP="00A40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64DAF18C" w14:textId="77777777" w:rsidR="00A400C2" w:rsidRPr="004D51B7" w:rsidRDefault="00A400C2" w:rsidP="00A400C2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E717BA0" w14:textId="77777777" w:rsidR="00A400C2" w:rsidRPr="004D51B7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2A074F4" w14:textId="77777777" w:rsidR="00A400C2" w:rsidRPr="004D51B7" w:rsidRDefault="00A400C2" w:rsidP="00A400C2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B38797" w14:textId="77777777" w:rsidR="00A400C2" w:rsidRPr="00737193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2656242" w14:textId="77777777" w:rsidR="00A400C2" w:rsidRPr="00737193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2" w:type="dxa"/>
          </w:tcPr>
          <w:p w14:paraId="06772C83" w14:textId="77777777" w:rsidR="00A400C2" w:rsidRPr="00737193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</w:tcPr>
          <w:p w14:paraId="24F354D9" w14:textId="77777777" w:rsidR="00A400C2" w:rsidRPr="00737193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A400C2" w:rsidRPr="00046510" w14:paraId="60C1E950" w14:textId="77777777" w:rsidTr="00484DCB">
        <w:trPr>
          <w:trHeight w:hRule="exact" w:val="374"/>
        </w:trPr>
        <w:tc>
          <w:tcPr>
            <w:tcW w:w="4338" w:type="dxa"/>
          </w:tcPr>
          <w:p w14:paraId="09D98762" w14:textId="77777777" w:rsidR="00A400C2" w:rsidRPr="00046510" w:rsidRDefault="00A400C2" w:rsidP="00A40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792B5FFD" w14:textId="19C69481" w:rsidR="00A400C2" w:rsidRPr="005F76DF" w:rsidRDefault="00A400C2" w:rsidP="00A400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10C4">
              <w:rPr>
                <w:rFonts w:ascii="Angsana New" w:hAnsi="Angsana New"/>
                <w:sz w:val="30"/>
                <w:szCs w:val="30"/>
                <w:lang w:val="en-US" w:bidi="th-TH"/>
              </w:rPr>
              <w:t>108,827</w:t>
            </w:r>
          </w:p>
        </w:tc>
        <w:tc>
          <w:tcPr>
            <w:tcW w:w="243" w:type="dxa"/>
          </w:tcPr>
          <w:p w14:paraId="100E5F41" w14:textId="77777777" w:rsidR="00A400C2" w:rsidRPr="00046510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268FB49" w14:textId="4360499C" w:rsidR="00A400C2" w:rsidRPr="005F76DF" w:rsidRDefault="00A400C2" w:rsidP="00A400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110,658</w:t>
            </w:r>
          </w:p>
        </w:tc>
        <w:tc>
          <w:tcPr>
            <w:tcW w:w="270" w:type="dxa"/>
          </w:tcPr>
          <w:p w14:paraId="607CDB9C" w14:textId="77777777" w:rsidR="00A400C2" w:rsidRPr="00046510" w:rsidRDefault="00A400C2" w:rsidP="00A400C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101E370" w14:textId="13A3E1FF" w:rsidR="00A400C2" w:rsidRPr="00046510" w:rsidRDefault="00A400C2" w:rsidP="00A400C2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10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79</w:t>
            </w:r>
            <w:r w:rsidRPr="00A610C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610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403</w:t>
            </w:r>
          </w:p>
        </w:tc>
        <w:tc>
          <w:tcPr>
            <w:tcW w:w="252" w:type="dxa"/>
          </w:tcPr>
          <w:p w14:paraId="307F0B84" w14:textId="77777777" w:rsidR="00A400C2" w:rsidRPr="00046510" w:rsidRDefault="00A400C2" w:rsidP="00A400C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4E999E7" w14:textId="0DCA3061" w:rsidR="00A400C2" w:rsidRPr="00046510" w:rsidRDefault="00A400C2" w:rsidP="00A400C2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86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892</w:t>
            </w:r>
          </w:p>
        </w:tc>
      </w:tr>
      <w:tr w:rsidR="00484DCB" w:rsidRPr="000768F8" w14:paraId="332AF2AF" w14:textId="77777777" w:rsidTr="00484DCB">
        <w:trPr>
          <w:trHeight w:hRule="exact" w:val="374"/>
        </w:trPr>
        <w:tc>
          <w:tcPr>
            <w:tcW w:w="4338" w:type="dxa"/>
          </w:tcPr>
          <w:p w14:paraId="0A209D53" w14:textId="6DFC5506" w:rsidR="00484DCB" w:rsidRPr="00046510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t>รายได้ค่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าเช่าและ</w:t>
            </w: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62" w:type="dxa"/>
          </w:tcPr>
          <w:p w14:paraId="204024EA" w14:textId="723BE80F" w:rsidR="00484DCB" w:rsidRDefault="00484DCB" w:rsidP="00484DC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10C4">
              <w:rPr>
                <w:rFonts w:ascii="Angsana New" w:hAnsi="Angsana New"/>
                <w:sz w:val="30"/>
                <w:szCs w:val="30"/>
                <w:lang w:val="en-US" w:bidi="th-TH"/>
              </w:rPr>
              <w:t>1,449</w:t>
            </w:r>
          </w:p>
        </w:tc>
        <w:tc>
          <w:tcPr>
            <w:tcW w:w="243" w:type="dxa"/>
          </w:tcPr>
          <w:p w14:paraId="57D4DB7B" w14:textId="77777777" w:rsidR="00484DCB" w:rsidRPr="00046510" w:rsidRDefault="00484DCB" w:rsidP="00484DC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BF4D98C" w14:textId="4CE7E4CD" w:rsidR="00484DCB" w:rsidRPr="000768F8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4,476</w:t>
            </w:r>
          </w:p>
        </w:tc>
        <w:tc>
          <w:tcPr>
            <w:tcW w:w="270" w:type="dxa"/>
          </w:tcPr>
          <w:p w14:paraId="1B4A9DDD" w14:textId="77777777" w:rsidR="00484DCB" w:rsidRPr="000768F8" w:rsidRDefault="00484DCB" w:rsidP="00484DCB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96DE23" w14:textId="1121AB9D" w:rsidR="00484DCB" w:rsidRPr="0040072B" w:rsidRDefault="00484DCB" w:rsidP="00484DCB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68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ED496B1" w14:textId="77777777" w:rsidR="00484DCB" w:rsidRPr="000768F8" w:rsidRDefault="00484DCB" w:rsidP="00484DC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</w:tcPr>
          <w:p w14:paraId="6CA5E40F" w14:textId="160647FC" w:rsidR="00484DCB" w:rsidRPr="0040072B" w:rsidRDefault="00484DCB" w:rsidP="00484DCB">
            <w:pPr>
              <w:pStyle w:val="acctfourfigures"/>
              <w:tabs>
                <w:tab w:val="clear" w:pos="765"/>
                <w:tab w:val="decimal" w:pos="232"/>
              </w:tabs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68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4DCB" w:rsidRPr="00040ACC" w14:paraId="78D489D5" w14:textId="77777777" w:rsidTr="00484DCB">
        <w:trPr>
          <w:trHeight w:hRule="exact" w:val="374"/>
        </w:trPr>
        <w:tc>
          <w:tcPr>
            <w:tcW w:w="4338" w:type="dxa"/>
          </w:tcPr>
          <w:p w14:paraId="11ACF852" w14:textId="77777777" w:rsidR="00484DCB" w:rsidRPr="00046510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33BF25FA" w14:textId="7F42876C" w:rsidR="00484DCB" w:rsidRPr="00352C15" w:rsidRDefault="00484DCB" w:rsidP="00484DC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10C4">
              <w:rPr>
                <w:rFonts w:ascii="Angsana New" w:hAnsi="Angsana New"/>
                <w:sz w:val="30"/>
                <w:szCs w:val="30"/>
                <w:lang w:val="en-US" w:bidi="th-TH"/>
              </w:rPr>
              <w:t>3,330</w:t>
            </w:r>
          </w:p>
        </w:tc>
        <w:tc>
          <w:tcPr>
            <w:tcW w:w="243" w:type="dxa"/>
          </w:tcPr>
          <w:p w14:paraId="4720A689" w14:textId="77777777" w:rsidR="00484DCB" w:rsidRPr="00352C15" w:rsidRDefault="00484DCB" w:rsidP="00484DC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AA1B0E2" w14:textId="25CA9C89" w:rsidR="00484DCB" w:rsidRPr="005F76DF" w:rsidRDefault="00484DCB" w:rsidP="00484DC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6,509</w:t>
            </w:r>
          </w:p>
        </w:tc>
        <w:tc>
          <w:tcPr>
            <w:tcW w:w="270" w:type="dxa"/>
          </w:tcPr>
          <w:p w14:paraId="380BA325" w14:textId="77777777" w:rsidR="00484DCB" w:rsidRPr="00046510" w:rsidRDefault="00484DCB" w:rsidP="00484DC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17EA280" w14:textId="53C14D72" w:rsidR="00484DCB" w:rsidRDefault="00484DCB" w:rsidP="00484DCB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0768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22CDD18" w14:textId="77777777" w:rsidR="00484DCB" w:rsidRPr="00046510" w:rsidRDefault="00484DCB" w:rsidP="00484DC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E2ABE54" w14:textId="61DB610A" w:rsidR="00484DCB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2"/>
              </w:tabs>
              <w:ind w:right="-203"/>
              <w:jc w:val="center"/>
            </w:pPr>
            <w:r w:rsidRPr="000768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4DCB" w:rsidRPr="00040ACC" w14:paraId="3FF36570" w14:textId="77777777" w:rsidTr="00484DCB">
        <w:trPr>
          <w:trHeight w:hRule="exact" w:val="374"/>
        </w:trPr>
        <w:tc>
          <w:tcPr>
            <w:tcW w:w="4338" w:type="dxa"/>
          </w:tcPr>
          <w:p w14:paraId="0CB8B12F" w14:textId="77777777" w:rsidR="00484DCB" w:rsidRPr="00046510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00C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247214D8" w14:textId="365243BB" w:rsidR="00484DCB" w:rsidRPr="00352C15" w:rsidRDefault="00484DCB" w:rsidP="00484DC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43" w:type="dxa"/>
          </w:tcPr>
          <w:p w14:paraId="479661DC" w14:textId="77777777" w:rsidR="00484DCB" w:rsidRPr="00352C15" w:rsidRDefault="00484DCB" w:rsidP="00484DC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F350205" w14:textId="0B8F9D87" w:rsidR="00484DCB" w:rsidRPr="0040072B" w:rsidRDefault="00484DCB" w:rsidP="00484DC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644</w:t>
            </w:r>
          </w:p>
        </w:tc>
        <w:tc>
          <w:tcPr>
            <w:tcW w:w="270" w:type="dxa"/>
          </w:tcPr>
          <w:p w14:paraId="5F9B767F" w14:textId="77777777" w:rsidR="00484DCB" w:rsidRPr="00046510" w:rsidRDefault="00484DCB" w:rsidP="00484DC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A1DC990" w14:textId="39C4FD15" w:rsidR="00484DCB" w:rsidRPr="003E0A9E" w:rsidRDefault="00484DCB" w:rsidP="00484DC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10C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52" w:type="dxa"/>
          </w:tcPr>
          <w:p w14:paraId="13CA9AF1" w14:textId="77777777" w:rsidR="00484DCB" w:rsidRPr="00046510" w:rsidRDefault="00484DCB" w:rsidP="00484DC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5EA6CC2B" w14:textId="4FB6BE8A" w:rsidR="00484DCB" w:rsidRPr="003E0A9E" w:rsidRDefault="00484DCB" w:rsidP="00484DCB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78</w:t>
            </w:r>
          </w:p>
        </w:tc>
      </w:tr>
      <w:tr w:rsidR="00484DCB" w:rsidRPr="00040ACC" w14:paraId="6BF2EFD7" w14:textId="77777777" w:rsidTr="00484DCB">
        <w:trPr>
          <w:trHeight w:hRule="exact" w:val="374"/>
        </w:trPr>
        <w:tc>
          <w:tcPr>
            <w:tcW w:w="4338" w:type="dxa"/>
          </w:tcPr>
          <w:p w14:paraId="77874F07" w14:textId="784E5C54" w:rsidR="00484DCB" w:rsidRPr="00040ACC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งกำไรของบริษัทร่วมที่ใช้วิธีส่วนได้เสีย</w:t>
            </w:r>
            <w:r w:rsidRPr="00040AC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62" w:type="dxa"/>
          </w:tcPr>
          <w:p w14:paraId="1CEFBB7A" w14:textId="0CFD1C67" w:rsidR="00484DCB" w:rsidRPr="00352C15" w:rsidRDefault="00484DCB" w:rsidP="00484DCB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10C4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610C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088</w:t>
            </w:r>
          </w:p>
        </w:tc>
        <w:tc>
          <w:tcPr>
            <w:tcW w:w="243" w:type="dxa"/>
          </w:tcPr>
          <w:p w14:paraId="33F7FB95" w14:textId="77777777" w:rsidR="00484DCB" w:rsidRPr="00352C15" w:rsidRDefault="00484DCB" w:rsidP="00484DC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B7B48D0" w14:textId="152DD0FA" w:rsidR="00484DCB" w:rsidRDefault="00484DCB" w:rsidP="00484DCB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  <w:r w:rsidRPr="00FD410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270" w:type="dxa"/>
          </w:tcPr>
          <w:p w14:paraId="53A52A8E" w14:textId="77777777" w:rsidR="00484DCB" w:rsidRPr="004D51B7" w:rsidRDefault="00484DCB" w:rsidP="00484DC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5E5F02" w14:textId="552DF355" w:rsidR="00484DCB" w:rsidRPr="00FD4103" w:rsidRDefault="00484DCB" w:rsidP="00484DCB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10C4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A610C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088</w:t>
            </w:r>
          </w:p>
        </w:tc>
        <w:tc>
          <w:tcPr>
            <w:tcW w:w="252" w:type="dxa"/>
          </w:tcPr>
          <w:p w14:paraId="796F85E6" w14:textId="77777777" w:rsidR="00484DCB" w:rsidRPr="004D51B7" w:rsidRDefault="00484DCB" w:rsidP="00484DC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670AEE9" w14:textId="335F18CD" w:rsidR="00484DCB" w:rsidRDefault="00484DCB" w:rsidP="00484DCB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  <w:r w:rsidRPr="00FD410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484DCB" w:rsidRPr="00040ACC" w14:paraId="00E4D7B8" w14:textId="77777777" w:rsidTr="00484DCB">
        <w:trPr>
          <w:trHeight w:hRule="exact" w:val="374"/>
        </w:trPr>
        <w:tc>
          <w:tcPr>
            <w:tcW w:w="4338" w:type="dxa"/>
          </w:tcPr>
          <w:p w14:paraId="61E80B15" w14:textId="77777777" w:rsidR="00484DCB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1DFE07C3" w14:textId="77777777" w:rsidR="00484DCB" w:rsidRPr="0040072B" w:rsidRDefault="00484DCB" w:rsidP="00484DCB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57C833B" w14:textId="77777777" w:rsidR="00484DCB" w:rsidRPr="00352C15" w:rsidRDefault="00484DCB" w:rsidP="00484DC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4C33B8A" w14:textId="77777777" w:rsidR="00484DCB" w:rsidRPr="0040072B" w:rsidRDefault="00484DCB" w:rsidP="00484DCB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CFCD16" w14:textId="77777777" w:rsidR="00484DCB" w:rsidRPr="004D51B7" w:rsidRDefault="00484DCB" w:rsidP="00484DC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FBA86C" w14:textId="77777777" w:rsidR="00484DCB" w:rsidRPr="0040072B" w:rsidRDefault="00484DCB" w:rsidP="00484DCB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27791280" w14:textId="77777777" w:rsidR="00484DCB" w:rsidRPr="004D51B7" w:rsidRDefault="00484DCB" w:rsidP="00484DC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AC7751D" w14:textId="77777777" w:rsidR="00484DCB" w:rsidRPr="0040072B" w:rsidRDefault="00484DCB" w:rsidP="00484DCB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4DCB" w:rsidRPr="00040ACC" w14:paraId="7A90E368" w14:textId="77777777" w:rsidTr="00484DCB">
        <w:trPr>
          <w:trHeight w:hRule="exact" w:val="374"/>
        </w:trPr>
        <w:tc>
          <w:tcPr>
            <w:tcW w:w="4338" w:type="dxa"/>
          </w:tcPr>
          <w:p w14:paraId="66345CD2" w14:textId="77777777" w:rsidR="00484DCB" w:rsidRPr="00040ACC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0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2" w:type="dxa"/>
          </w:tcPr>
          <w:p w14:paraId="01D9E03A" w14:textId="77777777" w:rsidR="00484DCB" w:rsidRPr="00352C15" w:rsidRDefault="00484DCB" w:rsidP="00484DC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1E7BBA49" w14:textId="77777777" w:rsidR="00484DCB" w:rsidRPr="00352C15" w:rsidRDefault="00484DCB" w:rsidP="00484DC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BA63241" w14:textId="77777777" w:rsidR="00484DCB" w:rsidRPr="005F76DF" w:rsidRDefault="00484DCB" w:rsidP="00484DC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E2A6C8" w14:textId="77777777" w:rsidR="00484DCB" w:rsidRPr="00737193" w:rsidRDefault="00484DCB" w:rsidP="00484DC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F24FEDA" w14:textId="77777777" w:rsidR="00484DCB" w:rsidRPr="00737193" w:rsidRDefault="00484DCB" w:rsidP="00484DC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2" w:type="dxa"/>
          </w:tcPr>
          <w:p w14:paraId="7951D3E0" w14:textId="77777777" w:rsidR="00484DCB" w:rsidRPr="00737193" w:rsidRDefault="00484DCB" w:rsidP="00484DC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</w:tcPr>
          <w:p w14:paraId="533A31AF" w14:textId="77777777" w:rsidR="00484DCB" w:rsidRPr="00737193" w:rsidRDefault="00484DCB" w:rsidP="00484DC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484DCB" w:rsidRPr="00046510" w14:paraId="4E129D98" w14:textId="77777777" w:rsidTr="00484DCB">
        <w:trPr>
          <w:trHeight w:hRule="exact" w:val="374"/>
        </w:trPr>
        <w:tc>
          <w:tcPr>
            <w:tcW w:w="4338" w:type="dxa"/>
          </w:tcPr>
          <w:p w14:paraId="23710F02" w14:textId="77777777" w:rsidR="00484DCB" w:rsidRPr="0029511D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9511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43598DE0" w14:textId="101756E4" w:rsidR="00484DCB" w:rsidRPr="0029511D" w:rsidRDefault="00484DCB" w:rsidP="00484DCB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cs/>
              </w:rPr>
            </w:pPr>
            <w:r w:rsidRPr="00A610C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3" w:type="dxa"/>
          </w:tcPr>
          <w:p w14:paraId="5DA4B585" w14:textId="77777777" w:rsidR="00484DCB" w:rsidRPr="00263547" w:rsidRDefault="00484DCB" w:rsidP="00484DC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12D4A5C8" w14:textId="1385B6BB" w:rsidR="00484DCB" w:rsidRPr="005F76DF" w:rsidRDefault="00484DCB" w:rsidP="00484DCB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02E8A3CE" w14:textId="77777777" w:rsidR="00484DCB" w:rsidRPr="00046510" w:rsidRDefault="00484DCB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1E0C784" w14:textId="01190835" w:rsidR="00484DCB" w:rsidRPr="00A400C2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10C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52" w:type="dxa"/>
          </w:tcPr>
          <w:p w14:paraId="1752D6D8" w14:textId="77777777" w:rsidR="00484DCB" w:rsidRPr="00046510" w:rsidRDefault="00484DCB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008D650" w14:textId="7468B11F" w:rsidR="00484DCB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86"/>
            </w:pPr>
            <w:r w:rsidRPr="00A610C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484DCB" w:rsidRPr="00046510" w14:paraId="15855BBA" w14:textId="77777777" w:rsidTr="00484DCB">
        <w:trPr>
          <w:trHeight w:hRule="exact" w:val="374"/>
        </w:trPr>
        <w:tc>
          <w:tcPr>
            <w:tcW w:w="4338" w:type="dxa"/>
          </w:tcPr>
          <w:p w14:paraId="666603C1" w14:textId="5FAF6D16" w:rsidR="00484DCB" w:rsidRPr="0029511D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9511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72AAF7D9" w14:textId="2318705B" w:rsidR="00484DCB" w:rsidRPr="00263547" w:rsidRDefault="00484DCB" w:rsidP="00484DCB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10C4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243" w:type="dxa"/>
          </w:tcPr>
          <w:p w14:paraId="23F33FE3" w14:textId="77777777" w:rsidR="00484DCB" w:rsidRPr="00263547" w:rsidRDefault="00484DCB" w:rsidP="00484DC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45E6AB46" w14:textId="08B4E0A6" w:rsidR="00484DCB" w:rsidRPr="007A0EAE" w:rsidRDefault="00484DCB" w:rsidP="00484DCB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432</w:t>
            </w:r>
          </w:p>
        </w:tc>
        <w:tc>
          <w:tcPr>
            <w:tcW w:w="270" w:type="dxa"/>
          </w:tcPr>
          <w:p w14:paraId="3D458508" w14:textId="77777777" w:rsidR="00484DCB" w:rsidRPr="00046510" w:rsidRDefault="00484DCB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F0D4D43" w14:textId="53671E65" w:rsidR="00484DCB" w:rsidRPr="00A400C2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10C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52" w:type="dxa"/>
          </w:tcPr>
          <w:p w14:paraId="2C59D683" w14:textId="77777777" w:rsidR="00484DCB" w:rsidRPr="00046510" w:rsidRDefault="00484DCB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872AE5" w14:textId="4ED171CF" w:rsidR="00484DCB" w:rsidRPr="003E0A9E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A610C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484DCB" w:rsidRPr="00046510" w14:paraId="425F1B17" w14:textId="77777777" w:rsidTr="00484DCB">
        <w:trPr>
          <w:trHeight w:hRule="exact" w:val="374"/>
        </w:trPr>
        <w:tc>
          <w:tcPr>
            <w:tcW w:w="4338" w:type="dxa"/>
          </w:tcPr>
          <w:p w14:paraId="548C3BE1" w14:textId="77777777" w:rsidR="00484DCB" w:rsidRPr="0029511D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9511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22E20DB1" w14:textId="796FDD29" w:rsidR="00484DCB" w:rsidRPr="0029511D" w:rsidRDefault="00484DCB" w:rsidP="00484DCB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A610C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3" w:type="dxa"/>
          </w:tcPr>
          <w:p w14:paraId="553408CE" w14:textId="77777777" w:rsidR="00484DCB" w:rsidRPr="00263547" w:rsidRDefault="00484DCB" w:rsidP="00484DC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4842A7F1" w14:textId="58377178" w:rsidR="00484DCB" w:rsidRPr="005F76DF" w:rsidRDefault="00484DCB" w:rsidP="00484DCB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14:paraId="4031B1FA" w14:textId="77777777" w:rsidR="00484DCB" w:rsidRPr="00046510" w:rsidRDefault="00484DCB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D858D1A" w14:textId="1EAA40B9" w:rsidR="00484DCB" w:rsidRPr="00A400C2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10C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52" w:type="dxa"/>
          </w:tcPr>
          <w:p w14:paraId="1782EAA6" w14:textId="77777777" w:rsidR="00484DCB" w:rsidRPr="00046510" w:rsidRDefault="00484DCB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470B1BB" w14:textId="4D7B9E60" w:rsidR="00484DCB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86"/>
            </w:pPr>
            <w:r w:rsidRPr="00A610C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484DCB" w:rsidRPr="00046510" w14:paraId="7A0802A5" w14:textId="77777777" w:rsidTr="00484DCB">
        <w:trPr>
          <w:trHeight w:hRule="exact" w:val="374"/>
        </w:trPr>
        <w:tc>
          <w:tcPr>
            <w:tcW w:w="4338" w:type="dxa"/>
          </w:tcPr>
          <w:p w14:paraId="69668C99" w14:textId="28F891D5" w:rsidR="00484DCB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6D77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DE3C6C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796D77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="00DE3C6C"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062" w:type="dxa"/>
          </w:tcPr>
          <w:p w14:paraId="1E2CA718" w14:textId="177589CE" w:rsidR="00484DCB" w:rsidRPr="0029511D" w:rsidRDefault="00484DCB" w:rsidP="00484DCB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A610C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3" w:type="dxa"/>
          </w:tcPr>
          <w:p w14:paraId="32131192" w14:textId="77777777" w:rsidR="00484DCB" w:rsidRPr="00046510" w:rsidRDefault="00484DCB" w:rsidP="00484DC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095DD51" w14:textId="49F413A4" w:rsidR="00484DCB" w:rsidRPr="005F76DF" w:rsidRDefault="00484DCB" w:rsidP="00484DCB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,315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05826A5" w14:textId="77777777" w:rsidR="00484DCB" w:rsidRPr="00046510" w:rsidRDefault="00484DCB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0CF66F3" w14:textId="7E9C5DCD" w:rsidR="00484DCB" w:rsidRPr="00A400C2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10C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52" w:type="dxa"/>
          </w:tcPr>
          <w:p w14:paraId="6FAD5E67" w14:textId="77777777" w:rsidR="00484DCB" w:rsidRPr="00046510" w:rsidRDefault="00484DCB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0B855C" w14:textId="7BA14D07" w:rsidR="00484DCB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86"/>
            </w:pPr>
            <w:r w:rsidRPr="00A610C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484DCB" w:rsidRPr="00046510" w14:paraId="14221685" w14:textId="77777777" w:rsidTr="00484DCB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205A672F" w14:textId="77777777" w:rsidR="00484DCB" w:rsidRPr="00852CD6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473537A3" w14:textId="77777777" w:rsidR="00484DCB" w:rsidRPr="00852CD6" w:rsidRDefault="00484DCB" w:rsidP="00484DCB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243" w:type="dxa"/>
          </w:tcPr>
          <w:p w14:paraId="5FA43F94" w14:textId="77777777" w:rsidR="00484DCB" w:rsidRPr="00852CD6" w:rsidRDefault="00484DCB" w:rsidP="00484DC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B280907" w14:textId="77777777" w:rsidR="00484DCB" w:rsidRPr="00852CD6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87"/>
            </w:pPr>
          </w:p>
        </w:tc>
        <w:tc>
          <w:tcPr>
            <w:tcW w:w="270" w:type="dxa"/>
          </w:tcPr>
          <w:p w14:paraId="09EF197A" w14:textId="77777777" w:rsidR="00484DCB" w:rsidRPr="00852CD6" w:rsidRDefault="00484DCB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B11F2F" w14:textId="77777777" w:rsidR="00484DCB" w:rsidRPr="00852CD6" w:rsidRDefault="00484DCB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0A061AF4" w14:textId="77777777" w:rsidR="00484DCB" w:rsidRPr="00852CD6" w:rsidRDefault="00484DCB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744C40E" w14:textId="77777777" w:rsidR="00484DCB" w:rsidRPr="00852CD6" w:rsidRDefault="00484DCB" w:rsidP="00484DCB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108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84DCB" w:rsidRPr="003E0A9E" w14:paraId="35F8A298" w14:textId="77777777" w:rsidTr="00484DCB">
        <w:trPr>
          <w:trHeight w:hRule="exact" w:val="374"/>
        </w:trPr>
        <w:tc>
          <w:tcPr>
            <w:tcW w:w="4338" w:type="dxa"/>
          </w:tcPr>
          <w:p w14:paraId="7AC6A017" w14:textId="77777777" w:rsidR="00484DCB" w:rsidRPr="003E0A9E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30F87FE7" w14:textId="77777777" w:rsidR="00484DCB" w:rsidRPr="003E0A9E" w:rsidRDefault="00484DCB" w:rsidP="00484D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84F89F9" w14:textId="77777777" w:rsidR="00484DCB" w:rsidRPr="003E0A9E" w:rsidRDefault="00484DCB" w:rsidP="00484DC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2E6CF31E" w14:textId="77777777" w:rsidR="00484DCB" w:rsidRPr="003E0A9E" w:rsidRDefault="00484DCB" w:rsidP="00484DCB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08"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B7A1B0" w14:textId="77777777" w:rsidR="00484DCB" w:rsidRPr="003E0A9E" w:rsidRDefault="00484DCB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C2A3F8" w14:textId="77777777" w:rsidR="00484DCB" w:rsidRPr="003E0A9E" w:rsidRDefault="00484DCB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4D19426D" w14:textId="77777777" w:rsidR="00484DCB" w:rsidRPr="003E0A9E" w:rsidRDefault="00484DCB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D162790" w14:textId="77777777" w:rsidR="00484DCB" w:rsidRPr="003E0A9E" w:rsidRDefault="00484DCB" w:rsidP="00484DCB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84DCB" w:rsidRPr="00B16B67" w14:paraId="6A8BE89E" w14:textId="77777777" w:rsidTr="00484DCB">
        <w:trPr>
          <w:trHeight w:hRule="exact" w:val="374"/>
        </w:trPr>
        <w:tc>
          <w:tcPr>
            <w:tcW w:w="4338" w:type="dxa"/>
          </w:tcPr>
          <w:p w14:paraId="1E826E8C" w14:textId="77777777" w:rsidR="00484DCB" w:rsidRPr="003E0A9E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0CD7B5B9" w14:textId="59337821" w:rsidR="00484DCB" w:rsidRPr="00B16B67" w:rsidRDefault="00484DCB" w:rsidP="00484DCB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10C4">
              <w:rPr>
                <w:rFonts w:ascii="Angsana New" w:hAnsi="Angsana New"/>
                <w:sz w:val="30"/>
                <w:szCs w:val="30"/>
              </w:rPr>
              <w:t xml:space="preserve"> 3,941</w:t>
            </w:r>
          </w:p>
        </w:tc>
        <w:tc>
          <w:tcPr>
            <w:tcW w:w="243" w:type="dxa"/>
          </w:tcPr>
          <w:p w14:paraId="4A632AE9" w14:textId="77777777" w:rsidR="00484DCB" w:rsidRPr="009A25B1" w:rsidRDefault="00484DCB" w:rsidP="00484DC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59720908" w14:textId="7376B698" w:rsidR="00484DCB" w:rsidRPr="00B16B67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D15053" w14:textId="77777777" w:rsidR="00484DCB" w:rsidRPr="009A25B1" w:rsidRDefault="00484DCB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7034085" w14:textId="3DCD3F3B" w:rsidR="00484DCB" w:rsidRPr="00B16B67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A610C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52" w:type="dxa"/>
          </w:tcPr>
          <w:p w14:paraId="42CEE2EB" w14:textId="77777777" w:rsidR="00484DCB" w:rsidRPr="00B16B67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5E4187B" w14:textId="5AC9BBBF" w:rsidR="00484DCB" w:rsidRPr="00B16B67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A610C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484DCB" w:rsidRPr="00B16B67" w14:paraId="28186B88" w14:textId="77777777" w:rsidTr="00484DCB">
        <w:trPr>
          <w:trHeight w:hRule="exact" w:val="374"/>
        </w:trPr>
        <w:tc>
          <w:tcPr>
            <w:tcW w:w="4338" w:type="dxa"/>
          </w:tcPr>
          <w:p w14:paraId="21CD24F6" w14:textId="77777777" w:rsidR="00484DCB" w:rsidRPr="003E0A9E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62" w:type="dxa"/>
          </w:tcPr>
          <w:p w14:paraId="560FA2E5" w14:textId="0EA48949" w:rsidR="00484DCB" w:rsidRPr="00B16B67" w:rsidRDefault="00484DCB" w:rsidP="00484DCB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10C4">
              <w:rPr>
                <w:rFonts w:ascii="Angsana New" w:hAnsi="Angsana New"/>
                <w:sz w:val="30"/>
                <w:szCs w:val="30"/>
              </w:rPr>
              <w:t xml:space="preserve"> 747 </w:t>
            </w:r>
          </w:p>
        </w:tc>
        <w:tc>
          <w:tcPr>
            <w:tcW w:w="243" w:type="dxa"/>
          </w:tcPr>
          <w:p w14:paraId="30E90781" w14:textId="77777777" w:rsidR="00484DCB" w:rsidRPr="009A25B1" w:rsidRDefault="00484DCB" w:rsidP="00484DC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76D1B14F" w14:textId="40567D5B" w:rsidR="00484DCB" w:rsidRPr="00B16B67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270" w:type="dxa"/>
          </w:tcPr>
          <w:p w14:paraId="658C0E8C" w14:textId="77777777" w:rsidR="00484DCB" w:rsidRPr="00022AE2" w:rsidRDefault="00484DCB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916EB99" w14:textId="39DF47FB" w:rsidR="00484DCB" w:rsidRPr="00B16B67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A610C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52" w:type="dxa"/>
          </w:tcPr>
          <w:p w14:paraId="0F592527" w14:textId="77777777" w:rsidR="00484DCB" w:rsidRPr="00B16B67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F2F11A" w14:textId="61130243" w:rsidR="00484DCB" w:rsidRPr="00B16B67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A610C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484DCB" w:rsidRPr="00040ACC" w14:paraId="7CFCF132" w14:textId="77777777" w:rsidTr="00484DCB">
        <w:trPr>
          <w:trHeight w:hRule="exact" w:val="374"/>
        </w:trPr>
        <w:tc>
          <w:tcPr>
            <w:tcW w:w="4338" w:type="dxa"/>
          </w:tcPr>
          <w:p w14:paraId="377CBEB6" w14:textId="77777777" w:rsidR="00484DCB" w:rsidRPr="00852CD6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47AD292E" w14:textId="77777777" w:rsidR="00484DCB" w:rsidRPr="00272D48" w:rsidRDefault="00484DCB" w:rsidP="00484D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911941D" w14:textId="77777777" w:rsidR="00484DCB" w:rsidRPr="00040ACC" w:rsidRDefault="00484DCB" w:rsidP="00484DC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126C048A" w14:textId="77777777" w:rsidR="00484DCB" w:rsidRPr="00272D48" w:rsidRDefault="00484DCB" w:rsidP="00484DCB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4F6DA1A" w14:textId="77777777" w:rsidR="00484DCB" w:rsidRPr="00737193" w:rsidRDefault="00484DCB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D1A0B96" w14:textId="77777777" w:rsidR="00484DCB" w:rsidRPr="004D51B7" w:rsidRDefault="00484DCB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0B3B41CD" w14:textId="77777777" w:rsidR="00484DCB" w:rsidRPr="004D51B7" w:rsidRDefault="00484DCB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B5813CF" w14:textId="77777777" w:rsidR="00484DCB" w:rsidRPr="004D51B7" w:rsidRDefault="00484DCB" w:rsidP="00484DCB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0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1296" w:rsidRPr="00040ACC" w14:paraId="2F84A893" w14:textId="77777777" w:rsidTr="00484DCB">
        <w:trPr>
          <w:trHeight w:hRule="exact" w:val="374"/>
        </w:trPr>
        <w:tc>
          <w:tcPr>
            <w:tcW w:w="4338" w:type="dxa"/>
          </w:tcPr>
          <w:p w14:paraId="282E5CC1" w14:textId="77777777" w:rsidR="00041296" w:rsidRPr="00852CD6" w:rsidRDefault="00041296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15A92FDB" w14:textId="77777777" w:rsidR="00041296" w:rsidRPr="00272D48" w:rsidRDefault="00041296" w:rsidP="00484D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169DB2F0" w14:textId="77777777" w:rsidR="00041296" w:rsidRPr="00040ACC" w:rsidRDefault="00041296" w:rsidP="00484DC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3AE65484" w14:textId="77777777" w:rsidR="00041296" w:rsidRPr="00272D48" w:rsidRDefault="00041296" w:rsidP="00484DCB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450FB1" w14:textId="77777777" w:rsidR="00041296" w:rsidRPr="00737193" w:rsidRDefault="00041296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177B492" w14:textId="77777777" w:rsidR="00041296" w:rsidRPr="004D51B7" w:rsidRDefault="00041296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8571284" w14:textId="77777777" w:rsidR="00041296" w:rsidRPr="004D51B7" w:rsidRDefault="00041296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F6E24C0" w14:textId="77777777" w:rsidR="00041296" w:rsidRPr="004D51B7" w:rsidRDefault="00041296" w:rsidP="00484DCB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0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806C6" w:rsidRPr="00040ACC" w14:paraId="0582051D" w14:textId="77777777" w:rsidTr="00484DCB">
        <w:trPr>
          <w:trHeight w:hRule="exact" w:val="374"/>
        </w:trPr>
        <w:tc>
          <w:tcPr>
            <w:tcW w:w="4338" w:type="dxa"/>
          </w:tcPr>
          <w:p w14:paraId="4ED22950" w14:textId="77777777" w:rsidR="003806C6" w:rsidRPr="00852CD6" w:rsidRDefault="003806C6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6F87B53B" w14:textId="77777777" w:rsidR="003806C6" w:rsidRPr="00272D48" w:rsidRDefault="003806C6" w:rsidP="00484D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4408A1A" w14:textId="77777777" w:rsidR="003806C6" w:rsidRPr="00040ACC" w:rsidRDefault="003806C6" w:rsidP="00484DC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7AFED00C" w14:textId="77777777" w:rsidR="003806C6" w:rsidRPr="00272D48" w:rsidRDefault="003806C6" w:rsidP="00484DCB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C805CF0" w14:textId="77777777" w:rsidR="003806C6" w:rsidRPr="00737193" w:rsidRDefault="003806C6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37A3157" w14:textId="77777777" w:rsidR="003806C6" w:rsidRPr="004D51B7" w:rsidRDefault="003806C6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01C39B65" w14:textId="77777777" w:rsidR="003806C6" w:rsidRPr="004D51B7" w:rsidRDefault="003806C6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82D1B6D" w14:textId="77777777" w:rsidR="003806C6" w:rsidRPr="004D51B7" w:rsidRDefault="003806C6" w:rsidP="00484DCB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0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4DCB" w:rsidRPr="00040ACC" w14:paraId="21079C1E" w14:textId="77777777" w:rsidTr="00484DCB">
        <w:trPr>
          <w:trHeight w:hRule="exact" w:val="374"/>
        </w:trPr>
        <w:tc>
          <w:tcPr>
            <w:tcW w:w="4338" w:type="dxa"/>
          </w:tcPr>
          <w:p w14:paraId="0EBDF4E4" w14:textId="77777777" w:rsidR="00484DCB" w:rsidRDefault="00484DCB" w:rsidP="00484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62" w:type="dxa"/>
          </w:tcPr>
          <w:p w14:paraId="28688DB2" w14:textId="77777777" w:rsidR="00484DCB" w:rsidRPr="00272D48" w:rsidRDefault="00484DCB" w:rsidP="00484DC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E10A85A" w14:textId="77777777" w:rsidR="00484DCB" w:rsidRPr="00040ACC" w:rsidRDefault="00484DCB" w:rsidP="00484DC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7017517F" w14:textId="77777777" w:rsidR="00484DCB" w:rsidRPr="00272D48" w:rsidRDefault="00484DCB" w:rsidP="00484DCB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9E55F2" w14:textId="77777777" w:rsidR="00484DCB" w:rsidRPr="00737193" w:rsidRDefault="00484DCB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A53F277" w14:textId="77777777" w:rsidR="00484DCB" w:rsidRPr="004D51B7" w:rsidRDefault="00484DCB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18998FE" w14:textId="77777777" w:rsidR="00484DCB" w:rsidRPr="004D51B7" w:rsidRDefault="00484DCB" w:rsidP="00484DC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6BF3956" w14:textId="77777777" w:rsidR="00484DCB" w:rsidRPr="004D51B7" w:rsidRDefault="00484DCB" w:rsidP="00484DCB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0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6DDB" w:rsidRPr="00612187" w14:paraId="297C446F" w14:textId="77777777" w:rsidTr="00484DCB">
        <w:trPr>
          <w:trHeight w:hRule="exact" w:val="374"/>
        </w:trPr>
        <w:tc>
          <w:tcPr>
            <w:tcW w:w="4338" w:type="dxa"/>
          </w:tcPr>
          <w:p w14:paraId="3BFCF8C0" w14:textId="77777777" w:rsidR="00886DDB" w:rsidRPr="00612187" w:rsidRDefault="00886DDB" w:rsidP="0088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18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2DFAD05" w14:textId="5807C1AD" w:rsidR="00886DDB" w:rsidRPr="008051FD" w:rsidRDefault="00886DDB" w:rsidP="00886DD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243" w:type="dxa"/>
          </w:tcPr>
          <w:p w14:paraId="09FD9FC4" w14:textId="77777777" w:rsidR="00886DDB" w:rsidRPr="00612187" w:rsidRDefault="00886DDB" w:rsidP="00886D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1E6DAEC" w14:textId="50B5989A" w:rsidR="00886DDB" w:rsidRPr="00F94135" w:rsidRDefault="00886DDB" w:rsidP="0088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14:paraId="70697CD4" w14:textId="77777777" w:rsidR="00886DDB" w:rsidRPr="00612187" w:rsidRDefault="00886DDB" w:rsidP="00886DD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108" w:righ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E6BCD7" w14:textId="3C43EE27" w:rsidR="00886DDB" w:rsidRPr="00612187" w:rsidRDefault="00886DDB" w:rsidP="0088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610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3E74644" w14:textId="77777777" w:rsidR="00886DDB" w:rsidRPr="00612187" w:rsidRDefault="00886DDB" w:rsidP="00886DD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108" w:righ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A7F8775" w14:textId="1E7CA00C" w:rsidR="00886DDB" w:rsidRPr="00612187" w:rsidRDefault="00886DDB" w:rsidP="00886DDB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886DDB" w:rsidRPr="00612187" w14:paraId="613AD981" w14:textId="77777777" w:rsidTr="00484DCB">
        <w:trPr>
          <w:trHeight w:hRule="exact" w:val="374"/>
        </w:trPr>
        <w:tc>
          <w:tcPr>
            <w:tcW w:w="4338" w:type="dxa"/>
          </w:tcPr>
          <w:p w14:paraId="1F5A2141" w14:textId="77777777" w:rsidR="00886DDB" w:rsidRPr="00612187" w:rsidRDefault="00886DDB" w:rsidP="0088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2187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612187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FBA86AA" w14:textId="77777777" w:rsidR="00886DDB" w:rsidRPr="00612187" w:rsidRDefault="00886DDB" w:rsidP="00886DD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11CD0F9D" w14:textId="77777777" w:rsidR="00886DDB" w:rsidRPr="00612187" w:rsidRDefault="00886DDB" w:rsidP="00886DD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02DCA413" w14:textId="77777777" w:rsidR="00886DDB" w:rsidRPr="00612187" w:rsidRDefault="00886DDB" w:rsidP="00886DDB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8F1C8E" w14:textId="77777777" w:rsidR="00886DDB" w:rsidRPr="00612187" w:rsidRDefault="00886DDB" w:rsidP="00886D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476182" w14:textId="77777777" w:rsidR="00886DDB" w:rsidRPr="00612187" w:rsidRDefault="00886DDB" w:rsidP="00886D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5374949D" w14:textId="77777777" w:rsidR="00886DDB" w:rsidRPr="00612187" w:rsidRDefault="00886DDB" w:rsidP="00886D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A762374" w14:textId="77777777" w:rsidR="00886DDB" w:rsidRPr="00612187" w:rsidRDefault="00886DDB" w:rsidP="00886DDB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08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6DDB" w:rsidRPr="00612187" w14:paraId="1EEA46F7" w14:textId="77777777" w:rsidTr="00DE3C6C">
        <w:trPr>
          <w:trHeight w:hRule="exact" w:val="407"/>
        </w:trPr>
        <w:tc>
          <w:tcPr>
            <w:tcW w:w="4338" w:type="dxa"/>
          </w:tcPr>
          <w:p w14:paraId="29B704D4" w14:textId="77777777" w:rsidR="00886DDB" w:rsidRPr="00612187" w:rsidRDefault="00886DDB" w:rsidP="00886DDB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61218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6D41001F" w14:textId="10F0C4B4" w:rsidR="00886DDB" w:rsidRPr="00612187" w:rsidRDefault="00886DDB" w:rsidP="00886DD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10C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27,106 </w:t>
            </w:r>
          </w:p>
        </w:tc>
        <w:tc>
          <w:tcPr>
            <w:tcW w:w="243" w:type="dxa"/>
          </w:tcPr>
          <w:p w14:paraId="71AE8D8F" w14:textId="77777777" w:rsidR="00886DDB" w:rsidRPr="00612187" w:rsidRDefault="00886DDB" w:rsidP="00886DD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079A128" w14:textId="240183E4" w:rsidR="00886DDB" w:rsidRPr="00612187" w:rsidRDefault="00886DDB" w:rsidP="00886DDB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51,296</w:t>
            </w:r>
          </w:p>
        </w:tc>
        <w:tc>
          <w:tcPr>
            <w:tcW w:w="270" w:type="dxa"/>
          </w:tcPr>
          <w:p w14:paraId="65285F42" w14:textId="77777777" w:rsidR="00886DDB" w:rsidRPr="00612187" w:rsidRDefault="00886DDB" w:rsidP="00886D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B5E1D" w14:textId="652C9E6A" w:rsidR="00886DDB" w:rsidRPr="00612187" w:rsidRDefault="00886DDB" w:rsidP="00886D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10C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10,547 </w:t>
            </w:r>
          </w:p>
        </w:tc>
        <w:tc>
          <w:tcPr>
            <w:tcW w:w="252" w:type="dxa"/>
          </w:tcPr>
          <w:p w14:paraId="72B65107" w14:textId="77777777" w:rsidR="00886DDB" w:rsidRPr="00612187" w:rsidRDefault="00886DDB" w:rsidP="00886D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4F7938" w14:textId="6B7AC16D" w:rsidR="00886DDB" w:rsidRPr="00612187" w:rsidRDefault="00886DDB" w:rsidP="00886DDB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8,007</w:t>
            </w:r>
          </w:p>
        </w:tc>
      </w:tr>
      <w:tr w:rsidR="00886DDB" w:rsidRPr="00612187" w14:paraId="5CCD1822" w14:textId="77777777" w:rsidTr="00484DCB">
        <w:trPr>
          <w:trHeight w:hRule="exact" w:val="374"/>
        </w:trPr>
        <w:tc>
          <w:tcPr>
            <w:tcW w:w="4338" w:type="dxa"/>
          </w:tcPr>
          <w:p w14:paraId="1CB1419B" w14:textId="77777777" w:rsidR="00886DDB" w:rsidRPr="00612187" w:rsidRDefault="00886DDB" w:rsidP="00886DDB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61218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14:paraId="572EA2E9" w14:textId="7FB6D6F9" w:rsidR="00886DDB" w:rsidRPr="00612187" w:rsidRDefault="00886DDB" w:rsidP="00886DD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10C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1,315 </w:t>
            </w:r>
          </w:p>
        </w:tc>
        <w:tc>
          <w:tcPr>
            <w:tcW w:w="243" w:type="dxa"/>
          </w:tcPr>
          <w:p w14:paraId="332CA90D" w14:textId="77777777" w:rsidR="00886DDB" w:rsidRPr="00612187" w:rsidRDefault="00886DDB" w:rsidP="00886DD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535E1A7C" w14:textId="14A8AD15" w:rsidR="00886DDB" w:rsidRPr="00612187" w:rsidRDefault="00886DDB" w:rsidP="00886DDB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3,707</w:t>
            </w:r>
          </w:p>
        </w:tc>
        <w:tc>
          <w:tcPr>
            <w:tcW w:w="270" w:type="dxa"/>
          </w:tcPr>
          <w:p w14:paraId="5C2ADAD1" w14:textId="77777777" w:rsidR="00886DDB" w:rsidRPr="00612187" w:rsidRDefault="00886DDB" w:rsidP="00886D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19609C" w14:textId="7BC632FA" w:rsidR="00886DDB" w:rsidRPr="00612187" w:rsidRDefault="00886DDB" w:rsidP="00886D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10C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548 </w:t>
            </w:r>
          </w:p>
        </w:tc>
        <w:tc>
          <w:tcPr>
            <w:tcW w:w="252" w:type="dxa"/>
          </w:tcPr>
          <w:p w14:paraId="2F9C34F6" w14:textId="77777777" w:rsidR="00886DDB" w:rsidRPr="00612187" w:rsidRDefault="00886DDB" w:rsidP="00886D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6A8979D" w14:textId="4E1724D8" w:rsidR="00886DDB" w:rsidRPr="00612187" w:rsidRDefault="00886DDB" w:rsidP="00886DD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601</w:t>
            </w:r>
          </w:p>
        </w:tc>
      </w:tr>
      <w:tr w:rsidR="00886DDB" w:rsidRPr="00612187" w14:paraId="63F59247" w14:textId="77777777" w:rsidTr="00484DCB">
        <w:trPr>
          <w:trHeight w:hRule="exact" w:val="374"/>
        </w:trPr>
        <w:tc>
          <w:tcPr>
            <w:tcW w:w="4338" w:type="dxa"/>
          </w:tcPr>
          <w:p w14:paraId="4323AFBC" w14:textId="77777777" w:rsidR="00886DDB" w:rsidRPr="00612187" w:rsidRDefault="00886DDB" w:rsidP="00886DDB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61218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B19A1E7" w14:textId="29AEDE72" w:rsidR="00886DDB" w:rsidRPr="00612187" w:rsidRDefault="00886DDB" w:rsidP="00886DDB">
            <w:pPr>
              <w:tabs>
                <w:tab w:val="clear" w:pos="907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10C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3" w:type="dxa"/>
          </w:tcPr>
          <w:p w14:paraId="3164F642" w14:textId="77777777" w:rsidR="00886DDB" w:rsidRPr="00612187" w:rsidRDefault="00886DDB" w:rsidP="00886DD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09480591" w14:textId="1E4E1AAE" w:rsidR="00886DDB" w:rsidRPr="00612187" w:rsidRDefault="00886DDB" w:rsidP="00886DDB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B0A3902" w14:textId="77777777" w:rsidR="00886DDB" w:rsidRPr="00612187" w:rsidRDefault="00886DDB" w:rsidP="00886D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39D772" w14:textId="128F5784" w:rsidR="00886DDB" w:rsidRPr="00D0337E" w:rsidRDefault="00886DDB" w:rsidP="0088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A610C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52" w:type="dxa"/>
          </w:tcPr>
          <w:p w14:paraId="400B0276" w14:textId="77777777" w:rsidR="00886DDB" w:rsidRPr="00612187" w:rsidRDefault="00886DDB" w:rsidP="00886D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016A3EBD" w14:textId="75CE3F40" w:rsidR="00886DDB" w:rsidRPr="00612187" w:rsidRDefault="00886DDB" w:rsidP="00886DDB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08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6DDB" w:rsidRPr="00612187" w14:paraId="0F0BB231" w14:textId="77777777" w:rsidTr="00484DCB">
        <w:trPr>
          <w:trHeight w:hRule="exact" w:val="374"/>
        </w:trPr>
        <w:tc>
          <w:tcPr>
            <w:tcW w:w="4338" w:type="dxa"/>
          </w:tcPr>
          <w:p w14:paraId="5EF9A1C8" w14:textId="77777777" w:rsidR="00886DDB" w:rsidRPr="00612187" w:rsidRDefault="00886DDB" w:rsidP="00886DD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21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9C061DB" w14:textId="5FC267C2" w:rsidR="00886DDB" w:rsidRPr="00612187" w:rsidRDefault="00886DDB" w:rsidP="00886DD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610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28,421 </w:t>
            </w:r>
          </w:p>
        </w:tc>
        <w:tc>
          <w:tcPr>
            <w:tcW w:w="243" w:type="dxa"/>
          </w:tcPr>
          <w:p w14:paraId="5476CD1F" w14:textId="77777777" w:rsidR="00886DDB" w:rsidRPr="00612187" w:rsidRDefault="00886DDB" w:rsidP="00886DD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CA811CC" w14:textId="162DD234" w:rsidR="00886DDB" w:rsidRPr="00612187" w:rsidRDefault="00886DDB" w:rsidP="00886DDB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108" w:right="-8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55,006</w:t>
            </w:r>
          </w:p>
        </w:tc>
        <w:tc>
          <w:tcPr>
            <w:tcW w:w="270" w:type="dxa"/>
          </w:tcPr>
          <w:p w14:paraId="06BFC2C3" w14:textId="77777777" w:rsidR="00886DDB" w:rsidRPr="00612187" w:rsidRDefault="00886DDB" w:rsidP="00886D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9F6BDD" w14:textId="4A380D7B" w:rsidR="00886DDB" w:rsidRPr="00612187" w:rsidRDefault="00886DDB" w:rsidP="00886D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610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11,095 </w:t>
            </w:r>
          </w:p>
        </w:tc>
        <w:tc>
          <w:tcPr>
            <w:tcW w:w="252" w:type="dxa"/>
          </w:tcPr>
          <w:p w14:paraId="4FF9B987" w14:textId="77777777" w:rsidR="00886DDB" w:rsidRPr="00612187" w:rsidRDefault="00886DDB" w:rsidP="00886D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08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A4F4B62" w14:textId="12185B57" w:rsidR="00886DDB" w:rsidRPr="00612187" w:rsidRDefault="00886DDB" w:rsidP="00886DD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8,608</w:t>
            </w:r>
          </w:p>
        </w:tc>
      </w:tr>
    </w:tbl>
    <w:p w14:paraId="400A5CF3" w14:textId="0F43EC8B" w:rsidR="00DB42B3" w:rsidRDefault="00DB4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AE18A05" w14:textId="2C868789" w:rsidR="003F7D59" w:rsidRPr="002B7D0A" w:rsidRDefault="003F7D59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B7D0A">
        <w:rPr>
          <w:rFonts w:ascii="Angsana New" w:hAnsi="Angsana New"/>
          <w:sz w:val="30"/>
          <w:szCs w:val="30"/>
          <w:cs/>
        </w:rPr>
        <w:t>ยอดคงเหลือ</w:t>
      </w:r>
      <w:r w:rsidR="002363E3" w:rsidRPr="002B7D0A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2B7D0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D3E6F">
        <w:rPr>
          <w:rFonts w:ascii="Angsana New" w:hAnsi="Angsana New"/>
          <w:bCs/>
          <w:sz w:val="30"/>
          <w:szCs w:val="30"/>
        </w:rPr>
        <w:t xml:space="preserve">30 </w:t>
      </w:r>
      <w:r w:rsidR="004D3E6F" w:rsidRPr="004D3E6F">
        <w:rPr>
          <w:rFonts w:ascii="Angsana New" w:hAnsi="Angsana New"/>
          <w:b/>
          <w:sz w:val="30"/>
          <w:szCs w:val="30"/>
          <w:cs/>
        </w:rPr>
        <w:t>มิถุนายน</w:t>
      </w:r>
      <w:r w:rsidR="00F2208E" w:rsidRPr="005A6FA8">
        <w:rPr>
          <w:rFonts w:ascii="Angsana New" w:hAnsi="Angsana New"/>
          <w:b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2564</w:t>
      </w:r>
      <w:r w:rsidR="00F2208E">
        <w:rPr>
          <w:rFonts w:ascii="Angsana New" w:hAnsi="Angsana New"/>
          <w:sz w:val="30"/>
          <w:szCs w:val="30"/>
        </w:rPr>
        <w:t xml:space="preserve"> </w:t>
      </w:r>
      <w:r w:rsidR="00DA7D5C" w:rsidRPr="002B7D0A">
        <w:rPr>
          <w:rFonts w:ascii="Angsana New" w:hAnsi="Angsana New"/>
          <w:sz w:val="30"/>
          <w:szCs w:val="30"/>
          <w:cs/>
        </w:rPr>
        <w:t>แ</w:t>
      </w:r>
      <w:r w:rsidR="00B21F7D" w:rsidRPr="002B7D0A">
        <w:rPr>
          <w:rFonts w:ascii="Angsana New" w:hAnsi="Angsana New"/>
          <w:sz w:val="30"/>
          <w:szCs w:val="30"/>
          <w:cs/>
        </w:rPr>
        <w:t>ละ</w:t>
      </w:r>
      <w:r w:rsidR="004135A6">
        <w:rPr>
          <w:rFonts w:ascii="Angsana New" w:hAnsi="Angsana New"/>
          <w:sz w:val="30"/>
          <w:szCs w:val="30"/>
          <w:cs/>
        </w:rPr>
        <w:t xml:space="preserve"> </w:t>
      </w:r>
      <w:r w:rsidR="00CD1FC8" w:rsidRPr="00CD1FC8">
        <w:rPr>
          <w:rFonts w:ascii="Angsana New" w:hAnsi="Angsana New"/>
          <w:sz w:val="30"/>
          <w:szCs w:val="30"/>
        </w:rPr>
        <w:t>31</w:t>
      </w:r>
      <w:r w:rsidRPr="002B7D0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D1FC8" w:rsidRPr="00CD1FC8">
        <w:rPr>
          <w:rFonts w:ascii="Angsana New" w:hAnsi="Angsana New"/>
          <w:sz w:val="30"/>
          <w:szCs w:val="30"/>
        </w:rPr>
        <w:t>2563</w:t>
      </w:r>
      <w:r w:rsidR="00A20917" w:rsidRPr="002B7D0A">
        <w:rPr>
          <w:rFonts w:ascii="Angsana New" w:hAnsi="Angsana New" w:hint="cs"/>
          <w:sz w:val="30"/>
          <w:szCs w:val="30"/>
          <w:cs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มีดังนี้</w:t>
      </w:r>
    </w:p>
    <w:p w14:paraId="5978A34D" w14:textId="77777777" w:rsidR="003F7D59" w:rsidRPr="00046510" w:rsidRDefault="003F7D59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6"/>
        <w:gridCol w:w="1114"/>
        <w:gridCol w:w="236"/>
        <w:gridCol w:w="1024"/>
        <w:gridCol w:w="236"/>
        <w:gridCol w:w="1114"/>
      </w:tblGrid>
      <w:tr w:rsidR="003F7D59" w:rsidRPr="000D56C8" w14:paraId="264E35F3" w14:textId="77777777" w:rsidTr="00CB3E47">
        <w:trPr>
          <w:trHeight w:val="403"/>
        </w:trPr>
        <w:tc>
          <w:tcPr>
            <w:tcW w:w="4320" w:type="dxa"/>
          </w:tcPr>
          <w:p w14:paraId="041DB7BD" w14:textId="4C868452" w:rsidR="003F7D59" w:rsidRPr="000D56C8" w:rsidRDefault="003F7D59" w:rsidP="004B6EC1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31E7D52" w14:textId="77777777" w:rsidR="003F7D59" w:rsidRPr="000D56C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BA53FB" w14:textId="77777777" w:rsidR="003F7D59" w:rsidRPr="000D56C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4" w:type="dxa"/>
            <w:gridSpan w:val="3"/>
          </w:tcPr>
          <w:p w14:paraId="5E34AFEE" w14:textId="77777777" w:rsidR="003F7D59" w:rsidRPr="000D56C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DA7D5C"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2208E" w:rsidRPr="000D56C8" w14:paraId="2950FBAA" w14:textId="77777777" w:rsidTr="003F68F8">
        <w:trPr>
          <w:trHeight w:val="403"/>
        </w:trPr>
        <w:tc>
          <w:tcPr>
            <w:tcW w:w="4320" w:type="dxa"/>
          </w:tcPr>
          <w:p w14:paraId="217861C1" w14:textId="77777777"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4ADE9D" w14:textId="0A223336" w:rsidR="00F2208E" w:rsidRPr="000D56C8" w:rsidRDefault="004D3E6F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4D3E6F">
              <w:rPr>
                <w:rFonts w:ascii="Angsana New" w:hAnsi="Angsana New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D4AFB09" w14:textId="77777777"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08D657B" w14:textId="02587F69" w:rsidR="00F2208E" w:rsidRPr="000D56C8" w:rsidRDefault="00CD1FC8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31</w:t>
            </w:r>
            <w:r w:rsidR="00F2208E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B7AF806" w14:textId="77777777"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789DDEF" w14:textId="47E843E9" w:rsidR="00F2208E" w:rsidRPr="000D56C8" w:rsidRDefault="004D3E6F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4D3E6F">
              <w:rPr>
                <w:rFonts w:ascii="Angsana New" w:hAnsi="Angsana New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7F141F45" w14:textId="77777777"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00873D" w14:textId="0F4B622B" w:rsidR="00F2208E" w:rsidRPr="000D56C8" w:rsidRDefault="00CD1FC8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31</w:t>
            </w:r>
            <w:r w:rsidR="00F2208E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0D56C8" w14:paraId="2C338D0E" w14:textId="77777777" w:rsidTr="003F68F8">
        <w:trPr>
          <w:trHeight w:val="403"/>
        </w:trPr>
        <w:tc>
          <w:tcPr>
            <w:tcW w:w="4320" w:type="dxa"/>
          </w:tcPr>
          <w:p w14:paraId="22D36DB2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23FD56" w14:textId="5F03E833" w:rsidR="00D27A81" w:rsidRPr="000D56C8" w:rsidRDefault="00CD1FC8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13BAA483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45E803" w14:textId="13293856" w:rsidR="00D27A81" w:rsidRPr="000D56C8" w:rsidRDefault="00CD1FC8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6E2C4A8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49F4DC1" w14:textId="0446F9AC" w:rsidR="00D27A81" w:rsidRPr="000D56C8" w:rsidRDefault="00CD1FC8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0E76AE19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01A568" w14:textId="34FB38B3" w:rsidR="00D27A81" w:rsidRPr="000D56C8" w:rsidRDefault="00CD1FC8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27A81" w:rsidRPr="000D56C8" w14:paraId="117D1EF3" w14:textId="77777777" w:rsidTr="00CB3E47">
        <w:trPr>
          <w:trHeight w:val="403"/>
        </w:trPr>
        <w:tc>
          <w:tcPr>
            <w:tcW w:w="4320" w:type="dxa"/>
          </w:tcPr>
          <w:p w14:paraId="50B718BE" w14:textId="79CA69AF" w:rsidR="00D27A81" w:rsidRPr="00E4713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B3D15E1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3E47" w:rsidRPr="000D56C8" w14:paraId="6AB0A262" w14:textId="77777777" w:rsidTr="003F68F8">
        <w:trPr>
          <w:trHeight w:val="371"/>
        </w:trPr>
        <w:tc>
          <w:tcPr>
            <w:tcW w:w="4320" w:type="dxa"/>
          </w:tcPr>
          <w:p w14:paraId="08190B53" w14:textId="65456239" w:rsidR="00CB3E47" w:rsidRPr="002B15B8" w:rsidRDefault="007930C0" w:rsidP="00CB3E47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71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3D427B9" w14:textId="602C68FD" w:rsidR="00CB3E47" w:rsidRPr="00F95131" w:rsidRDefault="00CB3E47" w:rsidP="00CB3E47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D04C35E" w14:textId="77777777" w:rsidR="00CB3E47" w:rsidRPr="00EC6E14" w:rsidRDefault="00CB3E47" w:rsidP="00CB3E4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C7BAD9" w14:textId="334B05DB" w:rsidR="00CB3E47" w:rsidRPr="00F95131" w:rsidRDefault="00CB3E47" w:rsidP="00CB3E4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57FE88" w14:textId="77777777" w:rsidR="00CB3E47" w:rsidRPr="00EC6E14" w:rsidRDefault="00CB3E47" w:rsidP="00CB3E4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CC903B" w14:textId="407067CD" w:rsidR="00CB3E47" w:rsidRPr="00EC6E14" w:rsidRDefault="00CB3E47" w:rsidP="00CB3E47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C605B2" w14:textId="77777777" w:rsidR="00CB3E47" w:rsidRPr="00EC6E14" w:rsidRDefault="00CB3E47" w:rsidP="00CB3E4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D54479" w14:textId="62931A9A" w:rsidR="00CB3E47" w:rsidRPr="00F95131" w:rsidRDefault="00CB3E47" w:rsidP="00CB3E4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943C7" w:rsidRPr="000D56C8" w14:paraId="5739773D" w14:textId="77777777" w:rsidTr="003F68F8">
        <w:trPr>
          <w:trHeight w:val="371"/>
        </w:trPr>
        <w:tc>
          <w:tcPr>
            <w:tcW w:w="4320" w:type="dxa"/>
          </w:tcPr>
          <w:p w14:paraId="2B3537ED" w14:textId="6254C6A8" w:rsidR="006943C7" w:rsidRPr="002B15B8" w:rsidRDefault="006943C7" w:rsidP="006943C7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15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3AF5485" w14:textId="3268948C" w:rsidR="006943C7" w:rsidRDefault="006943C7" w:rsidP="006943C7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4A33FD" w14:textId="77777777" w:rsidR="006943C7" w:rsidRPr="00EC6E14" w:rsidRDefault="006943C7" w:rsidP="006943C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1B965EA" w14:textId="23F8A5A8" w:rsidR="006943C7" w:rsidRDefault="006943C7" w:rsidP="00484DCB">
            <w:pPr>
              <w:pStyle w:val="acctfourfigures"/>
              <w:tabs>
                <w:tab w:val="clear" w:pos="765"/>
                <w:tab w:val="decimal" w:pos="64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877A81" w14:textId="77777777" w:rsidR="006943C7" w:rsidRPr="00EC6E14" w:rsidRDefault="006943C7" w:rsidP="006943C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8737F0F" w14:textId="08C9C9D1" w:rsidR="006943C7" w:rsidRDefault="006943C7" w:rsidP="006943C7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610C4">
              <w:rPr>
                <w:rFonts w:ascii="Angsana New" w:hAnsi="Angsana New"/>
                <w:sz w:val="30"/>
                <w:szCs w:val="30"/>
                <w:lang w:val="en-US"/>
              </w:rPr>
              <w:t xml:space="preserve"> 2,078 </w:t>
            </w:r>
          </w:p>
        </w:tc>
        <w:tc>
          <w:tcPr>
            <w:tcW w:w="236" w:type="dxa"/>
          </w:tcPr>
          <w:p w14:paraId="71DE24E8" w14:textId="77777777" w:rsidR="006943C7" w:rsidRPr="00EC6E14" w:rsidRDefault="006943C7" w:rsidP="006943C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3ADCE7" w14:textId="31C87796" w:rsidR="006943C7" w:rsidRDefault="006943C7" w:rsidP="006943C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</w:tr>
      <w:tr w:rsidR="006943C7" w:rsidRPr="000D56C8" w14:paraId="6EDC320E" w14:textId="77777777" w:rsidTr="003F68F8">
        <w:trPr>
          <w:trHeight w:val="371"/>
        </w:trPr>
        <w:tc>
          <w:tcPr>
            <w:tcW w:w="4320" w:type="dxa"/>
          </w:tcPr>
          <w:p w14:paraId="15526DEF" w14:textId="77777777" w:rsidR="006943C7" w:rsidRPr="002B15B8" w:rsidRDefault="006943C7" w:rsidP="006943C7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31E9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650259F" w14:textId="71179B18" w:rsidR="006943C7" w:rsidRPr="00EC6E14" w:rsidRDefault="006943C7" w:rsidP="006943C7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610C4">
              <w:rPr>
                <w:rFonts w:ascii="Angsana New" w:hAnsi="Angsana New"/>
                <w:sz w:val="30"/>
                <w:szCs w:val="30"/>
                <w:lang w:bidi="th-TH"/>
              </w:rPr>
              <w:t>21,991</w:t>
            </w:r>
          </w:p>
        </w:tc>
        <w:tc>
          <w:tcPr>
            <w:tcW w:w="236" w:type="dxa"/>
          </w:tcPr>
          <w:p w14:paraId="1BBFF64B" w14:textId="77777777" w:rsidR="006943C7" w:rsidRPr="00EC6E14" w:rsidRDefault="006943C7" w:rsidP="006943C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E585132" w14:textId="5F6D6A05" w:rsidR="006943C7" w:rsidRDefault="006943C7" w:rsidP="00484DCB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  <w:tc>
          <w:tcPr>
            <w:tcW w:w="236" w:type="dxa"/>
          </w:tcPr>
          <w:p w14:paraId="0D2FBC9D" w14:textId="77777777" w:rsidR="006943C7" w:rsidRPr="00EC6E14" w:rsidRDefault="006943C7" w:rsidP="006943C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B639784" w14:textId="404FF93E" w:rsidR="006943C7" w:rsidRPr="00EC6E14" w:rsidRDefault="006943C7" w:rsidP="006943C7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610C4">
              <w:rPr>
                <w:rFonts w:ascii="Angsana New" w:hAnsi="Angsana New"/>
                <w:sz w:val="30"/>
                <w:szCs w:val="30"/>
                <w:lang w:val="en-US"/>
              </w:rPr>
              <w:t xml:space="preserve"> 12,706 </w:t>
            </w:r>
          </w:p>
        </w:tc>
        <w:tc>
          <w:tcPr>
            <w:tcW w:w="236" w:type="dxa"/>
          </w:tcPr>
          <w:p w14:paraId="36B8A3E8" w14:textId="77777777" w:rsidR="006943C7" w:rsidRPr="00EC6E14" w:rsidRDefault="006943C7" w:rsidP="006943C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74C5FC" w14:textId="11BEFC22" w:rsidR="006943C7" w:rsidRDefault="006943C7" w:rsidP="00484DC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</w:tr>
      <w:tr w:rsidR="006943C7" w:rsidRPr="00EA48FD" w14:paraId="06D452FB" w14:textId="77777777" w:rsidTr="003F68F8">
        <w:trPr>
          <w:trHeight w:val="335"/>
        </w:trPr>
        <w:tc>
          <w:tcPr>
            <w:tcW w:w="4320" w:type="dxa"/>
          </w:tcPr>
          <w:p w14:paraId="1079374E" w14:textId="474A3AD3" w:rsidR="006943C7" w:rsidRPr="00EA48FD" w:rsidRDefault="006943C7" w:rsidP="006943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154B5453" w14:textId="31A5D890" w:rsidR="006943C7" w:rsidRPr="00F95131" w:rsidRDefault="006943C7" w:rsidP="006943C7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10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1,016</w:t>
            </w:r>
          </w:p>
        </w:tc>
        <w:tc>
          <w:tcPr>
            <w:tcW w:w="236" w:type="dxa"/>
          </w:tcPr>
          <w:p w14:paraId="05EEB558" w14:textId="77777777" w:rsidR="006943C7" w:rsidRPr="00EC6E14" w:rsidRDefault="006943C7" w:rsidP="006943C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AFA57F" w14:textId="3D83D2E0" w:rsidR="006943C7" w:rsidRPr="00484DCB" w:rsidRDefault="006943C7" w:rsidP="00484DCB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4DC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84DC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045</w:t>
            </w:r>
            <w:r w:rsidRPr="00484DC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3A6CB947" w14:textId="77777777" w:rsidR="006943C7" w:rsidRPr="00EC6E14" w:rsidRDefault="006943C7" w:rsidP="006943C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80C9ED9" w14:textId="5719A0B4" w:rsidR="006943C7" w:rsidRPr="00F95131" w:rsidRDefault="006943C7" w:rsidP="006943C7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10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736E4AB" w14:textId="77777777" w:rsidR="006943C7" w:rsidRPr="00EC6E14" w:rsidRDefault="006943C7" w:rsidP="006943C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EF3516" w14:textId="6F42A254" w:rsidR="006943C7" w:rsidRPr="00F95131" w:rsidRDefault="006943C7" w:rsidP="006943C7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43C7" w:rsidRPr="000D56C8" w14:paraId="7A4358B1" w14:textId="77777777" w:rsidTr="00F94135">
        <w:trPr>
          <w:trHeight w:val="403"/>
        </w:trPr>
        <w:tc>
          <w:tcPr>
            <w:tcW w:w="4320" w:type="dxa"/>
          </w:tcPr>
          <w:p w14:paraId="1A800D53" w14:textId="42584153" w:rsidR="006943C7" w:rsidRPr="000D56C8" w:rsidRDefault="006943C7" w:rsidP="006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8BEE16" w14:textId="4271D511" w:rsidR="006943C7" w:rsidRPr="001F7DF4" w:rsidRDefault="006943C7" w:rsidP="006943C7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610C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23,007</w:t>
            </w:r>
          </w:p>
        </w:tc>
        <w:tc>
          <w:tcPr>
            <w:tcW w:w="236" w:type="dxa"/>
          </w:tcPr>
          <w:p w14:paraId="3C39A007" w14:textId="77777777" w:rsidR="006943C7" w:rsidRPr="00EC6E14" w:rsidRDefault="006943C7" w:rsidP="006943C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9BD04D0" w14:textId="775B587D" w:rsidR="006943C7" w:rsidRPr="00F95131" w:rsidRDefault="006943C7" w:rsidP="00484DCB">
            <w:pPr>
              <w:pStyle w:val="acctfourfigures"/>
              <w:tabs>
                <w:tab w:val="clear" w:pos="765"/>
                <w:tab w:val="decimal" w:pos="89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298</w:t>
            </w:r>
          </w:p>
        </w:tc>
        <w:tc>
          <w:tcPr>
            <w:tcW w:w="236" w:type="dxa"/>
          </w:tcPr>
          <w:p w14:paraId="336E51FE" w14:textId="77777777" w:rsidR="006943C7" w:rsidRPr="00EC6E14" w:rsidRDefault="006943C7" w:rsidP="006943C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A4C3A1E" w14:textId="0D3709C9" w:rsidR="006943C7" w:rsidRPr="001F7DF4" w:rsidRDefault="006943C7" w:rsidP="006943C7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10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14,784</w:t>
            </w:r>
          </w:p>
        </w:tc>
        <w:tc>
          <w:tcPr>
            <w:tcW w:w="236" w:type="dxa"/>
          </w:tcPr>
          <w:p w14:paraId="495E5742" w14:textId="77777777" w:rsidR="006943C7" w:rsidRPr="00EC6E14" w:rsidRDefault="006943C7" w:rsidP="006943C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34647F5" w14:textId="7A6DDC28" w:rsidR="006943C7" w:rsidRPr="00F95131" w:rsidRDefault="006943C7" w:rsidP="006943C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904</w:t>
            </w:r>
          </w:p>
        </w:tc>
      </w:tr>
    </w:tbl>
    <w:p w14:paraId="108DDDEE" w14:textId="689CA95F" w:rsidR="00DE3C6C" w:rsidRPr="00942706" w:rsidRDefault="00DE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6"/>
        <w:gridCol w:w="1114"/>
        <w:gridCol w:w="236"/>
        <w:gridCol w:w="1024"/>
        <w:gridCol w:w="236"/>
        <w:gridCol w:w="1114"/>
      </w:tblGrid>
      <w:tr w:rsidR="007930C0" w:rsidRPr="000D56C8" w14:paraId="0B7D1D22" w14:textId="77777777" w:rsidTr="003F68F8">
        <w:trPr>
          <w:trHeight w:val="403"/>
        </w:trPr>
        <w:tc>
          <w:tcPr>
            <w:tcW w:w="4320" w:type="dxa"/>
          </w:tcPr>
          <w:p w14:paraId="510856C8" w14:textId="089824D0" w:rsidR="007930C0" w:rsidRPr="003F68F8" w:rsidRDefault="007930C0" w:rsidP="0079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8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F68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47F60B53" w14:textId="77777777" w:rsidR="007930C0" w:rsidRPr="001F7DF4" w:rsidRDefault="007930C0" w:rsidP="007930C0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51D52BB" w14:textId="77777777" w:rsidR="007930C0" w:rsidRPr="00EC6E14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FBB923" w14:textId="77777777" w:rsidR="007930C0" w:rsidRDefault="007930C0" w:rsidP="007930C0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FA2817" w14:textId="77777777" w:rsidR="007930C0" w:rsidRPr="00EC6E14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4EE0D2EC" w14:textId="77777777" w:rsidR="007930C0" w:rsidRPr="001F7DF4" w:rsidRDefault="007930C0" w:rsidP="007930C0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87609" w14:textId="77777777" w:rsidR="007930C0" w:rsidRPr="00EC6E14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A509FE" w14:textId="77777777" w:rsidR="007930C0" w:rsidRDefault="007930C0" w:rsidP="007930C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943C7" w:rsidRPr="000D56C8" w14:paraId="345486E4" w14:textId="77777777" w:rsidTr="003F68F8">
        <w:trPr>
          <w:trHeight w:val="371"/>
        </w:trPr>
        <w:tc>
          <w:tcPr>
            <w:tcW w:w="4320" w:type="dxa"/>
          </w:tcPr>
          <w:p w14:paraId="59D35C3E" w14:textId="77777777" w:rsidR="006943C7" w:rsidRPr="009630E5" w:rsidRDefault="006943C7" w:rsidP="006943C7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30E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C86ADE3" w14:textId="41A5BF81" w:rsidR="006943C7" w:rsidRPr="00F95131" w:rsidRDefault="006943C7" w:rsidP="006943C7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10C4">
              <w:rPr>
                <w:rFonts w:ascii="Angsana New" w:hAnsi="Angsana New"/>
                <w:sz w:val="30"/>
                <w:szCs w:val="30"/>
                <w:lang w:bidi="th-TH"/>
              </w:rPr>
              <w:t xml:space="preserve"> -   </w:t>
            </w:r>
          </w:p>
        </w:tc>
        <w:tc>
          <w:tcPr>
            <w:tcW w:w="236" w:type="dxa"/>
          </w:tcPr>
          <w:p w14:paraId="75C99E80" w14:textId="77777777" w:rsidR="006943C7" w:rsidRPr="000D5A11" w:rsidRDefault="006943C7" w:rsidP="006943C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52D287D0" w14:textId="5375D7E4" w:rsidR="006943C7" w:rsidRPr="00F95131" w:rsidRDefault="006943C7" w:rsidP="00484DCB">
            <w:pPr>
              <w:pStyle w:val="acctfourfigures"/>
              <w:tabs>
                <w:tab w:val="clear" w:pos="765"/>
                <w:tab w:val="decimal" w:pos="643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B12561" w14:textId="77777777" w:rsidR="006943C7" w:rsidRPr="000D5A11" w:rsidRDefault="006943C7" w:rsidP="006943C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33F3ECE1" w14:textId="3A1C22BD" w:rsidR="006943C7" w:rsidRPr="00B26FE6" w:rsidRDefault="006943C7" w:rsidP="006943C7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10C4">
              <w:rPr>
                <w:rFonts w:ascii="Angsana New" w:hAnsi="Angsana New"/>
                <w:sz w:val="30"/>
                <w:szCs w:val="30"/>
                <w:lang w:val="en-US" w:bidi="th-TH"/>
              </w:rPr>
              <w:t>12,426</w:t>
            </w:r>
          </w:p>
        </w:tc>
        <w:tc>
          <w:tcPr>
            <w:tcW w:w="236" w:type="dxa"/>
          </w:tcPr>
          <w:p w14:paraId="2FD34A48" w14:textId="77777777" w:rsidR="006943C7" w:rsidRPr="000D5A11" w:rsidRDefault="006943C7" w:rsidP="006943C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57D57E20" w14:textId="54E933E1" w:rsidR="006943C7" w:rsidRPr="00B26FE6" w:rsidRDefault="006943C7" w:rsidP="006943C7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801</w:t>
            </w:r>
          </w:p>
        </w:tc>
      </w:tr>
      <w:tr w:rsidR="006943C7" w:rsidRPr="000D56C8" w14:paraId="55C68B86" w14:textId="77777777" w:rsidTr="003F68F8">
        <w:trPr>
          <w:trHeight w:val="371"/>
        </w:trPr>
        <w:tc>
          <w:tcPr>
            <w:tcW w:w="4320" w:type="dxa"/>
          </w:tcPr>
          <w:p w14:paraId="29C79692" w14:textId="77777777" w:rsidR="006943C7" w:rsidRPr="009630E5" w:rsidRDefault="006943C7" w:rsidP="006943C7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68E82C4A" w14:textId="0EB08C63" w:rsidR="006943C7" w:rsidRPr="009630E5" w:rsidRDefault="006943C7" w:rsidP="006943C7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10C4">
              <w:rPr>
                <w:rFonts w:ascii="Angsana New" w:hAnsi="Angsana New"/>
                <w:sz w:val="30"/>
                <w:szCs w:val="30"/>
                <w:lang w:bidi="th-TH"/>
              </w:rPr>
              <w:t xml:space="preserve"> 1,297 </w:t>
            </w:r>
          </w:p>
        </w:tc>
        <w:tc>
          <w:tcPr>
            <w:tcW w:w="236" w:type="dxa"/>
          </w:tcPr>
          <w:p w14:paraId="2DF7F723" w14:textId="77777777" w:rsidR="006943C7" w:rsidRPr="000D5A11" w:rsidRDefault="006943C7" w:rsidP="006943C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1CD0D4E8" w14:textId="3B35CE95" w:rsidR="006943C7" w:rsidRPr="009630E5" w:rsidRDefault="006943C7" w:rsidP="006943C7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410</w:t>
            </w:r>
          </w:p>
        </w:tc>
        <w:tc>
          <w:tcPr>
            <w:tcW w:w="236" w:type="dxa"/>
          </w:tcPr>
          <w:p w14:paraId="12847DEF" w14:textId="77777777" w:rsidR="006943C7" w:rsidRPr="000D5A11" w:rsidRDefault="006943C7" w:rsidP="006943C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7FDFEF65" w14:textId="646D738A" w:rsidR="006943C7" w:rsidRPr="00F95131" w:rsidRDefault="006943C7" w:rsidP="006943C7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CEFF106" w14:textId="77777777" w:rsidR="006943C7" w:rsidRPr="000D5A11" w:rsidRDefault="006943C7" w:rsidP="006943C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2BFE4C6C" w14:textId="4BBE69B8" w:rsidR="006943C7" w:rsidRPr="00F95131" w:rsidRDefault="006943C7" w:rsidP="006943C7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43C7" w:rsidRPr="000D56C8" w14:paraId="1FD1FC46" w14:textId="77777777" w:rsidTr="003F68F8">
        <w:trPr>
          <w:trHeight w:val="403"/>
        </w:trPr>
        <w:tc>
          <w:tcPr>
            <w:tcW w:w="4320" w:type="dxa"/>
          </w:tcPr>
          <w:p w14:paraId="75C539B0" w14:textId="77777777" w:rsidR="006943C7" w:rsidRPr="009630E5" w:rsidRDefault="006943C7" w:rsidP="006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3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4303D5" w14:textId="2606613F" w:rsidR="006943C7" w:rsidRPr="00303812" w:rsidRDefault="006943C7" w:rsidP="006943C7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10C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1,297</w:t>
            </w:r>
          </w:p>
        </w:tc>
        <w:tc>
          <w:tcPr>
            <w:tcW w:w="236" w:type="dxa"/>
          </w:tcPr>
          <w:p w14:paraId="67F6D59F" w14:textId="77777777" w:rsidR="006943C7" w:rsidRPr="00525DC2" w:rsidRDefault="006943C7" w:rsidP="006943C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36E2D66" w14:textId="19BC7E98" w:rsidR="006943C7" w:rsidRPr="009630E5" w:rsidRDefault="006943C7" w:rsidP="006943C7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410</w:t>
            </w:r>
          </w:p>
        </w:tc>
        <w:tc>
          <w:tcPr>
            <w:tcW w:w="236" w:type="dxa"/>
          </w:tcPr>
          <w:p w14:paraId="34D06677" w14:textId="77777777" w:rsidR="006943C7" w:rsidRPr="00525DC2" w:rsidRDefault="006943C7" w:rsidP="006943C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9F7B6DA" w14:textId="55F66EE4" w:rsidR="006943C7" w:rsidRPr="00B26FE6" w:rsidRDefault="006943C7" w:rsidP="006943C7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610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12,426</w:t>
            </w:r>
          </w:p>
        </w:tc>
        <w:tc>
          <w:tcPr>
            <w:tcW w:w="236" w:type="dxa"/>
          </w:tcPr>
          <w:p w14:paraId="6F2E97F1" w14:textId="77777777" w:rsidR="006943C7" w:rsidRPr="00525DC2" w:rsidRDefault="006943C7" w:rsidP="006943C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987F514" w14:textId="1F607485" w:rsidR="006943C7" w:rsidRPr="00F94135" w:rsidRDefault="006943C7" w:rsidP="006943C7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801</w:t>
            </w:r>
          </w:p>
        </w:tc>
      </w:tr>
    </w:tbl>
    <w:p w14:paraId="55C7D482" w14:textId="4302E850" w:rsidR="003806C6" w:rsidRDefault="003806C6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61971E86" w14:textId="77777777" w:rsidR="003806C6" w:rsidRDefault="00380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Style w:val="TableGrid"/>
        <w:tblW w:w="980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081"/>
        <w:gridCol w:w="233"/>
        <w:gridCol w:w="1014"/>
        <w:gridCol w:w="235"/>
        <w:gridCol w:w="1030"/>
        <w:gridCol w:w="234"/>
        <w:gridCol w:w="763"/>
        <w:gridCol w:w="270"/>
        <w:gridCol w:w="1620"/>
        <w:gridCol w:w="234"/>
        <w:gridCol w:w="1018"/>
      </w:tblGrid>
      <w:tr w:rsidR="003F68F8" w:rsidRPr="00A60905" w14:paraId="59848B50" w14:textId="77777777" w:rsidTr="003806C6">
        <w:trPr>
          <w:tblHeader/>
        </w:trPr>
        <w:tc>
          <w:tcPr>
            <w:tcW w:w="2070" w:type="dxa"/>
            <w:vAlign w:val="bottom"/>
          </w:tcPr>
          <w:p w14:paraId="6E305937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28" w:type="dxa"/>
            <w:gridSpan w:val="3"/>
            <w:vAlign w:val="bottom"/>
          </w:tcPr>
          <w:p w14:paraId="4FDB7297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E77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5" w:type="dxa"/>
            <w:vAlign w:val="bottom"/>
          </w:tcPr>
          <w:p w14:paraId="30C7DC01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69" w:type="dxa"/>
            <w:gridSpan w:val="7"/>
            <w:vAlign w:val="bottom"/>
          </w:tcPr>
          <w:p w14:paraId="7E4FE156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265DC" w:rsidRPr="00A60905" w14:paraId="77B71308" w14:textId="77777777" w:rsidTr="003806C6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4CE16BA1" w14:textId="77777777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vAlign w:val="bottom"/>
          </w:tcPr>
          <w:p w14:paraId="7EEAEB15" w14:textId="77777777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497E8A" w14:textId="65AA6CB7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E77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3F883BFD" w14:textId="77777777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68723A2A" w14:textId="77777777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2E549F" w14:textId="7DB2FDBC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5" w:type="dxa"/>
            <w:vAlign w:val="bottom"/>
          </w:tcPr>
          <w:p w14:paraId="697118CC" w14:textId="77777777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32D13D6D" w14:textId="77777777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02E5272" w14:textId="3FD86F89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E77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2C1D9CB5" w14:textId="77777777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  <w:vAlign w:val="bottom"/>
          </w:tcPr>
          <w:p w14:paraId="07119590" w14:textId="238414B8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8A36591" w14:textId="77777777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3F7C449E" w14:textId="203A8CB6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5DC">
              <w:rPr>
                <w:rFonts w:asciiTheme="majorBidi" w:hAnsiTheme="majorBidi" w:hint="cs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234" w:type="dxa"/>
            <w:vAlign w:val="bottom"/>
          </w:tcPr>
          <w:p w14:paraId="1D612C2E" w14:textId="77777777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33E89ED4" w14:textId="77777777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E21F4BE" w14:textId="2CE93887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E265DC" w:rsidRPr="00A60905" w14:paraId="3D9A68FB" w14:textId="77777777" w:rsidTr="003806C6">
        <w:trPr>
          <w:tblHeader/>
        </w:trPr>
        <w:tc>
          <w:tcPr>
            <w:tcW w:w="2070" w:type="dxa"/>
            <w:vAlign w:val="bottom"/>
          </w:tcPr>
          <w:p w14:paraId="45621D68" w14:textId="77777777" w:rsidR="00E265DC" w:rsidRPr="003F68F8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68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81" w:type="dxa"/>
            <w:vAlign w:val="bottom"/>
          </w:tcPr>
          <w:p w14:paraId="600EF03A" w14:textId="373687A1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3" w:type="dxa"/>
            <w:vAlign w:val="bottom"/>
          </w:tcPr>
          <w:p w14:paraId="3822CBEB" w14:textId="77777777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29F5D0F6" w14:textId="45C3BFDB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D1FC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5" w:type="dxa"/>
            <w:vAlign w:val="bottom"/>
          </w:tcPr>
          <w:p w14:paraId="565E37FF" w14:textId="77777777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7797082D" w14:textId="0E67499E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vAlign w:val="bottom"/>
          </w:tcPr>
          <w:p w14:paraId="78219EAE" w14:textId="77777777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  <w:vAlign w:val="bottom"/>
          </w:tcPr>
          <w:p w14:paraId="3CD16EA0" w14:textId="1D50100A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(ลดลง)</w:t>
            </w:r>
          </w:p>
        </w:tc>
        <w:tc>
          <w:tcPr>
            <w:tcW w:w="270" w:type="dxa"/>
            <w:vAlign w:val="bottom"/>
          </w:tcPr>
          <w:p w14:paraId="498DBBE1" w14:textId="77777777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Merge/>
            <w:vAlign w:val="bottom"/>
          </w:tcPr>
          <w:p w14:paraId="5D6D72B7" w14:textId="7D465C8C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4AD6B75D" w14:textId="77777777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2A453F4E" w14:textId="65187A3E" w:rsidR="00E265DC" w:rsidRPr="006E77B5" w:rsidRDefault="00E265DC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36E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D1FC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F68F8" w:rsidRPr="00A60905" w14:paraId="18B770E8" w14:textId="77777777" w:rsidTr="003806C6">
        <w:trPr>
          <w:tblHeader/>
        </w:trPr>
        <w:tc>
          <w:tcPr>
            <w:tcW w:w="2070" w:type="dxa"/>
          </w:tcPr>
          <w:p w14:paraId="67BA3042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8" w:type="dxa"/>
            <w:gridSpan w:val="3"/>
          </w:tcPr>
          <w:p w14:paraId="6CDA5454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0EE1FA21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9" w:type="dxa"/>
            <w:gridSpan w:val="7"/>
          </w:tcPr>
          <w:p w14:paraId="0E456EC7" w14:textId="77777777" w:rsidR="003F68F8" w:rsidRPr="006E77B5" w:rsidRDefault="003F68F8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77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3CBB" w:rsidRPr="00E33F45" w14:paraId="7E85C6A2" w14:textId="77777777" w:rsidTr="003806C6">
        <w:tc>
          <w:tcPr>
            <w:tcW w:w="2070" w:type="dxa"/>
          </w:tcPr>
          <w:p w14:paraId="507338FD" w14:textId="77777777" w:rsidR="00AF3CBB" w:rsidRPr="001402A2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88"/>
              <w:rPr>
                <w:rFonts w:ascii="Angsana New" w:hAnsi="Angsana New"/>
                <w:sz w:val="30"/>
                <w:szCs w:val="30"/>
              </w:rPr>
            </w:pPr>
            <w:r w:rsidRPr="001402A2"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081" w:type="dxa"/>
          </w:tcPr>
          <w:p w14:paraId="6F5E3167" w14:textId="16CF1E26" w:rsidR="00AF3CBB" w:rsidRPr="00C24834" w:rsidRDefault="00CD1FC8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F3CB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D1FC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3" w:type="dxa"/>
          </w:tcPr>
          <w:p w14:paraId="0B9A210D" w14:textId="77777777" w:rsidR="00AF3CBB" w:rsidRPr="00C24834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32F2A11A" w14:textId="70440A27" w:rsidR="00AF3CBB" w:rsidRPr="00C24834" w:rsidRDefault="006943C7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5.5</w:t>
            </w:r>
          </w:p>
        </w:tc>
        <w:tc>
          <w:tcPr>
            <w:tcW w:w="235" w:type="dxa"/>
          </w:tcPr>
          <w:p w14:paraId="211B30D3" w14:textId="77777777" w:rsidR="00AF3CBB" w:rsidRPr="006E77B5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2B2CC1FB" w14:textId="39550F78" w:rsidR="00AF3CBB" w:rsidRPr="00C24834" w:rsidRDefault="00CD1FC8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AF3C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234" w:type="dxa"/>
          </w:tcPr>
          <w:p w14:paraId="6F1A7DEB" w14:textId="77777777" w:rsidR="00AF3CBB" w:rsidRPr="00C24834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</w:tcPr>
          <w:p w14:paraId="665D8200" w14:textId="391A2555" w:rsidR="00AF3CBB" w:rsidRPr="00C24834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512DEA" w14:textId="77777777" w:rsidR="00AF3CBB" w:rsidRPr="00C24834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5B43C6" w14:textId="00C90BA3" w:rsidR="00AF3CBB" w:rsidRPr="00C24834" w:rsidRDefault="00E265DC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234" w:type="dxa"/>
          </w:tcPr>
          <w:p w14:paraId="6543CDA2" w14:textId="77777777" w:rsidR="00AF3CBB" w:rsidRPr="00C24834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75349D5C" w14:textId="3726C946" w:rsidR="00AF3CBB" w:rsidRPr="006E77B5" w:rsidRDefault="00E265DC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15,942</w:t>
            </w:r>
          </w:p>
        </w:tc>
      </w:tr>
      <w:tr w:rsidR="00AF3CBB" w:rsidRPr="00E33F45" w14:paraId="25A6CC56" w14:textId="77777777" w:rsidTr="003806C6">
        <w:tc>
          <w:tcPr>
            <w:tcW w:w="2070" w:type="dxa"/>
          </w:tcPr>
          <w:p w14:paraId="6BF6E330" w14:textId="40048E12" w:rsidR="00AF3CBB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88"/>
              <w:rPr>
                <w:rFonts w:asciiTheme="majorBidi" w:hAnsiTheme="majorBidi" w:cstheme="majorBidi"/>
                <w:sz w:val="30"/>
                <w:szCs w:val="30"/>
              </w:rPr>
            </w:pPr>
            <w:r w:rsidRPr="00945EF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 ค่าเผื่อผลขาดทุน</w:t>
            </w:r>
            <w:r w:rsidRPr="00945EF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45EF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9446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ด้านเครดิตที่คาดว่า</w:t>
            </w:r>
          </w:p>
          <w:p w14:paraId="136AA636" w14:textId="60C7D368" w:rsidR="009446F4" w:rsidRPr="001402A2" w:rsidRDefault="009446F4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จะเกิดขึ้น</w:t>
            </w:r>
          </w:p>
        </w:tc>
        <w:tc>
          <w:tcPr>
            <w:tcW w:w="1081" w:type="dxa"/>
          </w:tcPr>
          <w:p w14:paraId="7D772321" w14:textId="77777777" w:rsidR="00AF3CBB" w:rsidRPr="00A9193E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5E8BAE0F" w14:textId="77777777" w:rsidR="00AF3CBB" w:rsidRPr="00C24834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2FA16611" w14:textId="77777777" w:rsidR="00AF3CBB" w:rsidRPr="007C6C3F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5" w:type="dxa"/>
          </w:tcPr>
          <w:p w14:paraId="5DD5743D" w14:textId="77777777" w:rsidR="00AF3CBB" w:rsidRPr="006E77B5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3310EDF6" w14:textId="6EE6F70B" w:rsidR="00AF3CBB" w:rsidRDefault="00AF3CBB" w:rsidP="00AF3CBB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2DA04507" w14:textId="77777777" w:rsidR="009446F4" w:rsidRPr="00C205F5" w:rsidRDefault="009446F4" w:rsidP="00AF3CBB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0D92EBC" w14:textId="091A4710" w:rsidR="00AF3CBB" w:rsidRPr="00A9193E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EF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1FC8" w:rsidRPr="00CD1FC8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945E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1FC8" w:rsidRPr="00CD1FC8">
              <w:rPr>
                <w:rFonts w:asciiTheme="majorBidi" w:hAnsiTheme="majorBidi" w:cstheme="majorBidi"/>
                <w:sz w:val="30"/>
                <w:szCs w:val="30"/>
              </w:rPr>
              <w:t>650</w:t>
            </w:r>
            <w:r w:rsidRPr="00945E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4" w:type="dxa"/>
          </w:tcPr>
          <w:p w14:paraId="06E2D5B1" w14:textId="77777777" w:rsidR="00AF3CBB" w:rsidRPr="00C24834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</w:tcPr>
          <w:p w14:paraId="3BAFFEAF" w14:textId="77777777" w:rsidR="00AF3CBB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512627" w14:textId="77777777" w:rsidR="00E265DC" w:rsidRDefault="00E265DC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2C9049" w14:textId="14315B98" w:rsidR="00E265DC" w:rsidRDefault="00E265DC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A82813" w14:textId="77777777" w:rsidR="00AF3CBB" w:rsidRPr="00C24834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ACC055" w14:textId="77777777" w:rsidR="00AF3CBB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03780B" w14:textId="77777777" w:rsidR="00E265DC" w:rsidRDefault="00E265DC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6156E" w14:textId="000DEBEB" w:rsidR="00E265DC" w:rsidRDefault="00E265DC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(292)</w:t>
            </w:r>
          </w:p>
        </w:tc>
        <w:tc>
          <w:tcPr>
            <w:tcW w:w="234" w:type="dxa"/>
          </w:tcPr>
          <w:p w14:paraId="2B40DD1A" w14:textId="77777777" w:rsidR="00AF3CBB" w:rsidRPr="00C24834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4CA89F07" w14:textId="77777777" w:rsidR="00AF3CBB" w:rsidRDefault="00AF3CBB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BD7EA5" w14:textId="77777777" w:rsidR="00E265DC" w:rsidRDefault="00E265DC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6EF480" w14:textId="1D360681" w:rsidR="00E265DC" w:rsidRPr="00A9193E" w:rsidRDefault="00E265DC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(15,942)</w:t>
            </w:r>
          </w:p>
        </w:tc>
      </w:tr>
      <w:tr w:rsidR="009446F4" w:rsidRPr="00E33F45" w14:paraId="45BA7B45" w14:textId="77777777" w:rsidTr="003806C6">
        <w:tc>
          <w:tcPr>
            <w:tcW w:w="2070" w:type="dxa"/>
          </w:tcPr>
          <w:p w14:paraId="79BC706F" w14:textId="7DE8731A" w:rsidR="009446F4" w:rsidRPr="00F37DF9" w:rsidRDefault="009446F4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7D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1" w:type="dxa"/>
          </w:tcPr>
          <w:p w14:paraId="4D323D65" w14:textId="77777777" w:rsidR="009446F4" w:rsidRPr="00A9193E" w:rsidRDefault="009446F4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1B6A3B43" w14:textId="77777777" w:rsidR="009446F4" w:rsidRPr="00C24834" w:rsidRDefault="009446F4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55703E93" w14:textId="77777777" w:rsidR="009446F4" w:rsidRPr="007C6C3F" w:rsidRDefault="009446F4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5" w:type="dxa"/>
          </w:tcPr>
          <w:p w14:paraId="4E1D60F2" w14:textId="77777777" w:rsidR="009446F4" w:rsidRPr="006E77B5" w:rsidRDefault="009446F4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581D120F" w14:textId="0358EAF2" w:rsidR="009446F4" w:rsidRDefault="009446F4" w:rsidP="00F37DF9">
            <w:pPr>
              <w:pStyle w:val="acctfourfigures"/>
              <w:tabs>
                <w:tab w:val="clear" w:pos="765"/>
                <w:tab w:val="decimal" w:pos="110"/>
              </w:tabs>
              <w:spacing w:line="400" w:lineRule="exact"/>
              <w:ind w:left="-108" w:right="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6E4AA3BC" w14:textId="77777777" w:rsidR="009446F4" w:rsidRPr="00C24834" w:rsidRDefault="009446F4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</w:tcPr>
          <w:p w14:paraId="40785EC7" w14:textId="77777777" w:rsidR="009446F4" w:rsidRDefault="009446F4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8DF51" w14:textId="77777777" w:rsidR="009446F4" w:rsidRPr="00C24834" w:rsidRDefault="009446F4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EFC1D42" w14:textId="77777777" w:rsidR="009446F4" w:rsidRDefault="009446F4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8FB7053" w14:textId="77777777" w:rsidR="009446F4" w:rsidRPr="00C24834" w:rsidRDefault="009446F4" w:rsidP="00AF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41110A07" w14:textId="447AD750" w:rsidR="009446F4" w:rsidRDefault="004A4387" w:rsidP="00F37DF9">
            <w:pPr>
              <w:pStyle w:val="acctfourfigures"/>
              <w:tabs>
                <w:tab w:val="clear" w:pos="765"/>
                <w:tab w:val="decimal" w:pos="190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52EEC640" w14:textId="7D7AF63C" w:rsidR="00942706" w:rsidRPr="003806C6" w:rsidRDefault="00942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3CE821E" w14:textId="77777777" w:rsidR="00301FE4" w:rsidRDefault="00A40457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2"/>
          <w:szCs w:val="2"/>
        </w:rPr>
      </w:pPr>
      <w:r>
        <w:rPr>
          <w:rFonts w:ascii="Angsana New" w:hAnsi="Angsana New"/>
          <w:sz w:val="30"/>
          <w:szCs w:val="30"/>
        </w:rPr>
        <w:tab/>
      </w:r>
    </w:p>
    <w:p w14:paraId="3462A240" w14:textId="77777777" w:rsidR="00301FE4" w:rsidRDefault="00301FE4" w:rsidP="002B7D0A">
      <w:pPr>
        <w:spacing w:line="240" w:lineRule="auto"/>
        <w:rPr>
          <w:sz w:val="2"/>
          <w:szCs w:val="2"/>
        </w:rPr>
      </w:pPr>
    </w:p>
    <w:p w14:paraId="46F73390" w14:textId="77777777" w:rsidR="00301FE4" w:rsidRPr="002B7D0A" w:rsidRDefault="00301FE4" w:rsidP="002B7D0A">
      <w:pPr>
        <w:spacing w:line="240" w:lineRule="auto"/>
        <w:rPr>
          <w:sz w:val="2"/>
          <w:szCs w:val="2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1080"/>
        <w:gridCol w:w="270"/>
        <w:gridCol w:w="990"/>
        <w:gridCol w:w="280"/>
        <w:gridCol w:w="1070"/>
      </w:tblGrid>
      <w:tr w:rsidR="00E9296D" w:rsidRPr="000D56C8" w14:paraId="3EA54CAD" w14:textId="77777777" w:rsidTr="00DE3C6C">
        <w:tc>
          <w:tcPr>
            <w:tcW w:w="4410" w:type="dxa"/>
          </w:tcPr>
          <w:p w14:paraId="1481EBA3" w14:textId="77777777" w:rsidR="00E9296D" w:rsidRPr="00CA0F37" w:rsidRDefault="00E9296D" w:rsidP="002B7D0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0F37">
              <w:rPr>
                <w:rFonts w:ascii="Angsana New" w:hAnsi="Angsana New"/>
                <w:b w:val="0"/>
                <w:bCs w:val="0"/>
                <w:sz w:val="30"/>
                <w:szCs w:val="30"/>
              </w:rPr>
              <w:br w:type="page"/>
            </w:r>
            <w:r w:rsidR="00A404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430" w:type="dxa"/>
            <w:gridSpan w:val="3"/>
          </w:tcPr>
          <w:p w14:paraId="57399B43" w14:textId="77777777"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064B61" w14:textId="77777777"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486B39D" w14:textId="77777777"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4988" w:rsidRPr="000D56C8" w14:paraId="60841C7A" w14:textId="77777777" w:rsidTr="00DE3C6C">
        <w:tc>
          <w:tcPr>
            <w:tcW w:w="4410" w:type="dxa"/>
          </w:tcPr>
          <w:p w14:paraId="667B5CFD" w14:textId="77777777"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AB5571" w14:textId="15C8AC7F" w:rsidR="00BE4988" w:rsidRPr="000D56C8" w:rsidRDefault="004D3E6F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4D3E6F">
              <w:rPr>
                <w:rFonts w:ascii="Angsana New" w:hAnsi="Angsana New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8F9895F" w14:textId="77777777"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17D9A0" w14:textId="0D0CF184" w:rsidR="00BE4988" w:rsidRPr="000D56C8" w:rsidRDefault="00CD1FC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31</w:t>
            </w:r>
            <w:r w:rsidR="00BE4988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604C058" w14:textId="77777777"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F53B50E" w14:textId="41ECA8B7" w:rsidR="00BE4988" w:rsidRPr="004D3E6F" w:rsidRDefault="004D3E6F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D3E6F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4D3E6F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4D3E6F">
              <w:rPr>
                <w:rFonts w:ascii="Angsana New" w:hAnsi="Angsana New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0" w:type="dxa"/>
          </w:tcPr>
          <w:p w14:paraId="69559FB1" w14:textId="77777777"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14DC3FB1" w14:textId="0135832C" w:rsidR="00BE4988" w:rsidRPr="000D56C8" w:rsidRDefault="00CD1FC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31</w:t>
            </w:r>
            <w:r w:rsidR="00BE4988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0D56C8" w14:paraId="57B52F4F" w14:textId="77777777" w:rsidTr="00DE3C6C">
        <w:tc>
          <w:tcPr>
            <w:tcW w:w="4410" w:type="dxa"/>
          </w:tcPr>
          <w:p w14:paraId="4745507B" w14:textId="11A328FD" w:rsidR="00D27A81" w:rsidRPr="005B1067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2D688F" w14:textId="491FB820" w:rsidR="00D27A81" w:rsidRPr="000D56C8" w:rsidRDefault="00CD1FC8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E1102AC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080B0" w14:textId="29E225A1" w:rsidR="00D27A81" w:rsidRPr="000D56C8" w:rsidRDefault="00CD1FC8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175B1AF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2E66F0" w14:textId="67B804DC" w:rsidR="00D27A81" w:rsidRPr="000D56C8" w:rsidRDefault="00CD1FC8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0" w:type="dxa"/>
          </w:tcPr>
          <w:p w14:paraId="0E2FA8EF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5707E96" w14:textId="0E9497E5" w:rsidR="00D27A81" w:rsidRPr="000D56C8" w:rsidRDefault="00CD1FC8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27A81" w:rsidRPr="000D56C8" w14:paraId="54CFE009" w14:textId="77777777" w:rsidTr="00DE3C6C">
        <w:tc>
          <w:tcPr>
            <w:tcW w:w="4410" w:type="dxa"/>
          </w:tcPr>
          <w:p w14:paraId="5CE4DC57" w14:textId="54B8EBAB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52E5CBFF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3372" w:rsidRPr="000D56C8" w14:paraId="5DA3048C" w14:textId="77777777" w:rsidTr="00DE3C6C">
        <w:tc>
          <w:tcPr>
            <w:tcW w:w="4410" w:type="dxa"/>
          </w:tcPr>
          <w:p w14:paraId="0EC40986" w14:textId="7E566DA2" w:rsidR="00E43372" w:rsidRPr="005B1067" w:rsidRDefault="00E43372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10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040" w:type="dxa"/>
            <w:gridSpan w:val="7"/>
          </w:tcPr>
          <w:p w14:paraId="11AE0FDB" w14:textId="77777777" w:rsidR="00E43372" w:rsidRPr="000D56C8" w:rsidRDefault="00E43372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265DC" w:rsidRPr="000D56C8" w14:paraId="7BD16C17" w14:textId="77777777" w:rsidTr="00DE3C6C">
        <w:trPr>
          <w:trHeight w:val="375"/>
        </w:trPr>
        <w:tc>
          <w:tcPr>
            <w:tcW w:w="4410" w:type="dxa"/>
          </w:tcPr>
          <w:p w14:paraId="45D29069" w14:textId="77777777" w:rsidR="00E265DC" w:rsidRPr="004C31E9" w:rsidRDefault="00E265DC" w:rsidP="00E265D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31E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9FAEF80" w14:textId="311115C0" w:rsidR="00E265DC" w:rsidRPr="00F95131" w:rsidRDefault="00E265DC" w:rsidP="00E265DC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C2D5CB" w14:textId="77777777" w:rsidR="00E265DC" w:rsidRPr="00352C15" w:rsidRDefault="00E265DC" w:rsidP="00E265D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90B3D9" w14:textId="535B28CC" w:rsidR="00E265DC" w:rsidRPr="00F95131" w:rsidRDefault="00E265DC" w:rsidP="00E265D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506345" w14:textId="77777777" w:rsidR="00E265DC" w:rsidRPr="00352C15" w:rsidRDefault="00E265DC" w:rsidP="00E265D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FFD4D4C" w14:textId="79DDDA7F" w:rsidR="00E265DC" w:rsidRPr="00352C15" w:rsidRDefault="00E265DC" w:rsidP="00E265DC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0A83">
              <w:t xml:space="preserve"> 759 </w:t>
            </w:r>
          </w:p>
        </w:tc>
        <w:tc>
          <w:tcPr>
            <w:tcW w:w="280" w:type="dxa"/>
          </w:tcPr>
          <w:p w14:paraId="038B2093" w14:textId="77777777" w:rsidR="00E265DC" w:rsidRPr="00352C15" w:rsidRDefault="00E265DC" w:rsidP="00E265D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70" w:type="dxa"/>
          </w:tcPr>
          <w:p w14:paraId="0B6D5137" w14:textId="235F9563" w:rsidR="00E265DC" w:rsidRPr="001F0A63" w:rsidRDefault="00E265DC" w:rsidP="00E265DC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659</w:t>
            </w:r>
          </w:p>
        </w:tc>
      </w:tr>
      <w:tr w:rsidR="00E265DC" w:rsidRPr="000D56C8" w14:paraId="59FD7894" w14:textId="77777777" w:rsidTr="00DE3C6C">
        <w:trPr>
          <w:trHeight w:val="375"/>
        </w:trPr>
        <w:tc>
          <w:tcPr>
            <w:tcW w:w="4410" w:type="dxa"/>
          </w:tcPr>
          <w:p w14:paraId="2C2CA8A4" w14:textId="77777777" w:rsidR="00E265DC" w:rsidRPr="004C31E9" w:rsidRDefault="00E265DC" w:rsidP="00E265D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31E9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84E5FD6" w14:textId="777C29A8" w:rsidR="00E265DC" w:rsidRPr="00352C15" w:rsidRDefault="00E265DC" w:rsidP="00E265D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4339">
              <w:rPr>
                <w:rFonts w:ascii="Angsana New" w:hAnsi="Angsana New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270" w:type="dxa"/>
          </w:tcPr>
          <w:p w14:paraId="01BF80CB" w14:textId="77777777" w:rsidR="00E265DC" w:rsidRPr="00352C15" w:rsidRDefault="00E265DC" w:rsidP="00E265D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BC9C60" w14:textId="0F0285E3" w:rsidR="00E265DC" w:rsidRPr="00F95131" w:rsidRDefault="00E265DC" w:rsidP="00E265D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917</w:t>
            </w:r>
          </w:p>
        </w:tc>
        <w:tc>
          <w:tcPr>
            <w:tcW w:w="270" w:type="dxa"/>
          </w:tcPr>
          <w:p w14:paraId="20C7E44C" w14:textId="77777777" w:rsidR="00E265DC" w:rsidRPr="00352C15" w:rsidRDefault="00E265DC" w:rsidP="00E265D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F8E04C9" w14:textId="4F1440EF" w:rsidR="00E265DC" w:rsidRPr="001F0A63" w:rsidRDefault="00E265DC" w:rsidP="00E265DC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0A83">
              <w:t xml:space="preserve"> 5 </w:t>
            </w:r>
          </w:p>
        </w:tc>
        <w:tc>
          <w:tcPr>
            <w:tcW w:w="280" w:type="dxa"/>
          </w:tcPr>
          <w:p w14:paraId="765A704D" w14:textId="77777777" w:rsidR="00E265DC" w:rsidRPr="00352C15" w:rsidRDefault="00E265DC" w:rsidP="00E265D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70" w:type="dxa"/>
          </w:tcPr>
          <w:p w14:paraId="06933FA6" w14:textId="520FF10A" w:rsidR="00E265DC" w:rsidRPr="001F0A63" w:rsidRDefault="00E265DC" w:rsidP="00E265DC">
            <w:pPr>
              <w:pStyle w:val="acctfourfigures"/>
              <w:tabs>
                <w:tab w:val="clear" w:pos="765"/>
                <w:tab w:val="decimal" w:pos="534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265DC" w:rsidRPr="00716082" w14:paraId="761C029E" w14:textId="77777777" w:rsidTr="00DE3C6C">
        <w:trPr>
          <w:trHeight w:val="406"/>
        </w:trPr>
        <w:tc>
          <w:tcPr>
            <w:tcW w:w="4410" w:type="dxa"/>
          </w:tcPr>
          <w:p w14:paraId="6C07A539" w14:textId="77777777" w:rsidR="00E265DC" w:rsidRDefault="00E265DC" w:rsidP="00E265D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1067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5A6547" w14:textId="71571A19" w:rsidR="00E265DC" w:rsidRPr="00F95131" w:rsidRDefault="00E265DC" w:rsidP="00E265DC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EC5273" w14:textId="77777777" w:rsidR="00E265DC" w:rsidRPr="00352C15" w:rsidRDefault="00E265DC" w:rsidP="00E265DC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23D0C8" w14:textId="36DCB9C8" w:rsidR="00E265DC" w:rsidRDefault="00E265DC" w:rsidP="00E265DC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70" w:type="dxa"/>
          </w:tcPr>
          <w:p w14:paraId="0C0D5BAE" w14:textId="77777777" w:rsidR="00E265DC" w:rsidRPr="00352C15" w:rsidRDefault="00E265DC" w:rsidP="00E265D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82DF93" w14:textId="570BE1F8" w:rsidR="00E265DC" w:rsidRDefault="00E265DC" w:rsidP="00E265DC">
            <w:pPr>
              <w:pStyle w:val="acctfourfigures"/>
              <w:tabs>
                <w:tab w:val="clear" w:pos="765"/>
              </w:tabs>
              <w:spacing w:line="400" w:lineRule="exac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0" w:type="dxa"/>
          </w:tcPr>
          <w:p w14:paraId="72C80189" w14:textId="77777777" w:rsidR="00E265DC" w:rsidRPr="00352C15" w:rsidRDefault="00E265DC" w:rsidP="00E265D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DEFDDC6" w14:textId="282413B6" w:rsidR="00E265DC" w:rsidRDefault="00E265DC" w:rsidP="00E265DC">
            <w:pPr>
              <w:pStyle w:val="acctfourfigures"/>
              <w:tabs>
                <w:tab w:val="clear" w:pos="765"/>
              </w:tabs>
              <w:spacing w:line="400" w:lineRule="exac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265DC" w:rsidRPr="00E9296D" w14:paraId="6F85F876" w14:textId="77777777" w:rsidTr="00DE3C6C">
        <w:tc>
          <w:tcPr>
            <w:tcW w:w="4410" w:type="dxa"/>
          </w:tcPr>
          <w:p w14:paraId="2B9D53D2" w14:textId="77777777" w:rsidR="00E265DC" w:rsidRPr="00E9296D" w:rsidRDefault="00E265DC" w:rsidP="00E26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A572D5" w14:textId="35912BE4" w:rsidR="00E265DC" w:rsidRPr="00303812" w:rsidRDefault="00E265DC" w:rsidP="00E265D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433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270" w:type="dxa"/>
          </w:tcPr>
          <w:p w14:paraId="5F334386" w14:textId="77777777" w:rsidR="00E265DC" w:rsidRPr="00352C15" w:rsidRDefault="00E265DC" w:rsidP="00E265D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B245F8" w14:textId="4AAFB506" w:rsidR="00E265DC" w:rsidRPr="00F95131" w:rsidRDefault="00E265DC" w:rsidP="00E265DC">
            <w:pPr>
              <w:pStyle w:val="acctfourfigures"/>
              <w:tabs>
                <w:tab w:val="clear" w:pos="765"/>
                <w:tab w:val="decimal" w:pos="93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097</w:t>
            </w:r>
          </w:p>
        </w:tc>
        <w:tc>
          <w:tcPr>
            <w:tcW w:w="270" w:type="dxa"/>
          </w:tcPr>
          <w:p w14:paraId="6E331036" w14:textId="77777777" w:rsidR="00E265DC" w:rsidRPr="00352C15" w:rsidRDefault="00E265DC" w:rsidP="00E265D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01CEA5" w14:textId="7DE8DC6E" w:rsidR="00E265DC" w:rsidRPr="00352C15" w:rsidRDefault="00E265DC" w:rsidP="00E265DC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3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764</w:t>
            </w:r>
          </w:p>
        </w:tc>
        <w:tc>
          <w:tcPr>
            <w:tcW w:w="280" w:type="dxa"/>
          </w:tcPr>
          <w:p w14:paraId="3861607D" w14:textId="77777777" w:rsidR="00E265DC" w:rsidRPr="00352C15" w:rsidRDefault="00E265DC" w:rsidP="00E265D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0ABF7F5E" w14:textId="6213E3A0" w:rsidR="00E265DC" w:rsidRPr="001F0A63" w:rsidRDefault="00E265DC" w:rsidP="00E265D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659</w:t>
            </w:r>
          </w:p>
        </w:tc>
      </w:tr>
    </w:tbl>
    <w:p w14:paraId="7BF34615" w14:textId="44A9FC24" w:rsidR="00DE3C6C" w:rsidRPr="003806C6" w:rsidRDefault="00DE3C6C">
      <w:pPr>
        <w:rPr>
          <w:sz w:val="20"/>
          <w:szCs w:val="20"/>
          <w:cs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07"/>
        <w:gridCol w:w="1080"/>
        <w:gridCol w:w="270"/>
        <w:gridCol w:w="1080"/>
        <w:gridCol w:w="270"/>
        <w:gridCol w:w="990"/>
        <w:gridCol w:w="270"/>
        <w:gridCol w:w="1083"/>
      </w:tblGrid>
      <w:tr w:rsidR="00FD4274" w:rsidRPr="00F95131" w14:paraId="7C7B02F2" w14:textId="77777777" w:rsidTr="00DB42B3">
        <w:trPr>
          <w:trHeight w:hRule="exact" w:val="389"/>
        </w:trPr>
        <w:tc>
          <w:tcPr>
            <w:tcW w:w="4407" w:type="dxa"/>
          </w:tcPr>
          <w:p w14:paraId="072A1E7E" w14:textId="2A4F278C" w:rsidR="00FD4274" w:rsidRPr="003F5CB4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CF2C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75E07ADF" w14:textId="77777777" w:rsidR="00FD4274" w:rsidRPr="000D56C8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6B892" w14:textId="77777777" w:rsidR="00FD4274" w:rsidRPr="000D56C8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7380BF" w14:textId="77777777" w:rsidR="00FD4274" w:rsidRPr="000D56C8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EF2B6" w14:textId="77777777" w:rsidR="00FD4274" w:rsidRPr="000D56C8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351E2FF" w14:textId="77777777" w:rsidR="00FD4274" w:rsidRPr="000D56C8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7E10EC" w14:textId="77777777" w:rsidR="00FD4274" w:rsidRPr="000D56C8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A5C2818" w14:textId="77777777" w:rsidR="00FD4274" w:rsidRPr="000D56C8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5DC" w:rsidRPr="00F95131" w14:paraId="1DA3363A" w14:textId="77777777" w:rsidTr="00DB42B3">
        <w:trPr>
          <w:trHeight w:hRule="exact" w:val="389"/>
        </w:trPr>
        <w:tc>
          <w:tcPr>
            <w:tcW w:w="4407" w:type="dxa"/>
          </w:tcPr>
          <w:p w14:paraId="002E78E6" w14:textId="49577B64" w:rsidR="00E265DC" w:rsidRDefault="00E265DC" w:rsidP="00E26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1E0C342" w14:textId="0B5A06DA" w:rsidR="00E265DC" w:rsidRPr="000D56C8" w:rsidRDefault="00E265DC" w:rsidP="00E265DC">
            <w:pPr>
              <w:pStyle w:val="acctfourfigures"/>
              <w:tabs>
                <w:tab w:val="clear" w:pos="765"/>
              </w:tabs>
              <w:spacing w:line="400" w:lineRule="exact"/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AF7B30" w14:textId="77777777" w:rsidR="00E265DC" w:rsidRPr="000D56C8" w:rsidRDefault="00E265DC" w:rsidP="00E26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15E232" w14:textId="2E11777A" w:rsidR="00E265DC" w:rsidRPr="000D56C8" w:rsidRDefault="00E265DC" w:rsidP="00E265DC">
            <w:pPr>
              <w:pStyle w:val="acctfourfigures"/>
              <w:tabs>
                <w:tab w:val="clear" w:pos="765"/>
              </w:tabs>
              <w:spacing w:line="400" w:lineRule="exact"/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936AA8" w14:textId="77777777" w:rsidR="00E265DC" w:rsidRPr="000D56C8" w:rsidRDefault="00E265DC" w:rsidP="00E26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96FAEB5" w14:textId="48E0D81B" w:rsidR="00E265DC" w:rsidRPr="000D56C8" w:rsidRDefault="00E265DC" w:rsidP="00E26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4339">
              <w:rPr>
                <w:rFonts w:ascii="Angsana New" w:hAnsi="Angsana New"/>
                <w:sz w:val="30"/>
                <w:szCs w:val="30"/>
              </w:rPr>
              <w:t>1,164</w:t>
            </w:r>
          </w:p>
        </w:tc>
        <w:tc>
          <w:tcPr>
            <w:tcW w:w="270" w:type="dxa"/>
          </w:tcPr>
          <w:p w14:paraId="4C8E4360" w14:textId="77777777" w:rsidR="00E265DC" w:rsidRPr="000D56C8" w:rsidRDefault="00E265DC" w:rsidP="00E26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8BB89D4" w14:textId="419C84DC" w:rsidR="00E265DC" w:rsidRPr="000D56C8" w:rsidRDefault="00E265DC" w:rsidP="00E265DC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</w:tr>
      <w:tr w:rsidR="00E265DC" w:rsidRPr="00F95131" w14:paraId="4385A2D1" w14:textId="77777777" w:rsidTr="00DB42B3">
        <w:trPr>
          <w:trHeight w:hRule="exact" w:val="389"/>
        </w:trPr>
        <w:tc>
          <w:tcPr>
            <w:tcW w:w="4407" w:type="dxa"/>
          </w:tcPr>
          <w:p w14:paraId="162D0324" w14:textId="77777777" w:rsidR="00E265DC" w:rsidRDefault="00E265DC" w:rsidP="00E26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57DE2E0E" w14:textId="17C57ED0" w:rsidR="00E265DC" w:rsidRPr="00893EEB" w:rsidRDefault="00E265DC" w:rsidP="00E265D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70" w:type="dxa"/>
          </w:tcPr>
          <w:p w14:paraId="0199AED9" w14:textId="77777777" w:rsidR="00E265DC" w:rsidRPr="00893EEB" w:rsidRDefault="00E265DC" w:rsidP="00E265D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D5738D" w14:textId="383862D3" w:rsidR="00E265DC" w:rsidRPr="00893EEB" w:rsidRDefault="00E265DC" w:rsidP="00E265DC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270" w:type="dxa"/>
          </w:tcPr>
          <w:p w14:paraId="3ABED552" w14:textId="77777777" w:rsidR="00E265DC" w:rsidRPr="00893EEB" w:rsidRDefault="00E265DC" w:rsidP="00E265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0A7BC9" w14:textId="74CF68BC" w:rsidR="00E265DC" w:rsidRPr="00893EEB" w:rsidRDefault="00E265DC" w:rsidP="00E265D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3BB56C" w14:textId="77777777" w:rsidR="00E265DC" w:rsidRPr="00893EEB" w:rsidRDefault="00E265DC" w:rsidP="00E265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CABBD2F" w14:textId="1E83ACF2" w:rsidR="00E265DC" w:rsidRPr="00893EEB" w:rsidRDefault="00E265DC" w:rsidP="00E265DC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265DC" w:rsidRPr="00F95131" w14:paraId="5BDCAD23" w14:textId="77777777" w:rsidTr="00DB42B3">
        <w:trPr>
          <w:trHeight w:hRule="exact" w:val="389"/>
        </w:trPr>
        <w:tc>
          <w:tcPr>
            <w:tcW w:w="4407" w:type="dxa"/>
          </w:tcPr>
          <w:p w14:paraId="16059E88" w14:textId="77777777" w:rsidR="00E265DC" w:rsidRPr="003F5CB4" w:rsidRDefault="00E265DC" w:rsidP="00E26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9F73B0" w14:textId="0E9EAC16" w:rsidR="00E265DC" w:rsidRPr="00F95131" w:rsidRDefault="00E265DC" w:rsidP="00E265D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270" w:type="dxa"/>
          </w:tcPr>
          <w:p w14:paraId="30260E31" w14:textId="77777777" w:rsidR="00E265DC" w:rsidRPr="00F95131" w:rsidRDefault="00E265DC" w:rsidP="00E265D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FB2CF7" w14:textId="762963C7" w:rsidR="00E265DC" w:rsidRPr="00F95131" w:rsidRDefault="00E265DC" w:rsidP="00E265DC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270" w:type="dxa"/>
          </w:tcPr>
          <w:p w14:paraId="44F8DE4A" w14:textId="77777777" w:rsidR="00E265DC" w:rsidRPr="00F95131" w:rsidRDefault="00E265DC" w:rsidP="00E265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749F91" w14:textId="53F1E7D6" w:rsidR="00E265DC" w:rsidRPr="00F95131" w:rsidRDefault="00E265DC" w:rsidP="00E265DC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3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1,164</w:t>
            </w:r>
          </w:p>
        </w:tc>
        <w:tc>
          <w:tcPr>
            <w:tcW w:w="270" w:type="dxa"/>
          </w:tcPr>
          <w:p w14:paraId="071A399F" w14:textId="77777777" w:rsidR="00E265DC" w:rsidRPr="00F95131" w:rsidRDefault="00E265DC" w:rsidP="00E265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421483B" w14:textId="1B34864B" w:rsidR="00E265DC" w:rsidRPr="00F95131" w:rsidRDefault="00E265DC" w:rsidP="00E265DC">
            <w:pPr>
              <w:pStyle w:val="acctfourfigures"/>
              <w:tabs>
                <w:tab w:val="clear" w:pos="765"/>
                <w:tab w:val="decimal" w:pos="94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</w:t>
            </w:r>
          </w:p>
        </w:tc>
      </w:tr>
      <w:tr w:rsidR="00703D8D" w:rsidRPr="00F95131" w14:paraId="73910A5B" w14:textId="77777777" w:rsidTr="003806C6">
        <w:trPr>
          <w:trHeight w:hRule="exact" w:val="401"/>
        </w:trPr>
        <w:tc>
          <w:tcPr>
            <w:tcW w:w="4407" w:type="dxa"/>
          </w:tcPr>
          <w:p w14:paraId="3BEB1046" w14:textId="77777777" w:rsidR="00703D8D" w:rsidRPr="003F5CB4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3DC313C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59A289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6BD5683" w14:textId="77777777" w:rsidR="00703D8D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AC9310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F92C4DA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69260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077A22AD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D0174" w:rsidRPr="000D56C8" w14:paraId="6A99B405" w14:textId="77777777" w:rsidTr="00DB42B3">
        <w:trPr>
          <w:trHeight w:hRule="exact" w:val="389"/>
        </w:trPr>
        <w:tc>
          <w:tcPr>
            <w:tcW w:w="4407" w:type="dxa"/>
          </w:tcPr>
          <w:p w14:paraId="6EBD6260" w14:textId="752EE56A" w:rsidR="006D0174" w:rsidRPr="006D0174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01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043" w:type="dxa"/>
            <w:gridSpan w:val="7"/>
          </w:tcPr>
          <w:p w14:paraId="0AD3636B" w14:textId="54AE42EB" w:rsidR="006D0174" w:rsidRPr="006D0174" w:rsidRDefault="006D0174" w:rsidP="006D0174">
            <w:pPr>
              <w:pStyle w:val="acctfourfigures"/>
              <w:tabs>
                <w:tab w:val="decimal" w:pos="958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D0174" w:rsidRPr="000D56C8" w14:paraId="6A7C85D3" w14:textId="77777777" w:rsidTr="00DB42B3">
        <w:trPr>
          <w:trHeight w:hRule="exact" w:val="389"/>
        </w:trPr>
        <w:tc>
          <w:tcPr>
            <w:tcW w:w="4407" w:type="dxa"/>
          </w:tcPr>
          <w:p w14:paraId="0FCAF280" w14:textId="77777777" w:rsidR="006D0174" w:rsidRPr="006D0174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017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C5CEAC" w14:textId="209CEE50" w:rsidR="006D0174" w:rsidRPr="006D0174" w:rsidRDefault="005F24C4" w:rsidP="006D0174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9682D5" w14:textId="77777777" w:rsidR="006D0174" w:rsidRPr="006D0174" w:rsidRDefault="006D0174" w:rsidP="006D0174">
            <w:pPr>
              <w:pStyle w:val="acctfourfigures"/>
              <w:tabs>
                <w:tab w:val="decimal" w:pos="882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262A60" w14:textId="0C7E8830" w:rsidR="006D0174" w:rsidRPr="006D0174" w:rsidRDefault="006D0174" w:rsidP="006D0174">
            <w:pPr>
              <w:pStyle w:val="acctfourfigures"/>
              <w:tabs>
                <w:tab w:val="clear" w:pos="765"/>
                <w:tab w:val="decimal" w:pos="252"/>
                <w:tab w:val="decimal" w:pos="714"/>
              </w:tabs>
              <w:spacing w:line="400" w:lineRule="exact"/>
              <w:ind w:right="-2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348E9A" w14:textId="77777777" w:rsidR="006D0174" w:rsidRPr="006D0174" w:rsidRDefault="006D0174" w:rsidP="006D0174">
            <w:pPr>
              <w:pStyle w:val="acctfourfigures"/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4F68D0" w14:textId="1E22EADD" w:rsidR="006D0174" w:rsidRPr="006D0174" w:rsidRDefault="005F24C4" w:rsidP="006D0174">
            <w:pPr>
              <w:pStyle w:val="acctfourfigures"/>
              <w:tabs>
                <w:tab w:val="decimal" w:pos="900"/>
              </w:tabs>
              <w:spacing w:line="400" w:lineRule="exact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6,885</w:t>
            </w:r>
          </w:p>
        </w:tc>
        <w:tc>
          <w:tcPr>
            <w:tcW w:w="270" w:type="dxa"/>
          </w:tcPr>
          <w:p w14:paraId="4274B640" w14:textId="77777777" w:rsidR="006D0174" w:rsidRPr="006D0174" w:rsidRDefault="006D0174" w:rsidP="006D0174">
            <w:pPr>
              <w:pStyle w:val="acctfourfigures"/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280990F" w14:textId="7BE4F9BA" w:rsidR="006D0174" w:rsidRPr="006D0174" w:rsidRDefault="00CD1FC8" w:rsidP="00F37DF9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F37D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290</w:t>
            </w:r>
          </w:p>
        </w:tc>
      </w:tr>
      <w:tr w:rsidR="006D0174" w:rsidRPr="00F95131" w14:paraId="1DD50C49" w14:textId="77777777" w:rsidTr="00DB42B3">
        <w:trPr>
          <w:trHeight w:hRule="exact" w:val="389"/>
        </w:trPr>
        <w:tc>
          <w:tcPr>
            <w:tcW w:w="4407" w:type="dxa"/>
          </w:tcPr>
          <w:p w14:paraId="3BCA2A98" w14:textId="77777777" w:rsidR="006D0174" w:rsidRPr="003F5CB4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D0DC17" w14:textId="3F6F3DC4" w:rsidR="006D0174" w:rsidRPr="005F24C4" w:rsidRDefault="005F24C4" w:rsidP="005F24C4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F24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984B27" w14:textId="77777777" w:rsidR="006D0174" w:rsidRPr="006D017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87E71F" w14:textId="6D3B43C5" w:rsidR="006D0174" w:rsidRPr="006D0174" w:rsidRDefault="006D0174" w:rsidP="006D0174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BA3C79" w14:textId="77777777" w:rsidR="006D0174" w:rsidRPr="006D017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AEA7E1" w14:textId="27AC85FC" w:rsidR="006D0174" w:rsidRPr="006D0174" w:rsidRDefault="005F24C4" w:rsidP="006D0174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6,885</w:t>
            </w:r>
          </w:p>
        </w:tc>
        <w:tc>
          <w:tcPr>
            <w:tcW w:w="270" w:type="dxa"/>
          </w:tcPr>
          <w:p w14:paraId="7F6B25DF" w14:textId="77777777" w:rsidR="006D0174" w:rsidRPr="006D017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C98D29F" w14:textId="234706DA" w:rsidR="006D0174" w:rsidRPr="006D0174" w:rsidRDefault="00CD1FC8" w:rsidP="00F37DF9">
            <w:pPr>
              <w:pStyle w:val="acctfourfigures"/>
              <w:tabs>
                <w:tab w:val="clear" w:pos="765"/>
                <w:tab w:val="decimal" w:pos="94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F37DF9" w:rsidRPr="00F37D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290</w:t>
            </w:r>
          </w:p>
        </w:tc>
      </w:tr>
    </w:tbl>
    <w:p w14:paraId="3CC71E08" w14:textId="77777777" w:rsidR="00166B65" w:rsidRPr="003806C6" w:rsidRDefault="00166B65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cs/>
          <w:lang w:val="en-US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1080"/>
        <w:gridCol w:w="285"/>
        <w:gridCol w:w="975"/>
        <w:gridCol w:w="270"/>
        <w:gridCol w:w="1080"/>
      </w:tblGrid>
      <w:tr w:rsidR="006D0174" w:rsidRPr="00F95131" w14:paraId="3A81DF6D" w14:textId="77777777" w:rsidTr="00DE3C6C">
        <w:trPr>
          <w:trHeight w:val="98"/>
        </w:trPr>
        <w:tc>
          <w:tcPr>
            <w:tcW w:w="4410" w:type="dxa"/>
          </w:tcPr>
          <w:p w14:paraId="74AB6F1C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6FD26D65" w14:textId="463F2E59" w:rsidR="006D0174" w:rsidRPr="00F95131" w:rsidRDefault="006D0174" w:rsidP="006D017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14:paraId="76BBAF01" w14:textId="77777777" w:rsidR="006D0174" w:rsidRPr="00F95131" w:rsidRDefault="006D0174" w:rsidP="006D01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3"/>
          </w:tcPr>
          <w:p w14:paraId="1935A82F" w14:textId="0916AEDE" w:rsidR="006D0174" w:rsidRPr="00F95131" w:rsidRDefault="006D0174" w:rsidP="006D017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D0174" w:rsidRPr="00006339" w14:paraId="48DA8DD0" w14:textId="77777777" w:rsidTr="00DE3C6C">
        <w:trPr>
          <w:trHeight w:val="98"/>
        </w:trPr>
        <w:tc>
          <w:tcPr>
            <w:tcW w:w="4410" w:type="dxa"/>
          </w:tcPr>
          <w:p w14:paraId="6BF9393A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080" w:type="dxa"/>
          </w:tcPr>
          <w:p w14:paraId="53154AFF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EB0C40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E41D781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7EF54B33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5" w:type="dxa"/>
          </w:tcPr>
          <w:p w14:paraId="2352CD7A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A1952A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3E44FE9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D0174" w:rsidRPr="00006339" w14:paraId="10F211A4" w14:textId="77777777" w:rsidTr="00DE3C6C">
        <w:trPr>
          <w:trHeight w:val="98"/>
        </w:trPr>
        <w:tc>
          <w:tcPr>
            <w:tcW w:w="4410" w:type="dxa"/>
          </w:tcPr>
          <w:p w14:paraId="037F3B2F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AB191A">
              <w:rPr>
                <w:rFonts w:asciiTheme="majorBidi" w:hAnsi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0E2CA7" w14:textId="0CDE3DFF" w:rsidR="006D0174" w:rsidRPr="00F02A5C" w:rsidRDefault="00866237" w:rsidP="006D0174">
            <w:pPr>
              <w:pStyle w:val="acctfourfigures"/>
              <w:tabs>
                <w:tab w:val="clear" w:pos="765"/>
              </w:tabs>
              <w:spacing w:line="400" w:lineRule="exact"/>
              <w:ind w:right="-28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2A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D3CD73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7D72E6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63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5" w:type="dxa"/>
          </w:tcPr>
          <w:p w14:paraId="38AD84EC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5" w:type="dxa"/>
            <w:tcBorders>
              <w:bottom w:val="double" w:sz="4" w:space="0" w:color="auto"/>
            </w:tcBorders>
          </w:tcPr>
          <w:p w14:paraId="73D12161" w14:textId="7D930971" w:rsidR="006D0174" w:rsidRPr="00006339" w:rsidRDefault="00866237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4,860</w:t>
            </w:r>
          </w:p>
        </w:tc>
        <w:tc>
          <w:tcPr>
            <w:tcW w:w="270" w:type="dxa"/>
          </w:tcPr>
          <w:p w14:paraId="38FA89AA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80094F" w14:textId="3BD99B76" w:rsidR="006D0174" w:rsidRPr="00006339" w:rsidRDefault="00CD1FC8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A6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</w:p>
        </w:tc>
      </w:tr>
    </w:tbl>
    <w:p w14:paraId="28F8CD71" w14:textId="05C81FC6" w:rsidR="00776452" w:rsidRPr="001E1967" w:rsidRDefault="00776452" w:rsidP="00AF1A21">
      <w:pPr>
        <w:pStyle w:val="a0"/>
        <w:tabs>
          <w:tab w:val="clear" w:pos="1080"/>
          <w:tab w:val="left" w:pos="810"/>
        </w:tabs>
        <w:spacing w:line="240" w:lineRule="atLeast"/>
        <w:ind w:left="45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1E1967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สัญญาสำคัญที่ทำกับกิจการที่เกี่ยวข้องกัน</w:t>
      </w:r>
    </w:p>
    <w:p w14:paraId="6BEE2BEF" w14:textId="77777777" w:rsidR="002A5345" w:rsidRPr="001E1967" w:rsidRDefault="002A5345" w:rsidP="00AF1A21">
      <w:pPr>
        <w:pStyle w:val="a0"/>
        <w:tabs>
          <w:tab w:val="clear" w:pos="1080"/>
          <w:tab w:val="left" w:pos="540"/>
        </w:tabs>
        <w:spacing w:line="240" w:lineRule="atLeast"/>
        <w:ind w:left="45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2B185F65" w14:textId="6F809746" w:rsidR="00535F76" w:rsidRDefault="00535F76" w:rsidP="00AF1A21">
      <w:pPr>
        <w:tabs>
          <w:tab w:val="left" w:pos="540"/>
        </w:tabs>
        <w:ind w:left="45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AB165D">
        <w:rPr>
          <w:rFonts w:asciiTheme="majorBidi" w:hAnsiTheme="majorBidi" w:cstheme="majorBidi" w:hint="cs"/>
          <w:sz w:val="30"/>
          <w:szCs w:val="30"/>
          <w:cs/>
        </w:rPr>
        <w:t>บริษัทมีสัญญาให้บริการบริหารจัดการกับบริษัทที่เกี่ยวข้องกันหลายแห่ง</w:t>
      </w:r>
      <w:r w:rsidRPr="00AB16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z w:val="30"/>
          <w:szCs w:val="30"/>
          <w:cs/>
        </w:rPr>
        <w:t>สัญญานี้มี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ระยะเวลา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และสามารถต่ออายุได้อีกคราวละ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โดยอัตโนมัติ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เว้นแต่ฝ่ายหนึ่งฝ่ายใดจะบอกเลิกสัญญาเป็นลายลักษณ์อักษรล่วงหน้าไม่น้อยกว่า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 w:cstheme="majorBidi"/>
          <w:spacing w:val="4"/>
          <w:sz w:val="30"/>
          <w:szCs w:val="30"/>
        </w:rPr>
        <w:t>3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เดือน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ก่อนวันสิ้นสุดสัญญา</w:t>
      </w:r>
    </w:p>
    <w:p w14:paraId="33384899" w14:textId="77777777" w:rsidR="00AA09FB" w:rsidRDefault="00AA09FB" w:rsidP="00AF1A21">
      <w:pPr>
        <w:tabs>
          <w:tab w:val="left" w:pos="540"/>
        </w:tabs>
        <w:ind w:left="45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4DE5B983" w14:textId="48353C25" w:rsidR="00535F76" w:rsidRDefault="00535F76" w:rsidP="00AF1A21">
      <w:pPr>
        <w:tabs>
          <w:tab w:val="left" w:pos="540"/>
        </w:tabs>
        <w:ind w:left="45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C6853">
        <w:rPr>
          <w:rFonts w:asciiTheme="majorBidi" w:hAnsiTheme="majorBidi" w:cstheme="majorBidi" w:hint="cs"/>
          <w:sz w:val="30"/>
          <w:szCs w:val="30"/>
          <w:cs/>
        </w:rPr>
        <w:t>บริษัทมีสัญญา</w:t>
      </w:r>
      <w:r w:rsidRPr="00266F3C">
        <w:rPr>
          <w:rFonts w:asciiTheme="majorBidi" w:hAnsiTheme="majorBidi" w:cstheme="majorBidi" w:hint="cs"/>
          <w:sz w:val="30"/>
          <w:szCs w:val="30"/>
          <w:cs/>
        </w:rPr>
        <w:t>ให้เช่า</w:t>
      </w:r>
      <w:r>
        <w:rPr>
          <w:rFonts w:asciiTheme="majorBidi" w:hAnsiTheme="majorBidi" w:cstheme="majorBidi" w:hint="cs"/>
          <w:sz w:val="30"/>
          <w:szCs w:val="30"/>
          <w:cs/>
        </w:rPr>
        <w:t>ที่ดินกับบริษัทที่เกี่ยวข้องกันแห่งหนึ่ง</w:t>
      </w:r>
      <w:r w:rsidRPr="000C68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z w:val="30"/>
          <w:szCs w:val="30"/>
          <w:cs/>
        </w:rPr>
        <w:t>สัญญานี้มี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ระยะเวลา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 w:cstheme="majorBidi"/>
          <w:spacing w:val="4"/>
          <w:sz w:val="30"/>
          <w:szCs w:val="30"/>
        </w:rPr>
        <w:t>3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เริ่มตั้งแต่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สิงหาคม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 w:cstheme="majorBidi"/>
          <w:spacing w:val="4"/>
          <w:sz w:val="30"/>
          <w:szCs w:val="30"/>
        </w:rPr>
        <w:t>2562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ไปจนถึง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กรกฎาคม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CD1FC8" w:rsidRPr="00CD1FC8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</w:p>
    <w:p w14:paraId="001B897B" w14:textId="0330463C" w:rsidR="00942706" w:rsidRPr="003806C6" w:rsidRDefault="00942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148C21B4" w14:textId="0AC34430" w:rsidR="004824A2" w:rsidRPr="007930C0" w:rsidRDefault="001E1967" w:rsidP="004A670F">
      <w:pPr>
        <w:pStyle w:val="a0"/>
        <w:tabs>
          <w:tab w:val="clear" w:pos="1080"/>
          <w:tab w:val="left" w:pos="810"/>
        </w:tabs>
        <w:spacing w:line="240" w:lineRule="atLeast"/>
        <w:ind w:left="45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7930C0">
        <w:rPr>
          <w:rFonts w:ascii="Angsana New" w:hAnsi="Angsana New" w:cs="Angsana New"/>
          <w:b/>
          <w:bCs/>
          <w:i/>
          <w:iCs/>
          <w:cs/>
          <w:lang w:val="en-US"/>
        </w:rPr>
        <w:t>ภาระผูกพันอื่น</w:t>
      </w:r>
      <w:r w:rsidR="00E77B74" w:rsidRPr="007930C0">
        <w:rPr>
          <w:rFonts w:ascii="Angsana New" w:hAnsi="Angsana New" w:cs="Angsana New" w:hint="cs"/>
          <w:b/>
          <w:bCs/>
          <w:i/>
          <w:iCs/>
          <w:cs/>
          <w:lang w:val="en-US"/>
        </w:rPr>
        <w:t xml:space="preserve"> </w:t>
      </w:r>
      <w:r w:rsidRPr="007930C0">
        <w:rPr>
          <w:rFonts w:ascii="Angsana New" w:hAnsi="Angsana New" w:cs="Angsana New"/>
          <w:b/>
          <w:bCs/>
          <w:i/>
          <w:iCs/>
          <w:cs/>
          <w:lang w:val="en-US"/>
        </w:rPr>
        <w:t xml:space="preserve">ๆ </w:t>
      </w:r>
    </w:p>
    <w:p w14:paraId="3904561B" w14:textId="77777777" w:rsidR="004A670F" w:rsidRPr="001E1967" w:rsidRDefault="004A670F" w:rsidP="004A670F">
      <w:pPr>
        <w:pStyle w:val="a0"/>
        <w:tabs>
          <w:tab w:val="clear" w:pos="1080"/>
          <w:tab w:val="left" w:pos="540"/>
        </w:tabs>
        <w:spacing w:line="240" w:lineRule="atLeast"/>
        <w:ind w:left="45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1046550D" w14:textId="60F97F32" w:rsidR="001E1967" w:rsidRDefault="004824A2" w:rsidP="004A670F">
      <w:pPr>
        <w:tabs>
          <w:tab w:val="clear" w:pos="454"/>
          <w:tab w:val="left" w:pos="630"/>
        </w:tabs>
        <w:ind w:left="450"/>
        <w:jc w:val="thaiDistribute"/>
        <w:rPr>
          <w:rFonts w:asciiTheme="majorBidi" w:hAnsiTheme="majorBidi"/>
          <w:sz w:val="30"/>
          <w:szCs w:val="30"/>
        </w:rPr>
      </w:pPr>
      <w:r w:rsidRPr="004A670F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A67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670F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4A67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D3E6F" w:rsidRPr="004A670F">
        <w:rPr>
          <w:rFonts w:asciiTheme="majorBidi" w:hAnsiTheme="majorBidi" w:cstheme="majorBidi"/>
          <w:sz w:val="30"/>
          <w:szCs w:val="30"/>
        </w:rPr>
        <w:t xml:space="preserve">30 </w:t>
      </w:r>
      <w:r w:rsidR="004D3E6F" w:rsidRPr="004A670F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4A67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D1FC8" w:rsidRPr="004A670F">
        <w:rPr>
          <w:rFonts w:asciiTheme="majorBidi" w:hAnsiTheme="majorBidi" w:cstheme="majorBidi"/>
          <w:sz w:val="30"/>
          <w:szCs w:val="30"/>
        </w:rPr>
        <w:t>2564</w:t>
      </w:r>
      <w:r w:rsidRPr="004A67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326B" w:rsidRPr="004A670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CD1FC8" w:rsidRPr="004A670F">
        <w:rPr>
          <w:rFonts w:asciiTheme="majorBidi" w:hAnsiTheme="majorBidi" w:cstheme="majorBidi"/>
          <w:sz w:val="30"/>
          <w:szCs w:val="30"/>
        </w:rPr>
        <w:t>31</w:t>
      </w:r>
      <w:r w:rsidR="00CC326B" w:rsidRPr="004A670F">
        <w:rPr>
          <w:rFonts w:asciiTheme="majorBidi" w:hAnsiTheme="majorBidi" w:cstheme="majorBidi"/>
          <w:sz w:val="30"/>
          <w:szCs w:val="30"/>
        </w:rPr>
        <w:t xml:space="preserve"> </w:t>
      </w:r>
      <w:r w:rsidR="00CC326B" w:rsidRPr="004A670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CD1FC8" w:rsidRPr="004A670F">
        <w:rPr>
          <w:rFonts w:asciiTheme="majorBidi" w:hAnsiTheme="majorBidi" w:cstheme="majorBidi"/>
          <w:sz w:val="30"/>
          <w:szCs w:val="30"/>
        </w:rPr>
        <w:t>2563</w:t>
      </w:r>
      <w:r w:rsidR="00CC326B" w:rsidRPr="004A670F">
        <w:rPr>
          <w:rFonts w:asciiTheme="majorBidi" w:hAnsiTheme="majorBidi" w:cstheme="majorBidi"/>
          <w:sz w:val="30"/>
          <w:szCs w:val="30"/>
        </w:rPr>
        <w:t xml:space="preserve"> </w:t>
      </w:r>
      <w:r w:rsidRPr="004A670F">
        <w:rPr>
          <w:rFonts w:asciiTheme="majorBidi" w:hAnsiTheme="majorBidi" w:cstheme="majorBidi" w:hint="cs"/>
          <w:sz w:val="30"/>
          <w:szCs w:val="30"/>
          <w:cs/>
        </w:rPr>
        <w:t>บริษัทได้นำที่ดินและสิ่งปลูกสร้างของบริษัทและบริษัทย่อยไป</w:t>
      </w:r>
      <w:r w:rsidRPr="004824A2">
        <w:rPr>
          <w:rFonts w:asciiTheme="majorBidi" w:hAnsiTheme="majorBidi" w:hint="cs"/>
          <w:sz w:val="30"/>
          <w:szCs w:val="30"/>
          <w:cs/>
        </w:rPr>
        <w:t>เป็น</w:t>
      </w:r>
      <w:r w:rsidRPr="00CC326B">
        <w:rPr>
          <w:rFonts w:asciiTheme="majorBidi" w:hAnsiTheme="majorBidi" w:hint="cs"/>
          <w:spacing w:val="4"/>
          <w:sz w:val="30"/>
          <w:szCs w:val="30"/>
          <w:cs/>
        </w:rPr>
        <w:t>หลักทรัพย์ค้ำประกันเงินกู้ยืมระยะสั้นและเงินกู้ยืมระยะยาวจากสถาบันการเงิน</w:t>
      </w:r>
      <w:r w:rsidRPr="00CC326B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C326B">
        <w:rPr>
          <w:rFonts w:asciiTheme="majorBidi" w:hAnsiTheme="majorBidi" w:hint="cs"/>
          <w:spacing w:val="4"/>
          <w:sz w:val="30"/>
          <w:szCs w:val="30"/>
          <w:cs/>
        </w:rPr>
        <w:t>ทั้งนี้</w:t>
      </w:r>
      <w:r w:rsidRPr="00CC326B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C326B">
        <w:rPr>
          <w:rFonts w:asciiTheme="majorBidi" w:hAnsiTheme="majorBidi" w:hint="cs"/>
          <w:spacing w:val="4"/>
          <w:sz w:val="30"/>
          <w:szCs w:val="30"/>
          <w:cs/>
        </w:rPr>
        <w:t>บริษัทและบริษัทย่อยให้</w:t>
      </w:r>
      <w:r w:rsidRPr="004824A2">
        <w:rPr>
          <w:rFonts w:asciiTheme="majorBidi" w:hAnsiTheme="majorBidi" w:hint="cs"/>
          <w:sz w:val="30"/>
          <w:szCs w:val="30"/>
          <w:cs/>
        </w:rPr>
        <w:t>การค้ำประกันวงเงินสินเชื่อระหว่างกันโดยไม่คิดค่าธรรมเนียมการค้ำประกัน</w:t>
      </w:r>
    </w:p>
    <w:p w14:paraId="1E24169B" w14:textId="7F25CE7C" w:rsidR="00166B65" w:rsidRPr="003806C6" w:rsidRDefault="00166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en-GB"/>
        </w:rPr>
      </w:pPr>
    </w:p>
    <w:p w14:paraId="12331E42" w14:textId="3DD7E2C9" w:rsidR="00D84460" w:rsidRDefault="00D84460" w:rsidP="00D84460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D84460">
        <w:rPr>
          <w:rFonts w:ascii="Angsana New" w:hAnsi="Angsana New" w:hint="cs"/>
          <w:b/>
          <w:bCs/>
          <w:sz w:val="30"/>
          <w:szCs w:val="30"/>
          <w:cs/>
          <w:lang w:bidi="th-TH"/>
        </w:rPr>
        <w:t>ลูกหนี้การค้า</w:t>
      </w:r>
    </w:p>
    <w:p w14:paraId="236915AD" w14:textId="7A58D2BA" w:rsidR="00D84460" w:rsidRPr="003806C6" w:rsidRDefault="00D84460" w:rsidP="00D84460">
      <w:pPr>
        <w:ind w:left="547"/>
        <w:jc w:val="thaiDistribute"/>
        <w:rPr>
          <w:rFonts w:asciiTheme="majorBidi" w:hAnsiTheme="majorBidi"/>
          <w:sz w:val="24"/>
          <w:szCs w:val="24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80"/>
        <w:gridCol w:w="1170"/>
        <w:gridCol w:w="178"/>
        <w:gridCol w:w="1172"/>
        <w:gridCol w:w="180"/>
        <w:gridCol w:w="1170"/>
      </w:tblGrid>
      <w:tr w:rsidR="00D84460" w:rsidRPr="00D84460" w14:paraId="6FE86CA7" w14:textId="77777777" w:rsidTr="00BD3B22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974733B" w14:textId="1FAD1664" w:rsidR="00D84460" w:rsidRPr="00D84460" w:rsidRDefault="00D84460" w:rsidP="000F06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3757533" w14:textId="5B2C1FBE" w:rsidR="00D84460" w:rsidRPr="00D84460" w:rsidRDefault="00D84460" w:rsidP="000F0613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8446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C1E0C68" w14:textId="77777777" w:rsidR="00D84460" w:rsidRPr="00D84460" w:rsidRDefault="00D84460" w:rsidP="000F061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17CEB452" w14:textId="54226EFB" w:rsidR="00D84460" w:rsidRPr="00D84460" w:rsidRDefault="00D84460" w:rsidP="000F061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4460" w:rsidRPr="00D84460" w14:paraId="75556D48" w14:textId="77777777" w:rsidTr="00BD3B22">
        <w:trPr>
          <w:cantSplit/>
          <w:tblHeader/>
        </w:trPr>
        <w:tc>
          <w:tcPr>
            <w:tcW w:w="3780" w:type="dxa"/>
            <w:vAlign w:val="bottom"/>
          </w:tcPr>
          <w:p w14:paraId="429D2BB8" w14:textId="4E40AF9A" w:rsidR="00D84460" w:rsidRPr="00D84460" w:rsidRDefault="00D84460" w:rsidP="000F06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A2FECC" w14:textId="3B86F466" w:rsidR="00D84460" w:rsidRPr="00D84460" w:rsidRDefault="004D3E6F" w:rsidP="000F061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="00D84460" w:rsidRPr="00D84460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CD1FC8" w:rsidRPr="00CD1FC8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215A07D" w14:textId="77777777" w:rsidR="00D84460" w:rsidRPr="00D84460" w:rsidRDefault="00D84460" w:rsidP="000F0613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BAC714" w14:textId="1FC6D47E" w:rsidR="00D84460" w:rsidRPr="00D84460" w:rsidRDefault="00CD1FC8" w:rsidP="000F061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CD1FC8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31</w:t>
            </w:r>
            <w:r w:rsidR="00D84460" w:rsidRPr="00D84460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="00D84460" w:rsidRPr="00D84460">
              <w:rPr>
                <w:rFonts w:ascii="Angsana New" w:hAnsi="Angsana New"/>
                <w:b w:val="0"/>
                <w:sz w:val="30"/>
                <w:szCs w:val="30"/>
                <w:cs/>
              </w:rPr>
              <w:t>ธันวาคม</w:t>
            </w:r>
            <w:r w:rsidR="00D84460" w:rsidRPr="00D84460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Pr="00CD1FC8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02744B25" w14:textId="77777777" w:rsidR="00D84460" w:rsidRPr="00D84460" w:rsidRDefault="00D84460" w:rsidP="000F061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2738E1A" w14:textId="0E789AC0" w:rsidR="00D84460" w:rsidRPr="00D84460" w:rsidRDefault="004D3E6F" w:rsidP="000F0613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D84460" w:rsidRPr="00D844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661F561C" w14:textId="77777777" w:rsidR="00D84460" w:rsidRPr="00D84460" w:rsidRDefault="00D84460" w:rsidP="000F0613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3758C5" w14:textId="618A6745" w:rsidR="00D84460" w:rsidRPr="00D84460" w:rsidRDefault="00CD1FC8" w:rsidP="000F0613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CD1FC8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31</w:t>
            </w:r>
            <w:r w:rsidR="00D84460" w:rsidRPr="00D84460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="00D84460" w:rsidRPr="00D84460">
              <w:rPr>
                <w:rFonts w:ascii="Angsana New" w:hAnsi="Angsana New"/>
                <w:b w:val="0"/>
                <w:sz w:val="30"/>
                <w:szCs w:val="30"/>
                <w:cs/>
              </w:rPr>
              <w:t>ธันวาคม</w:t>
            </w:r>
            <w:r w:rsidR="00D84460" w:rsidRPr="00D84460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Pr="00CD1FC8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D84460" w:rsidRPr="00D84460" w14:paraId="7AEA6B94" w14:textId="77777777" w:rsidTr="00AA09FB">
        <w:trPr>
          <w:cantSplit/>
          <w:tblHeader/>
        </w:trPr>
        <w:tc>
          <w:tcPr>
            <w:tcW w:w="3780" w:type="dxa"/>
            <w:vAlign w:val="bottom"/>
            <w:hideMark/>
          </w:tcPr>
          <w:p w14:paraId="694E5CB0" w14:textId="77777777" w:rsidR="00D84460" w:rsidRPr="00D84460" w:rsidRDefault="00D84460" w:rsidP="000F06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E46BDC0" w14:textId="345ACC1A" w:rsidR="00D84460" w:rsidRPr="00D84460" w:rsidRDefault="00D84460" w:rsidP="000F061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844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E2D36" w:rsidRPr="00D84460" w14:paraId="6219E8F1" w14:textId="77777777" w:rsidTr="00AA09FB">
        <w:trPr>
          <w:cantSplit/>
        </w:trPr>
        <w:tc>
          <w:tcPr>
            <w:tcW w:w="3780" w:type="dxa"/>
            <w:hideMark/>
          </w:tcPr>
          <w:p w14:paraId="0E2DFE49" w14:textId="173CD3D4" w:rsidR="001E2D36" w:rsidRPr="00D84460" w:rsidRDefault="001E2D36" w:rsidP="001E2D3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0720F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1580F131" w14:textId="17245A2F" w:rsidR="001E2D36" w:rsidRPr="00C8119A" w:rsidRDefault="00D45682" w:rsidP="001E2D3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21,424</w:t>
            </w:r>
          </w:p>
        </w:tc>
        <w:tc>
          <w:tcPr>
            <w:tcW w:w="180" w:type="dxa"/>
          </w:tcPr>
          <w:p w14:paraId="0EB1A0E6" w14:textId="77777777" w:rsidR="001E2D36" w:rsidRPr="00C8119A" w:rsidRDefault="001E2D36" w:rsidP="001E2D3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F763E97" w14:textId="0D6C94A9" w:rsidR="001E2D36" w:rsidRPr="00C8119A" w:rsidRDefault="001E2D36" w:rsidP="001E2D36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1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64C190D" w14:textId="77777777" w:rsidR="001E2D36" w:rsidRPr="00C8119A" w:rsidRDefault="001E2D36" w:rsidP="001E2D3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069B44E" w14:textId="68A47F3C" w:rsidR="001E2D36" w:rsidRPr="00C8119A" w:rsidRDefault="00D45682" w:rsidP="001E2D36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36F118" w14:textId="77777777" w:rsidR="001E2D36" w:rsidRPr="00C8119A" w:rsidRDefault="001E2D36" w:rsidP="001E2D3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0CC20F9" w14:textId="589C86F4" w:rsidR="001E2D36" w:rsidRPr="00C8119A" w:rsidRDefault="001E2D36" w:rsidP="001E2D36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1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E2D36" w:rsidRPr="00D84460" w14:paraId="78373F63" w14:textId="77777777" w:rsidTr="00AA09FB">
        <w:trPr>
          <w:cantSplit/>
        </w:trPr>
        <w:tc>
          <w:tcPr>
            <w:tcW w:w="3780" w:type="dxa"/>
            <w:hideMark/>
          </w:tcPr>
          <w:p w14:paraId="02CE9278" w14:textId="77777777" w:rsidR="001E2D36" w:rsidRPr="00D84460" w:rsidRDefault="001E2D36" w:rsidP="00DB3A2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49D5BCBE" w14:textId="02548EB6" w:rsidR="001E2D36" w:rsidRPr="00D84460" w:rsidRDefault="00D45682" w:rsidP="00D456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260,298</w:t>
            </w:r>
          </w:p>
        </w:tc>
        <w:tc>
          <w:tcPr>
            <w:tcW w:w="180" w:type="dxa"/>
          </w:tcPr>
          <w:p w14:paraId="27B692E1" w14:textId="77777777" w:rsidR="001E2D36" w:rsidRPr="00D84460" w:rsidRDefault="001E2D36" w:rsidP="00DB3A2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222D81A7" w14:textId="1C721B4B" w:rsidR="001E2D36" w:rsidRPr="00D84460" w:rsidRDefault="00CD1FC8" w:rsidP="00DB3A2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</w:t>
            </w:r>
            <w:r w:rsidR="001E2D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491</w:t>
            </w:r>
          </w:p>
        </w:tc>
        <w:tc>
          <w:tcPr>
            <w:tcW w:w="178" w:type="dxa"/>
          </w:tcPr>
          <w:p w14:paraId="46D3BB2F" w14:textId="77777777" w:rsidR="001E2D36" w:rsidRPr="00D84460" w:rsidRDefault="001E2D36" w:rsidP="00DB3A2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3C0D9E8" w14:textId="03098C47" w:rsidR="001E2D36" w:rsidRPr="00D84460" w:rsidRDefault="00D45682" w:rsidP="00DB3A2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23,797</w:t>
            </w:r>
          </w:p>
        </w:tc>
        <w:tc>
          <w:tcPr>
            <w:tcW w:w="180" w:type="dxa"/>
          </w:tcPr>
          <w:p w14:paraId="58747F55" w14:textId="77777777" w:rsidR="001E2D36" w:rsidRPr="00D84460" w:rsidRDefault="001E2D36" w:rsidP="00DB3A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845C8DB" w14:textId="57B7CA5E" w:rsidR="001E2D36" w:rsidRPr="00D84460" w:rsidRDefault="00CD1FC8" w:rsidP="00DB3A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1E2D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</w:tr>
      <w:tr w:rsidR="00F63996" w:rsidRPr="00D84460" w14:paraId="544AE460" w14:textId="77777777" w:rsidTr="00BD3B22">
        <w:trPr>
          <w:cantSplit/>
        </w:trPr>
        <w:tc>
          <w:tcPr>
            <w:tcW w:w="3780" w:type="dxa"/>
            <w:hideMark/>
          </w:tcPr>
          <w:p w14:paraId="170A4264" w14:textId="77777777" w:rsidR="00F63996" w:rsidRPr="00D84460" w:rsidRDefault="00F63996" w:rsidP="00F6399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7FA1ABD3" w14:textId="77777777" w:rsidR="00F63996" w:rsidRPr="00D84460" w:rsidRDefault="00F63996" w:rsidP="00F639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49B203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F20BD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6D7D20C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0A1D299" w14:textId="77777777" w:rsidR="00F63996" w:rsidRPr="00D84460" w:rsidRDefault="00F63996" w:rsidP="00F639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193949" w14:textId="77777777" w:rsidR="00F63996" w:rsidRPr="00D84460" w:rsidRDefault="00F63996" w:rsidP="00F6399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B7692E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996" w:rsidRPr="00D84460" w14:paraId="2E0BF1E7" w14:textId="77777777" w:rsidTr="00BD3B22">
        <w:trPr>
          <w:cantSplit/>
        </w:trPr>
        <w:tc>
          <w:tcPr>
            <w:tcW w:w="3780" w:type="dxa"/>
            <w:hideMark/>
          </w:tcPr>
          <w:p w14:paraId="58280879" w14:textId="3A97350E" w:rsidR="00F63996" w:rsidRPr="00D84460" w:rsidRDefault="00F63996" w:rsidP="00F63996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1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30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2D9DC62" w14:textId="07F1C358" w:rsidR="00F63996" w:rsidRPr="00D84460" w:rsidRDefault="00D45682" w:rsidP="00F639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55,787</w:t>
            </w:r>
          </w:p>
        </w:tc>
        <w:tc>
          <w:tcPr>
            <w:tcW w:w="180" w:type="dxa"/>
          </w:tcPr>
          <w:p w14:paraId="4AE84796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C0F10DF" w14:textId="779F6353" w:rsidR="00F63996" w:rsidRPr="00D84460" w:rsidRDefault="00CD1FC8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="00F63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</w:p>
        </w:tc>
        <w:tc>
          <w:tcPr>
            <w:tcW w:w="178" w:type="dxa"/>
          </w:tcPr>
          <w:p w14:paraId="79070A82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E2B12B7" w14:textId="68495BB3" w:rsidR="00F63996" w:rsidRPr="00D84460" w:rsidRDefault="00D45682" w:rsidP="00F639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2,572</w:t>
            </w:r>
          </w:p>
        </w:tc>
        <w:tc>
          <w:tcPr>
            <w:tcW w:w="180" w:type="dxa"/>
          </w:tcPr>
          <w:p w14:paraId="7579C920" w14:textId="77777777" w:rsidR="00F63996" w:rsidRPr="00D84460" w:rsidRDefault="00F63996" w:rsidP="00F6399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C25B7E0" w14:textId="05CB064C" w:rsidR="00F63996" w:rsidRPr="00D84460" w:rsidRDefault="00CD1FC8" w:rsidP="00F6399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63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</w:t>
            </w:r>
          </w:p>
        </w:tc>
      </w:tr>
      <w:tr w:rsidR="00F63996" w:rsidRPr="00D84460" w14:paraId="612BFFC5" w14:textId="77777777" w:rsidTr="00BD3B22">
        <w:trPr>
          <w:cantSplit/>
        </w:trPr>
        <w:tc>
          <w:tcPr>
            <w:tcW w:w="3780" w:type="dxa"/>
            <w:hideMark/>
          </w:tcPr>
          <w:p w14:paraId="1B4C097B" w14:textId="5338CE6E" w:rsidR="00F63996" w:rsidRPr="00D84460" w:rsidRDefault="00F63996" w:rsidP="00F63996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31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60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4F147000" w14:textId="0D89EC93" w:rsidR="00F63996" w:rsidRPr="00D84460" w:rsidRDefault="00D45682" w:rsidP="00F639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45,491</w:t>
            </w:r>
          </w:p>
        </w:tc>
        <w:tc>
          <w:tcPr>
            <w:tcW w:w="180" w:type="dxa"/>
          </w:tcPr>
          <w:p w14:paraId="5E19924E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60EA02B" w14:textId="76304963" w:rsidR="00F63996" w:rsidRPr="00D84460" w:rsidRDefault="00CD1FC8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F63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</w:p>
        </w:tc>
        <w:tc>
          <w:tcPr>
            <w:tcW w:w="178" w:type="dxa"/>
          </w:tcPr>
          <w:p w14:paraId="4A233F54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5414BB6" w14:textId="4A313E42" w:rsidR="00F63996" w:rsidRPr="00D84460" w:rsidRDefault="00D45682" w:rsidP="00F639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1,058</w:t>
            </w:r>
          </w:p>
        </w:tc>
        <w:tc>
          <w:tcPr>
            <w:tcW w:w="180" w:type="dxa"/>
          </w:tcPr>
          <w:p w14:paraId="750268EB" w14:textId="77777777" w:rsidR="00F63996" w:rsidRPr="00D84460" w:rsidRDefault="00F63996" w:rsidP="00F6399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87FFD79" w14:textId="447B2CBD" w:rsidR="00F63996" w:rsidRPr="00D84460" w:rsidRDefault="00CD1FC8" w:rsidP="00F6399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F63996">
              <w:rPr>
                <w:rFonts w:asciiTheme="majorBidi" w:hAnsi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/>
                <w:sz w:val="30"/>
                <w:szCs w:val="30"/>
                <w:lang w:val="en-US"/>
              </w:rPr>
              <w:t>262</w:t>
            </w:r>
          </w:p>
        </w:tc>
      </w:tr>
      <w:tr w:rsidR="00F63996" w:rsidRPr="00D84460" w14:paraId="05C81D8B" w14:textId="77777777" w:rsidTr="00BD3B22">
        <w:trPr>
          <w:cantSplit/>
        </w:trPr>
        <w:tc>
          <w:tcPr>
            <w:tcW w:w="3780" w:type="dxa"/>
            <w:hideMark/>
          </w:tcPr>
          <w:p w14:paraId="7000094C" w14:textId="30507314" w:rsidR="00F63996" w:rsidRPr="00D84460" w:rsidRDefault="00F63996" w:rsidP="00F63996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61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90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4C71958E" w14:textId="2662925C" w:rsidR="00F63996" w:rsidRPr="00D84460" w:rsidRDefault="00D45682" w:rsidP="00F639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32,240</w:t>
            </w:r>
          </w:p>
        </w:tc>
        <w:tc>
          <w:tcPr>
            <w:tcW w:w="180" w:type="dxa"/>
          </w:tcPr>
          <w:p w14:paraId="3C83469F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3391A08" w14:textId="2D4E91C0" w:rsidR="00F63996" w:rsidRPr="00D84460" w:rsidRDefault="00CD1FC8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63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742</w:t>
            </w:r>
          </w:p>
        </w:tc>
        <w:tc>
          <w:tcPr>
            <w:tcW w:w="178" w:type="dxa"/>
          </w:tcPr>
          <w:p w14:paraId="10A85756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52B3B16" w14:textId="3225EA77" w:rsidR="00F63996" w:rsidRPr="00D84460" w:rsidRDefault="00D45682" w:rsidP="00F639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180" w:type="dxa"/>
          </w:tcPr>
          <w:p w14:paraId="0686815B" w14:textId="77777777" w:rsidR="00F63996" w:rsidRPr="00D84460" w:rsidRDefault="00F63996" w:rsidP="00F6399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11D22AC" w14:textId="37802D85" w:rsidR="00F63996" w:rsidRPr="00D84460" w:rsidRDefault="00CD1FC8" w:rsidP="00F6399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Theme="majorBidi" w:hAnsiTheme="majorBidi"/>
                <w:sz w:val="30"/>
                <w:szCs w:val="30"/>
                <w:lang w:val="en-US"/>
              </w:rPr>
              <w:t>651</w:t>
            </w:r>
          </w:p>
        </w:tc>
      </w:tr>
      <w:tr w:rsidR="00F63996" w:rsidRPr="00D84460" w14:paraId="261C2472" w14:textId="77777777" w:rsidTr="00BD3B22">
        <w:trPr>
          <w:cantSplit/>
        </w:trPr>
        <w:tc>
          <w:tcPr>
            <w:tcW w:w="3780" w:type="dxa"/>
            <w:hideMark/>
          </w:tcPr>
          <w:p w14:paraId="6922171D" w14:textId="6979303B" w:rsidR="00F63996" w:rsidRPr="00D84460" w:rsidRDefault="00F63996" w:rsidP="00F63996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="00CD1FC8" w:rsidRPr="00CD1FC8">
              <w:rPr>
                <w:rFonts w:ascii="Angsana New" w:hAnsi="Angsana New"/>
                <w:sz w:val="30"/>
                <w:szCs w:val="30"/>
              </w:rPr>
              <w:t>90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DA786" w14:textId="7F1F7FB7" w:rsidR="00F63996" w:rsidRPr="00D84460" w:rsidRDefault="00D45682" w:rsidP="00F639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25,390</w:t>
            </w:r>
          </w:p>
        </w:tc>
        <w:tc>
          <w:tcPr>
            <w:tcW w:w="180" w:type="dxa"/>
          </w:tcPr>
          <w:p w14:paraId="6170A069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C6C917" w14:textId="4C311C91" w:rsidR="00F63996" w:rsidRPr="00D84460" w:rsidRDefault="00CD1FC8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F63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</w:t>
            </w:r>
          </w:p>
        </w:tc>
        <w:tc>
          <w:tcPr>
            <w:tcW w:w="178" w:type="dxa"/>
          </w:tcPr>
          <w:p w14:paraId="3D1D553E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5BF5DB" w14:textId="71226889" w:rsidR="00F63996" w:rsidRPr="00D84460" w:rsidRDefault="00D45682" w:rsidP="00F639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180" w:type="dxa"/>
          </w:tcPr>
          <w:p w14:paraId="47F38D3A" w14:textId="77777777" w:rsidR="00F63996" w:rsidRPr="00D84460" w:rsidRDefault="00F63996" w:rsidP="00F6399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7DCC86" w14:textId="1032CD5C" w:rsidR="00F63996" w:rsidRPr="00D84460" w:rsidRDefault="00CD1FC8" w:rsidP="00F6399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Theme="majorBidi" w:hAnsiTheme="majorBidi"/>
                <w:sz w:val="30"/>
                <w:szCs w:val="30"/>
                <w:lang w:val="en-US"/>
              </w:rPr>
              <w:t>481</w:t>
            </w:r>
          </w:p>
        </w:tc>
      </w:tr>
      <w:tr w:rsidR="00F63996" w:rsidRPr="00D84460" w14:paraId="6FD6CA37" w14:textId="77777777" w:rsidTr="00BD3B22">
        <w:trPr>
          <w:cantSplit/>
        </w:trPr>
        <w:tc>
          <w:tcPr>
            <w:tcW w:w="3780" w:type="dxa"/>
            <w:hideMark/>
          </w:tcPr>
          <w:p w14:paraId="20AEF53E" w14:textId="77777777" w:rsidR="00F63996" w:rsidRPr="00D84460" w:rsidRDefault="00F63996" w:rsidP="00F6399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44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31E77" w14:textId="5A74C2DA" w:rsidR="00F63996" w:rsidRPr="001E2D36" w:rsidRDefault="00D45682" w:rsidP="00F639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440,630</w:t>
            </w:r>
          </w:p>
        </w:tc>
        <w:tc>
          <w:tcPr>
            <w:tcW w:w="180" w:type="dxa"/>
          </w:tcPr>
          <w:p w14:paraId="59B4BE5B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F77E1B" w14:textId="1FD5B8ED" w:rsidR="00F63996" w:rsidRPr="00D84460" w:rsidRDefault="00CD1FC8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328</w:t>
            </w:r>
            <w:r w:rsidR="00F63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459</w:t>
            </w:r>
          </w:p>
        </w:tc>
        <w:tc>
          <w:tcPr>
            <w:tcW w:w="178" w:type="dxa"/>
          </w:tcPr>
          <w:p w14:paraId="02AD8B82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DA875" w14:textId="53E91B3A" w:rsidR="00F63996" w:rsidRPr="00D84460" w:rsidRDefault="00D45682" w:rsidP="00F639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28,796</w:t>
            </w:r>
          </w:p>
        </w:tc>
        <w:tc>
          <w:tcPr>
            <w:tcW w:w="180" w:type="dxa"/>
          </w:tcPr>
          <w:p w14:paraId="2AC46D1F" w14:textId="77777777" w:rsidR="00F63996" w:rsidRPr="00D84460" w:rsidRDefault="00F63996" w:rsidP="00F6399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C9AF5DC" w14:textId="465C8129" w:rsidR="00F63996" w:rsidRPr="00D84460" w:rsidRDefault="00CD1FC8" w:rsidP="00F639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F63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983</w:t>
            </w:r>
          </w:p>
        </w:tc>
      </w:tr>
      <w:tr w:rsidR="00F63996" w:rsidRPr="00D84460" w14:paraId="6AE6F7B1" w14:textId="77777777" w:rsidTr="00BD3B22">
        <w:trPr>
          <w:cantSplit/>
          <w:trHeight w:val="71"/>
        </w:trPr>
        <w:tc>
          <w:tcPr>
            <w:tcW w:w="3780" w:type="dxa"/>
            <w:vAlign w:val="bottom"/>
            <w:hideMark/>
          </w:tcPr>
          <w:p w14:paraId="1E18A342" w14:textId="3C273896" w:rsidR="00F63996" w:rsidRPr="00D84460" w:rsidRDefault="00F63996" w:rsidP="00BD3B22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="00BD3B22">
              <w:rPr>
                <w:rFonts w:ascii="Angsana New" w:hAnsi="Angsana New"/>
                <w:sz w:val="30"/>
                <w:szCs w:val="30"/>
              </w:rPr>
              <w:br/>
            </w:r>
            <w:r w:rsidRPr="00F81655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BD772" w14:textId="27AEE098" w:rsidR="00F63996" w:rsidRPr="00D45682" w:rsidRDefault="00D45682" w:rsidP="00F639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682">
              <w:rPr>
                <w:rFonts w:ascii="Angsana New" w:hAnsi="Angsana New"/>
                <w:sz w:val="30"/>
                <w:szCs w:val="30"/>
              </w:rPr>
              <w:t>(8,130)</w:t>
            </w:r>
          </w:p>
        </w:tc>
        <w:tc>
          <w:tcPr>
            <w:tcW w:w="180" w:type="dxa"/>
            <w:vAlign w:val="bottom"/>
          </w:tcPr>
          <w:p w14:paraId="3CC4FA4B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5A3E23" w14:textId="77777777" w:rsidR="00F63996" w:rsidRPr="00D84460" w:rsidRDefault="00F63996" w:rsidP="00F63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BC2ECD4" w14:textId="34293C92" w:rsidR="00F63996" w:rsidRPr="00D84460" w:rsidRDefault="00F63996" w:rsidP="00D45682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1FC8"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1FC8"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30047C33" w14:textId="77777777" w:rsidR="00F63996" w:rsidRPr="00D84460" w:rsidRDefault="00F63996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1D7BAE" w14:textId="4DBFB17F" w:rsidR="00F63996" w:rsidRPr="00D84460" w:rsidRDefault="00D45682" w:rsidP="00D45682">
            <w:pPr>
              <w:pStyle w:val="acctfourfigures"/>
              <w:tabs>
                <w:tab w:val="clear" w:pos="765"/>
              </w:tabs>
              <w:spacing w:line="240" w:lineRule="auto"/>
              <w:ind w:left="-79" w:right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(173)</w:t>
            </w:r>
          </w:p>
        </w:tc>
        <w:tc>
          <w:tcPr>
            <w:tcW w:w="180" w:type="dxa"/>
            <w:vAlign w:val="bottom"/>
          </w:tcPr>
          <w:p w14:paraId="011EA32C" w14:textId="77777777" w:rsidR="00F63996" w:rsidRPr="00D84460" w:rsidRDefault="00F63996" w:rsidP="00F63996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</w:tcPr>
          <w:p w14:paraId="38CF158B" w14:textId="77777777" w:rsidR="00F63996" w:rsidRDefault="00F63996" w:rsidP="00F63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66841D" w14:textId="65B3A233" w:rsidR="00F63996" w:rsidRPr="00D84460" w:rsidRDefault="00F63996" w:rsidP="00D45682">
            <w:pPr>
              <w:pStyle w:val="acctfourfigures"/>
              <w:tabs>
                <w:tab w:val="decimal" w:pos="701"/>
              </w:tabs>
              <w:spacing w:line="240" w:lineRule="auto"/>
              <w:ind w:left="-79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1FC8"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0720F" w:rsidRPr="00D84460" w14:paraId="7235EAA1" w14:textId="77777777" w:rsidTr="0020720F">
        <w:trPr>
          <w:cantSplit/>
        </w:trPr>
        <w:tc>
          <w:tcPr>
            <w:tcW w:w="3780" w:type="dxa"/>
          </w:tcPr>
          <w:p w14:paraId="210A7D9E" w14:textId="2CA9B827" w:rsidR="0020720F" w:rsidRDefault="001E2D36" w:rsidP="00F6399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81D7BD" w14:textId="6FA26E93" w:rsidR="0020720F" w:rsidRDefault="00D45682" w:rsidP="00F639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432,500</w:t>
            </w:r>
          </w:p>
        </w:tc>
        <w:tc>
          <w:tcPr>
            <w:tcW w:w="180" w:type="dxa"/>
          </w:tcPr>
          <w:p w14:paraId="523E301F" w14:textId="77777777" w:rsidR="0020720F" w:rsidRPr="00D84460" w:rsidRDefault="0020720F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C8F386" w14:textId="09150A54" w:rsidR="0020720F" w:rsidRPr="00013FFD" w:rsidRDefault="00CD1FC8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320</w:t>
            </w:r>
            <w:r w:rsidR="002072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291</w:t>
            </w:r>
          </w:p>
        </w:tc>
        <w:tc>
          <w:tcPr>
            <w:tcW w:w="178" w:type="dxa"/>
          </w:tcPr>
          <w:p w14:paraId="5633227C" w14:textId="77777777" w:rsidR="0020720F" w:rsidRPr="00D84460" w:rsidRDefault="0020720F" w:rsidP="00F639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EE1D7" w14:textId="0A9B877B" w:rsidR="0020720F" w:rsidRDefault="00D45682" w:rsidP="00F639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28,623</w:t>
            </w:r>
          </w:p>
        </w:tc>
        <w:tc>
          <w:tcPr>
            <w:tcW w:w="180" w:type="dxa"/>
          </w:tcPr>
          <w:p w14:paraId="6FEAB312" w14:textId="77777777" w:rsidR="0020720F" w:rsidRPr="00D84460" w:rsidRDefault="0020720F" w:rsidP="00F6399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E49BB3" w14:textId="235014AB" w:rsidR="0020720F" w:rsidRPr="00013FFD" w:rsidRDefault="00CD1FC8" w:rsidP="00F6399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D1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86B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9,781</w:t>
            </w:r>
          </w:p>
        </w:tc>
      </w:tr>
    </w:tbl>
    <w:p w14:paraId="3C99202F" w14:textId="77777777" w:rsidR="00D84460" w:rsidRPr="00D84460" w:rsidRDefault="00D84460" w:rsidP="00D84460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80"/>
        <w:gridCol w:w="1170"/>
        <w:gridCol w:w="178"/>
        <w:gridCol w:w="1172"/>
        <w:gridCol w:w="180"/>
        <w:gridCol w:w="1170"/>
      </w:tblGrid>
      <w:tr w:rsidR="00D84460" w:rsidRPr="00D84460" w14:paraId="55304169" w14:textId="77777777" w:rsidTr="00BD3B22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9A613A1" w14:textId="2E64197D" w:rsidR="00D84460" w:rsidRPr="00D84460" w:rsidRDefault="00D84460" w:rsidP="000F0613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844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</w:t>
            </w:r>
            <w:r w:rsidRPr="00D844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D844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3"/>
            <w:vAlign w:val="bottom"/>
          </w:tcPr>
          <w:p w14:paraId="534BDB1B" w14:textId="045AF816" w:rsidR="00D84460" w:rsidRPr="00D84460" w:rsidRDefault="00D84460" w:rsidP="000F06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8446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0218FEC" w14:textId="77777777" w:rsidR="00D84460" w:rsidRPr="00D84460" w:rsidRDefault="00D84460" w:rsidP="000F06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429B26E7" w14:textId="190F3072" w:rsidR="00D84460" w:rsidRPr="00D84460" w:rsidRDefault="00D84460" w:rsidP="000F06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372" w:rsidRPr="00D84460" w14:paraId="416BAAB8" w14:textId="77777777" w:rsidTr="00BD3B22">
        <w:trPr>
          <w:cantSplit/>
          <w:tblHeader/>
        </w:trPr>
        <w:tc>
          <w:tcPr>
            <w:tcW w:w="3780" w:type="dxa"/>
            <w:vAlign w:val="bottom"/>
          </w:tcPr>
          <w:p w14:paraId="374A3CA6" w14:textId="3D037CC6" w:rsidR="00E43372" w:rsidRPr="00D84460" w:rsidRDefault="00E43372" w:rsidP="00E4337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D844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D844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36058E89" w14:textId="5CB1F17D" w:rsidR="00E43372" w:rsidRPr="00E43372" w:rsidRDefault="00E43372" w:rsidP="00E433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D1FC8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E39FCA2" w14:textId="77777777" w:rsidR="00E43372" w:rsidRPr="00E43372" w:rsidRDefault="00E43372" w:rsidP="00E4337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9D84AD" w14:textId="3E57EC85" w:rsidR="00E43372" w:rsidRPr="00E43372" w:rsidRDefault="00E43372" w:rsidP="00E4337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D1FC8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72F7D908" w14:textId="77777777" w:rsidR="00E43372" w:rsidRPr="00E43372" w:rsidRDefault="00E43372" w:rsidP="00E433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94DEF3C" w14:textId="4E198760" w:rsidR="00E43372" w:rsidRPr="00E43372" w:rsidRDefault="00E43372" w:rsidP="00E4337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D1F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2DDF96DB" w14:textId="77777777" w:rsidR="00E43372" w:rsidRPr="00E43372" w:rsidRDefault="00E43372" w:rsidP="00E4337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AB2307" w14:textId="446B5EA4" w:rsidR="00E43372" w:rsidRPr="00E43372" w:rsidRDefault="00E43372" w:rsidP="00E4337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D1FC8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D84460" w:rsidRPr="00D84460" w14:paraId="39580C7F" w14:textId="77777777" w:rsidTr="00BD3B22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A813354" w14:textId="505A4D00" w:rsidR="00D84460" w:rsidRPr="00D84460" w:rsidRDefault="00D84460" w:rsidP="000F06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99AF93B" w14:textId="14829053" w:rsidR="00D84460" w:rsidRPr="00D84460" w:rsidRDefault="00D84460" w:rsidP="000F06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844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84460" w:rsidRPr="00D84460" w14:paraId="1AF85DCC" w14:textId="77777777" w:rsidTr="00E43372">
        <w:trPr>
          <w:cantSplit/>
        </w:trPr>
        <w:tc>
          <w:tcPr>
            <w:tcW w:w="3780" w:type="dxa"/>
          </w:tcPr>
          <w:p w14:paraId="01E44998" w14:textId="361210C1" w:rsidR="00D84460" w:rsidRPr="00BD3B22" w:rsidRDefault="00D84460" w:rsidP="00BD3B22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B2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="00D45682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D4568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E7FD73" w14:textId="2E526B44" w:rsidR="00D84460" w:rsidRPr="00A65FAE" w:rsidRDefault="00A65FAE" w:rsidP="000F06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(38)</w:t>
            </w:r>
          </w:p>
        </w:tc>
        <w:tc>
          <w:tcPr>
            <w:tcW w:w="180" w:type="dxa"/>
          </w:tcPr>
          <w:p w14:paraId="37F2E538" w14:textId="77777777" w:rsidR="00D84460" w:rsidRPr="00D84460" w:rsidRDefault="00D84460" w:rsidP="000F06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5067E9" w14:textId="56803316" w:rsidR="00D84460" w:rsidRPr="00D84460" w:rsidRDefault="00CD1FC8" w:rsidP="000F06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63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A6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</w:p>
        </w:tc>
        <w:tc>
          <w:tcPr>
            <w:tcW w:w="178" w:type="dxa"/>
          </w:tcPr>
          <w:p w14:paraId="33AF5C4B" w14:textId="77777777" w:rsidR="00D84460" w:rsidRPr="00D84460" w:rsidRDefault="00D84460" w:rsidP="000F06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69746C74" w14:textId="3A7D9B13" w:rsidR="00D84460" w:rsidRPr="00F63996" w:rsidRDefault="00D45682" w:rsidP="00A65FAE">
            <w:pPr>
              <w:pStyle w:val="acctfourfigures"/>
              <w:tabs>
                <w:tab w:val="clear" w:pos="765"/>
              </w:tabs>
              <w:spacing w:line="240" w:lineRule="auto"/>
              <w:ind w:left="-79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(29)</w:t>
            </w:r>
          </w:p>
        </w:tc>
        <w:tc>
          <w:tcPr>
            <w:tcW w:w="180" w:type="dxa"/>
          </w:tcPr>
          <w:p w14:paraId="32719BB9" w14:textId="77777777" w:rsidR="00D84460" w:rsidRPr="00D84460" w:rsidRDefault="00D84460" w:rsidP="000F06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6FCC2B" w14:textId="2BC3C937" w:rsidR="00D84460" w:rsidRPr="00D84460" w:rsidRDefault="00CD1FC8" w:rsidP="000F06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1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A67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</w:tr>
    </w:tbl>
    <w:p w14:paraId="6494DA72" w14:textId="4C43A20F" w:rsidR="0020720F" w:rsidRPr="0020720F" w:rsidRDefault="0020720F" w:rsidP="00B2460C">
      <w:pPr>
        <w:pStyle w:val="block"/>
        <w:spacing w:after="0" w:line="240" w:lineRule="atLeast"/>
        <w:ind w:left="562"/>
        <w:jc w:val="thaiDistribute"/>
        <w:rPr>
          <w:rFonts w:ascii="Angsana New" w:hAnsi="Angsana New"/>
          <w:b/>
          <w:sz w:val="30"/>
          <w:szCs w:val="30"/>
          <w:lang w:val="en-US" w:bidi="th-TH"/>
        </w:rPr>
        <w:sectPr w:rsidR="0020720F" w:rsidRPr="0020720F" w:rsidSect="00263E05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630" w:gutter="0"/>
          <w:pgNumType w:start="17"/>
          <w:cols w:space="708"/>
          <w:docGrid w:linePitch="360"/>
        </w:sectPr>
      </w:pPr>
    </w:p>
    <w:p w14:paraId="5723F88E" w14:textId="2647A030" w:rsidR="00166B65" w:rsidRPr="004B13DF" w:rsidRDefault="00166B65" w:rsidP="00166B65">
      <w:pPr>
        <w:pStyle w:val="index"/>
        <w:numPr>
          <w:ilvl w:val="0"/>
          <w:numId w:val="19"/>
        </w:numPr>
        <w:spacing w:after="0" w:line="240" w:lineRule="atLeast"/>
        <w:outlineLvl w:val="0"/>
        <w:rPr>
          <w:rFonts w:ascii="Angsana New" w:hAnsi="Angsana New"/>
          <w:b/>
          <w:bCs/>
          <w:sz w:val="30"/>
          <w:szCs w:val="30"/>
          <w:rtl/>
          <w:cs/>
          <w:lang w:val="en-US"/>
        </w:rPr>
      </w:pPr>
      <w:r w:rsidRPr="004B13DF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เงินลงทุน</w:t>
      </w:r>
      <w:r w:rsidRPr="004B13DF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ในบริษัทร่วม</w:t>
      </w: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และการร่วมค้า</w:t>
      </w:r>
    </w:p>
    <w:p w14:paraId="1A034424" w14:textId="77777777" w:rsidR="00166B65" w:rsidRDefault="00166B65" w:rsidP="00166B65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14673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087"/>
        <w:gridCol w:w="1869"/>
        <w:gridCol w:w="720"/>
        <w:gridCol w:w="630"/>
        <w:gridCol w:w="630"/>
        <w:gridCol w:w="706"/>
        <w:gridCol w:w="675"/>
        <w:gridCol w:w="385"/>
        <w:gridCol w:w="218"/>
        <w:gridCol w:w="25"/>
        <w:gridCol w:w="211"/>
        <w:gridCol w:w="583"/>
        <w:gridCol w:w="236"/>
        <w:gridCol w:w="691"/>
        <w:gridCol w:w="236"/>
        <w:gridCol w:w="106"/>
        <w:gridCol w:w="612"/>
        <w:gridCol w:w="236"/>
        <w:gridCol w:w="844"/>
        <w:gridCol w:w="236"/>
        <w:gridCol w:w="466"/>
        <w:gridCol w:w="408"/>
        <w:gridCol w:w="236"/>
        <w:gridCol w:w="637"/>
        <w:gridCol w:w="236"/>
        <w:gridCol w:w="754"/>
      </w:tblGrid>
      <w:tr w:rsidR="00166B65" w:rsidRPr="00E037A3" w14:paraId="139308FB" w14:textId="77777777" w:rsidTr="009F7158">
        <w:tc>
          <w:tcPr>
            <w:tcW w:w="2087" w:type="dxa"/>
          </w:tcPr>
          <w:p w14:paraId="25924FBA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79095973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6B98A88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47048A0D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1430FE4D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37" w:type="dxa"/>
            <w:gridSpan w:val="21"/>
          </w:tcPr>
          <w:p w14:paraId="369880D4" w14:textId="77777777" w:rsidR="00166B65" w:rsidRPr="00834308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/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6B65" w:rsidRPr="00E037A3" w14:paraId="65C7082C" w14:textId="77777777" w:rsidTr="009F7158">
        <w:tc>
          <w:tcPr>
            <w:tcW w:w="2087" w:type="dxa"/>
          </w:tcPr>
          <w:p w14:paraId="0ACC2EFF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5633ADC0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79D72AC" w14:textId="77777777" w:rsidR="00166B65" w:rsidRPr="00834308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0E44F4BF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1" w:type="dxa"/>
            <w:gridSpan w:val="2"/>
          </w:tcPr>
          <w:p w14:paraId="066E0913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5" w:type="dxa"/>
          </w:tcPr>
          <w:p w14:paraId="465ECE88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</w:tcPr>
          <w:p w14:paraId="3E260CD3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21" w:type="dxa"/>
            <w:gridSpan w:val="4"/>
          </w:tcPr>
          <w:p w14:paraId="54C6D730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2" w:type="dxa"/>
            <w:gridSpan w:val="2"/>
          </w:tcPr>
          <w:p w14:paraId="6B3A32CA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92" w:type="dxa"/>
            <w:gridSpan w:val="3"/>
          </w:tcPr>
          <w:p w14:paraId="32BB4DDE" w14:textId="77777777" w:rsidR="00166B65" w:rsidRPr="00834308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gridSpan w:val="2"/>
          </w:tcPr>
          <w:p w14:paraId="56A7196F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5"/>
          </w:tcPr>
          <w:p w14:paraId="6387A4B8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66B65" w:rsidRPr="00E037A3" w14:paraId="1D36BBB7" w14:textId="77777777" w:rsidTr="009F7158">
        <w:tc>
          <w:tcPr>
            <w:tcW w:w="2087" w:type="dxa"/>
          </w:tcPr>
          <w:p w14:paraId="1F917E51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2BA7A658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720" w:type="dxa"/>
          </w:tcPr>
          <w:p w14:paraId="59A54B4B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  <w:tc>
          <w:tcPr>
            <w:tcW w:w="1260" w:type="dxa"/>
            <w:gridSpan w:val="2"/>
          </w:tcPr>
          <w:p w14:paraId="35466778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381" w:type="dxa"/>
            <w:gridSpan w:val="2"/>
          </w:tcPr>
          <w:p w14:paraId="68FC3DA9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2" w:type="dxa"/>
            <w:gridSpan w:val="5"/>
          </w:tcPr>
          <w:p w14:paraId="2FD658C8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D18C912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5" w:type="dxa"/>
            <w:gridSpan w:val="4"/>
            <w:shd w:val="clear" w:color="auto" w:fill="auto"/>
          </w:tcPr>
          <w:p w14:paraId="4AE69E44" w14:textId="77777777" w:rsidR="00166B65" w:rsidRPr="002A73BC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73BC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0C5271AB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54" w:type="dxa"/>
            <w:gridSpan w:val="4"/>
          </w:tcPr>
          <w:p w14:paraId="51DF743A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มูลค่ายุติธรรมสำหรับ</w:t>
            </w:r>
          </w:p>
        </w:tc>
        <w:tc>
          <w:tcPr>
            <w:tcW w:w="236" w:type="dxa"/>
          </w:tcPr>
          <w:p w14:paraId="047ABD60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7" w:type="dxa"/>
            <w:gridSpan w:val="3"/>
          </w:tcPr>
          <w:p w14:paraId="73BFB95B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166B65" w:rsidRPr="00E037A3" w14:paraId="04DA451A" w14:textId="77777777" w:rsidTr="009F7158">
        <w:tc>
          <w:tcPr>
            <w:tcW w:w="2087" w:type="dxa"/>
          </w:tcPr>
          <w:p w14:paraId="57CC256F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4DC4F7E1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720" w:type="dxa"/>
          </w:tcPr>
          <w:p w14:paraId="18664370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260" w:type="dxa"/>
            <w:gridSpan w:val="2"/>
          </w:tcPr>
          <w:p w14:paraId="2635EB38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381" w:type="dxa"/>
            <w:gridSpan w:val="2"/>
          </w:tcPr>
          <w:p w14:paraId="7D8D7A6A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22" w:type="dxa"/>
            <w:gridSpan w:val="5"/>
          </w:tcPr>
          <w:p w14:paraId="379E21C1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</w:tcPr>
          <w:p w14:paraId="4881BCA8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5" w:type="dxa"/>
            <w:gridSpan w:val="4"/>
            <w:shd w:val="clear" w:color="auto" w:fill="auto"/>
          </w:tcPr>
          <w:p w14:paraId="342F672D" w14:textId="77777777" w:rsidR="00166B65" w:rsidRPr="002A73BC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73BC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2A73BC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36" w:type="dxa"/>
          </w:tcPr>
          <w:p w14:paraId="199603A4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54" w:type="dxa"/>
            <w:gridSpan w:val="4"/>
          </w:tcPr>
          <w:p w14:paraId="2B165956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4308">
              <w:rPr>
                <w:rFonts w:ascii="Angsana New" w:hAnsi="Angsana New"/>
                <w:sz w:val="24"/>
                <w:szCs w:val="24"/>
                <w:cs/>
              </w:rPr>
              <w:t>หลักทรัพย์จดทะเบียนฯ</w:t>
            </w:r>
          </w:p>
        </w:tc>
        <w:tc>
          <w:tcPr>
            <w:tcW w:w="236" w:type="dxa"/>
          </w:tcPr>
          <w:p w14:paraId="136DF8E9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7" w:type="dxa"/>
            <w:gridSpan w:val="3"/>
          </w:tcPr>
          <w:p w14:paraId="7CF2ACC0" w14:textId="42820DAD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="00285944"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166B65" w:rsidRPr="00E037A3" w14:paraId="32B6460C" w14:textId="77777777" w:rsidTr="009F7158">
        <w:tc>
          <w:tcPr>
            <w:tcW w:w="2087" w:type="dxa"/>
          </w:tcPr>
          <w:p w14:paraId="4499B9F5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587FB8BB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6DEB7C6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3CF89B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31A0555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630" w:type="dxa"/>
          </w:tcPr>
          <w:p w14:paraId="284B8278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06" w:type="dxa"/>
          </w:tcPr>
          <w:p w14:paraId="73D90158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675" w:type="dxa"/>
          </w:tcPr>
          <w:p w14:paraId="67157F4F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3EC1DABB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03" w:type="dxa"/>
            <w:gridSpan w:val="2"/>
          </w:tcPr>
          <w:p w14:paraId="2DF11A64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  <w:gridSpan w:val="2"/>
          </w:tcPr>
          <w:p w14:paraId="158E3BBB" w14:textId="77777777" w:rsidR="00166B65" w:rsidRPr="00E037A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dxa"/>
          </w:tcPr>
          <w:p w14:paraId="0C9640C4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7B3F4BC8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464B3AC8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</w:tcPr>
          <w:p w14:paraId="4F1ADFB3" w14:textId="77777777" w:rsidR="00166B65" w:rsidRPr="00E037A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gridSpan w:val="2"/>
          </w:tcPr>
          <w:p w14:paraId="5504B616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30CA3E96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59CFDD1A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43D632B" w14:textId="77777777" w:rsidR="009F7158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</w:p>
          <w:p w14:paraId="16621BC5" w14:textId="3CC3F290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</w:tcPr>
          <w:p w14:paraId="4CD00891" w14:textId="77777777" w:rsidR="00166B65" w:rsidRPr="00E037A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63E57EC3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763CE1BE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18AD2D3D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dxa"/>
          </w:tcPr>
          <w:p w14:paraId="46AD3056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</w:tcPr>
          <w:p w14:paraId="7D242F67" w14:textId="77777777" w:rsidR="00166B65" w:rsidRPr="00E037A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03B6C4A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166B65" w:rsidRPr="00E037A3" w14:paraId="06A693EA" w14:textId="77777777" w:rsidTr="009F7158">
        <w:tc>
          <w:tcPr>
            <w:tcW w:w="2087" w:type="dxa"/>
          </w:tcPr>
          <w:p w14:paraId="15AA1B3F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39E3EE0B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2FF1A3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255EBA8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630" w:type="dxa"/>
          </w:tcPr>
          <w:p w14:paraId="153E662C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06" w:type="dxa"/>
          </w:tcPr>
          <w:p w14:paraId="15E26D2B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675" w:type="dxa"/>
          </w:tcPr>
          <w:p w14:paraId="2A82D387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603" w:type="dxa"/>
            <w:gridSpan w:val="2"/>
          </w:tcPr>
          <w:p w14:paraId="77F9B1C3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gridSpan w:val="2"/>
          </w:tcPr>
          <w:p w14:paraId="4125903C" w14:textId="77777777" w:rsidR="00166B65" w:rsidRPr="00E037A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dxa"/>
          </w:tcPr>
          <w:p w14:paraId="591B1427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7EE10B82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1A837749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4083E524" w14:textId="77777777" w:rsidR="00166B65" w:rsidRPr="00E037A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gridSpan w:val="2"/>
          </w:tcPr>
          <w:p w14:paraId="1EFA63B5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06CFD120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D967F34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419AF224" w14:textId="77777777" w:rsidR="00166B65" w:rsidRPr="00E037A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7048197B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19066BB0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dxa"/>
          </w:tcPr>
          <w:p w14:paraId="265DF6E9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7DD6166B" w14:textId="77777777" w:rsidR="00166B65" w:rsidRPr="00E037A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926F58B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166B65" w:rsidRPr="00E037A3" w14:paraId="452022E5" w14:textId="77777777" w:rsidTr="009F7158">
        <w:trPr>
          <w:trHeight w:val="272"/>
        </w:trPr>
        <w:tc>
          <w:tcPr>
            <w:tcW w:w="2087" w:type="dxa"/>
          </w:tcPr>
          <w:p w14:paraId="3F85373F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74A55169" w14:textId="77777777" w:rsidR="00166B65" w:rsidRPr="00E037A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5312E12" w14:textId="77777777" w:rsidR="00166B65" w:rsidRPr="00A2264C" w:rsidRDefault="00166B65" w:rsidP="00930D9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AC12502" w14:textId="77777777" w:rsidR="00166B65" w:rsidRPr="00EE38EA" w:rsidRDefault="00166B65" w:rsidP="00930D9D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EE38E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ร้อยละ</w:t>
            </w: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8737" w:type="dxa"/>
            <w:gridSpan w:val="21"/>
          </w:tcPr>
          <w:p w14:paraId="6EB5879A" w14:textId="77777777" w:rsidR="00166B65" w:rsidRPr="00EE38EA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EE38E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166B65" w:rsidRPr="00E037A3" w14:paraId="77445E2A" w14:textId="77777777" w:rsidTr="009F7158">
        <w:trPr>
          <w:trHeight w:val="272"/>
        </w:trPr>
        <w:tc>
          <w:tcPr>
            <w:tcW w:w="2087" w:type="dxa"/>
          </w:tcPr>
          <w:p w14:paraId="7CE78015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037A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869" w:type="dxa"/>
          </w:tcPr>
          <w:p w14:paraId="58299E1D" w14:textId="77777777" w:rsidR="00166B65" w:rsidRPr="00E037A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FA39B5F" w14:textId="77777777" w:rsidR="00166B65" w:rsidRPr="00A2264C" w:rsidRDefault="00166B65" w:rsidP="00930D9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28C675F" w14:textId="77777777" w:rsidR="00166B65" w:rsidRPr="00C761BE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F669BDF" w14:textId="77777777" w:rsidR="00166B65" w:rsidRPr="00A2264C" w:rsidRDefault="00166B65" w:rsidP="00930D9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</w:tcPr>
          <w:p w14:paraId="4E76BD96" w14:textId="77777777" w:rsidR="00166B65" w:rsidRPr="00E037A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5" w:type="dxa"/>
          </w:tcPr>
          <w:p w14:paraId="3C53FBD5" w14:textId="77777777" w:rsidR="00166B65" w:rsidRPr="00E037A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" w:type="dxa"/>
            <w:gridSpan w:val="2"/>
          </w:tcPr>
          <w:p w14:paraId="7CF0FA22" w14:textId="77777777" w:rsidR="00166B65" w:rsidRPr="00E037A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3B8EFCD" w14:textId="77777777" w:rsidR="00166B65" w:rsidRPr="00E037A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3" w:type="dxa"/>
          </w:tcPr>
          <w:p w14:paraId="28D45248" w14:textId="77777777" w:rsidR="00166B65" w:rsidRPr="00E037A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4656095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1" w:type="dxa"/>
          </w:tcPr>
          <w:p w14:paraId="70371875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CB222BD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gridSpan w:val="2"/>
          </w:tcPr>
          <w:p w14:paraId="28EB653C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9976797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706DFFEB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6FFC212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gridSpan w:val="2"/>
          </w:tcPr>
          <w:p w14:paraId="5CC5155D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FD16F0C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</w:tcPr>
          <w:p w14:paraId="709DE62A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493CC0C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6507CCB0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66B65" w:rsidRPr="00E037A3" w14:paraId="3FC6ECC5" w14:textId="77777777" w:rsidTr="009F7158">
        <w:tc>
          <w:tcPr>
            <w:tcW w:w="2087" w:type="dxa"/>
          </w:tcPr>
          <w:p w14:paraId="14DD767C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ซินเน็ค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  <w:p w14:paraId="0F172507" w14:textId="77777777" w:rsidR="00166B65" w:rsidRPr="00C2543E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869" w:type="dxa"/>
          </w:tcPr>
          <w:p w14:paraId="05F436F1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นำเข้าและจำหน่ายอุปกรณ์</w:t>
            </w:r>
          </w:p>
          <w:p w14:paraId="04EC7447" w14:textId="77777777" w:rsidR="00166B65" w:rsidRPr="00C2543E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720" w:type="dxa"/>
          </w:tcPr>
          <w:p w14:paraId="7E356829" w14:textId="77777777" w:rsidR="00166B65" w:rsidRDefault="00166B65" w:rsidP="00930D9D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1E9D8B7" w14:textId="77777777" w:rsidR="00166B65" w:rsidRPr="00C2543E" w:rsidRDefault="00166B65" w:rsidP="00930D9D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448EF814" w14:textId="77777777" w:rsidR="005D1F54" w:rsidRPr="00C2543E" w:rsidRDefault="005D1F54" w:rsidP="005D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14:paraId="632BCD01" w14:textId="3BCFE604" w:rsidR="00166B65" w:rsidRPr="00C2543E" w:rsidRDefault="005D1F54" w:rsidP="005D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 w:hint="cs"/>
                <w:sz w:val="24"/>
                <w:szCs w:val="24"/>
              </w:rPr>
              <w:t>38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CD1FC8">
              <w:rPr>
                <w:rFonts w:ascii="Angsana New" w:hAnsi="Angsana New" w:hint="cs"/>
                <w:sz w:val="24"/>
                <w:szCs w:val="24"/>
              </w:rPr>
              <w:t>51</w:t>
            </w:r>
          </w:p>
        </w:tc>
        <w:tc>
          <w:tcPr>
            <w:tcW w:w="630" w:type="dxa"/>
          </w:tcPr>
          <w:p w14:paraId="2264881D" w14:textId="77777777" w:rsidR="00166B65" w:rsidRPr="00C2543E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14:paraId="05C697D5" w14:textId="77777777" w:rsidR="00166B65" w:rsidRPr="00C2543E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 w:hint="cs"/>
                <w:sz w:val="24"/>
                <w:szCs w:val="24"/>
              </w:rPr>
              <w:t>38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CD1FC8">
              <w:rPr>
                <w:rFonts w:ascii="Angsana New" w:hAnsi="Angsana New" w:hint="cs"/>
                <w:sz w:val="24"/>
                <w:szCs w:val="24"/>
              </w:rPr>
              <w:t>51</w:t>
            </w:r>
          </w:p>
        </w:tc>
        <w:tc>
          <w:tcPr>
            <w:tcW w:w="706" w:type="dxa"/>
            <w:shd w:val="clear" w:color="auto" w:fill="auto"/>
          </w:tcPr>
          <w:p w14:paraId="02FD8022" w14:textId="77777777" w:rsidR="005D1F54" w:rsidRPr="00C2543E" w:rsidRDefault="005D1F54" w:rsidP="005D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  <w:p w14:paraId="2EBB6AF2" w14:textId="522950D9" w:rsidR="00166B65" w:rsidRPr="00C2543E" w:rsidRDefault="005D1F54" w:rsidP="005D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847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sz w:val="24"/>
                <w:szCs w:val="24"/>
              </w:rPr>
              <w:t>361</w:t>
            </w:r>
          </w:p>
        </w:tc>
        <w:tc>
          <w:tcPr>
            <w:tcW w:w="675" w:type="dxa"/>
            <w:shd w:val="clear" w:color="auto" w:fill="auto"/>
          </w:tcPr>
          <w:p w14:paraId="670291F7" w14:textId="77777777" w:rsidR="00166B65" w:rsidRPr="00C2543E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  <w:p w14:paraId="68A69894" w14:textId="77777777" w:rsidR="00166B65" w:rsidRPr="00C2543E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847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sz w:val="24"/>
                <w:szCs w:val="24"/>
              </w:rPr>
              <w:t>361</w:t>
            </w:r>
          </w:p>
        </w:tc>
        <w:tc>
          <w:tcPr>
            <w:tcW w:w="603" w:type="dxa"/>
            <w:gridSpan w:val="2"/>
            <w:tcBorders>
              <w:bottom w:val="double" w:sz="4" w:space="0" w:color="auto"/>
            </w:tcBorders>
          </w:tcPr>
          <w:p w14:paraId="68D66801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A385C87" w14:textId="0CBD1E71" w:rsidR="005D1F54" w:rsidRPr="00C2543E" w:rsidRDefault="005D1F54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298,518</w:t>
            </w:r>
          </w:p>
        </w:tc>
        <w:tc>
          <w:tcPr>
            <w:tcW w:w="236" w:type="dxa"/>
            <w:gridSpan w:val="2"/>
          </w:tcPr>
          <w:p w14:paraId="3F427D10" w14:textId="77777777" w:rsidR="00166B65" w:rsidRPr="00C2543E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dxa"/>
            <w:tcBorders>
              <w:bottom w:val="double" w:sz="4" w:space="0" w:color="auto"/>
            </w:tcBorders>
          </w:tcPr>
          <w:p w14:paraId="74C4965E" w14:textId="77777777" w:rsidR="00166B65" w:rsidRPr="00C2543E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4C97FE5" w14:textId="77777777" w:rsidR="00166B65" w:rsidRPr="00C2543E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298</w:t>
            </w:r>
            <w:r w:rsidRPr="00C2543E">
              <w:rPr>
                <w:rFonts w:ascii="Angsana New" w:hAnsi="Angsana New"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sz w:val="24"/>
                <w:szCs w:val="24"/>
              </w:rPr>
              <w:t>518</w:t>
            </w:r>
          </w:p>
        </w:tc>
        <w:tc>
          <w:tcPr>
            <w:tcW w:w="236" w:type="dxa"/>
          </w:tcPr>
          <w:p w14:paraId="313C55D3" w14:textId="77777777" w:rsidR="00166B65" w:rsidRPr="00C2543E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bottom w:val="double" w:sz="4" w:space="0" w:color="auto"/>
            </w:tcBorders>
            <w:shd w:val="clear" w:color="auto" w:fill="auto"/>
          </w:tcPr>
          <w:p w14:paraId="5B518333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2B54D20" w14:textId="62717EAB" w:rsidR="005D1F54" w:rsidRPr="00C2543E" w:rsidRDefault="005D1F54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1,382,766</w:t>
            </w:r>
          </w:p>
        </w:tc>
        <w:tc>
          <w:tcPr>
            <w:tcW w:w="236" w:type="dxa"/>
          </w:tcPr>
          <w:p w14:paraId="305CBDC9" w14:textId="77777777" w:rsidR="00166B65" w:rsidRPr="00C2543E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tcBorders>
              <w:bottom w:val="double" w:sz="4" w:space="0" w:color="auto"/>
            </w:tcBorders>
          </w:tcPr>
          <w:p w14:paraId="70E996EB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C4F997A" w14:textId="77777777" w:rsidR="00166B65" w:rsidRPr="00C2543E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1</w:t>
            </w:r>
            <w:r w:rsidRPr="00AB535E">
              <w:rPr>
                <w:rFonts w:ascii="Angsana New" w:hAnsi="Angsana New"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sz w:val="24"/>
                <w:szCs w:val="24"/>
              </w:rPr>
              <w:t>336</w:t>
            </w:r>
            <w:r w:rsidRPr="00AB535E">
              <w:rPr>
                <w:rFonts w:ascii="Angsana New" w:hAnsi="Angsana New"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sz w:val="24"/>
                <w:szCs w:val="24"/>
              </w:rPr>
              <w:t>266</w:t>
            </w:r>
          </w:p>
        </w:tc>
        <w:tc>
          <w:tcPr>
            <w:tcW w:w="236" w:type="dxa"/>
          </w:tcPr>
          <w:p w14:paraId="24BFAA93" w14:textId="77777777" w:rsidR="00166B65" w:rsidRPr="00C2543E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6BAF33CB" w14:textId="77777777" w:rsidR="005D1F54" w:rsidRDefault="005D1F54" w:rsidP="005D1F54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67FF874A" w14:textId="2CAC5E6D" w:rsidR="005D1F54" w:rsidRPr="00C2543E" w:rsidRDefault="005D1F54" w:rsidP="005D1F54">
            <w:pPr>
              <w:tabs>
                <w:tab w:val="clear" w:pos="227"/>
                <w:tab w:val="clear" w:pos="454"/>
                <w:tab w:val="clear" w:pos="680"/>
              </w:tabs>
              <w:ind w:right="-2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8,566,842</w:t>
            </w:r>
          </w:p>
        </w:tc>
        <w:tc>
          <w:tcPr>
            <w:tcW w:w="236" w:type="dxa"/>
            <w:shd w:val="clear" w:color="auto" w:fill="auto"/>
          </w:tcPr>
          <w:p w14:paraId="50F6236F" w14:textId="77777777" w:rsidR="00166B65" w:rsidRPr="00C2543E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tcBorders>
              <w:bottom w:val="double" w:sz="4" w:space="0" w:color="auto"/>
            </w:tcBorders>
          </w:tcPr>
          <w:p w14:paraId="0DBA3557" w14:textId="77777777" w:rsidR="00166B65" w:rsidRDefault="00166B65" w:rsidP="00930D9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B9D002E" w14:textId="77777777" w:rsidR="00166B65" w:rsidRPr="00C2543E" w:rsidRDefault="00166B65" w:rsidP="00930D9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4</w:t>
            </w:r>
            <w:r w:rsidRPr="00AB535E">
              <w:rPr>
                <w:rFonts w:ascii="Angsana New" w:hAnsi="Angsana New"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sz w:val="24"/>
                <w:szCs w:val="24"/>
              </w:rPr>
              <w:t>895</w:t>
            </w:r>
            <w:r w:rsidRPr="00AB535E">
              <w:rPr>
                <w:rFonts w:ascii="Angsana New" w:hAnsi="Angsana New"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sz w:val="24"/>
                <w:szCs w:val="24"/>
              </w:rPr>
              <w:t>338</w:t>
            </w:r>
          </w:p>
        </w:tc>
        <w:tc>
          <w:tcPr>
            <w:tcW w:w="236" w:type="dxa"/>
          </w:tcPr>
          <w:p w14:paraId="111CB9AF" w14:textId="77777777" w:rsidR="00166B65" w:rsidRPr="00C2543E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dxa"/>
            <w:tcBorders>
              <w:bottom w:val="double" w:sz="4" w:space="0" w:color="auto"/>
            </w:tcBorders>
            <w:shd w:val="clear" w:color="auto" w:fill="auto"/>
          </w:tcPr>
          <w:p w14:paraId="4BC53D83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60C214E" w14:textId="0F0DCB3A" w:rsidR="005D1F54" w:rsidRPr="00C2543E" w:rsidRDefault="005D1F54" w:rsidP="005D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130,542</w:t>
            </w:r>
          </w:p>
        </w:tc>
        <w:tc>
          <w:tcPr>
            <w:tcW w:w="236" w:type="dxa"/>
            <w:shd w:val="clear" w:color="auto" w:fill="auto"/>
          </w:tcPr>
          <w:p w14:paraId="6A665FAF" w14:textId="77777777" w:rsidR="00166B65" w:rsidRPr="00C2543E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7471BF2C" w14:textId="77777777" w:rsidR="00166B65" w:rsidRPr="00C2543E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ABFEBD3" w14:textId="3AE7EB5C" w:rsidR="00166B65" w:rsidRPr="00C2543E" w:rsidRDefault="005D1F54" w:rsidP="005D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104,434</w:t>
            </w:r>
          </w:p>
        </w:tc>
      </w:tr>
      <w:tr w:rsidR="00166B65" w:rsidRPr="00E037A3" w14:paraId="7E134D39" w14:textId="77777777" w:rsidTr="009F7158">
        <w:tc>
          <w:tcPr>
            <w:tcW w:w="2087" w:type="dxa"/>
          </w:tcPr>
          <w:p w14:paraId="4D7629B7" w14:textId="77777777" w:rsidR="00166B65" w:rsidRPr="00277B4E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492B3DC0" w14:textId="77777777" w:rsidR="00166B65" w:rsidRPr="00277B4E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AECDAA6" w14:textId="77777777" w:rsidR="00166B65" w:rsidRPr="00A56C91" w:rsidRDefault="00166B65" w:rsidP="00930D9D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0B8CDB5D" w14:textId="77777777" w:rsidR="00166B65" w:rsidRPr="00EC6E14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5C83615" w14:textId="77777777" w:rsidR="00166B65" w:rsidRPr="00EC6E14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</w:tcPr>
          <w:p w14:paraId="5CCF9F6A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5" w:type="dxa"/>
            <w:shd w:val="clear" w:color="auto" w:fill="auto"/>
          </w:tcPr>
          <w:p w14:paraId="242392E8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dxa"/>
            <w:gridSpan w:val="2"/>
            <w:tcBorders>
              <w:top w:val="double" w:sz="4" w:space="0" w:color="auto"/>
            </w:tcBorders>
          </w:tcPr>
          <w:p w14:paraId="03C78941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8E93438" w14:textId="77777777" w:rsidR="00166B65" w:rsidRPr="00EC6E14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45850543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27A8AB" w14:textId="77777777" w:rsidR="00166B65" w:rsidRPr="00EC6E14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  <w:shd w:val="clear" w:color="auto" w:fill="auto"/>
          </w:tcPr>
          <w:p w14:paraId="5B7E6CFB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27B041" w14:textId="77777777" w:rsidR="00166B65" w:rsidRPr="00EC6E14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tcBorders>
              <w:top w:val="double" w:sz="4" w:space="0" w:color="auto"/>
            </w:tcBorders>
          </w:tcPr>
          <w:p w14:paraId="39A163A3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783CA0" w14:textId="77777777" w:rsidR="00166B65" w:rsidRPr="00EC6E14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42BAD337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445C005" w14:textId="77777777" w:rsidR="00166B65" w:rsidRPr="00EC6E14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tcBorders>
              <w:top w:val="double" w:sz="4" w:space="0" w:color="auto"/>
            </w:tcBorders>
          </w:tcPr>
          <w:p w14:paraId="52E44DE4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8D0803" w14:textId="77777777" w:rsidR="00166B65" w:rsidRPr="00EC6E14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double" w:sz="4" w:space="0" w:color="auto"/>
            </w:tcBorders>
            <w:shd w:val="clear" w:color="auto" w:fill="auto"/>
          </w:tcPr>
          <w:p w14:paraId="0C7908F3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A590C0D" w14:textId="77777777" w:rsidR="00166B65" w:rsidRPr="00EC6E14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653003EB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5867167" w14:textId="77777777" w:rsidR="00166B65" w:rsidRDefault="00166B65" w:rsidP="00166B65"/>
    <w:p w14:paraId="51B95342" w14:textId="445C22A0" w:rsidR="00166B65" w:rsidRDefault="00166B65" w:rsidP="00166B65">
      <w:pPr>
        <w:pStyle w:val="block"/>
        <w:spacing w:after="0" w:line="240" w:lineRule="atLeast"/>
        <w:ind w:left="360"/>
        <w:jc w:val="both"/>
        <w:rPr>
          <w:spacing w:val="6"/>
          <w:sz w:val="28"/>
          <w:szCs w:val="28"/>
        </w:rPr>
      </w:pPr>
      <w:r w:rsidRPr="00BF0A8F">
        <w:rPr>
          <w:rFonts w:hint="cs"/>
          <w:spacing w:val="6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pacing w:val="6"/>
          <w:sz w:val="30"/>
          <w:szCs w:val="30"/>
          <w:lang w:val="en-US"/>
        </w:rPr>
        <w:t xml:space="preserve">30 </w:t>
      </w:r>
      <w:r>
        <w:rPr>
          <w:rFonts w:asciiTheme="majorBidi" w:hAnsiTheme="majorBidi" w:cstheme="majorBidi"/>
          <w:spacing w:val="6"/>
          <w:sz w:val="30"/>
          <w:szCs w:val="30"/>
          <w:cs/>
          <w:lang w:val="en-US" w:bidi="th-TH"/>
        </w:rPr>
        <w:t>มิถุนายน</w:t>
      </w:r>
      <w:r w:rsidRPr="00BF0A8F">
        <w:rPr>
          <w:spacing w:val="6"/>
          <w:sz w:val="28"/>
          <w:szCs w:val="28"/>
        </w:rPr>
        <w:t xml:space="preserve"> </w:t>
      </w:r>
      <w:r w:rsidRPr="00CD1FC8">
        <w:rPr>
          <w:rFonts w:asciiTheme="majorBidi" w:hAnsiTheme="majorBidi" w:cstheme="majorBidi"/>
          <w:spacing w:val="6"/>
          <w:sz w:val="30"/>
          <w:szCs w:val="30"/>
          <w:lang w:val="en-US"/>
        </w:rPr>
        <w:t>2564</w:t>
      </w:r>
      <w:r w:rsidRPr="00BF0A8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BF0A8F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และ </w:t>
      </w:r>
      <w:r w:rsidRPr="00CD1FC8">
        <w:rPr>
          <w:rFonts w:asciiTheme="majorBidi" w:hAnsiTheme="majorBidi" w:cstheme="majorBidi"/>
          <w:spacing w:val="6"/>
          <w:sz w:val="30"/>
          <w:szCs w:val="30"/>
          <w:lang w:val="en-US"/>
        </w:rPr>
        <w:t>31</w:t>
      </w:r>
      <w:r w:rsidRPr="00BF0A8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BF0A8F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ธันวาคม </w:t>
      </w:r>
      <w:r w:rsidRPr="00CD1FC8">
        <w:rPr>
          <w:rFonts w:asciiTheme="majorBidi" w:hAnsiTheme="majorBidi" w:cstheme="majorBidi"/>
          <w:spacing w:val="6"/>
          <w:sz w:val="30"/>
          <w:szCs w:val="30"/>
          <w:lang w:val="en-US"/>
        </w:rPr>
        <w:t>2563</w:t>
      </w:r>
      <w:r w:rsidRPr="00BF0A8F">
        <w:rPr>
          <w:rFonts w:hint="cs"/>
          <w:spacing w:val="6"/>
          <w:sz w:val="28"/>
          <w:szCs w:val="28"/>
          <w:cs/>
        </w:rPr>
        <w:t xml:space="preserve"> บริษัทนำหุ้นสามัญของบริษัท ซินเน็ค (ประเทศไทย) จำกัด (มหาชน) </w:t>
      </w:r>
      <w:r w:rsidRPr="00142707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จำนวน </w:t>
      </w:r>
      <w:r w:rsidR="005D1F54">
        <w:rPr>
          <w:rFonts w:asciiTheme="majorBidi" w:hAnsiTheme="majorBidi" w:cstheme="majorBidi"/>
          <w:spacing w:val="6"/>
          <w:sz w:val="30"/>
          <w:szCs w:val="30"/>
          <w:lang w:val="en-US"/>
        </w:rPr>
        <w:t>30.58</w:t>
      </w:r>
      <w:r w:rsidRPr="00142707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142707">
        <w:rPr>
          <w:rFonts w:asciiTheme="majorBidi" w:hAnsiTheme="majorBidi" w:cstheme="majorBidi" w:hint="cs"/>
          <w:spacing w:val="6"/>
          <w:sz w:val="30"/>
          <w:szCs w:val="30"/>
          <w:cs/>
        </w:rPr>
        <w:t>ล้าน</w:t>
      </w:r>
      <w:r>
        <w:rPr>
          <w:rFonts w:hint="cs"/>
          <w:spacing w:val="6"/>
          <w:sz w:val="28"/>
          <w:szCs w:val="28"/>
          <w:cs/>
        </w:rPr>
        <w:t xml:space="preserve">หุ้น และ </w:t>
      </w:r>
      <w:r w:rsidRPr="00CD1FC8">
        <w:rPr>
          <w:rFonts w:asciiTheme="majorBidi" w:hAnsiTheme="majorBidi" w:cstheme="majorBidi"/>
          <w:spacing w:val="6"/>
          <w:sz w:val="30"/>
          <w:szCs w:val="30"/>
          <w:lang w:val="en-US"/>
        </w:rPr>
        <w:t>106</w:t>
      </w:r>
      <w:r w:rsidRPr="000B600B">
        <w:rPr>
          <w:rFonts w:asciiTheme="majorBidi" w:hAnsiTheme="majorBidi" w:cstheme="majorBidi"/>
          <w:spacing w:val="6"/>
          <w:sz w:val="30"/>
          <w:szCs w:val="30"/>
        </w:rPr>
        <w:t>.</w:t>
      </w:r>
      <w:r w:rsidRPr="00CD1FC8">
        <w:rPr>
          <w:rFonts w:asciiTheme="majorBidi" w:hAnsiTheme="majorBidi" w:cstheme="majorBidi"/>
          <w:spacing w:val="6"/>
          <w:sz w:val="30"/>
          <w:szCs w:val="30"/>
          <w:lang w:val="en-US"/>
        </w:rPr>
        <w:t>06</w:t>
      </w:r>
      <w:r w:rsidRPr="000B600B">
        <w:rPr>
          <w:rFonts w:hint="cs"/>
          <w:spacing w:val="6"/>
          <w:sz w:val="28"/>
          <w:szCs w:val="28"/>
          <w:cs/>
        </w:rPr>
        <w:t xml:space="preserve"> ล้าน</w:t>
      </w:r>
      <w:r w:rsidRPr="00BF0A8F">
        <w:rPr>
          <w:rFonts w:hint="cs"/>
          <w:spacing w:val="6"/>
          <w:sz w:val="28"/>
          <w:szCs w:val="28"/>
          <w:cs/>
        </w:rPr>
        <w:t>หุ้น</w:t>
      </w:r>
      <w:r>
        <w:rPr>
          <w:rFonts w:hint="cs"/>
          <w:spacing w:val="6"/>
          <w:sz w:val="28"/>
          <w:szCs w:val="28"/>
          <w:cs/>
        </w:rPr>
        <w:t xml:space="preserve"> ตามลำดับ</w:t>
      </w:r>
      <w:r w:rsidRPr="00BF0A8F">
        <w:rPr>
          <w:rFonts w:hint="cs"/>
          <w:spacing w:val="6"/>
          <w:sz w:val="28"/>
          <w:szCs w:val="28"/>
          <w:cs/>
        </w:rPr>
        <w:t>ไปเป็นหลักประกันวงเงินสินเชื่อที่ได้รับจาก</w:t>
      </w:r>
      <w:r>
        <w:rPr>
          <w:rFonts w:hint="cs"/>
          <w:spacing w:val="6"/>
          <w:sz w:val="28"/>
          <w:szCs w:val="28"/>
          <w:cs/>
        </w:rPr>
        <w:t>สถาบันการเงิน</w:t>
      </w:r>
      <w:r w:rsidRPr="00F72572">
        <w:rPr>
          <w:spacing w:val="6"/>
          <w:sz w:val="28"/>
          <w:szCs w:val="28"/>
        </w:rPr>
        <w:br w:type="page"/>
      </w:r>
    </w:p>
    <w:tbl>
      <w:tblPr>
        <w:tblW w:w="1453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610"/>
        <w:gridCol w:w="2067"/>
        <w:gridCol w:w="810"/>
        <w:gridCol w:w="723"/>
        <w:gridCol w:w="720"/>
        <w:gridCol w:w="807"/>
        <w:gridCol w:w="813"/>
        <w:gridCol w:w="761"/>
        <w:gridCol w:w="236"/>
        <w:gridCol w:w="7"/>
        <w:gridCol w:w="747"/>
        <w:gridCol w:w="243"/>
        <w:gridCol w:w="747"/>
        <w:gridCol w:w="266"/>
        <w:gridCol w:w="814"/>
        <w:gridCol w:w="270"/>
        <w:gridCol w:w="810"/>
        <w:gridCol w:w="249"/>
        <w:gridCol w:w="21"/>
        <w:gridCol w:w="810"/>
      </w:tblGrid>
      <w:tr w:rsidR="00166B65" w:rsidRPr="00E037A3" w14:paraId="385559A3" w14:textId="77777777" w:rsidTr="009F7158">
        <w:tc>
          <w:tcPr>
            <w:tcW w:w="2610" w:type="dxa"/>
          </w:tcPr>
          <w:p w14:paraId="66A8F2C7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7A76A1D1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42AD3DA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44" w:type="dxa"/>
            <w:gridSpan w:val="17"/>
          </w:tcPr>
          <w:p w14:paraId="6A0E0EA9" w14:textId="77777777" w:rsidR="00166B65" w:rsidRPr="00834308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66B65" w:rsidRPr="00E037A3" w14:paraId="45644917" w14:textId="77777777" w:rsidTr="009F7158">
        <w:tc>
          <w:tcPr>
            <w:tcW w:w="2610" w:type="dxa"/>
          </w:tcPr>
          <w:p w14:paraId="3D5C9FCD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256B504B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0F41867" w14:textId="77777777" w:rsidR="00166B65" w:rsidRPr="00834308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443" w:type="dxa"/>
            <w:gridSpan w:val="2"/>
          </w:tcPr>
          <w:p w14:paraId="4F58E203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2"/>
          </w:tcPr>
          <w:p w14:paraId="1FE36894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1" w:type="dxa"/>
            <w:gridSpan w:val="4"/>
          </w:tcPr>
          <w:p w14:paraId="722FC749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2DFD2D56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3"/>
          </w:tcPr>
          <w:p w14:paraId="64C112C8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DFA7AFD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4"/>
          </w:tcPr>
          <w:p w14:paraId="6D4D312C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66B65" w:rsidRPr="00E037A3" w14:paraId="26FD2550" w14:textId="77777777" w:rsidTr="009F7158">
        <w:tc>
          <w:tcPr>
            <w:tcW w:w="2610" w:type="dxa"/>
          </w:tcPr>
          <w:p w14:paraId="3354C49C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56075290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14:paraId="71F7397F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  <w:tc>
          <w:tcPr>
            <w:tcW w:w="1443" w:type="dxa"/>
            <w:gridSpan w:val="2"/>
          </w:tcPr>
          <w:p w14:paraId="3465BF83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620" w:type="dxa"/>
            <w:gridSpan w:val="2"/>
          </w:tcPr>
          <w:p w14:paraId="3E70E087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1" w:type="dxa"/>
            <w:gridSpan w:val="4"/>
          </w:tcPr>
          <w:p w14:paraId="0B627004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5A6FFC2E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3"/>
          </w:tcPr>
          <w:p w14:paraId="152A496E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70" w:type="dxa"/>
          </w:tcPr>
          <w:p w14:paraId="124FB6D6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4"/>
          </w:tcPr>
          <w:p w14:paraId="1725FA39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166B65" w:rsidRPr="00E037A3" w14:paraId="5B138AC4" w14:textId="77777777" w:rsidTr="009F7158">
        <w:tc>
          <w:tcPr>
            <w:tcW w:w="2610" w:type="dxa"/>
          </w:tcPr>
          <w:p w14:paraId="588D4846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3F1A99F2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14:paraId="7A909DB2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443" w:type="dxa"/>
            <w:gridSpan w:val="2"/>
          </w:tcPr>
          <w:p w14:paraId="18FEAC21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620" w:type="dxa"/>
            <w:gridSpan w:val="2"/>
          </w:tcPr>
          <w:p w14:paraId="7D1E2834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51" w:type="dxa"/>
            <w:gridSpan w:val="4"/>
          </w:tcPr>
          <w:p w14:paraId="08F95844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14:paraId="60BBE877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3"/>
          </w:tcPr>
          <w:p w14:paraId="23D20D2D" w14:textId="218F9DD9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70" w:type="dxa"/>
          </w:tcPr>
          <w:p w14:paraId="4C50390F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4"/>
          </w:tcPr>
          <w:p w14:paraId="3CA9D9C1" w14:textId="09E2277C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="002A73BC"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166B65" w:rsidRPr="00E037A3" w14:paraId="4EA66304" w14:textId="77777777" w:rsidTr="009F7158">
        <w:tc>
          <w:tcPr>
            <w:tcW w:w="2610" w:type="dxa"/>
          </w:tcPr>
          <w:p w14:paraId="17BF7040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26420212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D563691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784432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43DD251B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20" w:type="dxa"/>
          </w:tcPr>
          <w:p w14:paraId="15E548DD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07" w:type="dxa"/>
          </w:tcPr>
          <w:p w14:paraId="182907C6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</w:p>
          <w:p w14:paraId="791C0753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3" w:type="dxa"/>
          </w:tcPr>
          <w:p w14:paraId="4351F789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3A920A54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61" w:type="dxa"/>
          </w:tcPr>
          <w:p w14:paraId="0FA2FDE7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  <w:p w14:paraId="7AF34208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3" w:type="dxa"/>
            <w:gridSpan w:val="2"/>
          </w:tcPr>
          <w:p w14:paraId="6139392C" w14:textId="77777777" w:rsidR="00166B65" w:rsidRPr="00E037A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6B532805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70333C41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789B6DF0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7DD598C7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66" w:type="dxa"/>
          </w:tcPr>
          <w:p w14:paraId="06530F98" w14:textId="77777777" w:rsidR="00166B65" w:rsidRPr="00E037A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3B89F317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31</w:t>
            </w: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363F8E06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3F385FC2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0BE7EAC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</w:p>
          <w:p w14:paraId="570E8D96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9" w:type="dxa"/>
          </w:tcPr>
          <w:p w14:paraId="645A8C21" w14:textId="77777777" w:rsidR="00166B65" w:rsidRPr="00E037A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14:paraId="00BEC9A0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</w:p>
          <w:p w14:paraId="3249A75D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166B65" w:rsidRPr="00E037A3" w14:paraId="6A3E39DB" w14:textId="77777777" w:rsidTr="009F7158">
        <w:tc>
          <w:tcPr>
            <w:tcW w:w="2610" w:type="dxa"/>
          </w:tcPr>
          <w:p w14:paraId="603179B0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65164661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96D13B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14:paraId="0EE57DAF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20" w:type="dxa"/>
          </w:tcPr>
          <w:p w14:paraId="15134D5C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07" w:type="dxa"/>
          </w:tcPr>
          <w:p w14:paraId="208B9166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13" w:type="dxa"/>
          </w:tcPr>
          <w:p w14:paraId="2555BAC4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1" w:type="dxa"/>
          </w:tcPr>
          <w:p w14:paraId="64EABA55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43" w:type="dxa"/>
            <w:gridSpan w:val="2"/>
          </w:tcPr>
          <w:p w14:paraId="1BFB3383" w14:textId="77777777" w:rsidR="00166B65" w:rsidRPr="00E037A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0EF3D9E5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43" w:type="dxa"/>
          </w:tcPr>
          <w:p w14:paraId="3BFAED99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2479E465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66" w:type="dxa"/>
          </w:tcPr>
          <w:p w14:paraId="733BBA0D" w14:textId="77777777" w:rsidR="00166B65" w:rsidRPr="00E037A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555D69E0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7BB3989A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3F2512B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49" w:type="dxa"/>
          </w:tcPr>
          <w:p w14:paraId="7220B6F5" w14:textId="77777777" w:rsidR="00166B65" w:rsidRPr="00E037A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14:paraId="6C17DB20" w14:textId="77777777" w:rsidR="00166B65" w:rsidRPr="00E037A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166B65" w:rsidRPr="0077534F" w14:paraId="192EC64D" w14:textId="77777777" w:rsidTr="009F7158">
        <w:trPr>
          <w:trHeight w:val="272"/>
        </w:trPr>
        <w:tc>
          <w:tcPr>
            <w:tcW w:w="2610" w:type="dxa"/>
          </w:tcPr>
          <w:p w14:paraId="703E81AA" w14:textId="77777777" w:rsidR="00166B65" w:rsidRPr="0077534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67" w:type="dxa"/>
          </w:tcPr>
          <w:p w14:paraId="2901414F" w14:textId="77777777" w:rsidR="00166B65" w:rsidRPr="0077534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30333291" w14:textId="77777777" w:rsidR="00166B65" w:rsidRPr="0077534F" w:rsidRDefault="00166B65" w:rsidP="00930D9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  <w:gridSpan w:val="2"/>
          </w:tcPr>
          <w:p w14:paraId="3727A75D" w14:textId="77777777" w:rsidR="00166B65" w:rsidRPr="0077534F" w:rsidRDefault="00166B65" w:rsidP="00930D9D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77534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ร้อยละ</w:t>
            </w: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7601" w:type="dxa"/>
            <w:gridSpan w:val="15"/>
          </w:tcPr>
          <w:p w14:paraId="074C6797" w14:textId="77777777" w:rsidR="00166B65" w:rsidRPr="0077534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 xml:space="preserve">                                          </w:t>
            </w: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77534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</w:tr>
      <w:tr w:rsidR="00166B65" w:rsidRPr="00E037A3" w14:paraId="71761A2F" w14:textId="77777777" w:rsidTr="009F7158">
        <w:tc>
          <w:tcPr>
            <w:tcW w:w="2610" w:type="dxa"/>
          </w:tcPr>
          <w:p w14:paraId="327A4586" w14:textId="39759884" w:rsidR="00166B65" w:rsidRPr="00A56C91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</w:t>
            </w:r>
            <w:r w:rsidRPr="00A56C9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ร่วม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ค้</w:t>
            </w:r>
            <w:r w:rsidR="009F715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าทางอ้อม</w:t>
            </w:r>
          </w:p>
        </w:tc>
        <w:tc>
          <w:tcPr>
            <w:tcW w:w="2067" w:type="dxa"/>
          </w:tcPr>
          <w:p w14:paraId="17C9FF72" w14:textId="77777777" w:rsidR="00166B65" w:rsidRPr="00277B4E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B59831E" w14:textId="77777777" w:rsidR="00166B65" w:rsidRPr="00EC6E14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53" w:right="-4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7407F368" w14:textId="77777777" w:rsidR="00166B65" w:rsidRPr="00EC6E14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11D0FE" w14:textId="77777777" w:rsidR="00166B65" w:rsidRPr="00EC6E14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768B95FC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6405CC2C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4D7695EA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621B5B" w14:textId="77777777" w:rsidR="00166B65" w:rsidRPr="00EC6E14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14:paraId="23C05ABC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2565AE9F" w14:textId="77777777" w:rsidR="00166B65" w:rsidRPr="00EC6E14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48E8D8D0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7D26F3E" w14:textId="77777777" w:rsidR="00166B65" w:rsidRPr="00EC6E14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4F026288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8AE069" w14:textId="77777777" w:rsidR="00166B65" w:rsidRPr="00EC6E14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FCFF04A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742200B" w14:textId="77777777" w:rsidR="00166B65" w:rsidRPr="00EC6E14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D44C0B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943F6" w:rsidRPr="00E037A3" w14:paraId="394FC4FA" w14:textId="77777777" w:rsidTr="009F7158">
        <w:tc>
          <w:tcPr>
            <w:tcW w:w="2610" w:type="dxa"/>
          </w:tcPr>
          <w:p w14:paraId="6F9469A6" w14:textId="77777777" w:rsidR="00E943F6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6315A4">
              <w:rPr>
                <w:rFonts w:ascii="Angsana New" w:hAnsi="Angsana New"/>
                <w:sz w:val="24"/>
                <w:szCs w:val="24"/>
              </w:rPr>
              <w:t xml:space="preserve">Myanmar Deco-TBSP </w:t>
            </w:r>
          </w:p>
          <w:p w14:paraId="2BA5F938" w14:textId="77777777" w:rsidR="00E943F6" w:rsidRPr="00A56C91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6315A4">
              <w:rPr>
                <w:rFonts w:ascii="Angsana New" w:hAnsi="Angsana New"/>
                <w:sz w:val="24"/>
                <w:szCs w:val="24"/>
              </w:rPr>
              <w:t>Special Products Company Limited</w:t>
            </w:r>
          </w:p>
        </w:tc>
        <w:tc>
          <w:tcPr>
            <w:tcW w:w="2067" w:type="dxa"/>
          </w:tcPr>
          <w:p w14:paraId="1956B32F" w14:textId="77777777" w:rsidR="00E943F6" w:rsidRPr="00A56C91" w:rsidRDefault="00E943F6" w:rsidP="00024C1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พิมพ์เอกสารปลอด</w:t>
            </w:r>
          </w:p>
          <w:p w14:paraId="2E24E3BF" w14:textId="77777777" w:rsidR="00E943F6" w:rsidRPr="00A56C91" w:rsidRDefault="00E943F6" w:rsidP="00024C1A">
            <w:pPr>
              <w:ind w:left="16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การทำเทียม</w:t>
            </w:r>
          </w:p>
        </w:tc>
        <w:tc>
          <w:tcPr>
            <w:tcW w:w="810" w:type="dxa"/>
          </w:tcPr>
          <w:p w14:paraId="5AA91FD7" w14:textId="77777777" w:rsidR="00E943F6" w:rsidRDefault="00E943F6" w:rsidP="00E943F6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841EFC6" w14:textId="6F42399D" w:rsidR="00E943F6" w:rsidRPr="00A56C91" w:rsidRDefault="00E943F6" w:rsidP="00E943F6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พม่า</w:t>
            </w:r>
          </w:p>
        </w:tc>
        <w:tc>
          <w:tcPr>
            <w:tcW w:w="723" w:type="dxa"/>
          </w:tcPr>
          <w:p w14:paraId="046587D0" w14:textId="77777777" w:rsidR="00E943F6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</w:p>
          <w:p w14:paraId="74987384" w14:textId="4617DDD3" w:rsidR="00E943F6" w:rsidRPr="00EC6E14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40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Pr="00CD1FC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20" w:type="dxa"/>
          </w:tcPr>
          <w:p w14:paraId="476E5867" w14:textId="77777777" w:rsidR="00E943F6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</w:p>
          <w:p w14:paraId="17948112" w14:textId="0646065A" w:rsidR="00E943F6" w:rsidRPr="00EC6E14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40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Pr="00CD1FC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07" w:type="dxa"/>
            <w:shd w:val="clear" w:color="auto" w:fill="auto"/>
          </w:tcPr>
          <w:p w14:paraId="6672343C" w14:textId="77777777" w:rsidR="00E943F6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USD</w:t>
            </w:r>
          </w:p>
          <w:p w14:paraId="37285B98" w14:textId="464AC3CE" w:rsidR="00E943F6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Pr="00CD1FC8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</w:p>
        </w:tc>
        <w:tc>
          <w:tcPr>
            <w:tcW w:w="813" w:type="dxa"/>
            <w:shd w:val="clear" w:color="auto" w:fill="auto"/>
          </w:tcPr>
          <w:p w14:paraId="224E97B5" w14:textId="77777777" w:rsidR="00E943F6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USD</w:t>
            </w:r>
          </w:p>
          <w:p w14:paraId="3C1ECB27" w14:textId="77777777" w:rsidR="00E943F6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Pr="00CD1FC8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</w:p>
        </w:tc>
        <w:tc>
          <w:tcPr>
            <w:tcW w:w="761" w:type="dxa"/>
            <w:tcBorders>
              <w:bottom w:val="double" w:sz="4" w:space="0" w:color="auto"/>
            </w:tcBorders>
          </w:tcPr>
          <w:p w14:paraId="0270EB3C" w14:textId="77777777" w:rsidR="00E943F6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4646D31" w14:textId="40FCFE71" w:rsidR="00E943F6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sz w:val="24"/>
                <w:szCs w:val="24"/>
              </w:rPr>
              <w:t>485</w:t>
            </w:r>
          </w:p>
        </w:tc>
        <w:tc>
          <w:tcPr>
            <w:tcW w:w="236" w:type="dxa"/>
          </w:tcPr>
          <w:p w14:paraId="1BBD91FF" w14:textId="77777777" w:rsidR="00E943F6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296A905" w14:textId="77777777" w:rsidR="00E943F6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bottom w:val="double" w:sz="4" w:space="0" w:color="auto"/>
            </w:tcBorders>
          </w:tcPr>
          <w:p w14:paraId="78DF064C" w14:textId="77777777" w:rsidR="00E943F6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F017784" w14:textId="77777777" w:rsidR="00E943F6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FC8">
              <w:rPr>
                <w:rFonts w:ascii="Angsana New" w:hAnsi="Angsana New"/>
                <w:sz w:val="24"/>
                <w:szCs w:val="24"/>
              </w:rPr>
              <w:t>34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D1FC8">
              <w:rPr>
                <w:rFonts w:ascii="Angsana New" w:hAnsi="Angsana New"/>
                <w:sz w:val="24"/>
                <w:szCs w:val="24"/>
              </w:rPr>
              <w:t>485</w:t>
            </w:r>
          </w:p>
        </w:tc>
        <w:tc>
          <w:tcPr>
            <w:tcW w:w="243" w:type="dxa"/>
          </w:tcPr>
          <w:p w14:paraId="1652B7A1" w14:textId="77777777" w:rsidR="00E943F6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E5B698F" w14:textId="77777777" w:rsidR="00E943F6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tcBorders>
              <w:bottom w:val="double" w:sz="4" w:space="0" w:color="auto"/>
            </w:tcBorders>
            <w:shd w:val="clear" w:color="auto" w:fill="auto"/>
          </w:tcPr>
          <w:p w14:paraId="64A61B8B" w14:textId="77777777" w:rsidR="00E943F6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3ED9D7F" w14:textId="706F4D7F" w:rsidR="00E943F6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DBFBF12" w14:textId="77777777" w:rsidR="00E943F6" w:rsidRPr="00EC6E14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double" w:sz="4" w:space="0" w:color="auto"/>
            </w:tcBorders>
          </w:tcPr>
          <w:p w14:paraId="6011D647" w14:textId="77777777" w:rsidR="00E943F6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756393C" w14:textId="77777777" w:rsidR="00E943F6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DE8BAA" w14:textId="77777777" w:rsidR="00E943F6" w:rsidRPr="00EC6E14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91B9D82" w14:textId="77777777" w:rsidR="00E943F6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1A0BC91" w14:textId="78FCF25A" w:rsidR="00E943F6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6EEF46" w14:textId="77777777" w:rsidR="00E943F6" w:rsidRPr="00EC6E14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0DE4027" w14:textId="77777777" w:rsidR="00E943F6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</w:tbl>
    <w:p w14:paraId="1DA4C065" w14:textId="77777777" w:rsidR="00166B65" w:rsidRDefault="00166B65" w:rsidP="00166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en-GB"/>
        </w:rPr>
      </w:pPr>
    </w:p>
    <w:p w14:paraId="6DF72D26" w14:textId="16C20AF5" w:rsidR="009F7158" w:rsidRDefault="009F7158" w:rsidP="009F7158">
      <w:pPr>
        <w:spacing w:line="0" w:lineRule="atLeast"/>
        <w:ind w:left="360" w:right="-134"/>
        <w:jc w:val="thaiDistribute"/>
        <w:rPr>
          <w:rFonts w:ascii="Angsana New" w:hAnsi="Angsana New"/>
          <w:sz w:val="30"/>
          <w:szCs w:val="30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18C97484" w14:textId="77777777" w:rsidR="009F7158" w:rsidRDefault="009F7158" w:rsidP="009F7158">
      <w:pPr>
        <w:spacing w:line="0" w:lineRule="atLeast"/>
        <w:ind w:left="360" w:right="-134"/>
        <w:jc w:val="thaiDistribute"/>
        <w:rPr>
          <w:rFonts w:ascii="Angsana New" w:hAnsi="Angsana New"/>
          <w:sz w:val="30"/>
          <w:szCs w:val="30"/>
        </w:rPr>
      </w:pPr>
    </w:p>
    <w:p w14:paraId="4081651A" w14:textId="7C8C3067" w:rsidR="00166B65" w:rsidRPr="00E943F6" w:rsidRDefault="00E943F6" w:rsidP="00E943F6">
      <w:pPr>
        <w:spacing w:line="0" w:lineRule="atLeast"/>
        <w:ind w:left="360" w:right="-134"/>
        <w:jc w:val="thaiDistribute"/>
        <w:rPr>
          <w:rFonts w:asciiTheme="majorBidi" w:hAnsiTheme="majorBidi" w:cstheme="majorBidi"/>
          <w:sz w:val="28"/>
          <w:szCs w:val="28"/>
          <w:cs/>
        </w:rPr>
        <w:sectPr w:rsidR="00166B65" w:rsidRPr="00E943F6" w:rsidSect="00002B10">
          <w:headerReference w:type="even" r:id="rId13"/>
          <w:headerReference w:type="firs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E943F6">
        <w:rPr>
          <w:rFonts w:asciiTheme="majorBidi" w:hAnsiTheme="majorBidi" w:cstheme="majorBidi" w:hint="cs"/>
          <w:sz w:val="28"/>
          <w:szCs w:val="28"/>
          <w:cs/>
        </w:rPr>
        <w:t>กลุ่มบริษัทไม่ได้รับรู้ส่วนแบ่งขาดทุนของเงินลงทุนที่บันทึกตามวิธีส่วนได้เสียสำหรับส่วนแบ่งในผลขาดทุนที่เกินกว่ามูลค่าเงินลงทุนของกลุ่มบริษัทในการร่วมค้า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30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2564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กลุ่มบริษัทยังมีส่วนแบ่งผลขาดทุนสะสมที่ยังไม่ได้รับรู้จำนวน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2.7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ซึ่งส่วนแบ่งผลขาดทุนสำหรับงวดสามเดือนและหกเดือนสิ้นสุดวันที่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30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2564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ของกลุ่มบริษัทมีจำนวน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1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2.7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กลุ่มบริษัทไม่มีภาระหนี้สินที่เกี่ยวเนื่องกับผลขาดทุนนี้</w:t>
      </w:r>
    </w:p>
    <w:p w14:paraId="3F105FCD" w14:textId="77777777" w:rsidR="00166B65" w:rsidRDefault="00166B65" w:rsidP="00166B65">
      <w:pPr>
        <w:pStyle w:val="index"/>
        <w:numPr>
          <w:ilvl w:val="0"/>
          <w:numId w:val="19"/>
        </w:numPr>
        <w:spacing w:after="0" w:line="240" w:lineRule="atLeast"/>
        <w:ind w:left="351" w:hanging="333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A52379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เงินลงทุนในบริษัทย่อย</w:t>
      </w:r>
    </w:p>
    <w:p w14:paraId="6B969B3E" w14:textId="10AE22FE" w:rsidR="00166B65" w:rsidRDefault="00166B65" w:rsidP="00166B65">
      <w:pPr>
        <w:pStyle w:val="block"/>
        <w:spacing w:after="120" w:line="240" w:lineRule="atLeast"/>
        <w:ind w:left="360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14089" w:type="dxa"/>
        <w:tblInd w:w="234" w:type="dxa"/>
        <w:tblLayout w:type="fixed"/>
        <w:tblLook w:val="01E0" w:firstRow="1" w:lastRow="1" w:firstColumn="1" w:lastColumn="1" w:noHBand="0" w:noVBand="0"/>
      </w:tblPr>
      <w:tblGrid>
        <w:gridCol w:w="1440"/>
        <w:gridCol w:w="1341"/>
        <w:gridCol w:w="657"/>
        <w:gridCol w:w="236"/>
        <w:gridCol w:w="574"/>
        <w:gridCol w:w="243"/>
        <w:gridCol w:w="657"/>
        <w:gridCol w:w="240"/>
        <w:gridCol w:w="642"/>
        <w:gridCol w:w="261"/>
        <w:gridCol w:w="720"/>
        <w:gridCol w:w="270"/>
        <w:gridCol w:w="739"/>
        <w:gridCol w:w="236"/>
        <w:gridCol w:w="801"/>
        <w:gridCol w:w="236"/>
        <w:gridCol w:w="772"/>
        <w:gridCol w:w="270"/>
        <w:gridCol w:w="720"/>
        <w:gridCol w:w="236"/>
        <w:gridCol w:w="754"/>
        <w:gridCol w:w="236"/>
        <w:gridCol w:w="720"/>
        <w:gridCol w:w="270"/>
        <w:gridCol w:w="818"/>
      </w:tblGrid>
      <w:tr w:rsidR="00166B65" w:rsidRPr="004D3E6F" w14:paraId="76E476E1" w14:textId="77777777" w:rsidTr="004F5989">
        <w:trPr>
          <w:trHeight w:hRule="exact" w:val="272"/>
        </w:trPr>
        <w:tc>
          <w:tcPr>
            <w:tcW w:w="1440" w:type="dxa"/>
          </w:tcPr>
          <w:p w14:paraId="0BCE887F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41" w:type="dxa"/>
          </w:tcPr>
          <w:p w14:paraId="0D572411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3" w:type="dxa"/>
            <w:gridSpan w:val="2"/>
          </w:tcPr>
          <w:p w14:paraId="630F4EEE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12" w:type="dxa"/>
            <w:gridSpan w:val="21"/>
          </w:tcPr>
          <w:p w14:paraId="5D53E77C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66B65" w:rsidRPr="004D3E6F" w14:paraId="55B1B1AB" w14:textId="77777777" w:rsidTr="004F5989">
        <w:trPr>
          <w:trHeight w:hRule="exact" w:val="272"/>
        </w:trPr>
        <w:tc>
          <w:tcPr>
            <w:tcW w:w="1440" w:type="dxa"/>
          </w:tcPr>
          <w:p w14:paraId="35B19917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41" w:type="dxa"/>
          </w:tcPr>
          <w:p w14:paraId="794ACADD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7" w:type="dxa"/>
            <w:gridSpan w:val="3"/>
          </w:tcPr>
          <w:p w14:paraId="45557360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7A3803B6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9" w:type="dxa"/>
            <w:gridSpan w:val="3"/>
            <w:vAlign w:val="bottom"/>
          </w:tcPr>
          <w:p w14:paraId="51F35527" w14:textId="77777777" w:rsidR="00166B65" w:rsidRPr="004D3E6F" w:rsidDel="00685444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  <w:vAlign w:val="bottom"/>
          </w:tcPr>
          <w:p w14:paraId="7F1692B4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29" w:type="dxa"/>
            <w:gridSpan w:val="3"/>
            <w:vAlign w:val="bottom"/>
          </w:tcPr>
          <w:p w14:paraId="200705EB" w14:textId="77777777" w:rsidR="00166B65" w:rsidRPr="004D3E6F" w:rsidDel="00685444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87ACC08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vAlign w:val="bottom"/>
          </w:tcPr>
          <w:p w14:paraId="29F22992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4A3197A3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B931AA2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571B191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75B5ACC3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เงินปันผลรับสำหรับ</w:t>
            </w:r>
          </w:p>
        </w:tc>
      </w:tr>
      <w:tr w:rsidR="00166B65" w:rsidRPr="004D3E6F" w14:paraId="6310FB1F" w14:textId="77777777" w:rsidTr="004F5989">
        <w:trPr>
          <w:trHeight w:hRule="exact" w:val="272"/>
        </w:trPr>
        <w:tc>
          <w:tcPr>
            <w:tcW w:w="1440" w:type="dxa"/>
          </w:tcPr>
          <w:p w14:paraId="1CF9DEA4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41" w:type="dxa"/>
          </w:tcPr>
          <w:p w14:paraId="38DEF42C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7" w:type="dxa"/>
            <w:gridSpan w:val="3"/>
          </w:tcPr>
          <w:p w14:paraId="5C4A1778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21734E7B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9" w:type="dxa"/>
            <w:gridSpan w:val="3"/>
            <w:vAlign w:val="bottom"/>
          </w:tcPr>
          <w:p w14:paraId="5F969023" w14:textId="77777777" w:rsidR="00166B65" w:rsidRPr="004D3E6F" w:rsidDel="00685444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  <w:vAlign w:val="bottom"/>
          </w:tcPr>
          <w:p w14:paraId="2E24652F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29" w:type="dxa"/>
            <w:gridSpan w:val="3"/>
            <w:vAlign w:val="bottom"/>
          </w:tcPr>
          <w:p w14:paraId="454A8714" w14:textId="77777777" w:rsidR="00166B65" w:rsidRPr="004D3E6F" w:rsidDel="00685444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72CDD49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vAlign w:val="bottom"/>
          </w:tcPr>
          <w:p w14:paraId="6F321D3F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7098F105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66345D4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มูลค่ายุติธรรมสำหรับ</w:t>
            </w:r>
          </w:p>
        </w:tc>
        <w:tc>
          <w:tcPr>
            <w:tcW w:w="236" w:type="dxa"/>
            <w:vAlign w:val="bottom"/>
          </w:tcPr>
          <w:p w14:paraId="197A96FB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0EFEE12C" w14:textId="6FD6197F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  <w:r w:rsidR="009F7158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เดือน</w:t>
            </w:r>
          </w:p>
        </w:tc>
      </w:tr>
      <w:tr w:rsidR="00166B65" w:rsidRPr="004D3E6F" w14:paraId="495C4AFF" w14:textId="77777777" w:rsidTr="004F5989">
        <w:trPr>
          <w:trHeight w:hRule="exact" w:val="263"/>
        </w:trPr>
        <w:tc>
          <w:tcPr>
            <w:tcW w:w="1440" w:type="dxa"/>
          </w:tcPr>
          <w:p w14:paraId="1D7EBF90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41" w:type="dxa"/>
          </w:tcPr>
          <w:p w14:paraId="2287AEFD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467" w:type="dxa"/>
            <w:gridSpan w:val="3"/>
          </w:tcPr>
          <w:p w14:paraId="4A50D1D0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43" w:type="dxa"/>
          </w:tcPr>
          <w:p w14:paraId="198DF15B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9" w:type="dxa"/>
            <w:gridSpan w:val="3"/>
          </w:tcPr>
          <w:p w14:paraId="7570ECE6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61" w:type="dxa"/>
          </w:tcPr>
          <w:p w14:paraId="083D2048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29" w:type="dxa"/>
            <w:gridSpan w:val="3"/>
          </w:tcPr>
          <w:p w14:paraId="2C0C0CD9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6555BE7E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9" w:type="dxa"/>
            <w:gridSpan w:val="3"/>
          </w:tcPr>
          <w:p w14:paraId="2579C390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4B503258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14:paraId="5EA83B4D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หลักทรัพย์จดทะเบียนฯ</w:t>
            </w:r>
          </w:p>
        </w:tc>
        <w:tc>
          <w:tcPr>
            <w:tcW w:w="236" w:type="dxa"/>
          </w:tcPr>
          <w:p w14:paraId="76F7D0EF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8" w:type="dxa"/>
            <w:gridSpan w:val="3"/>
          </w:tcPr>
          <w:p w14:paraId="1C176A78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</w:tc>
      </w:tr>
      <w:tr w:rsidR="00166B65" w:rsidRPr="004D3E6F" w14:paraId="24BAB9F0" w14:textId="77777777" w:rsidTr="004F5989">
        <w:trPr>
          <w:trHeight w:val="173"/>
        </w:trPr>
        <w:tc>
          <w:tcPr>
            <w:tcW w:w="1440" w:type="dxa"/>
          </w:tcPr>
          <w:p w14:paraId="74B5E476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41" w:type="dxa"/>
          </w:tcPr>
          <w:p w14:paraId="010A7C2E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7" w:type="dxa"/>
          </w:tcPr>
          <w:p w14:paraId="0A4AA730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6CFC91EF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30777DB1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731DB4E8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3" w:type="dxa"/>
          </w:tcPr>
          <w:p w14:paraId="55B21EAB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7" w:type="dxa"/>
          </w:tcPr>
          <w:p w14:paraId="2D4F5FA9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0" w:type="dxa"/>
          </w:tcPr>
          <w:p w14:paraId="5915B28E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306FDB76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4E430A98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1" w:type="dxa"/>
          </w:tcPr>
          <w:p w14:paraId="7CFA430E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7EB681F" w14:textId="77777777" w:rsidR="00166B65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</w:p>
          <w:p w14:paraId="0D0646CE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14:paraId="44D702A2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078CEABB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4415AE4C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0ECC7374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5475D473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</w:p>
          <w:p w14:paraId="4764192B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662654D8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6791D495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60954A78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5A56BE7A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E775C0D" w14:textId="77777777" w:rsidR="009F7158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</w:p>
          <w:p w14:paraId="4CD622D7" w14:textId="5FAE581E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4E0367BF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73AFFBD3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415CCE01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2057DC0D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1A9EFC1" w14:textId="77777777" w:rsidR="009F7158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</w:p>
          <w:p w14:paraId="65A19079" w14:textId="041340CF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14:paraId="0230632E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</w:tcPr>
          <w:p w14:paraId="38384CCB" w14:textId="77777777" w:rsidR="009F7158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</w:p>
          <w:p w14:paraId="15597A6F" w14:textId="1F5FC5E9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166B65" w:rsidRPr="004D3E6F" w14:paraId="3DDABF50" w14:textId="77777777" w:rsidTr="004F5989">
        <w:trPr>
          <w:trHeight w:hRule="exact" w:val="236"/>
        </w:trPr>
        <w:tc>
          <w:tcPr>
            <w:tcW w:w="1440" w:type="dxa"/>
          </w:tcPr>
          <w:p w14:paraId="2A7BECDA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41" w:type="dxa"/>
          </w:tcPr>
          <w:p w14:paraId="6F3A37AA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7" w:type="dxa"/>
          </w:tcPr>
          <w:p w14:paraId="2776781C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06EA8DB0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6F4A3F4C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43" w:type="dxa"/>
          </w:tcPr>
          <w:p w14:paraId="0E6B46D1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7" w:type="dxa"/>
          </w:tcPr>
          <w:p w14:paraId="44886B4F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40" w:type="dxa"/>
          </w:tcPr>
          <w:p w14:paraId="4089960F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794E878D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61" w:type="dxa"/>
          </w:tcPr>
          <w:p w14:paraId="54B31EB6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20" w:type="dxa"/>
          </w:tcPr>
          <w:p w14:paraId="76AE1AEF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104C3578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56ABECC6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1CA739E7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566521D1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00CF3309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27E58729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2B7EEDCA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F751EB6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0B27F06B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163EEED3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075CBFBD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C347A26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543EB807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</w:tcPr>
          <w:p w14:paraId="0526D58A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166B65" w:rsidRPr="004D3E6F" w14:paraId="37C9C2AF" w14:textId="77777777" w:rsidTr="004F5989">
        <w:trPr>
          <w:trHeight w:hRule="exact" w:val="216"/>
        </w:trPr>
        <w:tc>
          <w:tcPr>
            <w:tcW w:w="1440" w:type="dxa"/>
          </w:tcPr>
          <w:p w14:paraId="0BEA320A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41" w:type="dxa"/>
          </w:tcPr>
          <w:p w14:paraId="328E522C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467" w:type="dxa"/>
            <w:gridSpan w:val="3"/>
          </w:tcPr>
          <w:p w14:paraId="18F31FBA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4D3E6F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43" w:type="dxa"/>
          </w:tcPr>
          <w:p w14:paraId="4214EFD2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595" w:type="dxa"/>
            <w:gridSpan w:val="19"/>
          </w:tcPr>
          <w:p w14:paraId="38412F8B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D3E6F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66B65" w:rsidRPr="004D3E6F" w14:paraId="25E40096" w14:textId="77777777" w:rsidTr="004F5989">
        <w:trPr>
          <w:trHeight w:hRule="exact" w:val="281"/>
        </w:trPr>
        <w:tc>
          <w:tcPr>
            <w:tcW w:w="1440" w:type="dxa"/>
          </w:tcPr>
          <w:p w14:paraId="523E8F96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341" w:type="dxa"/>
          </w:tcPr>
          <w:p w14:paraId="4517496E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2968D5EE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5E3E48D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74" w:type="dxa"/>
          </w:tcPr>
          <w:p w14:paraId="02C3CDF1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3" w:type="dxa"/>
          </w:tcPr>
          <w:p w14:paraId="2CC04C6D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57" w:type="dxa"/>
          </w:tcPr>
          <w:p w14:paraId="6840BC14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0" w:type="dxa"/>
          </w:tcPr>
          <w:p w14:paraId="167C2AE1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2" w:type="dxa"/>
          </w:tcPr>
          <w:p w14:paraId="3485A486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060577A8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1ACC2CBE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5DD3E28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9" w:type="dxa"/>
          </w:tcPr>
          <w:p w14:paraId="33A642CC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C5D63C7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1" w:type="dxa"/>
          </w:tcPr>
          <w:p w14:paraId="75C990B2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0C100D6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</w:tcPr>
          <w:p w14:paraId="1749FB78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C40E963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314636AF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DACA87F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</w:tcPr>
          <w:p w14:paraId="13C8F093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EC1E230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0F0F1A6A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1751937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</w:tcPr>
          <w:p w14:paraId="1455427A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66B65" w:rsidRPr="004D3E6F" w14:paraId="107B1AD5" w14:textId="77777777" w:rsidTr="004F5989">
        <w:trPr>
          <w:trHeight w:hRule="exact" w:val="272"/>
        </w:trPr>
        <w:tc>
          <w:tcPr>
            <w:tcW w:w="1440" w:type="dxa"/>
          </w:tcPr>
          <w:p w14:paraId="36F75229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4D3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ทีบีเอสพี จำกัด</w:t>
            </w:r>
          </w:p>
        </w:tc>
        <w:tc>
          <w:tcPr>
            <w:tcW w:w="1341" w:type="dxa"/>
            <w:vAlign w:val="center"/>
          </w:tcPr>
          <w:p w14:paraId="4917B64D" w14:textId="77777777" w:rsidR="00166B65" w:rsidRPr="004D3E6F" w:rsidRDefault="00166B65" w:rsidP="00930D9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พิมพ์เอกสารปลอด</w:t>
            </w:r>
          </w:p>
        </w:tc>
        <w:tc>
          <w:tcPr>
            <w:tcW w:w="657" w:type="dxa"/>
          </w:tcPr>
          <w:p w14:paraId="2DB985C9" w14:textId="77777777" w:rsidR="00166B65" w:rsidRPr="004D3E6F" w:rsidRDefault="00166B65" w:rsidP="00930D9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14E3361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7015F564" w14:textId="6929770F" w:rsidR="00166B65" w:rsidRPr="004D3E6F" w:rsidRDefault="00166B65" w:rsidP="00930D9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1573DF6A" w14:textId="77777777" w:rsidR="00166B65" w:rsidRPr="004D3E6F" w:rsidRDefault="00166B65" w:rsidP="00930D9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194E9025" w14:textId="77777777" w:rsidR="00166B65" w:rsidRPr="004D3E6F" w:rsidRDefault="00166B65" w:rsidP="00930D9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75FC9C7A" w14:textId="77777777" w:rsidR="00166B65" w:rsidRPr="004D3E6F" w:rsidRDefault="00166B65" w:rsidP="00930D9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770BE7A2" w14:textId="0D21EA62" w:rsidR="00166B65" w:rsidRPr="004D3E6F" w:rsidRDefault="00166B65" w:rsidP="00930D9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1EC220AC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86C32D7" w14:textId="77777777" w:rsidR="00166B65" w:rsidRPr="004D3E6F" w:rsidRDefault="00166B65" w:rsidP="00930D9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9E7191B" w14:textId="77777777" w:rsidR="00166B65" w:rsidRPr="004D3E6F" w:rsidRDefault="00166B65" w:rsidP="00930D9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01BAE0BA" w14:textId="71BD7AEE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94BF0B8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715EC90A" w14:textId="77777777" w:rsidR="00166B65" w:rsidRPr="004D3E6F" w:rsidRDefault="00166B65" w:rsidP="00930D9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C5381B0" w14:textId="77777777" w:rsidR="00166B65" w:rsidRPr="004D3E6F" w:rsidRDefault="00166B65" w:rsidP="00930D9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0AA31CED" w14:textId="4515D5F2" w:rsidR="00166B65" w:rsidRPr="004D3E6F" w:rsidRDefault="00166B65" w:rsidP="00930D9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E99575D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BB94527" w14:textId="77777777" w:rsidR="00166B65" w:rsidRPr="004D3E6F" w:rsidRDefault="00166B65" w:rsidP="00930D9D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D9ED61E" w14:textId="77777777" w:rsidR="00166B65" w:rsidRPr="004D3E6F" w:rsidRDefault="00166B65" w:rsidP="00930D9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7188F46B" w14:textId="48782AFC" w:rsidR="00166B65" w:rsidRPr="004D3E6F" w:rsidRDefault="00166B65" w:rsidP="00930D9D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E159D91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E4A7E59" w14:textId="77777777" w:rsidR="00166B65" w:rsidRPr="004D3E6F" w:rsidRDefault="00166B65" w:rsidP="00930D9D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ADDD86C" w14:textId="77777777" w:rsidR="00166B65" w:rsidRPr="004D3E6F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0BC49B01" w14:textId="177D998B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E943F6" w:rsidRPr="004D3E6F" w14:paraId="1D55E78F" w14:textId="77777777" w:rsidTr="004F5989">
        <w:trPr>
          <w:trHeight w:hRule="exact" w:val="290"/>
        </w:trPr>
        <w:tc>
          <w:tcPr>
            <w:tcW w:w="1440" w:type="dxa"/>
          </w:tcPr>
          <w:p w14:paraId="5DC109F6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(มหาชน)</w:t>
            </w:r>
          </w:p>
        </w:tc>
        <w:tc>
          <w:tcPr>
            <w:tcW w:w="1341" w:type="dxa"/>
            <w:vAlign w:val="center"/>
          </w:tcPr>
          <w:p w14:paraId="51A7FF21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การทำเทียม</w:t>
            </w:r>
          </w:p>
        </w:tc>
        <w:tc>
          <w:tcPr>
            <w:tcW w:w="657" w:type="dxa"/>
          </w:tcPr>
          <w:p w14:paraId="34F369E2" w14:textId="5322CD4E" w:rsidR="00E943F6" w:rsidRPr="004D3E6F" w:rsidRDefault="00E943F6" w:rsidP="00E943F6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lang w:val="en-US" w:bidi="th-TH"/>
              </w:rPr>
              <w:t>98.48</w:t>
            </w:r>
          </w:p>
        </w:tc>
        <w:tc>
          <w:tcPr>
            <w:tcW w:w="236" w:type="dxa"/>
          </w:tcPr>
          <w:p w14:paraId="7931D538" w14:textId="77777777" w:rsidR="00E943F6" w:rsidRPr="004D3E6F" w:rsidRDefault="00E943F6" w:rsidP="00E943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07CDC88C" w14:textId="60C15B88" w:rsidR="00E943F6" w:rsidRPr="004D3E6F" w:rsidRDefault="00E943F6" w:rsidP="00E943F6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lang w:val="en-US" w:bidi="th-TH"/>
              </w:rPr>
              <w:t>98.48</w:t>
            </w:r>
          </w:p>
        </w:tc>
        <w:tc>
          <w:tcPr>
            <w:tcW w:w="243" w:type="dxa"/>
          </w:tcPr>
          <w:p w14:paraId="7C93586E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3BB46F4B" w14:textId="45DD264B" w:rsidR="00E943F6" w:rsidRPr="004D3E6F" w:rsidRDefault="00E943F6" w:rsidP="00E943F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lang w:val="en-US" w:bidi="th-TH"/>
              </w:rPr>
              <w:t>204,220</w:t>
            </w:r>
          </w:p>
        </w:tc>
        <w:tc>
          <w:tcPr>
            <w:tcW w:w="240" w:type="dxa"/>
          </w:tcPr>
          <w:p w14:paraId="141E697D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6DC1A0B2" w14:textId="74E14DD7" w:rsidR="00E943F6" w:rsidRPr="004D3E6F" w:rsidRDefault="00E943F6" w:rsidP="00E943F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lang w:val="en-US" w:bidi="th-TH"/>
              </w:rPr>
              <w:t>204,220</w:t>
            </w:r>
          </w:p>
        </w:tc>
        <w:tc>
          <w:tcPr>
            <w:tcW w:w="261" w:type="dxa"/>
          </w:tcPr>
          <w:p w14:paraId="383EC706" w14:textId="77777777" w:rsidR="00E943F6" w:rsidRPr="004D3E6F" w:rsidRDefault="00E943F6" w:rsidP="00E943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B65FC7B" w14:textId="7CE4B2FA" w:rsidR="00E943F6" w:rsidRPr="004D3E6F" w:rsidRDefault="00E943F6" w:rsidP="004F598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4D3E6F">
              <w:rPr>
                <w:rFonts w:asciiTheme="majorBidi" w:hAnsiTheme="majorBidi" w:cstheme="majorBidi"/>
                <w:szCs w:val="22"/>
                <w:lang w:val="en-US" w:bidi="th-TH"/>
              </w:rPr>
              <w:t>1,962,677</w:t>
            </w:r>
          </w:p>
        </w:tc>
        <w:tc>
          <w:tcPr>
            <w:tcW w:w="270" w:type="dxa"/>
          </w:tcPr>
          <w:p w14:paraId="7293E993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2F74A603" w14:textId="02741E5B" w:rsidR="00E943F6" w:rsidRPr="004D3E6F" w:rsidRDefault="00E943F6" w:rsidP="004F598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4D3E6F">
              <w:rPr>
                <w:rFonts w:asciiTheme="majorBidi" w:hAnsiTheme="majorBidi" w:cstheme="majorBidi"/>
                <w:szCs w:val="22"/>
                <w:lang w:val="en-US" w:bidi="th-TH"/>
              </w:rPr>
              <w:t>1,962,</w:t>
            </w:r>
            <w:r w:rsidRPr="004F5989">
              <w:rPr>
                <w:rFonts w:asciiTheme="majorBidi" w:hAnsiTheme="majorBidi" w:cstheme="majorBidi"/>
                <w:szCs w:val="22"/>
                <w:lang w:bidi="th-TH"/>
              </w:rPr>
              <w:t>677</w:t>
            </w:r>
          </w:p>
        </w:tc>
        <w:tc>
          <w:tcPr>
            <w:tcW w:w="236" w:type="dxa"/>
          </w:tcPr>
          <w:p w14:paraId="29119370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2251FB11" w14:textId="702DC605" w:rsidR="00E943F6" w:rsidRPr="004D3E6F" w:rsidRDefault="004F5989" w:rsidP="00E943F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D40D0">
              <w:rPr>
                <w:rFonts w:asciiTheme="majorBidi" w:hAnsiTheme="majorBidi" w:cstheme="majorBidi"/>
                <w:szCs w:val="22"/>
                <w:lang w:val="en-US" w:bidi="th-TH"/>
              </w:rPr>
              <w:t>1,733,81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3E198AAD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74E9DDF8" w14:textId="3BBD363E" w:rsidR="00E943F6" w:rsidRPr="004D3E6F" w:rsidRDefault="00E943F6" w:rsidP="00E943F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D3E6F">
              <w:rPr>
                <w:rFonts w:asciiTheme="majorBidi" w:hAnsiTheme="majorBidi" w:cstheme="majorBidi"/>
                <w:szCs w:val="22"/>
                <w:lang w:val="en-US" w:bidi="th-TH"/>
              </w:rPr>
              <w:t>1,675,466</w:t>
            </w:r>
          </w:p>
        </w:tc>
        <w:tc>
          <w:tcPr>
            <w:tcW w:w="270" w:type="dxa"/>
          </w:tcPr>
          <w:p w14:paraId="4AF56C1A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44108C6" w14:textId="29E98CAF" w:rsidR="00E943F6" w:rsidRPr="004F5989" w:rsidRDefault="004F5989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3,338,395</w:t>
            </w:r>
          </w:p>
        </w:tc>
        <w:tc>
          <w:tcPr>
            <w:tcW w:w="236" w:type="dxa"/>
          </w:tcPr>
          <w:p w14:paraId="0DFA59EB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58583282" w14:textId="64D6B04E" w:rsidR="00E943F6" w:rsidRPr="004D3E6F" w:rsidRDefault="00E943F6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4D3E6F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4D3E6F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4D3E6F">
              <w:rPr>
                <w:rFonts w:asciiTheme="majorBidi" w:hAnsiTheme="majorBidi" w:cstheme="majorBidi"/>
                <w:szCs w:val="22"/>
                <w:lang w:val="en-US" w:bidi="th-TH"/>
              </w:rPr>
              <w:t>513</w:t>
            </w:r>
            <w:r w:rsidRPr="004D3E6F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4D3E6F">
              <w:rPr>
                <w:rFonts w:asciiTheme="majorBidi" w:hAnsiTheme="majorBidi" w:cstheme="majorBidi"/>
                <w:szCs w:val="22"/>
                <w:lang w:val="en-US" w:bidi="th-TH"/>
              </w:rPr>
              <w:t>852</w:t>
            </w:r>
          </w:p>
        </w:tc>
        <w:tc>
          <w:tcPr>
            <w:tcW w:w="236" w:type="dxa"/>
          </w:tcPr>
          <w:p w14:paraId="4A969086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D3342B8" w14:textId="0CA7F505" w:rsidR="00E943F6" w:rsidRPr="004D3E6F" w:rsidRDefault="004F5989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2933EC0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65DAFE2D" w14:textId="1B3691A1" w:rsidR="00E943F6" w:rsidRPr="004D3E6F" w:rsidRDefault="00E943F6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4D3E6F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E943F6" w:rsidRPr="004D3E6F" w14:paraId="0DB7CA82" w14:textId="77777777" w:rsidTr="004F5989">
        <w:trPr>
          <w:trHeight w:hRule="exact" w:val="317"/>
        </w:trPr>
        <w:tc>
          <w:tcPr>
            <w:tcW w:w="1440" w:type="dxa"/>
          </w:tcPr>
          <w:p w14:paraId="03A10FF3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1341" w:type="dxa"/>
            <w:vAlign w:val="center"/>
          </w:tcPr>
          <w:p w14:paraId="54ED9D31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ให้คำปรึกษาและ</w:t>
            </w:r>
          </w:p>
        </w:tc>
        <w:tc>
          <w:tcPr>
            <w:tcW w:w="657" w:type="dxa"/>
          </w:tcPr>
          <w:p w14:paraId="3AB43851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EE15B43" w14:textId="77777777" w:rsidR="00E943F6" w:rsidRPr="004D3E6F" w:rsidRDefault="00E943F6" w:rsidP="00E943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1676D908" w14:textId="039D578C" w:rsidR="00E943F6" w:rsidRPr="004D3E6F" w:rsidRDefault="00E943F6" w:rsidP="00E943F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6870CA84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4A161626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4C5C94BC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16C2BD7A" w14:textId="6C25DD07" w:rsidR="00E943F6" w:rsidRPr="004D3E6F" w:rsidRDefault="00E943F6" w:rsidP="00E943F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47EBA83E" w14:textId="77777777" w:rsidR="00E943F6" w:rsidRPr="004D3E6F" w:rsidRDefault="00E943F6" w:rsidP="00E943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6A231D5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75E9405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52613CE9" w14:textId="2A8C870E" w:rsidR="00E943F6" w:rsidRPr="004D3E6F" w:rsidRDefault="00E943F6" w:rsidP="00E943F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76AA037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50915B8F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3726745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06F0B89B" w14:textId="4BFFAC94" w:rsidR="00E943F6" w:rsidRPr="004D3E6F" w:rsidRDefault="00E943F6" w:rsidP="00E943F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BE6D392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14F69E5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E9E5893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</w:tcPr>
          <w:p w14:paraId="3BB8C5D6" w14:textId="41D2B893" w:rsidR="00E943F6" w:rsidRPr="004D3E6F" w:rsidRDefault="00E943F6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A8A72B1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C5EC2DF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A66C54C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23ABB7D2" w14:textId="660DFDE9" w:rsidR="00E943F6" w:rsidRPr="004D3E6F" w:rsidRDefault="00E943F6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E943F6" w:rsidRPr="004D3E6F" w14:paraId="20FB5047" w14:textId="77777777" w:rsidTr="004F5989">
        <w:trPr>
          <w:trHeight w:hRule="exact" w:val="317"/>
        </w:trPr>
        <w:tc>
          <w:tcPr>
            <w:tcW w:w="1440" w:type="dxa"/>
          </w:tcPr>
          <w:p w14:paraId="5EE0A12F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1" w:type="dxa"/>
            <w:vAlign w:val="center"/>
          </w:tcPr>
          <w:p w14:paraId="6A947E9C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ให้บริการด้าน</w:t>
            </w:r>
          </w:p>
        </w:tc>
        <w:tc>
          <w:tcPr>
            <w:tcW w:w="657" w:type="dxa"/>
          </w:tcPr>
          <w:p w14:paraId="5DCA0E25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B8D9BBA" w14:textId="77777777" w:rsidR="00E943F6" w:rsidRPr="004D3E6F" w:rsidRDefault="00E943F6" w:rsidP="00E943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729BF2D4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63BF9B0F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48AC8BF4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1E81F2FF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7A53F4EE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01E83591" w14:textId="77777777" w:rsidR="00E943F6" w:rsidRPr="004D3E6F" w:rsidRDefault="00E943F6" w:rsidP="00E943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45BACC1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BFF40FC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5A6CB7FF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7DB912C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5D5D0F29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61B915A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7AA41464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3AF3359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35189E9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A24B2C6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0CEB049D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F1CB4BB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B4E3E86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3C19DA9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35C9FCFD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E943F6" w:rsidRPr="004D3E6F" w14:paraId="60338FB3" w14:textId="77777777" w:rsidTr="004F5989">
        <w:trPr>
          <w:trHeight w:hRule="exact" w:val="317"/>
        </w:trPr>
        <w:tc>
          <w:tcPr>
            <w:tcW w:w="1440" w:type="dxa"/>
          </w:tcPr>
          <w:p w14:paraId="64436984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1" w:type="dxa"/>
            <w:vAlign w:val="center"/>
          </w:tcPr>
          <w:p w14:paraId="0933CFDD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ระบบเทคโนโลยี</w:t>
            </w:r>
          </w:p>
        </w:tc>
        <w:tc>
          <w:tcPr>
            <w:tcW w:w="657" w:type="dxa"/>
          </w:tcPr>
          <w:p w14:paraId="23B9FBC6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0FC8E08" w14:textId="77777777" w:rsidR="00E943F6" w:rsidRPr="004D3E6F" w:rsidRDefault="00E943F6" w:rsidP="00E943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63E19E19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617B1313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4997B29E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5BAC34C2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7870DCC0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1CD1AFA2" w14:textId="77777777" w:rsidR="00E943F6" w:rsidRPr="004D3E6F" w:rsidRDefault="00E943F6" w:rsidP="00E943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34B9353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55F96D7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6F2A9F14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125AE89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2DA5A9BE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76DAE0C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55BADBE6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C92E2B7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A10705B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3B31FDC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19DA1BBB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F66A27C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F7448CF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B1A1E45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2407F44A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E943F6" w:rsidRPr="004D3E6F" w14:paraId="44BE5F0A" w14:textId="77777777" w:rsidTr="004F5989">
        <w:trPr>
          <w:trHeight w:hRule="exact" w:val="317"/>
        </w:trPr>
        <w:tc>
          <w:tcPr>
            <w:tcW w:w="1440" w:type="dxa"/>
          </w:tcPr>
          <w:p w14:paraId="351CB78B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1" w:type="dxa"/>
            <w:vAlign w:val="center"/>
          </w:tcPr>
          <w:p w14:paraId="29BA3074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สารสนเทศ </w:t>
            </w:r>
          </w:p>
        </w:tc>
        <w:tc>
          <w:tcPr>
            <w:tcW w:w="657" w:type="dxa"/>
          </w:tcPr>
          <w:p w14:paraId="66E1ADA0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ACECB02" w14:textId="77777777" w:rsidR="00E943F6" w:rsidRPr="004D3E6F" w:rsidRDefault="00E943F6" w:rsidP="00E943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6A4EFD8A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73619409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0179159C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1D3EAA5C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081A571B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758C50F4" w14:textId="77777777" w:rsidR="00E943F6" w:rsidRPr="004D3E6F" w:rsidRDefault="00E943F6" w:rsidP="00E943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30A944B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7E7D5D7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9" w:type="dxa"/>
          </w:tcPr>
          <w:p w14:paraId="440375B8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3C7DACD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3521C4D6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B8921D4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06E3A4ED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63AC294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747A797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2F5476A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66C17536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6BA924D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8B6D36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5E99745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0D5D0610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E943F6" w:rsidRPr="004D3E6F" w14:paraId="378191DC" w14:textId="77777777" w:rsidTr="004F5989">
        <w:trPr>
          <w:trHeight w:hRule="exact" w:val="317"/>
        </w:trPr>
        <w:tc>
          <w:tcPr>
            <w:tcW w:w="1440" w:type="dxa"/>
          </w:tcPr>
          <w:p w14:paraId="5650EA8F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1" w:type="dxa"/>
            <w:vAlign w:val="center"/>
          </w:tcPr>
          <w:p w14:paraId="79434750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และซอฟต์แวร์</w:t>
            </w:r>
          </w:p>
        </w:tc>
        <w:tc>
          <w:tcPr>
            <w:tcW w:w="657" w:type="dxa"/>
          </w:tcPr>
          <w:p w14:paraId="2513C053" w14:textId="792B0DBD" w:rsidR="00E943F6" w:rsidRPr="004D3E6F" w:rsidRDefault="00E943F6" w:rsidP="00E943F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lang w:val="en-US" w:bidi="th-TH"/>
              </w:rPr>
              <w:t>60.00</w:t>
            </w:r>
          </w:p>
        </w:tc>
        <w:tc>
          <w:tcPr>
            <w:tcW w:w="236" w:type="dxa"/>
          </w:tcPr>
          <w:p w14:paraId="01C5F82A" w14:textId="77777777" w:rsidR="00E943F6" w:rsidRPr="004D3E6F" w:rsidRDefault="00E943F6" w:rsidP="00E943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22CE05BA" w14:textId="6661FF04" w:rsidR="00E943F6" w:rsidRPr="004D3E6F" w:rsidRDefault="00E943F6" w:rsidP="00E943F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lang w:val="en-US" w:bidi="th-TH"/>
              </w:rPr>
              <w:t>60.00</w:t>
            </w:r>
          </w:p>
        </w:tc>
        <w:tc>
          <w:tcPr>
            <w:tcW w:w="243" w:type="dxa"/>
          </w:tcPr>
          <w:p w14:paraId="54BE7954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2A41644F" w14:textId="5012F319" w:rsidR="00E943F6" w:rsidRPr="004D3E6F" w:rsidRDefault="00E943F6" w:rsidP="00E943F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240" w:type="dxa"/>
          </w:tcPr>
          <w:p w14:paraId="29B1E78B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290C85DB" w14:textId="588136A9" w:rsidR="00E943F6" w:rsidRPr="004D3E6F" w:rsidRDefault="00E943F6" w:rsidP="00E943F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261" w:type="dxa"/>
          </w:tcPr>
          <w:p w14:paraId="6077EB89" w14:textId="77777777" w:rsidR="00E943F6" w:rsidRPr="004D3E6F" w:rsidRDefault="00E943F6" w:rsidP="00E943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393E3D2" w14:textId="6CB30F69" w:rsidR="00E943F6" w:rsidRPr="004D3E6F" w:rsidRDefault="00E943F6" w:rsidP="004F598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4D3E6F">
              <w:rPr>
                <w:rFonts w:asciiTheme="majorBidi" w:hAnsiTheme="majorBidi" w:cstheme="majorBidi"/>
                <w:szCs w:val="22"/>
                <w:lang w:val="en-US" w:bidi="th-TH"/>
              </w:rPr>
              <w:t>3,000</w:t>
            </w:r>
          </w:p>
        </w:tc>
        <w:tc>
          <w:tcPr>
            <w:tcW w:w="270" w:type="dxa"/>
          </w:tcPr>
          <w:p w14:paraId="0B97F590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5FB45BF8" w14:textId="701AD50C" w:rsidR="00E943F6" w:rsidRPr="004D3E6F" w:rsidRDefault="00E943F6" w:rsidP="00E943F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4D3E6F">
              <w:rPr>
                <w:rFonts w:asciiTheme="majorBidi" w:hAnsiTheme="majorBidi" w:cstheme="majorBidi"/>
                <w:szCs w:val="22"/>
                <w:lang w:val="en-US" w:bidi="th-TH"/>
              </w:rPr>
              <w:t>3,000</w:t>
            </w:r>
          </w:p>
        </w:tc>
        <w:tc>
          <w:tcPr>
            <w:tcW w:w="236" w:type="dxa"/>
          </w:tcPr>
          <w:p w14:paraId="25391DF3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1B3EB97D" w14:textId="48231D2E" w:rsidR="00E943F6" w:rsidRPr="004D3E6F" w:rsidRDefault="004F5989" w:rsidP="00E943F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0D40D0">
              <w:rPr>
                <w:rFonts w:asciiTheme="majorBidi" w:hAnsiTheme="majorBidi" w:cstheme="majorBidi"/>
                <w:szCs w:val="22"/>
                <w:lang w:val="en-US" w:bidi="th-TH"/>
              </w:rPr>
              <w:t>13,576</w:t>
            </w:r>
          </w:p>
        </w:tc>
        <w:tc>
          <w:tcPr>
            <w:tcW w:w="236" w:type="dxa"/>
          </w:tcPr>
          <w:p w14:paraId="505EAB74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5AE46013" w14:textId="506C1D87" w:rsidR="00E943F6" w:rsidRPr="004D3E6F" w:rsidRDefault="00E943F6" w:rsidP="00E943F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D3E6F">
              <w:rPr>
                <w:rFonts w:asciiTheme="majorBidi" w:hAnsiTheme="majorBidi" w:cstheme="majorBidi"/>
                <w:szCs w:val="22"/>
                <w:lang w:val="en-US" w:bidi="th-TH"/>
              </w:rPr>
              <w:t>8,379</w:t>
            </w:r>
          </w:p>
        </w:tc>
        <w:tc>
          <w:tcPr>
            <w:tcW w:w="270" w:type="dxa"/>
          </w:tcPr>
          <w:p w14:paraId="06469811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D446B83" w14:textId="7FC6E764" w:rsidR="00E943F6" w:rsidRPr="004D3E6F" w:rsidRDefault="004F5989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24DD684B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5CF6C7B5" w14:textId="5EB59ABC" w:rsidR="00E943F6" w:rsidRPr="004D3E6F" w:rsidRDefault="00E943F6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4D3E6F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02584905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FF5E543" w14:textId="226F86E0" w:rsidR="00E943F6" w:rsidRPr="004D3E6F" w:rsidRDefault="004F5989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76907C4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435BE589" w14:textId="77FDFE34" w:rsidR="00E943F6" w:rsidRPr="004D3E6F" w:rsidRDefault="00E943F6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4D3E6F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E943F6" w:rsidRPr="004D3E6F" w14:paraId="2F204BA8" w14:textId="77777777" w:rsidTr="004F5989">
        <w:trPr>
          <w:trHeight w:hRule="exact" w:val="255"/>
        </w:trPr>
        <w:tc>
          <w:tcPr>
            <w:tcW w:w="1440" w:type="dxa"/>
          </w:tcPr>
          <w:p w14:paraId="00C57DA4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41" w:type="dxa"/>
          </w:tcPr>
          <w:p w14:paraId="3371B274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7" w:type="dxa"/>
          </w:tcPr>
          <w:p w14:paraId="2BD7D69F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25165DF" w14:textId="77777777" w:rsidR="00E943F6" w:rsidRPr="004D3E6F" w:rsidRDefault="00E943F6" w:rsidP="00E943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57BDDE82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</w:tcPr>
          <w:p w14:paraId="2A0E1627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7" w:type="dxa"/>
          </w:tcPr>
          <w:p w14:paraId="7974AE21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0" w:type="dxa"/>
          </w:tcPr>
          <w:p w14:paraId="0C4931A3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6F01E140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362B4671" w14:textId="77777777" w:rsidR="00E943F6" w:rsidRPr="004D3E6F" w:rsidRDefault="00E943F6" w:rsidP="00E943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53A2FFF" w14:textId="336DA511" w:rsidR="00E943F6" w:rsidRPr="004D3E6F" w:rsidRDefault="00E943F6" w:rsidP="00E943F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4D3E6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1,965,677</w:t>
            </w:r>
          </w:p>
        </w:tc>
        <w:tc>
          <w:tcPr>
            <w:tcW w:w="270" w:type="dxa"/>
          </w:tcPr>
          <w:p w14:paraId="14502667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</w:tcPr>
          <w:p w14:paraId="61DDEBF2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4D3E6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1,965,677</w:t>
            </w:r>
          </w:p>
        </w:tc>
        <w:tc>
          <w:tcPr>
            <w:tcW w:w="236" w:type="dxa"/>
          </w:tcPr>
          <w:p w14:paraId="19B19B67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4DA374E4" w14:textId="4D4B83C4" w:rsidR="00E943F6" w:rsidRPr="004D3E6F" w:rsidRDefault="004F5989" w:rsidP="00E943F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B6896">
              <w:rPr>
                <w:rFonts w:asciiTheme="majorBidi" w:hAnsiTheme="majorBidi" w:cstheme="majorBidi"/>
                <w:b/>
                <w:bCs/>
                <w:szCs w:val="22"/>
              </w:rPr>
              <w:t>1,747,39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</w:t>
            </w:r>
          </w:p>
        </w:tc>
        <w:tc>
          <w:tcPr>
            <w:tcW w:w="236" w:type="dxa"/>
          </w:tcPr>
          <w:p w14:paraId="12C82AB1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241A964E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D3E6F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4D3E6F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4D3E6F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683</w:t>
            </w:r>
            <w:r w:rsidRPr="004D3E6F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4D3E6F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845</w:t>
            </w:r>
          </w:p>
        </w:tc>
        <w:tc>
          <w:tcPr>
            <w:tcW w:w="270" w:type="dxa"/>
          </w:tcPr>
          <w:p w14:paraId="2B04E52F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75D91469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3F10645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</w:tcPr>
          <w:p w14:paraId="708A3DEF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0276F4DC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89C594A" w14:textId="2B9612D9" w:rsidR="00E943F6" w:rsidRPr="004D3E6F" w:rsidRDefault="004F5989" w:rsidP="004F598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11A3CA9" w14:textId="77777777" w:rsidR="00E943F6" w:rsidRPr="004D3E6F" w:rsidRDefault="00E943F6" w:rsidP="00E9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3695E288" w14:textId="77777777" w:rsidR="00E943F6" w:rsidRPr="004D3E6F" w:rsidRDefault="00E943F6" w:rsidP="00E943F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D3E6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0503341E" w14:textId="77777777" w:rsidR="00166B65" w:rsidRPr="00193C9D" w:rsidRDefault="00166B65" w:rsidP="00166B65">
      <w:pPr>
        <w:spacing w:line="0" w:lineRule="atLeast"/>
        <w:rPr>
          <w:rFonts w:ascii="Angsana New" w:hAnsi="Angsana New"/>
          <w:sz w:val="14"/>
          <w:szCs w:val="14"/>
          <w:lang w:val="en-GB"/>
        </w:rPr>
      </w:pPr>
    </w:p>
    <w:p w14:paraId="66F30C55" w14:textId="77777777" w:rsidR="00166B65" w:rsidRPr="00BE1DE6" w:rsidRDefault="00166B65" w:rsidP="00166B65">
      <w:pPr>
        <w:spacing w:line="0" w:lineRule="atLeast"/>
        <w:rPr>
          <w:rFonts w:ascii="Angsana New" w:hAnsi="Angsana New"/>
          <w:sz w:val="12"/>
          <w:szCs w:val="12"/>
          <w:lang w:val="en-GB"/>
        </w:rPr>
      </w:pPr>
      <w:bookmarkStart w:id="1" w:name="_Hlk38318782"/>
    </w:p>
    <w:p w14:paraId="152D03E1" w14:textId="77777777" w:rsidR="00166B65" w:rsidRDefault="00166B65" w:rsidP="00166B65">
      <w:pPr>
        <w:pStyle w:val="BodyText2"/>
        <w:ind w:left="90" w:right="-117" w:firstLine="0"/>
        <w:jc w:val="thaiDistribute"/>
        <w:rPr>
          <w:rFonts w:asciiTheme="majorBidi" w:hAnsiTheme="majorBidi"/>
          <w:sz w:val="30"/>
          <w:szCs w:val="30"/>
        </w:rPr>
      </w:pPr>
      <w:r w:rsidRPr="00062E8E">
        <w:rPr>
          <w:rFonts w:asciiTheme="majorBidi" w:hAnsiTheme="majorBidi" w:hint="cs"/>
          <w:sz w:val="30"/>
          <w:szCs w:val="30"/>
          <w:cs/>
        </w:rPr>
        <w:t>บริษัทย่อยทั้งหมดดำเนินธุรกิจในประเทศไทย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และ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ณ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วันที่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30 </w:t>
      </w:r>
      <w:r>
        <w:rPr>
          <w:rFonts w:asciiTheme="majorBidi" w:hAnsiTheme="majorBidi"/>
          <w:sz w:val="30"/>
          <w:szCs w:val="30"/>
          <w:cs/>
        </w:rPr>
        <w:t>มิถุนายน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CD1FC8">
        <w:rPr>
          <w:rFonts w:asciiTheme="majorBidi" w:hAnsiTheme="majorBidi"/>
          <w:sz w:val="30"/>
          <w:szCs w:val="30"/>
        </w:rPr>
        <w:t>2564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และ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CD1FC8">
        <w:rPr>
          <w:rFonts w:asciiTheme="majorBidi" w:hAnsiTheme="majorBidi"/>
          <w:sz w:val="30"/>
          <w:szCs w:val="30"/>
        </w:rPr>
        <w:t>31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ธันวาคม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CD1FC8">
        <w:rPr>
          <w:rFonts w:asciiTheme="majorBidi" w:hAnsiTheme="majorBidi"/>
          <w:sz w:val="30"/>
          <w:szCs w:val="30"/>
        </w:rPr>
        <w:t>2563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บริษัทนำหุ้นสามัญของบริษัท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จำกัด</w:t>
      </w:r>
      <w:r w:rsidRPr="00062E8E">
        <w:rPr>
          <w:rFonts w:asciiTheme="majorBidi" w:hAnsiTheme="majorBidi"/>
          <w:sz w:val="30"/>
          <w:szCs w:val="30"/>
          <w:cs/>
        </w:rPr>
        <w:t xml:space="preserve"> (</w:t>
      </w:r>
      <w:r w:rsidRPr="00062E8E">
        <w:rPr>
          <w:rFonts w:asciiTheme="majorBidi" w:hAnsiTheme="majorBidi" w:hint="cs"/>
          <w:sz w:val="30"/>
          <w:szCs w:val="30"/>
          <w:cs/>
        </w:rPr>
        <w:t>มหาชน</w:t>
      </w:r>
      <w:r w:rsidRPr="00062E8E">
        <w:rPr>
          <w:rFonts w:asciiTheme="majorBidi" w:hAnsiTheme="majorBidi"/>
          <w:sz w:val="30"/>
          <w:szCs w:val="30"/>
          <w:cs/>
        </w:rPr>
        <w:t xml:space="preserve">) </w:t>
      </w:r>
      <w:r w:rsidRPr="000C50F0">
        <w:rPr>
          <w:rFonts w:asciiTheme="majorBidi" w:hAnsiTheme="majorBidi" w:hint="cs"/>
          <w:sz w:val="30"/>
          <w:szCs w:val="30"/>
          <w:cs/>
        </w:rPr>
        <w:t>โดยคิดคำนวณมูลค่าตามราคาตลาดที่มีการซื้อขายในตลาดหลักทรัพย์แห่งประเทศไทยไม่ต่ำกว่า</w:t>
      </w:r>
      <w:r w:rsidRPr="000C50F0">
        <w:rPr>
          <w:rFonts w:asciiTheme="majorBidi" w:hAnsiTheme="majorBidi"/>
          <w:sz w:val="30"/>
          <w:szCs w:val="30"/>
          <w:cs/>
        </w:rPr>
        <w:t xml:space="preserve"> </w:t>
      </w:r>
      <w:r w:rsidRPr="00CD1FC8">
        <w:rPr>
          <w:rFonts w:asciiTheme="majorBidi" w:hAnsiTheme="majorBidi"/>
          <w:sz w:val="30"/>
          <w:szCs w:val="30"/>
        </w:rPr>
        <w:t>1</w:t>
      </w:r>
      <w:r w:rsidRPr="000C50F0">
        <w:rPr>
          <w:rFonts w:asciiTheme="majorBidi" w:hAnsiTheme="majorBidi"/>
          <w:sz w:val="30"/>
          <w:szCs w:val="30"/>
          <w:cs/>
        </w:rPr>
        <w:t xml:space="preserve"> </w:t>
      </w:r>
      <w:r w:rsidRPr="000C50F0">
        <w:rPr>
          <w:rFonts w:asciiTheme="majorBidi" w:hAnsiTheme="majorBidi" w:hint="cs"/>
          <w:sz w:val="30"/>
          <w:szCs w:val="30"/>
          <w:cs/>
        </w:rPr>
        <w:t>เท่าของต้นเงินกู้คงค้างไปเป็นหลักประกันวงเงินสินเชื่อที่ได้รับจากสถาบันการเงิน</w:t>
      </w:r>
    </w:p>
    <w:p w14:paraId="7AFA90E6" w14:textId="77777777" w:rsidR="00166B65" w:rsidRPr="00193C9D" w:rsidRDefault="00166B65" w:rsidP="00166B65">
      <w:pPr>
        <w:spacing w:line="0" w:lineRule="atLeast"/>
        <w:jc w:val="thaiDistribute"/>
        <w:rPr>
          <w:rFonts w:ascii="Angsana New" w:hAnsi="Angsana New"/>
          <w:sz w:val="20"/>
        </w:rPr>
        <w:sectPr w:rsidR="00166B65" w:rsidRPr="00193C9D" w:rsidSect="009B701F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bookmarkEnd w:id="1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431"/>
        <w:gridCol w:w="2065"/>
        <w:gridCol w:w="971"/>
        <w:gridCol w:w="364"/>
        <w:gridCol w:w="972"/>
        <w:gridCol w:w="364"/>
        <w:gridCol w:w="1093"/>
        <w:gridCol w:w="364"/>
        <w:gridCol w:w="1216"/>
        <w:gridCol w:w="364"/>
      </w:tblGrid>
      <w:tr w:rsidR="00166B65" w:rsidRPr="00127833" w14:paraId="0A7609C1" w14:textId="77777777" w:rsidTr="00930D9D">
        <w:trPr>
          <w:trHeight w:hRule="exact" w:val="352"/>
        </w:trPr>
        <w:tc>
          <w:tcPr>
            <w:tcW w:w="2431" w:type="dxa"/>
          </w:tcPr>
          <w:p w14:paraId="7995B04D" w14:textId="77777777" w:rsidR="00166B65" w:rsidRPr="0012783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7E9977C6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44" w:type="dxa"/>
            <w:gridSpan w:val="7"/>
          </w:tcPr>
          <w:p w14:paraId="6094E63B" w14:textId="77777777" w:rsidR="00166B65" w:rsidRPr="00606396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63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  <w:tc>
          <w:tcPr>
            <w:tcW w:w="364" w:type="dxa"/>
          </w:tcPr>
          <w:p w14:paraId="4B5156A6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66B65" w:rsidRPr="00127833" w14:paraId="60A18426" w14:textId="77777777" w:rsidTr="00930D9D">
        <w:trPr>
          <w:trHeight w:hRule="exact" w:val="352"/>
        </w:trPr>
        <w:tc>
          <w:tcPr>
            <w:tcW w:w="2431" w:type="dxa"/>
          </w:tcPr>
          <w:p w14:paraId="6D60F6B8" w14:textId="77777777" w:rsidR="00166B65" w:rsidRPr="0012783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3BE5E73B" w14:textId="77777777" w:rsidR="00166B65" w:rsidRPr="008B3E8E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B3E8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ลักษณะธุรกิจ</w:t>
            </w:r>
          </w:p>
        </w:tc>
        <w:tc>
          <w:tcPr>
            <w:tcW w:w="2307" w:type="dxa"/>
            <w:gridSpan w:val="3"/>
          </w:tcPr>
          <w:p w14:paraId="7DE49BF8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364" w:type="dxa"/>
          </w:tcPr>
          <w:p w14:paraId="46407B9E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32D3466C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ทุนชำระแล้ว</w:t>
            </w:r>
          </w:p>
        </w:tc>
        <w:tc>
          <w:tcPr>
            <w:tcW w:w="364" w:type="dxa"/>
          </w:tcPr>
          <w:p w14:paraId="6E4177E5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66B65" w:rsidRPr="00127833" w14:paraId="504684DF" w14:textId="77777777" w:rsidTr="00930D9D">
        <w:trPr>
          <w:trHeight w:hRule="exact" w:val="749"/>
        </w:trPr>
        <w:tc>
          <w:tcPr>
            <w:tcW w:w="2431" w:type="dxa"/>
          </w:tcPr>
          <w:p w14:paraId="2F579EAA" w14:textId="77777777" w:rsidR="00166B65" w:rsidRPr="0012783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4F6EB912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1" w:type="dxa"/>
          </w:tcPr>
          <w:p w14:paraId="65BED528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3E6F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  <w:p w14:paraId="650455C4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D3E6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364" w:type="dxa"/>
          </w:tcPr>
          <w:p w14:paraId="725B322B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2FA08007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127833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364" w:type="dxa"/>
          </w:tcPr>
          <w:p w14:paraId="3B5C4F4E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5F5B371B" w14:textId="77777777" w:rsidR="00166B65" w:rsidRPr="004D3E6F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3E6F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  <w:p w14:paraId="495DE37F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3E6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364" w:type="dxa"/>
          </w:tcPr>
          <w:p w14:paraId="31ED4D10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</w:tcPr>
          <w:p w14:paraId="77B2350D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  <w:p w14:paraId="0AAA368D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364" w:type="dxa"/>
          </w:tcPr>
          <w:p w14:paraId="3EFB7865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66B65" w:rsidRPr="00127833" w14:paraId="4C6E5683" w14:textId="77777777" w:rsidTr="00930D9D">
        <w:trPr>
          <w:trHeight w:hRule="exact" w:val="352"/>
        </w:trPr>
        <w:tc>
          <w:tcPr>
            <w:tcW w:w="2431" w:type="dxa"/>
          </w:tcPr>
          <w:p w14:paraId="3C64321C" w14:textId="77777777" w:rsidR="00166B65" w:rsidRPr="0012783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6AE32081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1" w:type="dxa"/>
          </w:tcPr>
          <w:p w14:paraId="2662E7E1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364" w:type="dxa"/>
          </w:tcPr>
          <w:p w14:paraId="3B6675AF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4BD9755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364" w:type="dxa"/>
          </w:tcPr>
          <w:p w14:paraId="58639323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7F1077D5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364" w:type="dxa"/>
          </w:tcPr>
          <w:p w14:paraId="35D22994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</w:tcPr>
          <w:p w14:paraId="5A91EEB4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364" w:type="dxa"/>
          </w:tcPr>
          <w:p w14:paraId="2B7F445C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66B65" w:rsidRPr="00127833" w14:paraId="08178B70" w14:textId="77777777" w:rsidTr="00930D9D">
        <w:trPr>
          <w:trHeight w:hRule="exact" w:val="352"/>
        </w:trPr>
        <w:tc>
          <w:tcPr>
            <w:tcW w:w="2431" w:type="dxa"/>
          </w:tcPr>
          <w:p w14:paraId="3FF9B84E" w14:textId="77777777" w:rsidR="00166B65" w:rsidRPr="0012783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6A206492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07" w:type="dxa"/>
            <w:gridSpan w:val="3"/>
          </w:tcPr>
          <w:p w14:paraId="77BF25E1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83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364" w:type="dxa"/>
          </w:tcPr>
          <w:p w14:paraId="7B1D17B4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2623550B" w14:textId="77777777" w:rsidR="00166B65" w:rsidRPr="008B3E8E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B3E8E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8B3E8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B3E8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364" w:type="dxa"/>
          </w:tcPr>
          <w:p w14:paraId="34825C31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66B65" w:rsidRPr="00127833" w14:paraId="3F7777D4" w14:textId="77777777" w:rsidTr="00930D9D">
        <w:trPr>
          <w:trHeight w:hRule="exact" w:val="352"/>
        </w:trPr>
        <w:tc>
          <w:tcPr>
            <w:tcW w:w="2431" w:type="dxa"/>
          </w:tcPr>
          <w:p w14:paraId="0A4CEDAE" w14:textId="77777777" w:rsidR="00166B65" w:rsidRPr="0012783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065" w:type="dxa"/>
          </w:tcPr>
          <w:p w14:paraId="4446E335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1" w:type="dxa"/>
          </w:tcPr>
          <w:p w14:paraId="6E874E87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57DC8EEC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4363D391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67B847BA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23A4938C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7BBD27B0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</w:tcPr>
          <w:p w14:paraId="22A8963B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389822AF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66B65" w:rsidRPr="00127833" w14:paraId="4E07C8C5" w14:textId="77777777" w:rsidTr="00930D9D">
        <w:trPr>
          <w:trHeight w:hRule="exact" w:val="173"/>
        </w:trPr>
        <w:tc>
          <w:tcPr>
            <w:tcW w:w="2431" w:type="dxa"/>
          </w:tcPr>
          <w:p w14:paraId="653CDB34" w14:textId="77777777" w:rsidR="00166B65" w:rsidRPr="00127833" w:rsidRDefault="00166B65" w:rsidP="009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6AB235E6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1" w:type="dxa"/>
          </w:tcPr>
          <w:p w14:paraId="51CABADB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696F3886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6AD86C21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0BB92D12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5A02C169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36C2C9FD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</w:tcPr>
          <w:p w14:paraId="69CBB783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474C1D2B" w14:textId="77777777" w:rsidR="00166B65" w:rsidRPr="00127833" w:rsidRDefault="00166B65" w:rsidP="00930D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10E89" w:rsidRPr="00127833" w14:paraId="2DE2530A" w14:textId="77777777" w:rsidTr="00930D9D">
        <w:trPr>
          <w:trHeight w:hRule="exact" w:val="352"/>
        </w:trPr>
        <w:tc>
          <w:tcPr>
            <w:tcW w:w="2431" w:type="dxa"/>
          </w:tcPr>
          <w:p w14:paraId="1BAE18B7" w14:textId="77777777" w:rsidR="00910E89" w:rsidRPr="00127833" w:rsidRDefault="00910E89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ไทยบริติช ดีโพสต์ </w:t>
            </w:r>
          </w:p>
        </w:tc>
        <w:tc>
          <w:tcPr>
            <w:tcW w:w="2065" w:type="dxa"/>
            <w:vAlign w:val="center"/>
          </w:tcPr>
          <w:p w14:paraId="00F6F495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บริการจัดพิมพ์ข้อมูลพร้อมส่ง</w:t>
            </w:r>
          </w:p>
        </w:tc>
        <w:tc>
          <w:tcPr>
            <w:tcW w:w="971" w:type="dxa"/>
          </w:tcPr>
          <w:p w14:paraId="1D11B247" w14:textId="52CAC66F" w:rsidR="00910E89" w:rsidRPr="00127833" w:rsidRDefault="00910E89" w:rsidP="00910E8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364" w:type="dxa"/>
          </w:tcPr>
          <w:p w14:paraId="4AF0FF79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1A859459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364" w:type="dxa"/>
          </w:tcPr>
          <w:p w14:paraId="1198CBCA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2DCEB35D" w14:textId="2677CDE9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6DC3CC5A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0B83832C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4F4BE6CE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10E89" w:rsidRPr="00127833" w14:paraId="351E9A93" w14:textId="77777777" w:rsidTr="00930D9D">
        <w:trPr>
          <w:trHeight w:hRule="exact" w:val="352"/>
        </w:trPr>
        <w:tc>
          <w:tcPr>
            <w:tcW w:w="2431" w:type="dxa"/>
          </w:tcPr>
          <w:p w14:paraId="5E98772E" w14:textId="77777777" w:rsidR="00910E89" w:rsidRPr="00127833" w:rsidRDefault="00910E89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065" w:type="dxa"/>
            <w:vAlign w:val="center"/>
          </w:tcPr>
          <w:p w14:paraId="1A2103AB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การจัดพิมพ์เอกสาร</w:t>
            </w:r>
          </w:p>
        </w:tc>
        <w:tc>
          <w:tcPr>
            <w:tcW w:w="971" w:type="dxa"/>
          </w:tcPr>
          <w:p w14:paraId="7F96766F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4A4A6CD2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243D8EBB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689958A0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5DE9D0E8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6E004BDD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1C6B5998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5D58DCE1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10E89" w:rsidRPr="00127833" w14:paraId="34394379" w14:textId="77777777" w:rsidTr="00930D9D">
        <w:trPr>
          <w:trHeight w:hRule="exact" w:val="352"/>
        </w:trPr>
        <w:tc>
          <w:tcPr>
            <w:tcW w:w="2431" w:type="dxa"/>
          </w:tcPr>
          <w:p w14:paraId="721CD663" w14:textId="77777777" w:rsidR="00910E89" w:rsidRPr="00127833" w:rsidRDefault="00910E89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57597DC3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สำคัญและบริการ</w:t>
            </w:r>
          </w:p>
        </w:tc>
        <w:tc>
          <w:tcPr>
            <w:tcW w:w="971" w:type="dxa"/>
          </w:tcPr>
          <w:p w14:paraId="1F3A8DF7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2464F454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4FFE0BD0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60180779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14E38FCA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79100242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7633A1EC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35D7D5FE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10E89" w:rsidRPr="00127833" w14:paraId="7F861F41" w14:textId="77777777" w:rsidTr="00930D9D">
        <w:trPr>
          <w:trHeight w:hRule="exact" w:val="352"/>
        </w:trPr>
        <w:tc>
          <w:tcPr>
            <w:tcW w:w="2431" w:type="dxa"/>
          </w:tcPr>
          <w:p w14:paraId="13DE3667" w14:textId="77777777" w:rsidR="00910E89" w:rsidRPr="00127833" w:rsidRDefault="00910E89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4ED9BECC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ที่เกี่ยวข้อง</w:t>
            </w:r>
          </w:p>
        </w:tc>
        <w:tc>
          <w:tcPr>
            <w:tcW w:w="971" w:type="dxa"/>
          </w:tcPr>
          <w:p w14:paraId="1279667D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565D7CBC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5B872265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6A3F5E52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1C1263A1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0884EA4A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6E1CC157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60322A1A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10E89" w:rsidRPr="00127833" w14:paraId="5C899CC3" w14:textId="77777777" w:rsidTr="00930D9D">
        <w:trPr>
          <w:trHeight w:hRule="exact" w:val="173"/>
        </w:trPr>
        <w:tc>
          <w:tcPr>
            <w:tcW w:w="2431" w:type="dxa"/>
          </w:tcPr>
          <w:p w14:paraId="5769EB76" w14:textId="77777777" w:rsidR="00910E89" w:rsidRPr="00127833" w:rsidRDefault="00910E89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157AE89C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1" w:type="dxa"/>
          </w:tcPr>
          <w:p w14:paraId="273A5AE0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04BD11AE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645BEC91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358F64E5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591E8672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0318BAC7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66C22554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411EFAD5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10E89" w:rsidRPr="00127833" w14:paraId="41BB46F2" w14:textId="77777777" w:rsidTr="00930D9D">
        <w:trPr>
          <w:trHeight w:hRule="exact" w:val="352"/>
        </w:trPr>
        <w:tc>
          <w:tcPr>
            <w:tcW w:w="2431" w:type="dxa"/>
          </w:tcPr>
          <w:p w14:paraId="264FC773" w14:textId="77777777" w:rsidR="00910E89" w:rsidRPr="00127833" w:rsidRDefault="00910E89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ไทยบริติชซีเคียวริตี้</w:t>
            </w:r>
          </w:p>
        </w:tc>
        <w:tc>
          <w:tcPr>
            <w:tcW w:w="2065" w:type="dxa"/>
            <w:vAlign w:val="center"/>
          </w:tcPr>
          <w:p w14:paraId="5DA33BC0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971" w:type="dxa"/>
          </w:tcPr>
          <w:p w14:paraId="5A381EB3" w14:textId="482B69CA" w:rsidR="00910E89" w:rsidRPr="00127833" w:rsidRDefault="00910E89" w:rsidP="00910E8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364" w:type="dxa"/>
          </w:tcPr>
          <w:p w14:paraId="35FE8CB9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01696AEE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364" w:type="dxa"/>
          </w:tcPr>
          <w:p w14:paraId="4437D825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2D6BD950" w14:textId="5D2327C1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1D7C9726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4FBF526A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79C97C87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10E89" w:rsidRPr="00127833" w14:paraId="51533319" w14:textId="77777777" w:rsidTr="00930D9D">
        <w:trPr>
          <w:trHeight w:hRule="exact" w:val="352"/>
        </w:trPr>
        <w:tc>
          <w:tcPr>
            <w:tcW w:w="2431" w:type="dxa"/>
          </w:tcPr>
          <w:p w14:paraId="489D8E27" w14:textId="77777777" w:rsidR="00910E89" w:rsidRPr="00127833" w:rsidRDefault="00910E89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</w:rPr>
              <w:t>พริ้นติ้ง โอเวอร์ซีส์ จำกัด</w:t>
            </w:r>
          </w:p>
        </w:tc>
        <w:tc>
          <w:tcPr>
            <w:tcW w:w="2065" w:type="dxa"/>
            <w:vAlign w:val="center"/>
          </w:tcPr>
          <w:p w14:paraId="5F6338A5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971" w:type="dxa"/>
          </w:tcPr>
          <w:p w14:paraId="7C8100E8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7C0CC4DB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10E8FA13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54CE6FC3" w14:textId="77777777" w:rsidR="00910E89" w:rsidRPr="005B0B75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0EA262E9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06B93AAC" w14:textId="77777777" w:rsidR="00910E89" w:rsidRPr="005B0B75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0B0C8A8A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7B2B907E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10E89" w:rsidRPr="00127833" w14:paraId="0609DBBA" w14:textId="77777777" w:rsidTr="00930D9D">
        <w:trPr>
          <w:trHeight w:hRule="exact" w:val="173"/>
        </w:trPr>
        <w:tc>
          <w:tcPr>
            <w:tcW w:w="2431" w:type="dxa"/>
          </w:tcPr>
          <w:p w14:paraId="7FDC33B3" w14:textId="77777777" w:rsidR="00910E89" w:rsidRPr="00127833" w:rsidRDefault="00910E89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3DB85044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1" w:type="dxa"/>
          </w:tcPr>
          <w:p w14:paraId="62EC0C74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14A6B07C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59CD3F91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320C7232" w14:textId="77777777" w:rsidR="00910E89" w:rsidRPr="005B0B75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2285BDCF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7FCF7946" w14:textId="77777777" w:rsidR="00910E89" w:rsidRPr="005B0B75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556C72C8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3C7C4257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10E89" w:rsidRPr="00127833" w14:paraId="09DC1C89" w14:textId="77777777" w:rsidTr="00930D9D">
        <w:trPr>
          <w:trHeight w:hRule="exact" w:val="352"/>
        </w:trPr>
        <w:tc>
          <w:tcPr>
            <w:tcW w:w="2431" w:type="dxa"/>
          </w:tcPr>
          <w:p w14:paraId="433F130F" w14:textId="77777777" w:rsidR="00910E89" w:rsidRPr="00127833" w:rsidRDefault="00910E89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</w:t>
            </w:r>
            <w:r w:rsidRPr="00127833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127833">
              <w:rPr>
                <w:rFonts w:ascii="Angsana New" w:hAnsi="Angsana New"/>
                <w:spacing w:val="-2"/>
                <w:sz w:val="30"/>
                <w:szCs w:val="30"/>
                <w:cs/>
              </w:rPr>
              <w:t>ที.เค.เอส. สยามเพรส</w:t>
            </w:r>
          </w:p>
        </w:tc>
        <w:tc>
          <w:tcPr>
            <w:tcW w:w="2065" w:type="dxa"/>
            <w:vAlign w:val="center"/>
          </w:tcPr>
          <w:p w14:paraId="65CB11E5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pacing w:val="-2"/>
                <w:sz w:val="30"/>
                <w:szCs w:val="30"/>
                <w:cs/>
                <w:lang w:val="en-US" w:bidi="th-TH"/>
              </w:rPr>
              <w:t xml:space="preserve">พิมพ์แบบฟอร์ม </w:t>
            </w:r>
          </w:p>
        </w:tc>
        <w:tc>
          <w:tcPr>
            <w:tcW w:w="971" w:type="dxa"/>
          </w:tcPr>
          <w:p w14:paraId="3A7A6A2A" w14:textId="44863F94" w:rsidR="00910E89" w:rsidRPr="00127833" w:rsidRDefault="00910E89" w:rsidP="00910E8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364" w:type="dxa"/>
          </w:tcPr>
          <w:p w14:paraId="05479D49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769ACB3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364" w:type="dxa"/>
          </w:tcPr>
          <w:p w14:paraId="1C1304D4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20ACFC87" w14:textId="28B8F53A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276093C5" w14:textId="77777777" w:rsidR="00910E89" w:rsidRPr="005B0B75" w:rsidRDefault="00910E89" w:rsidP="00910E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3F11C668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27F55574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0E89" w:rsidRPr="00127833" w14:paraId="7BF68CB9" w14:textId="77777777" w:rsidTr="00930D9D">
        <w:trPr>
          <w:trHeight w:hRule="exact" w:val="352"/>
        </w:trPr>
        <w:tc>
          <w:tcPr>
            <w:tcW w:w="2431" w:type="dxa"/>
          </w:tcPr>
          <w:p w14:paraId="5C3F5BA1" w14:textId="77777777" w:rsidR="00910E89" w:rsidRPr="00127833" w:rsidRDefault="00910E89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แมเนจเม้นท์ จำกัด</w:t>
            </w:r>
          </w:p>
        </w:tc>
        <w:tc>
          <w:tcPr>
            <w:tcW w:w="2065" w:type="dxa"/>
            <w:vAlign w:val="center"/>
          </w:tcPr>
          <w:p w14:paraId="05AB219C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สื่อสิ่งพิมพ์ และ</w:t>
            </w:r>
          </w:p>
        </w:tc>
        <w:tc>
          <w:tcPr>
            <w:tcW w:w="971" w:type="dxa"/>
          </w:tcPr>
          <w:p w14:paraId="1135034A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39CBE867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E9F8BEF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29C84BD5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0411F576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4002637E" w14:textId="77777777" w:rsidR="00910E89" w:rsidRPr="005B0B75" w:rsidRDefault="00910E89" w:rsidP="00910E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36AFB862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0E4158C1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0E89" w:rsidRPr="00127833" w14:paraId="693FFEB8" w14:textId="77777777" w:rsidTr="00930D9D">
        <w:trPr>
          <w:trHeight w:hRule="exact" w:val="352"/>
        </w:trPr>
        <w:tc>
          <w:tcPr>
            <w:tcW w:w="2431" w:type="dxa"/>
          </w:tcPr>
          <w:p w14:paraId="3C818048" w14:textId="77777777" w:rsidR="00910E89" w:rsidRPr="00127833" w:rsidRDefault="00910E89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4F23135C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ให้บริการบริหาร</w:t>
            </w:r>
          </w:p>
        </w:tc>
        <w:tc>
          <w:tcPr>
            <w:tcW w:w="971" w:type="dxa"/>
          </w:tcPr>
          <w:p w14:paraId="0FAA9C06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1F303F5D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8FB9A92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076586F8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5CF786D9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1EFD19DC" w14:textId="77777777" w:rsidR="00910E89" w:rsidRPr="005B0B75" w:rsidRDefault="00910E89" w:rsidP="00910E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6ED5DD64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1D9B48AE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0E89" w:rsidRPr="00127833" w14:paraId="1B624694" w14:textId="77777777" w:rsidTr="00930D9D">
        <w:trPr>
          <w:trHeight w:hRule="exact" w:val="352"/>
        </w:trPr>
        <w:tc>
          <w:tcPr>
            <w:tcW w:w="2431" w:type="dxa"/>
          </w:tcPr>
          <w:p w14:paraId="571BCBEF" w14:textId="77777777" w:rsidR="00910E89" w:rsidRPr="00127833" w:rsidRDefault="00910E89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606B69A9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คลังสินค้า</w:t>
            </w:r>
          </w:p>
        </w:tc>
        <w:tc>
          <w:tcPr>
            <w:tcW w:w="971" w:type="dxa"/>
          </w:tcPr>
          <w:p w14:paraId="13C1706F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7F030559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1F11BEC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09C8F87E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7DF19F62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397C79D9" w14:textId="77777777" w:rsidR="00910E89" w:rsidRPr="005B0B75" w:rsidRDefault="00910E89" w:rsidP="00910E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775B4E6C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04DC8837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0E89" w:rsidRPr="00127833" w14:paraId="0302D40E" w14:textId="77777777" w:rsidTr="00930D9D">
        <w:trPr>
          <w:trHeight w:hRule="exact" w:val="173"/>
        </w:trPr>
        <w:tc>
          <w:tcPr>
            <w:tcW w:w="2431" w:type="dxa"/>
          </w:tcPr>
          <w:p w14:paraId="243A4FC5" w14:textId="77777777" w:rsidR="00910E89" w:rsidRPr="00127833" w:rsidRDefault="00910E89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6C12EE4A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1" w:type="dxa"/>
          </w:tcPr>
          <w:p w14:paraId="2D4C6FCA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6869693A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EF6D5E6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4E78ADBF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06AE6663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6B9A89F3" w14:textId="77777777" w:rsidR="00910E89" w:rsidRPr="005B0B75" w:rsidRDefault="00910E89" w:rsidP="00910E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22AB3301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1CD06D6E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0E89" w:rsidRPr="00127833" w14:paraId="6D7E8A23" w14:textId="77777777" w:rsidTr="00930D9D">
        <w:trPr>
          <w:trHeight w:hRule="exact" w:val="352"/>
        </w:trPr>
        <w:tc>
          <w:tcPr>
            <w:tcW w:w="2431" w:type="dxa"/>
          </w:tcPr>
          <w:p w14:paraId="1E8DCE51" w14:textId="77777777" w:rsidR="00910E89" w:rsidRPr="00127833" w:rsidRDefault="00910E89" w:rsidP="0091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</w:rPr>
              <w:t>บริษัท มาร์เวลแพค จำกัด</w:t>
            </w:r>
          </w:p>
        </w:tc>
        <w:tc>
          <w:tcPr>
            <w:tcW w:w="2065" w:type="dxa"/>
            <w:vAlign w:val="center"/>
          </w:tcPr>
          <w:p w14:paraId="4130B9DE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พิมพ์ฉลากสินค้า</w:t>
            </w:r>
          </w:p>
        </w:tc>
        <w:tc>
          <w:tcPr>
            <w:tcW w:w="971" w:type="dxa"/>
          </w:tcPr>
          <w:p w14:paraId="05574C39" w14:textId="6D41D865" w:rsidR="00910E89" w:rsidRPr="00127833" w:rsidRDefault="00910E89" w:rsidP="00910E8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364" w:type="dxa"/>
          </w:tcPr>
          <w:p w14:paraId="0113E0A1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29D439F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364" w:type="dxa"/>
          </w:tcPr>
          <w:p w14:paraId="16382161" w14:textId="77777777" w:rsidR="00910E89" w:rsidRPr="00127833" w:rsidRDefault="00910E89" w:rsidP="00910E8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02653393" w14:textId="5AA46AF1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7F783DC1" w14:textId="77777777" w:rsidR="00910E89" w:rsidRPr="005B0B75" w:rsidRDefault="00910E89" w:rsidP="00910E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42E60D87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1FC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0EA1BA8E" w14:textId="77777777" w:rsidR="00910E89" w:rsidRPr="00127833" w:rsidRDefault="00910E89" w:rsidP="00910E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6900C39" w14:textId="77777777" w:rsidR="00166B65" w:rsidRDefault="00166B65" w:rsidP="00166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09F87625" w14:textId="71D8004A" w:rsidR="00166B65" w:rsidRDefault="00166B65" w:rsidP="00166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B4797F5" w14:textId="69840D20" w:rsidR="000C6EEE" w:rsidRPr="00EE1DAF" w:rsidRDefault="000C6EEE" w:rsidP="00166B65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EE1DAF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ที่ดิน อาคารและอุปกรณ์</w:t>
      </w:r>
    </w:p>
    <w:p w14:paraId="649D7A61" w14:textId="77777777" w:rsidR="000C6EEE" w:rsidRPr="00382E4A" w:rsidRDefault="000C6EE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440"/>
        <w:gridCol w:w="180"/>
        <w:gridCol w:w="1344"/>
        <w:gridCol w:w="6"/>
      </w:tblGrid>
      <w:tr w:rsidR="00D259FD" w:rsidRPr="001108C4" w14:paraId="302CC4AE" w14:textId="77777777" w:rsidTr="00484DCB">
        <w:trPr>
          <w:cantSplit/>
          <w:tblHeader/>
        </w:trPr>
        <w:tc>
          <w:tcPr>
            <w:tcW w:w="6120" w:type="dxa"/>
            <w:vAlign w:val="bottom"/>
          </w:tcPr>
          <w:p w14:paraId="30C30628" w14:textId="77777777" w:rsidR="00D259FD" w:rsidRPr="001108C4" w:rsidRDefault="00D259FD" w:rsidP="00F009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D259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D259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D259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D259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7BF5D7A7" w14:textId="5CFE13D3" w:rsidR="00D259FD" w:rsidRPr="001108C4" w:rsidRDefault="00D259FD" w:rsidP="00F00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8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108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215F2AA4" w14:textId="77777777" w:rsidR="00D259FD" w:rsidRPr="001108C4" w:rsidRDefault="00D259FD" w:rsidP="00F009B3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AF38A8D" w14:textId="77777777" w:rsidR="00D259FD" w:rsidRPr="001108C4" w:rsidRDefault="00D259FD" w:rsidP="00F009B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108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4C172D2C" w14:textId="59A65455" w:rsidR="00D259FD" w:rsidRPr="001108C4" w:rsidRDefault="00D259FD" w:rsidP="00F009B3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1108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259FD" w:rsidRPr="001108C4" w14:paraId="66DBCDB3" w14:textId="77777777" w:rsidTr="00484DCB">
        <w:trPr>
          <w:gridAfter w:val="1"/>
          <w:wAfter w:w="6" w:type="dxa"/>
          <w:cantSplit/>
        </w:trPr>
        <w:tc>
          <w:tcPr>
            <w:tcW w:w="6120" w:type="dxa"/>
          </w:tcPr>
          <w:p w14:paraId="40821CEE" w14:textId="77777777" w:rsidR="00D259FD" w:rsidRPr="001108C4" w:rsidRDefault="00D259FD" w:rsidP="00F009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64" w:type="dxa"/>
            <w:gridSpan w:val="3"/>
          </w:tcPr>
          <w:p w14:paraId="46F95918" w14:textId="59E5AA84" w:rsidR="00D259FD" w:rsidRPr="001108C4" w:rsidRDefault="00D259FD" w:rsidP="00F009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108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108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259FD" w:rsidRPr="001108C4" w14:paraId="575E41E0" w14:textId="77777777" w:rsidTr="00484DCB">
        <w:trPr>
          <w:cantSplit/>
        </w:trPr>
        <w:tc>
          <w:tcPr>
            <w:tcW w:w="6120" w:type="dxa"/>
          </w:tcPr>
          <w:p w14:paraId="196F4005" w14:textId="77777777" w:rsidR="00D259FD" w:rsidRPr="001108C4" w:rsidRDefault="00D259FD" w:rsidP="00F009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259F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49AE8A05" w14:textId="45F76732" w:rsidR="00D259FD" w:rsidRPr="00B659A8" w:rsidRDefault="00B659A8" w:rsidP="008F17C0">
            <w:pPr>
              <w:pStyle w:val="acctfourfigures"/>
              <w:tabs>
                <w:tab w:val="clear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59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</w:t>
            </w:r>
            <w:r w:rsidRPr="008F17C0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80" w:type="dxa"/>
          </w:tcPr>
          <w:p w14:paraId="47F1BFB4" w14:textId="77777777" w:rsidR="00D259FD" w:rsidRPr="00D259FD" w:rsidRDefault="00D259FD" w:rsidP="00F009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50" w:type="dxa"/>
            <w:gridSpan w:val="2"/>
          </w:tcPr>
          <w:p w14:paraId="205426B9" w14:textId="085A468D" w:rsidR="00D259FD" w:rsidRPr="00C0676E" w:rsidRDefault="00C0676E" w:rsidP="00F009B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676E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D259FD" w:rsidRPr="001108C4" w14:paraId="0C7F9FC6" w14:textId="77777777" w:rsidTr="00484DCB">
        <w:trPr>
          <w:cantSplit/>
        </w:trPr>
        <w:tc>
          <w:tcPr>
            <w:tcW w:w="6120" w:type="dxa"/>
          </w:tcPr>
          <w:p w14:paraId="0B712138" w14:textId="45E0B0BB" w:rsidR="00D259FD" w:rsidRPr="00D259FD" w:rsidRDefault="00E43372" w:rsidP="00F009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จำหน่าย</w:t>
            </w:r>
            <w:r>
              <w:rPr>
                <w:rFonts w:asciiTheme="majorBidi" w:hAnsiTheme="majorBidi"/>
                <w:sz w:val="30"/>
                <w:szCs w:val="30"/>
              </w:rPr>
              <w:t>/</w:t>
            </w:r>
            <w:r w:rsidRPr="00040CC8">
              <w:rPr>
                <w:rFonts w:asciiTheme="majorBidi" w:hAnsiTheme="majorBidi" w:hint="cs"/>
                <w:sz w:val="30"/>
                <w:szCs w:val="30"/>
                <w:cs/>
              </w:rPr>
              <w:t>ตัดจำหน่ายจำหน่ายสินทรัพย์</w:t>
            </w:r>
            <w:r w:rsidRPr="00040CC8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040CC8">
              <w:rPr>
                <w:rFonts w:asciiTheme="majorBidi" w:hAnsi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40" w:type="dxa"/>
          </w:tcPr>
          <w:p w14:paraId="345E233A" w14:textId="059A73F2" w:rsidR="00D259FD" w:rsidRPr="00B659A8" w:rsidRDefault="00E43372" w:rsidP="005A668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59A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5,098</w:t>
            </w:r>
            <w:r w:rsidRPr="00B659A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A7A44AF" w14:textId="77777777" w:rsidR="00D259FD" w:rsidRPr="00D259FD" w:rsidRDefault="00D259FD" w:rsidP="00F009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50" w:type="dxa"/>
            <w:gridSpan w:val="2"/>
          </w:tcPr>
          <w:p w14:paraId="5FA9B488" w14:textId="0C32C767" w:rsidR="00D259FD" w:rsidRPr="00C0676E" w:rsidRDefault="00C0676E" w:rsidP="00B659A8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676E"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</w:tr>
      <w:tr w:rsidR="00703E51" w:rsidRPr="001108C4" w14:paraId="7B31333E" w14:textId="77777777" w:rsidTr="00484DCB">
        <w:trPr>
          <w:cantSplit/>
        </w:trPr>
        <w:tc>
          <w:tcPr>
            <w:tcW w:w="6120" w:type="dxa"/>
          </w:tcPr>
          <w:p w14:paraId="71755EF1" w14:textId="30AEF4A7" w:rsidR="00703E51" w:rsidRPr="00D259FD" w:rsidRDefault="00040CC8" w:rsidP="00F009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CC8">
              <w:rPr>
                <w:rFonts w:asciiTheme="majorBidi" w:hAnsiTheme="majorBidi" w:hint="cs"/>
                <w:sz w:val="30"/>
                <w:szCs w:val="30"/>
                <w:cs/>
              </w:rPr>
              <w:t>โอนมาจากอสังหาริมทรัพย์เพื่อการลงทุน</w:t>
            </w:r>
            <w:r w:rsidRPr="00040CC8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040CC8">
              <w:rPr>
                <w:rFonts w:asciiTheme="majorBidi" w:hAnsi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40" w:type="dxa"/>
          </w:tcPr>
          <w:p w14:paraId="3EC8331F" w14:textId="18332A12" w:rsidR="00703E51" w:rsidRPr="00B659A8" w:rsidRDefault="00B659A8" w:rsidP="008F17C0">
            <w:pPr>
              <w:pStyle w:val="acctfourfigures"/>
              <w:tabs>
                <w:tab w:val="clear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59A8">
              <w:rPr>
                <w:rFonts w:asciiTheme="majorBidi" w:hAnsiTheme="majorBidi" w:cstheme="majorBidi"/>
                <w:sz w:val="30"/>
                <w:szCs w:val="30"/>
              </w:rPr>
              <w:t>2,283</w:t>
            </w:r>
          </w:p>
        </w:tc>
        <w:tc>
          <w:tcPr>
            <w:tcW w:w="180" w:type="dxa"/>
          </w:tcPr>
          <w:p w14:paraId="215DF193" w14:textId="77777777" w:rsidR="00703E51" w:rsidRPr="00D259FD" w:rsidRDefault="00703E51" w:rsidP="00F009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50" w:type="dxa"/>
            <w:gridSpan w:val="2"/>
          </w:tcPr>
          <w:p w14:paraId="2C09488E" w14:textId="5755EDC6" w:rsidR="00703E51" w:rsidRPr="00C0676E" w:rsidRDefault="00BB6677" w:rsidP="00BB66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3E51" w:rsidRPr="001108C4" w14:paraId="31344E08" w14:textId="77777777" w:rsidTr="00484DCB">
        <w:trPr>
          <w:cantSplit/>
        </w:trPr>
        <w:tc>
          <w:tcPr>
            <w:tcW w:w="6120" w:type="dxa"/>
          </w:tcPr>
          <w:p w14:paraId="3D78250C" w14:textId="56810FC9" w:rsidR="00703E51" w:rsidRPr="00D259FD" w:rsidRDefault="00040CC8" w:rsidP="00F009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CC8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  <w:r w:rsidR="00E43372">
              <w:rPr>
                <w:rFonts w:asciiTheme="majorBidi" w:hAnsiTheme="majorBidi" w:hint="cs"/>
                <w:sz w:val="30"/>
                <w:szCs w:val="30"/>
                <w:cs/>
              </w:rPr>
              <w:t>ของอาคารและอุปกรณ์</w:t>
            </w:r>
          </w:p>
        </w:tc>
        <w:tc>
          <w:tcPr>
            <w:tcW w:w="1440" w:type="dxa"/>
          </w:tcPr>
          <w:p w14:paraId="453207D7" w14:textId="0DFE7005" w:rsidR="00703E51" w:rsidRPr="00B659A8" w:rsidRDefault="00B659A8" w:rsidP="005A668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59A8">
              <w:rPr>
                <w:rFonts w:asciiTheme="majorBidi" w:hAnsiTheme="majorBidi" w:cstheme="majorBidi"/>
                <w:sz w:val="30"/>
                <w:szCs w:val="30"/>
              </w:rPr>
              <w:t>(23,413)</w:t>
            </w:r>
          </w:p>
        </w:tc>
        <w:tc>
          <w:tcPr>
            <w:tcW w:w="180" w:type="dxa"/>
          </w:tcPr>
          <w:p w14:paraId="2B638BB6" w14:textId="77777777" w:rsidR="00703E51" w:rsidRPr="00D259FD" w:rsidRDefault="00703E51" w:rsidP="00F009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50" w:type="dxa"/>
            <w:gridSpan w:val="2"/>
          </w:tcPr>
          <w:p w14:paraId="24F39F55" w14:textId="06754DF1" w:rsidR="00703E51" w:rsidRPr="00C0676E" w:rsidRDefault="00BB6677" w:rsidP="00BB66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B03C882" w14:textId="77777777" w:rsidR="00F44F41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  <w:r>
        <w:rPr>
          <w:sz w:val="2"/>
          <w:szCs w:val="2"/>
          <w:cs/>
        </w:rPr>
        <w:tab/>
      </w:r>
    </w:p>
    <w:p w14:paraId="4B2FDD72" w14:textId="77777777"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05D5F76B" w14:textId="77777777" w:rsidR="004D3E6F" w:rsidRDefault="004D3E6F" w:rsidP="009A5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585756F" w14:textId="1DE56EBC" w:rsidR="009E5C6F" w:rsidRDefault="009A5C0B" w:rsidP="00484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62D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D3E6F" w:rsidRPr="007A62D2">
        <w:rPr>
          <w:rFonts w:ascii="Angsana New" w:hAnsi="Angsana New"/>
          <w:sz w:val="30"/>
          <w:szCs w:val="30"/>
        </w:rPr>
        <w:t xml:space="preserve">30 </w:t>
      </w:r>
      <w:r w:rsidR="004D3E6F" w:rsidRPr="007A62D2">
        <w:rPr>
          <w:rFonts w:ascii="Angsana New" w:hAnsi="Angsana New"/>
          <w:sz w:val="30"/>
          <w:szCs w:val="30"/>
          <w:cs/>
        </w:rPr>
        <w:t>มิถุนายน</w:t>
      </w:r>
      <w:r w:rsidRPr="007A62D2">
        <w:rPr>
          <w:rFonts w:ascii="Angsana New" w:hAnsi="Angsana New" w:hint="cs"/>
          <w:sz w:val="30"/>
          <w:szCs w:val="30"/>
          <w:cs/>
        </w:rPr>
        <w:t xml:space="preserve"> </w:t>
      </w:r>
      <w:r w:rsidR="00CD1FC8" w:rsidRPr="007A62D2">
        <w:rPr>
          <w:rFonts w:ascii="Angsana New" w:hAnsi="Angsana New" w:hint="cs"/>
          <w:sz w:val="30"/>
          <w:szCs w:val="30"/>
        </w:rPr>
        <w:t>256</w:t>
      </w:r>
      <w:r w:rsidR="00CD1FC8" w:rsidRPr="007A62D2">
        <w:rPr>
          <w:rFonts w:ascii="Angsana New" w:hAnsi="Angsana New"/>
          <w:sz w:val="30"/>
          <w:szCs w:val="30"/>
        </w:rPr>
        <w:t>4</w:t>
      </w:r>
      <w:r w:rsidRPr="007A62D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D1FC8" w:rsidRPr="007A62D2">
        <w:rPr>
          <w:rFonts w:ascii="Angsana New" w:hAnsi="Angsana New"/>
          <w:sz w:val="30"/>
          <w:szCs w:val="30"/>
        </w:rPr>
        <w:t>31</w:t>
      </w:r>
      <w:r w:rsidR="00061DFA" w:rsidRPr="007A62D2">
        <w:rPr>
          <w:rFonts w:ascii="Angsana New" w:hAnsi="Angsana New"/>
          <w:sz w:val="30"/>
          <w:szCs w:val="30"/>
        </w:rPr>
        <w:t xml:space="preserve"> </w:t>
      </w:r>
      <w:r w:rsidR="00061DFA" w:rsidRPr="007A62D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D1FC8" w:rsidRPr="007A62D2">
        <w:rPr>
          <w:rFonts w:ascii="Angsana New" w:hAnsi="Angsana New" w:hint="cs"/>
          <w:sz w:val="30"/>
          <w:szCs w:val="30"/>
        </w:rPr>
        <w:t>256</w:t>
      </w:r>
      <w:r w:rsidR="00CD1FC8" w:rsidRPr="007A62D2">
        <w:rPr>
          <w:rFonts w:ascii="Angsana New" w:hAnsi="Angsana New"/>
          <w:sz w:val="30"/>
          <w:szCs w:val="30"/>
        </w:rPr>
        <w:t>3</w:t>
      </w:r>
      <w:r w:rsidRPr="007A62D2">
        <w:rPr>
          <w:rFonts w:ascii="Angsana New" w:hAnsi="Angsana New" w:hint="cs"/>
          <w:sz w:val="30"/>
          <w:szCs w:val="30"/>
          <w:cs/>
        </w:rPr>
        <w:t xml:space="preserve"> บริษัทได้นำที่ดินและสิ่งปลูกสร้างของบริษัทและบริษัทย่อยไปเป็นหลักทรัพย์ค้ำประกันเงินกู้ยืมระยะสั้นและระยะยาวจากสถาบันการเงิน</w:t>
      </w:r>
    </w:p>
    <w:p w14:paraId="3BF6ED5B" w14:textId="7337759C" w:rsidR="00A44C81" w:rsidRDefault="00A44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FCBD3DE" w14:textId="77777777" w:rsidR="005F13AA" w:rsidRDefault="005F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AFC8139" w14:textId="37CC9DBB" w:rsidR="003F7D59" w:rsidRDefault="00C9741B" w:rsidP="00166B65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ส่วนงานดำเนินงาน</w:t>
      </w:r>
      <w:r w:rsidR="00547EC3" w:rsidRPr="00547EC3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และการจำแนกรายได้</w:t>
      </w:r>
    </w:p>
    <w:p w14:paraId="13F60DEC" w14:textId="3679E672" w:rsidR="00547EC3" w:rsidRPr="006A03F4" w:rsidRDefault="00547EC3" w:rsidP="00547EC3">
      <w:pPr>
        <w:pStyle w:val="index"/>
        <w:tabs>
          <w:tab w:val="clear" w:pos="1134"/>
        </w:tabs>
        <w:spacing w:after="0" w:line="240" w:lineRule="atLeast"/>
        <w:outlineLvl w:val="0"/>
        <w:rPr>
          <w:rFonts w:ascii="Angsana New" w:hAnsi="Angsana New"/>
          <w:b/>
          <w:bCs/>
          <w:sz w:val="16"/>
          <w:szCs w:val="16"/>
          <w:lang w:val="en-US" w:bidi="th-TH"/>
        </w:rPr>
      </w:pPr>
    </w:p>
    <w:p w14:paraId="20448AA8" w14:textId="023814A2" w:rsidR="00BD3B22" w:rsidRPr="00166B65" w:rsidRDefault="00BD3B22" w:rsidP="00946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6B65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ผู้บริหาร</w:t>
      </w:r>
      <w:r w:rsidRPr="00166B65">
        <w:rPr>
          <w:rFonts w:ascii="Angsana New" w:hAnsi="Angsana New" w:hint="cs"/>
          <w:sz w:val="30"/>
          <w:szCs w:val="30"/>
          <w:cs/>
          <w:lang w:val="th-TH"/>
        </w:rPr>
        <w:t>พิจารณาว่าบริษัทดำเนินกิจการในส่วนงานเดียวคือ ธุรกิจ</w:t>
      </w:r>
      <w:r w:rsidRPr="00166B6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ผลิตแบบฟอร์มและกระดาษพิมพ์ต่อเนื่อง </w:t>
      </w:r>
      <w:r w:rsidRPr="00166B65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66B6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ส่วนกลุ่มบริษัทมี </w:t>
      </w:r>
      <w:r w:rsidR="00CD1FC8" w:rsidRPr="00166B65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166B6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66B6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ส่วนงานที่รายงาน ซึ่งเป็นส่วนงานที่สำคัญของกลุ่มบริษัทที่มีสินค้าและบริการที่แตกต่างกัน </w:t>
      </w:r>
      <w:r w:rsidRPr="00166B65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66B65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088110C" w14:textId="4FD41DC6" w:rsidR="00BD3B22" w:rsidRPr="00166B65" w:rsidRDefault="00BD3B22" w:rsidP="00BD3B22">
      <w:pPr>
        <w:pStyle w:val="index"/>
        <w:numPr>
          <w:ilvl w:val="0"/>
          <w:numId w:val="26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="Angsana New" w:hAnsi="Angsana New"/>
          <w:sz w:val="30"/>
          <w:szCs w:val="30"/>
          <w:lang w:val="en-US" w:bidi="th-TH"/>
        </w:rPr>
      </w:pPr>
      <w:r w:rsidRPr="00166B65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="00CD1FC8" w:rsidRPr="00166B65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>1</w:t>
      </w:r>
      <w:r w:rsidRPr="00166B65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</w:t>
      </w:r>
      <w:r w:rsidRPr="00166B65">
        <w:rPr>
          <w:rFonts w:asciiTheme="majorBidi" w:hAnsiTheme="majorBidi" w:hint="cs"/>
          <w:color w:val="000000"/>
          <w:sz w:val="30"/>
          <w:szCs w:val="30"/>
          <w:cs/>
          <w:lang w:val="en-US" w:bidi="th-TH"/>
        </w:rPr>
        <w:t>ผลิตแบบฟอร์ม กระดาษพิมพ์ต่อเนื่อง และ</w:t>
      </w:r>
      <w:r w:rsidRPr="00166B65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สิ่งพิมพ์ปลอดการทำเทียม</w:t>
      </w:r>
    </w:p>
    <w:p w14:paraId="7F02ADCE" w14:textId="03FFFEBF" w:rsidR="00BD3B22" w:rsidRPr="00166B65" w:rsidRDefault="00BD3B22" w:rsidP="00BD3B22">
      <w:pPr>
        <w:pStyle w:val="index"/>
        <w:numPr>
          <w:ilvl w:val="0"/>
          <w:numId w:val="26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="Angsana New" w:hAnsi="Angsana New"/>
          <w:sz w:val="30"/>
          <w:szCs w:val="30"/>
          <w:lang w:val="en-US" w:bidi="th-TH"/>
        </w:rPr>
      </w:pPr>
      <w:r w:rsidRPr="00166B65">
        <w:rPr>
          <w:rFonts w:asciiTheme="majorBidi" w:hAnsiTheme="majorBidi" w:hint="cs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="00CD1FC8" w:rsidRPr="00166B65">
        <w:rPr>
          <w:rFonts w:asciiTheme="majorBidi" w:hAnsiTheme="majorBidi"/>
          <w:color w:val="000000"/>
          <w:sz w:val="30"/>
          <w:szCs w:val="30"/>
          <w:lang w:val="en-US" w:bidi="th-TH"/>
        </w:rPr>
        <w:t>2</w:t>
      </w:r>
      <w:r w:rsidRPr="00166B65">
        <w:rPr>
          <w:rFonts w:asciiTheme="majorBidi" w:hAnsiTheme="majorBidi"/>
          <w:color w:val="000000"/>
          <w:sz w:val="30"/>
          <w:szCs w:val="30"/>
          <w:lang w:val="en-US" w:bidi="th-TH"/>
        </w:rPr>
        <w:t xml:space="preserve"> </w:t>
      </w:r>
      <w:r w:rsidRPr="00166B65">
        <w:rPr>
          <w:rFonts w:asciiTheme="majorBidi" w:hAnsiTheme="majorBidi" w:hint="cs"/>
          <w:color w:val="000000"/>
          <w:sz w:val="30"/>
          <w:szCs w:val="30"/>
          <w:cs/>
          <w:lang w:val="en-US" w:bidi="th-TH"/>
        </w:rPr>
        <w:t>บริการด้านระบบเทคโนโลยีสารสนเทศและซอฟต์แวร์</w:t>
      </w:r>
    </w:p>
    <w:p w14:paraId="528C6E88" w14:textId="0B9DF4A8" w:rsidR="004D3E6F" w:rsidRDefault="004D3E6F" w:rsidP="004D3E6F"/>
    <w:tbl>
      <w:tblPr>
        <w:tblW w:w="5103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34"/>
        <w:gridCol w:w="942"/>
        <w:gridCol w:w="236"/>
        <w:gridCol w:w="1038"/>
        <w:gridCol w:w="236"/>
        <w:gridCol w:w="923"/>
        <w:gridCol w:w="245"/>
        <w:gridCol w:w="1045"/>
        <w:gridCol w:w="251"/>
        <w:gridCol w:w="6"/>
        <w:gridCol w:w="994"/>
        <w:gridCol w:w="269"/>
        <w:gridCol w:w="982"/>
      </w:tblGrid>
      <w:tr w:rsidR="004D3E6F" w:rsidRPr="000F3736" w14:paraId="50150AA8" w14:textId="77777777" w:rsidTr="0082515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70794027" w14:textId="77777777" w:rsidR="004D3E6F" w:rsidRPr="000F3736" w:rsidRDefault="004D3E6F" w:rsidP="0082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56" w:type="pct"/>
            <w:gridSpan w:val="12"/>
            <w:tcBorders>
              <w:top w:val="nil"/>
              <w:left w:val="nil"/>
              <w:bottom w:val="nil"/>
            </w:tcBorders>
          </w:tcPr>
          <w:p w14:paraId="769F15D2" w14:textId="77777777" w:rsidR="004D3E6F" w:rsidRPr="000F3736" w:rsidRDefault="004D3E6F" w:rsidP="0082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F373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4D3E6F" w:rsidRPr="000F3736" w14:paraId="4BCA7853" w14:textId="77777777" w:rsidTr="00530FCD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5246A220" w14:textId="77777777" w:rsidR="004D3E6F" w:rsidRPr="000F3736" w:rsidRDefault="004D3E6F" w:rsidP="0082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C69052" w14:textId="77777777" w:rsidR="004D3E6F" w:rsidRPr="000F3736" w:rsidRDefault="004D3E6F" w:rsidP="0082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ผลิตแบบฟอร์ม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2E9B8CCE" w14:textId="77777777" w:rsidR="004D3E6F" w:rsidRPr="000F3736" w:rsidRDefault="004D3E6F" w:rsidP="0082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758DC9" w14:textId="77777777" w:rsidR="004D3E6F" w:rsidRPr="000F3736" w:rsidRDefault="004D3E6F" w:rsidP="0082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ด้านระบบ</w:t>
            </w:r>
          </w:p>
        </w:tc>
        <w:tc>
          <w:tcPr>
            <w:tcW w:w="13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D0E6B" w14:textId="77777777" w:rsidR="004D3E6F" w:rsidRPr="000F3736" w:rsidRDefault="004D3E6F" w:rsidP="0082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3"/>
          </w:tcPr>
          <w:p w14:paraId="4DAEF3C4" w14:textId="77777777" w:rsidR="004D3E6F" w:rsidRPr="000F3736" w:rsidRDefault="004D3E6F" w:rsidP="0082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4D3E6F" w:rsidRPr="000F3736" w14:paraId="24418061" w14:textId="77777777" w:rsidTr="00530FCD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3176E4FD" w14:textId="77777777" w:rsidR="004D3E6F" w:rsidRPr="000F3736" w:rsidRDefault="004D3E6F" w:rsidP="0082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B99C6" w14:textId="77777777" w:rsidR="004D3E6F" w:rsidRPr="000F3736" w:rsidRDefault="004D3E6F" w:rsidP="0082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กระดาษพิมพ์ต่อเนื่องและ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3E870EEE" w14:textId="77777777" w:rsidR="004D3E6F" w:rsidRPr="000F3736" w:rsidRDefault="004D3E6F" w:rsidP="0082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549DAC" w14:textId="77777777" w:rsidR="004D3E6F" w:rsidRPr="000F3736" w:rsidRDefault="004D3E6F" w:rsidP="0082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เทคโนโลยีสารสนเทศ</w:t>
            </w:r>
          </w:p>
        </w:tc>
        <w:tc>
          <w:tcPr>
            <w:tcW w:w="13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1A7D3" w14:textId="77777777" w:rsidR="004D3E6F" w:rsidRPr="000F3736" w:rsidRDefault="004D3E6F" w:rsidP="0082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3"/>
          </w:tcPr>
          <w:p w14:paraId="5F002969" w14:textId="77777777" w:rsidR="004D3E6F" w:rsidRPr="000F3736" w:rsidRDefault="004D3E6F" w:rsidP="0082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4D3E6F" w:rsidRPr="000F3736" w14:paraId="054F61C9" w14:textId="77777777" w:rsidTr="00530FCD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7FE6DDE7" w14:textId="77777777" w:rsidR="004D3E6F" w:rsidRPr="000F3736" w:rsidRDefault="004D3E6F" w:rsidP="0082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งวดหกเดือน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DBF0DC" w14:textId="77777777" w:rsidR="004D3E6F" w:rsidRPr="000F3736" w:rsidRDefault="004D3E6F" w:rsidP="0082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สิ่งพิมพ์ปลอดการท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ำ</w:t>
            </w: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เทียม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4EB41132" w14:textId="77777777" w:rsidR="004D3E6F" w:rsidRPr="000F3736" w:rsidRDefault="004D3E6F" w:rsidP="0082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048CDE" w14:textId="77777777" w:rsidR="004D3E6F" w:rsidRPr="000F3736" w:rsidRDefault="004D3E6F" w:rsidP="0082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และซอฟต์แวร์</w:t>
            </w:r>
          </w:p>
        </w:tc>
        <w:tc>
          <w:tcPr>
            <w:tcW w:w="13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D1B74" w14:textId="77777777" w:rsidR="004D3E6F" w:rsidRPr="000F3736" w:rsidRDefault="004D3E6F" w:rsidP="0082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3"/>
          </w:tcPr>
          <w:p w14:paraId="40332641" w14:textId="77777777" w:rsidR="004D3E6F" w:rsidRPr="000F3736" w:rsidRDefault="004D3E6F" w:rsidP="0082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37AEB" w:rsidRPr="000F3736" w14:paraId="16992C73" w14:textId="77777777" w:rsidTr="00530FCD">
        <w:tc>
          <w:tcPr>
            <w:tcW w:w="13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1670B26" w14:textId="77777777" w:rsidR="00137AEB" w:rsidRPr="000F3736" w:rsidRDefault="00137AEB" w:rsidP="00137AE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14:paraId="7923944E" w14:textId="569D985E" w:rsidR="00137AEB" w:rsidRPr="000F3736" w:rsidRDefault="00137AEB" w:rsidP="00137AE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64FD7CEE" w14:textId="77777777" w:rsidR="00137AEB" w:rsidRPr="000F3736" w:rsidRDefault="00137AEB" w:rsidP="0013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6BAE9565" w14:textId="16FBF142" w:rsidR="00137AEB" w:rsidRPr="000F3736" w:rsidRDefault="00137AEB" w:rsidP="0013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23A622DA" w14:textId="77777777" w:rsidR="00137AEB" w:rsidRPr="000F3736" w:rsidRDefault="00137AEB" w:rsidP="0013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</w:tcPr>
          <w:p w14:paraId="3793D30C" w14:textId="67FFBB0B" w:rsidR="00137AEB" w:rsidRPr="000F3736" w:rsidRDefault="00137AEB" w:rsidP="00137AE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3D1442A2" w14:textId="77777777" w:rsidR="00137AEB" w:rsidRPr="000F3736" w:rsidRDefault="00137AEB" w:rsidP="0013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D4D216F" w14:textId="58B78443" w:rsidR="00137AEB" w:rsidRPr="000F3736" w:rsidRDefault="00137AEB" w:rsidP="0013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23087E56" w14:textId="77777777" w:rsidR="00137AEB" w:rsidRPr="000F3736" w:rsidRDefault="00137AEB" w:rsidP="0013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0" w:type="pct"/>
            <w:gridSpan w:val="2"/>
          </w:tcPr>
          <w:p w14:paraId="17E36902" w14:textId="424B382E" w:rsidR="00137AEB" w:rsidRPr="000F3736" w:rsidRDefault="00137AEB" w:rsidP="00137AE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0A403B4F" w14:textId="77777777" w:rsidR="00137AEB" w:rsidRPr="000F3736" w:rsidRDefault="00137AEB" w:rsidP="0013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01" w:type="pct"/>
          </w:tcPr>
          <w:p w14:paraId="5D300769" w14:textId="5AB71AF8" w:rsidR="00137AEB" w:rsidRPr="000F3736" w:rsidRDefault="00137AEB" w:rsidP="0013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2563</w:t>
            </w:r>
          </w:p>
        </w:tc>
      </w:tr>
      <w:tr w:rsidR="00137AEB" w:rsidRPr="000F3736" w14:paraId="613FAF8B" w14:textId="77777777" w:rsidTr="0082515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0D4B016F" w14:textId="77777777" w:rsidR="00137AEB" w:rsidRPr="000F3736" w:rsidRDefault="00137AEB" w:rsidP="0013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656" w:type="pct"/>
            <w:gridSpan w:val="12"/>
            <w:tcBorders>
              <w:top w:val="nil"/>
              <w:left w:val="nil"/>
            </w:tcBorders>
          </w:tcPr>
          <w:p w14:paraId="1182C802" w14:textId="77777777" w:rsidR="00137AEB" w:rsidRPr="000F3736" w:rsidRDefault="00137AEB" w:rsidP="0013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137AEB" w:rsidRPr="000F3736" w14:paraId="4DE6D87D" w14:textId="77777777" w:rsidTr="00825153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633E57E3" w14:textId="77777777" w:rsidR="00137AEB" w:rsidRPr="00E84527" w:rsidRDefault="00137AEB" w:rsidP="0013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E84527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56" w:type="pct"/>
            <w:gridSpan w:val="12"/>
            <w:tcBorders>
              <w:top w:val="nil"/>
              <w:left w:val="nil"/>
            </w:tcBorders>
          </w:tcPr>
          <w:p w14:paraId="69BE8AFC" w14:textId="77777777" w:rsidR="00137AEB" w:rsidRPr="000F3736" w:rsidRDefault="00137AEB" w:rsidP="0013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</w:tr>
      <w:tr w:rsidR="00530FCD" w:rsidRPr="000F3736" w14:paraId="6EBBB80E" w14:textId="77777777" w:rsidTr="009255E1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2C0BFF50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34E79FA" w14:textId="270CBA4C" w:rsidR="00530FCD" w:rsidRPr="007F5888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937,977 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AA4476" w14:textId="77777777" w:rsidR="00530FCD" w:rsidRPr="007F5888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113823" w14:textId="58B7EB12" w:rsidR="00530FCD" w:rsidRPr="007F5888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921,235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A36550" w14:textId="77777777" w:rsidR="00530FCD" w:rsidRPr="007F5888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5729CA9" w14:textId="5397B070" w:rsidR="00530FCD" w:rsidRPr="007F5888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22,11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0B6C4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A05FF6" w14:textId="3EDEC5F8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16,663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48E2346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shd w:val="clear" w:color="auto" w:fill="auto"/>
          </w:tcPr>
          <w:p w14:paraId="0BEC3C81" w14:textId="0309C778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960,087  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00D9CEF3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3EE4E897" w14:textId="3ABAAC24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937,898</w:t>
            </w:r>
          </w:p>
        </w:tc>
      </w:tr>
      <w:tr w:rsidR="00530FCD" w:rsidRPr="000F3736" w14:paraId="57A0000B" w14:textId="77777777" w:rsidTr="009255E1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3290D62A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74E471" w14:textId="2E53AD48" w:rsidR="00530FCD" w:rsidRPr="007F5888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203,569 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6CC56E" w14:textId="77777777" w:rsidR="00530FCD" w:rsidRPr="007F5888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DEC289" w14:textId="062D45DE" w:rsidR="00530FCD" w:rsidRPr="007F5888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63,350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D9D6BE" w14:textId="77777777" w:rsidR="00530FCD" w:rsidRPr="007F5888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FE9C1" w14:textId="7D588E41" w:rsidR="00530FCD" w:rsidRPr="007F5888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20,655 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874376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40878" w14:textId="3733117D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12,861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35AE26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66B761" w14:textId="29360755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224,224 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7C95DA54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5BD68" w14:textId="696BE5B4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76,211</w:t>
            </w:r>
          </w:p>
        </w:tc>
      </w:tr>
      <w:tr w:rsidR="00530FCD" w:rsidRPr="000F3736" w14:paraId="0C3A4209" w14:textId="77777777" w:rsidTr="009255E1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E87DB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1E9895" w14:textId="5B2B7B6C" w:rsidR="00530FCD" w:rsidRPr="002E6C91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1,141,546 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D02C33" w14:textId="77777777" w:rsidR="00530FCD" w:rsidRPr="007F5888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3C7079" w14:textId="10022BED" w:rsidR="00530FCD" w:rsidRPr="007F5888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984</w:t>
            </w:r>
            <w:r w:rsidRPr="002E6C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585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3CAE4" w14:textId="77777777" w:rsidR="00530FCD" w:rsidRPr="007F5888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7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7B6D1D" w14:textId="49563E16" w:rsidR="00530FCD" w:rsidRPr="007F5888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42,765 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5B4AD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C0FABC" w14:textId="60023B08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29,524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</w:tcPr>
          <w:p w14:paraId="015FC662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24A4709" w14:textId="18C41F53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1,184,311 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06940F46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1A97B0" w14:textId="2C2B2BA6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1,014,109</w:t>
            </w:r>
          </w:p>
        </w:tc>
      </w:tr>
      <w:tr w:rsidR="00530FCD" w:rsidRPr="000F3736" w14:paraId="404DB1AD" w14:textId="77777777" w:rsidTr="009255E1">
        <w:trPr>
          <w:trHeight w:hRule="exact" w:val="284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419EE" w14:textId="77777777" w:rsidR="00530FCD" w:rsidRPr="004A6D97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637DF3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3BFDA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3C93D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C0818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F5FE1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E0871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869864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</w:tcPr>
          <w:p w14:paraId="1E90F6CB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shd w:val="clear" w:color="auto" w:fill="auto"/>
            <w:vAlign w:val="bottom"/>
          </w:tcPr>
          <w:p w14:paraId="3A5881A5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70725DBF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6E835B2D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30FCD" w:rsidRPr="000F3736" w14:paraId="6E817017" w14:textId="77777777" w:rsidTr="009255E1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61C13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00A21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E145F8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5F47C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13E7F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754F2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29457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1B1EF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</w:tcPr>
          <w:p w14:paraId="2064000F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shd w:val="clear" w:color="auto" w:fill="auto"/>
            <w:vAlign w:val="bottom"/>
          </w:tcPr>
          <w:p w14:paraId="3762F805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6AD1B6F9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0A656286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30FCD" w:rsidRPr="000F3736" w14:paraId="13F1817A" w14:textId="77777777" w:rsidTr="009255E1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61225" w14:textId="77777777" w:rsidR="00530FCD" w:rsidRPr="00E84527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E315F2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DAC2C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2E3DB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C3A87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E0B15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C0DC0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878E3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</w:tcPr>
          <w:p w14:paraId="3C1252CA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shd w:val="clear" w:color="auto" w:fill="auto"/>
            <w:vAlign w:val="bottom"/>
          </w:tcPr>
          <w:p w14:paraId="25FEDD4F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3D7CF5F1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7DF3FB02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30FCD" w:rsidRPr="000F3736" w14:paraId="4C4E086E" w14:textId="77777777" w:rsidTr="009255E1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300E1A4" w14:textId="77777777" w:rsidR="00530FCD" w:rsidRPr="00E84527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43DD0C85" w14:textId="2E2AB707" w:rsidR="00530FCD" w:rsidRPr="007F5888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883,72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63026" w14:textId="77777777" w:rsidR="00530FCD" w:rsidRPr="00FF65E9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1CF83" w14:textId="66969C4D" w:rsidR="00530FCD" w:rsidRPr="00E761B2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860,937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2A6C9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3A2550D3" w14:textId="0C98B02E" w:rsidR="00530FCD" w:rsidRPr="00872251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22,11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A8665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29F10" w14:textId="13DC2339" w:rsidR="00530FCD" w:rsidRPr="001B777C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16,663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</w:tcPr>
          <w:p w14:paraId="063D28DE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shd w:val="clear" w:color="auto" w:fill="auto"/>
          </w:tcPr>
          <w:p w14:paraId="73559075" w14:textId="36F27CA8" w:rsidR="00530FCD" w:rsidRPr="00FF65E9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905,835 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3493C11B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2363F22A" w14:textId="301593FF" w:rsidR="00530FCD" w:rsidRPr="009E184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877,600</w:t>
            </w:r>
          </w:p>
        </w:tc>
      </w:tr>
      <w:tr w:rsidR="00530FCD" w:rsidRPr="000F3736" w14:paraId="32C27906" w14:textId="77777777" w:rsidTr="009255E1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8A62F43" w14:textId="77777777" w:rsidR="00530FCD" w:rsidRPr="00E84527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4A700C3C" w14:textId="37BC4463" w:rsidR="00530FCD" w:rsidRPr="007F5888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46,088 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22D0B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6D144" w14:textId="37791E72" w:rsidR="00530FCD" w:rsidRPr="00E761B2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44,899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7087A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057D03F2" w14:textId="58AB948C" w:rsidR="00530FCD" w:rsidRPr="00034274" w:rsidRDefault="00530FCD" w:rsidP="00530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D034D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</w:tcPr>
          <w:p w14:paraId="16447725" w14:textId="53DEBB8C" w:rsidR="00530FCD" w:rsidRPr="00034274" w:rsidRDefault="00530FCD" w:rsidP="00530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</w:tcPr>
          <w:p w14:paraId="5B9B7592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shd w:val="clear" w:color="auto" w:fill="auto"/>
          </w:tcPr>
          <w:p w14:paraId="75FA458A" w14:textId="0FA51A24" w:rsidR="00530FCD" w:rsidRPr="00FF65E9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46,088 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1D4AC7BB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58DD0981" w14:textId="6D46CC32" w:rsidR="00530FCD" w:rsidRPr="009E184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44,899</w:t>
            </w:r>
          </w:p>
        </w:tc>
      </w:tr>
      <w:tr w:rsidR="00530FCD" w:rsidRPr="000F3736" w14:paraId="46DD9108" w14:textId="77777777" w:rsidTr="009255E1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9A9A8E1" w14:textId="77777777" w:rsidR="00530FCD" w:rsidRPr="00E84527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อื่น</w:t>
            </w:r>
            <w:r w:rsidRPr="00E845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0A771" w14:textId="4C985052" w:rsidR="00530FCD" w:rsidRPr="007A4924" w:rsidRDefault="00530FCD" w:rsidP="00530FC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8,16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45C82" w14:textId="77777777" w:rsidR="00530FCD" w:rsidRPr="007A4924" w:rsidRDefault="00530FCD" w:rsidP="00530FC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DEBD9" w14:textId="3F8FA8BA" w:rsidR="00530FCD" w:rsidRPr="00E761B2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</w:t>
            </w:r>
            <w:r w:rsidRPr="007A49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399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DD128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D9F88" w14:textId="496EB5C5" w:rsidR="00530FCD" w:rsidRPr="00034274" w:rsidRDefault="00530FCD" w:rsidP="00530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E007E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5C4AE" w14:textId="4BCAF0D6" w:rsidR="00530FCD" w:rsidRPr="00034274" w:rsidRDefault="00530FCD" w:rsidP="00530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</w:tcPr>
          <w:p w14:paraId="3EB7180F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22D0EB" w14:textId="4BE89A23" w:rsidR="00530FCD" w:rsidRPr="007A4924" w:rsidRDefault="00530FCD" w:rsidP="00530FC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8,164 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7FB57633" w14:textId="77777777" w:rsidR="00530FCD" w:rsidRPr="007A4924" w:rsidRDefault="00530FCD" w:rsidP="00530FC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47085" w14:textId="3FA12ED9" w:rsidR="00530FCD" w:rsidRPr="009E184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</w:t>
            </w:r>
            <w:r w:rsidRPr="007A49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399</w:t>
            </w:r>
          </w:p>
        </w:tc>
      </w:tr>
      <w:tr w:rsidR="00530FCD" w:rsidRPr="00E761B2" w14:paraId="299B477A" w14:textId="77777777" w:rsidTr="009255E1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1BD58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999FD9" w14:textId="0A4E4923" w:rsidR="00530FCD" w:rsidRPr="002E6C91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green"/>
              </w:rPr>
            </w:pPr>
            <w:r w:rsidRPr="009B68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937,977 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964197" w14:textId="77777777" w:rsidR="00530FCD" w:rsidRPr="00303B33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5F1E24" w14:textId="54DCF78C" w:rsidR="00530FCD" w:rsidRPr="00C26C1B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921</w:t>
            </w:r>
            <w:r w:rsidRPr="002E6C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235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40E36" w14:textId="77777777" w:rsidR="00530FCD" w:rsidRPr="00303B33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72243B" w14:textId="37402A86" w:rsidR="00530FCD" w:rsidRPr="00EF2609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22,11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Pr="009B68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4B383" w14:textId="77777777" w:rsidR="00530FCD" w:rsidRPr="00303B33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C79EC0" w14:textId="0AA93722" w:rsidR="00530FCD" w:rsidRPr="00A54AB2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</w:t>
            </w:r>
            <w:r w:rsidRPr="00EF260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663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</w:tcPr>
          <w:p w14:paraId="592216BF" w14:textId="77777777" w:rsidR="00530FCD" w:rsidRPr="00303B33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F85EA" w14:textId="356E205C" w:rsidR="00530FCD" w:rsidRPr="009F6C6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960,087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33512465" w14:textId="77777777" w:rsidR="00530FCD" w:rsidRPr="00303B33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E0DFC" w14:textId="7AA3587A" w:rsidR="00530FCD" w:rsidRPr="00851BB8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937</w:t>
            </w:r>
            <w:r w:rsidRPr="009F6C6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898</w:t>
            </w:r>
          </w:p>
        </w:tc>
      </w:tr>
      <w:tr w:rsidR="00530FCD" w:rsidRPr="000F3736" w14:paraId="6219918E" w14:textId="77777777" w:rsidTr="009255E1">
        <w:trPr>
          <w:trHeight w:hRule="exact" w:val="230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1DF5F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B3275C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9EB2F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C04018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67A047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7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7C892E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764D4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D3FEEB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</w:tcPr>
          <w:p w14:paraId="65E75868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378237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278B8286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1B22FA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30FCD" w:rsidRPr="000F3736" w14:paraId="3598B971" w14:textId="77777777" w:rsidTr="009255E1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9F1F265" w14:textId="77777777" w:rsidR="00530FCD" w:rsidRPr="00E84527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8452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CBF32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FA4FA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18CD0E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F81CE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38F01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20B07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DFA70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</w:tcPr>
          <w:p w14:paraId="5A5D6DEE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shd w:val="clear" w:color="auto" w:fill="auto"/>
            <w:vAlign w:val="bottom"/>
          </w:tcPr>
          <w:p w14:paraId="4D4F3C18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73C14F7D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5A136864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30FCD" w:rsidRPr="000F3736" w14:paraId="14A78AE6" w14:textId="77777777" w:rsidTr="009255E1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0EFA38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3CA20BD6" w14:textId="656B559C" w:rsidR="00530FCD" w:rsidRPr="0092009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937,977 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CF440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2F71F" w14:textId="08A8B8DE" w:rsidR="00530FCD" w:rsidRPr="00240E85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921</w:t>
            </w:r>
            <w:r w:rsidRPr="0092009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235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F18C1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5A15A2AA" w14:textId="21C73CAB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5,849 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E4C05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723BF" w14:textId="69C989DC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</w:tcPr>
          <w:p w14:paraId="61733E9C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shd w:val="clear" w:color="auto" w:fill="auto"/>
          </w:tcPr>
          <w:p w14:paraId="1D35D9EA" w14:textId="57CF5023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943,826 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35F5A76C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2C24A3AA" w14:textId="219A66B5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925</w:t>
            </w:r>
            <w:r w:rsidRPr="00D026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610</w:t>
            </w:r>
          </w:p>
        </w:tc>
      </w:tr>
      <w:tr w:rsidR="009255E1" w:rsidRPr="000F3736" w14:paraId="72949DD1" w14:textId="77777777" w:rsidTr="009255E1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A8860BC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3FB90" w14:textId="61C03596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6B97A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641F4" w14:textId="71A31045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4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D162B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E83215" w14:textId="736F225E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16,26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D62DE4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AB4AA3" w14:textId="59DA35A1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288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</w:tcPr>
          <w:p w14:paraId="445B1BA4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4046E7" w14:textId="47422E53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16,26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9B68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1AED1471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5E4BB" w14:textId="5BF9FF82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</w:t>
            </w:r>
            <w:r w:rsidRPr="00D026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288</w:t>
            </w:r>
          </w:p>
        </w:tc>
      </w:tr>
      <w:tr w:rsidR="00530FCD" w:rsidRPr="000F3736" w14:paraId="69437159" w14:textId="77777777" w:rsidTr="009255E1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74A7E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71AF72" w14:textId="25D49542" w:rsidR="00530FCD" w:rsidRPr="000A64A1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937,977 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482ED" w14:textId="77777777" w:rsidR="00530FCD" w:rsidRPr="00E761B2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FFA81F" w14:textId="723717B5" w:rsidR="00530FCD" w:rsidRPr="00380E32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921</w:t>
            </w:r>
            <w:r w:rsidRPr="002E6C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235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E18800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2B4092" w14:textId="09865D79" w:rsidR="00530FCD" w:rsidRPr="00EF2609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22,11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Pr="009B68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8C8FB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22F18B" w14:textId="26D94304" w:rsidR="00530FCD" w:rsidRPr="00380E32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</w:t>
            </w:r>
            <w:r w:rsidRPr="00EF260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663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</w:tcPr>
          <w:p w14:paraId="5699295A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442F4" w14:textId="50F7F74D" w:rsidR="00530FCD" w:rsidRPr="000A64A1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B68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960,087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06195BA4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DD639E" w14:textId="4EE6B418" w:rsidR="00530FCD" w:rsidRPr="00851BB8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937</w:t>
            </w:r>
            <w:r w:rsidRPr="00D026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898</w:t>
            </w:r>
          </w:p>
        </w:tc>
      </w:tr>
      <w:tr w:rsidR="00530FCD" w:rsidRPr="000F3736" w14:paraId="1DF1CEBB" w14:textId="77777777" w:rsidTr="009255E1">
        <w:trPr>
          <w:trHeight w:hRule="exact" w:val="266"/>
        </w:trPr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605213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398E94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F77EA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3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483608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DAB93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7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BBD1A3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662CA3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CB3B8F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</w:tcPr>
          <w:p w14:paraId="3EB8CEB1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DE2BF3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3048E657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B96202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255E1" w:rsidRPr="000F3736" w14:paraId="55738C66" w14:textId="77777777" w:rsidTr="009255E1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493E7" w14:textId="77777777" w:rsidR="00530FCD" w:rsidRPr="000F3736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ตามส่วนงานก่อนหักภาษีเงินได้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FAF90F" w14:textId="773A2E77" w:rsidR="00530FCD" w:rsidRPr="00536BC2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4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13A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1A20C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Pr="000413A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17CC1" w14:textId="77777777" w:rsidR="00530FCD" w:rsidRPr="00536BC2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8BDCD1" w14:textId="7038F3B6" w:rsidR="00530FCD" w:rsidRPr="00536BC2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(20,454)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31C8F" w14:textId="77777777" w:rsidR="00530FCD" w:rsidRPr="00536BC2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B8398" w14:textId="54E61753" w:rsidR="00530FCD" w:rsidRPr="00536BC2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413A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9,162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462C4" w14:textId="77777777" w:rsidR="00530FCD" w:rsidRPr="00536BC2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DDF7B" w14:textId="4DACE3DF" w:rsidR="00530FCD" w:rsidRPr="00536BC2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2,934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</w:tcPr>
          <w:p w14:paraId="4CC34933" w14:textId="77777777" w:rsidR="00530FCD" w:rsidRPr="00536BC2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C095B" w14:textId="04F1B620" w:rsidR="00530FCD" w:rsidRPr="00536BC2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13A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7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>7</w:t>
            </w:r>
            <w:r w:rsidRPr="000413A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>784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65FF479" w14:textId="77777777" w:rsidR="00530FCD" w:rsidRPr="00536BC2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2AF16" w14:textId="72C720DA" w:rsidR="00530FCD" w:rsidRPr="00536BC2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(17,520)</w:t>
            </w:r>
          </w:p>
        </w:tc>
      </w:tr>
    </w:tbl>
    <w:p w14:paraId="16637041" w14:textId="752BA799" w:rsidR="00DB42B3" w:rsidRDefault="00DB42B3"/>
    <w:tbl>
      <w:tblPr>
        <w:tblW w:w="5107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34"/>
        <w:gridCol w:w="941"/>
        <w:gridCol w:w="236"/>
        <w:gridCol w:w="1039"/>
        <w:gridCol w:w="236"/>
        <w:gridCol w:w="924"/>
        <w:gridCol w:w="245"/>
        <w:gridCol w:w="1046"/>
        <w:gridCol w:w="265"/>
        <w:gridCol w:w="1001"/>
        <w:gridCol w:w="269"/>
        <w:gridCol w:w="967"/>
        <w:gridCol w:w="6"/>
      </w:tblGrid>
      <w:tr w:rsidR="00360C1B" w:rsidRPr="000F3736" w14:paraId="2FFED6C3" w14:textId="77777777" w:rsidTr="00360C1B">
        <w:trPr>
          <w:gridAfter w:val="1"/>
          <w:wAfter w:w="4" w:type="pct"/>
        </w:trPr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</w:tcPr>
          <w:p w14:paraId="1DEEB4AB" w14:textId="77777777" w:rsidR="00360C1B" w:rsidRPr="000F3736" w:rsidRDefault="00360C1B" w:rsidP="00A6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54" w:type="pct"/>
            <w:gridSpan w:val="11"/>
            <w:tcBorders>
              <w:top w:val="nil"/>
              <w:left w:val="nil"/>
              <w:bottom w:val="nil"/>
            </w:tcBorders>
          </w:tcPr>
          <w:p w14:paraId="6995B99E" w14:textId="77777777" w:rsidR="00360C1B" w:rsidRPr="000F3736" w:rsidRDefault="00360C1B" w:rsidP="00A6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F373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360C1B" w:rsidRPr="000F3736" w14:paraId="15199031" w14:textId="77777777" w:rsidTr="00360C1B"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</w:tcPr>
          <w:p w14:paraId="5E81D40D" w14:textId="77777777" w:rsidR="00360C1B" w:rsidRPr="000F3736" w:rsidRDefault="00360C1B" w:rsidP="00A6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B0CF10" w14:textId="77777777" w:rsidR="00360C1B" w:rsidRPr="000F3736" w:rsidRDefault="00360C1B" w:rsidP="00A6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ผลิตแบบฟอร์ม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5B047892" w14:textId="77777777" w:rsidR="00360C1B" w:rsidRPr="000F3736" w:rsidRDefault="00360C1B" w:rsidP="00A6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92581F" w14:textId="77777777" w:rsidR="00360C1B" w:rsidRPr="000F3736" w:rsidRDefault="00360C1B" w:rsidP="00A6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ด้านระบบ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</w:tcPr>
          <w:p w14:paraId="6A4B8A5B" w14:textId="77777777" w:rsidR="00360C1B" w:rsidRPr="000F3736" w:rsidRDefault="00360C1B" w:rsidP="00A6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4" w:type="pct"/>
            <w:gridSpan w:val="4"/>
          </w:tcPr>
          <w:p w14:paraId="6F07B0E1" w14:textId="77777777" w:rsidR="00360C1B" w:rsidRPr="000F3736" w:rsidRDefault="00360C1B" w:rsidP="00A6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360C1B" w:rsidRPr="000F3736" w14:paraId="151EB303" w14:textId="77777777" w:rsidTr="00360C1B"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</w:tcPr>
          <w:p w14:paraId="10BD635F" w14:textId="77777777" w:rsidR="00360C1B" w:rsidRPr="000F3736" w:rsidRDefault="00360C1B" w:rsidP="00A6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99F67F" w14:textId="77777777" w:rsidR="00360C1B" w:rsidRPr="000F3736" w:rsidRDefault="00360C1B" w:rsidP="00A6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กระดาษพิมพ์ต่อเนื่องและ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49924ED0" w14:textId="77777777" w:rsidR="00360C1B" w:rsidRPr="000F3736" w:rsidRDefault="00360C1B" w:rsidP="00A6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E651E4" w14:textId="77777777" w:rsidR="00360C1B" w:rsidRPr="000F3736" w:rsidRDefault="00360C1B" w:rsidP="00A6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เทคโนโลยีสารสนเทศ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</w:tcPr>
          <w:p w14:paraId="7AE04083" w14:textId="77777777" w:rsidR="00360C1B" w:rsidRPr="000F3736" w:rsidRDefault="00360C1B" w:rsidP="00A6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4" w:type="pct"/>
            <w:gridSpan w:val="4"/>
          </w:tcPr>
          <w:p w14:paraId="0817D3A2" w14:textId="77777777" w:rsidR="00360C1B" w:rsidRPr="000F3736" w:rsidRDefault="00360C1B" w:rsidP="00A6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360C1B" w:rsidRPr="000F3736" w14:paraId="59AFD627" w14:textId="77777777" w:rsidTr="00360C1B"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</w:tcPr>
          <w:p w14:paraId="55C646AA" w14:textId="49B76AD6" w:rsidR="00360C1B" w:rsidRPr="000F3736" w:rsidRDefault="00360C1B" w:rsidP="00A6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3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91DA06" w14:textId="77777777" w:rsidR="00360C1B" w:rsidRPr="000F3736" w:rsidRDefault="00360C1B" w:rsidP="00A6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สิ่งพิมพ์ปลอดการท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ำ</w:t>
            </w: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เทียม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2065F219" w14:textId="77777777" w:rsidR="00360C1B" w:rsidRPr="000F3736" w:rsidRDefault="00360C1B" w:rsidP="00A6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055B5D" w14:textId="77777777" w:rsidR="00360C1B" w:rsidRPr="000F3736" w:rsidRDefault="00360C1B" w:rsidP="00A6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และซอฟต์แวร์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</w:tcPr>
          <w:p w14:paraId="228EADB1" w14:textId="77777777" w:rsidR="00360C1B" w:rsidRPr="000F3736" w:rsidRDefault="00360C1B" w:rsidP="00A6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4" w:type="pct"/>
            <w:gridSpan w:val="4"/>
          </w:tcPr>
          <w:p w14:paraId="56AA2DE7" w14:textId="77777777" w:rsidR="00360C1B" w:rsidRPr="000F3736" w:rsidRDefault="00360C1B" w:rsidP="00A66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B42B3" w:rsidRPr="000F3736" w14:paraId="7E2EED53" w14:textId="77777777" w:rsidTr="00360C1B"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00DC1" w14:textId="3EB89D0D" w:rsidR="00DB42B3" w:rsidRPr="00DB42B3" w:rsidRDefault="00DB42B3" w:rsidP="00DB4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  <w:vAlign w:val="bottom"/>
          </w:tcPr>
          <w:p w14:paraId="6BBC7EF1" w14:textId="77777777" w:rsidR="00DB42B3" w:rsidRPr="00360C1B" w:rsidRDefault="00DB42B3" w:rsidP="00DB4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0C1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95ECC4D" w14:textId="77777777" w:rsidR="00DB42B3" w:rsidRPr="00360C1B" w:rsidRDefault="00DB42B3" w:rsidP="00DB4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9" w:type="pct"/>
            <w:tcBorders>
              <w:left w:val="nil"/>
              <w:right w:val="nil"/>
            </w:tcBorders>
            <w:vAlign w:val="bottom"/>
          </w:tcPr>
          <w:p w14:paraId="04D07D6B" w14:textId="77777777" w:rsidR="00DB42B3" w:rsidRPr="00360C1B" w:rsidRDefault="00DB42B3" w:rsidP="00DB4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0C1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D68245F" w14:textId="77777777" w:rsidR="00DB42B3" w:rsidRPr="00360C1B" w:rsidRDefault="00DB42B3" w:rsidP="00DB4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vAlign w:val="bottom"/>
          </w:tcPr>
          <w:p w14:paraId="2F483AB0" w14:textId="77777777" w:rsidR="00DB42B3" w:rsidRPr="00360C1B" w:rsidRDefault="00DB42B3" w:rsidP="00DB4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0C1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0100342E" w14:textId="77777777" w:rsidR="00DB42B3" w:rsidRPr="00360C1B" w:rsidRDefault="00DB42B3" w:rsidP="00DB4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7FDE6BB3" w14:textId="77777777" w:rsidR="00DB42B3" w:rsidRPr="00360C1B" w:rsidRDefault="00DB42B3" w:rsidP="00DB4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0C1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" w:type="pct"/>
            <w:tcBorders>
              <w:left w:val="nil"/>
              <w:right w:val="nil"/>
            </w:tcBorders>
          </w:tcPr>
          <w:p w14:paraId="12D6AB91" w14:textId="77777777" w:rsidR="00DB42B3" w:rsidRPr="00360C1B" w:rsidRDefault="00DB42B3" w:rsidP="00DB4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vAlign w:val="bottom"/>
          </w:tcPr>
          <w:p w14:paraId="50808A27" w14:textId="77777777" w:rsidR="00DB42B3" w:rsidRPr="00360C1B" w:rsidRDefault="00DB42B3" w:rsidP="00DB4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0C1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7" w:type="pct"/>
            <w:vAlign w:val="bottom"/>
          </w:tcPr>
          <w:p w14:paraId="6E40E803" w14:textId="77777777" w:rsidR="00DB42B3" w:rsidRPr="00360C1B" w:rsidRDefault="00DB42B3" w:rsidP="00DB4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8" w:type="pct"/>
            <w:gridSpan w:val="2"/>
            <w:vAlign w:val="bottom"/>
          </w:tcPr>
          <w:p w14:paraId="4B119FDE" w14:textId="77777777" w:rsidR="00DB42B3" w:rsidRPr="00360C1B" w:rsidRDefault="00DB42B3" w:rsidP="00DB4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0C1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DB42B3" w:rsidRPr="000F3736" w14:paraId="2C61CB15" w14:textId="77777777" w:rsidTr="00360C1B">
        <w:trPr>
          <w:gridAfter w:val="1"/>
          <w:wAfter w:w="4" w:type="pct"/>
          <w:trHeight w:val="70"/>
        </w:trPr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</w:tcPr>
          <w:p w14:paraId="695375A5" w14:textId="77777777" w:rsidR="00DB42B3" w:rsidRPr="000F3736" w:rsidRDefault="00DB42B3" w:rsidP="004B6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654" w:type="pct"/>
            <w:gridSpan w:val="11"/>
            <w:tcBorders>
              <w:top w:val="nil"/>
              <w:left w:val="nil"/>
            </w:tcBorders>
          </w:tcPr>
          <w:p w14:paraId="41D53BBE" w14:textId="77777777" w:rsidR="00DB42B3" w:rsidRPr="000F3736" w:rsidRDefault="00DB42B3" w:rsidP="004B6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530FCD" w:rsidRPr="00C13CDF" w14:paraId="34A07C21" w14:textId="77777777" w:rsidTr="00360C1B"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A6A8A" w14:textId="164EBAF8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480" w:type="pct"/>
            <w:tcBorders>
              <w:left w:val="nil"/>
              <w:right w:val="nil"/>
            </w:tcBorders>
            <w:vAlign w:val="bottom"/>
          </w:tcPr>
          <w:p w14:paraId="6695F8A9" w14:textId="77777777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2716501" w14:textId="77777777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9" w:type="pct"/>
            <w:tcBorders>
              <w:left w:val="nil"/>
              <w:right w:val="nil"/>
            </w:tcBorders>
            <w:vAlign w:val="bottom"/>
          </w:tcPr>
          <w:p w14:paraId="733CA9A2" w14:textId="77777777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944969F" w14:textId="77777777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vAlign w:val="bottom"/>
          </w:tcPr>
          <w:p w14:paraId="57534BD2" w14:textId="77777777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31908D15" w14:textId="77777777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118137A6" w14:textId="77777777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5" w:type="pct"/>
            <w:tcBorders>
              <w:left w:val="nil"/>
              <w:right w:val="nil"/>
            </w:tcBorders>
          </w:tcPr>
          <w:p w14:paraId="254086B1" w14:textId="77777777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vAlign w:val="bottom"/>
          </w:tcPr>
          <w:p w14:paraId="377BEE4C" w14:textId="77777777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7" w:type="pct"/>
            <w:vAlign w:val="bottom"/>
          </w:tcPr>
          <w:p w14:paraId="2871A3B7" w14:textId="77777777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8" w:type="pct"/>
            <w:gridSpan w:val="2"/>
            <w:vAlign w:val="bottom"/>
          </w:tcPr>
          <w:p w14:paraId="2AA26F9C" w14:textId="77777777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530FCD" w:rsidRPr="00C13CDF" w14:paraId="124AEF2A" w14:textId="77777777" w:rsidTr="00360C1B"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6CA45" w14:textId="65676B39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ณ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วันที่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</w:rPr>
              <w:t>30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มิถุนายน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/</w:t>
            </w:r>
          </w:p>
        </w:tc>
        <w:tc>
          <w:tcPr>
            <w:tcW w:w="480" w:type="pct"/>
            <w:tcBorders>
              <w:left w:val="nil"/>
              <w:right w:val="nil"/>
            </w:tcBorders>
            <w:vAlign w:val="bottom"/>
          </w:tcPr>
          <w:p w14:paraId="644A6918" w14:textId="77777777" w:rsidR="00530FCD" w:rsidRPr="004A6D97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5AEA81F" w14:textId="77777777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9" w:type="pct"/>
            <w:tcBorders>
              <w:left w:val="nil"/>
              <w:right w:val="nil"/>
            </w:tcBorders>
            <w:vAlign w:val="bottom"/>
          </w:tcPr>
          <w:p w14:paraId="68745E0A" w14:textId="77777777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34888FD" w14:textId="77777777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vAlign w:val="bottom"/>
          </w:tcPr>
          <w:p w14:paraId="20BC2635" w14:textId="77777777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6D127FFD" w14:textId="77777777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79C50AB6" w14:textId="77777777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5" w:type="pct"/>
            <w:tcBorders>
              <w:left w:val="nil"/>
              <w:right w:val="nil"/>
            </w:tcBorders>
          </w:tcPr>
          <w:p w14:paraId="1738E76C" w14:textId="77777777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vAlign w:val="bottom"/>
          </w:tcPr>
          <w:p w14:paraId="7D12E516" w14:textId="77777777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7" w:type="pct"/>
            <w:vAlign w:val="bottom"/>
          </w:tcPr>
          <w:p w14:paraId="58EB6870" w14:textId="77777777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8" w:type="pct"/>
            <w:gridSpan w:val="2"/>
            <w:vAlign w:val="bottom"/>
          </w:tcPr>
          <w:p w14:paraId="5A127CCF" w14:textId="77777777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530FCD" w:rsidRPr="00C13CDF" w14:paraId="4E0E97FC" w14:textId="77777777" w:rsidTr="00360C1B"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5C931" w14:textId="4B894D36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31</w:t>
            </w:r>
            <w:r w:rsidRP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0" w:type="pct"/>
            <w:tcBorders>
              <w:left w:val="nil"/>
              <w:right w:val="nil"/>
            </w:tcBorders>
            <w:vAlign w:val="bottom"/>
          </w:tcPr>
          <w:p w14:paraId="41C439B6" w14:textId="09B61202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0F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4,200,44</w:t>
            </w:r>
            <w:r w:rsidR="00B86C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FE6DDF3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9" w:type="pct"/>
            <w:tcBorders>
              <w:left w:val="nil"/>
              <w:right w:val="nil"/>
            </w:tcBorders>
            <w:vAlign w:val="bottom"/>
          </w:tcPr>
          <w:p w14:paraId="76DD7D27" w14:textId="7980C4DB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0F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4,120,611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A17451E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vAlign w:val="bottom"/>
          </w:tcPr>
          <w:p w14:paraId="59C364CA" w14:textId="1A19A67E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0F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33,910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37FE91DE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3C2ECE7C" w14:textId="46216A0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0F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36,928</w:t>
            </w:r>
          </w:p>
        </w:tc>
        <w:tc>
          <w:tcPr>
            <w:tcW w:w="135" w:type="pct"/>
            <w:tcBorders>
              <w:left w:val="nil"/>
              <w:right w:val="nil"/>
            </w:tcBorders>
          </w:tcPr>
          <w:p w14:paraId="6AB446E8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vAlign w:val="bottom"/>
          </w:tcPr>
          <w:p w14:paraId="211126A6" w14:textId="0A437D63" w:rsidR="00530FCD" w:rsidRPr="00B86C92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C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4,234,35</w:t>
            </w:r>
            <w:r w:rsidR="00B86C92" w:rsidRPr="00B86C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7" w:type="pct"/>
            <w:vAlign w:val="bottom"/>
          </w:tcPr>
          <w:p w14:paraId="2A046527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8" w:type="pct"/>
            <w:gridSpan w:val="2"/>
            <w:vAlign w:val="bottom"/>
          </w:tcPr>
          <w:p w14:paraId="05A96183" w14:textId="771B6D73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0F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4,157,539</w:t>
            </w:r>
          </w:p>
        </w:tc>
      </w:tr>
      <w:tr w:rsidR="00530FCD" w:rsidRPr="00C13CDF" w14:paraId="2A27956B" w14:textId="77777777" w:rsidTr="00360C1B"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ADBAF" w14:textId="34240E56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480" w:type="pct"/>
            <w:tcBorders>
              <w:left w:val="nil"/>
              <w:right w:val="nil"/>
            </w:tcBorders>
            <w:vAlign w:val="bottom"/>
          </w:tcPr>
          <w:p w14:paraId="088AB8F8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CE6C741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9" w:type="pct"/>
            <w:tcBorders>
              <w:left w:val="nil"/>
              <w:right w:val="nil"/>
            </w:tcBorders>
            <w:vAlign w:val="bottom"/>
          </w:tcPr>
          <w:p w14:paraId="4C76D531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5DD84B5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vAlign w:val="bottom"/>
          </w:tcPr>
          <w:p w14:paraId="1E38C74F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0342D3FB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35CAF317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" w:type="pct"/>
            <w:tcBorders>
              <w:left w:val="nil"/>
              <w:right w:val="nil"/>
            </w:tcBorders>
          </w:tcPr>
          <w:p w14:paraId="45DC87F5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vAlign w:val="bottom"/>
          </w:tcPr>
          <w:p w14:paraId="3858A13D" w14:textId="77777777" w:rsidR="00530FCD" w:rsidRPr="00B86C92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3B2E75D4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8" w:type="pct"/>
            <w:gridSpan w:val="2"/>
            <w:vAlign w:val="bottom"/>
          </w:tcPr>
          <w:p w14:paraId="006B2999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30FCD" w:rsidRPr="00C13CDF" w14:paraId="70087F99" w14:textId="77777777" w:rsidTr="00360C1B"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04701" w14:textId="6646D879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ณ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วันที่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</w:rPr>
              <w:t>30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มิถุนายน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/</w:t>
            </w:r>
          </w:p>
        </w:tc>
        <w:tc>
          <w:tcPr>
            <w:tcW w:w="480" w:type="pct"/>
            <w:tcBorders>
              <w:left w:val="nil"/>
              <w:right w:val="nil"/>
            </w:tcBorders>
            <w:vAlign w:val="bottom"/>
          </w:tcPr>
          <w:p w14:paraId="25E0C31D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AA9E988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9" w:type="pct"/>
            <w:tcBorders>
              <w:left w:val="nil"/>
              <w:right w:val="nil"/>
            </w:tcBorders>
            <w:vAlign w:val="bottom"/>
          </w:tcPr>
          <w:p w14:paraId="2370D083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9FBFDB8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vAlign w:val="bottom"/>
          </w:tcPr>
          <w:p w14:paraId="1341444D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49E60A40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19240FA5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" w:type="pct"/>
            <w:tcBorders>
              <w:left w:val="nil"/>
              <w:right w:val="nil"/>
            </w:tcBorders>
          </w:tcPr>
          <w:p w14:paraId="1778F0FB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vAlign w:val="bottom"/>
          </w:tcPr>
          <w:p w14:paraId="15C17DF7" w14:textId="77777777" w:rsidR="00530FCD" w:rsidRPr="00B86C92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3B0A29B9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8" w:type="pct"/>
            <w:gridSpan w:val="2"/>
            <w:vAlign w:val="bottom"/>
          </w:tcPr>
          <w:p w14:paraId="0FEF7281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30FCD" w:rsidRPr="00C13CDF" w14:paraId="2E7CD8A0" w14:textId="77777777" w:rsidTr="00360C1B"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E97DA2" w14:textId="46EB94FD" w:rsidR="00530FCD" w:rsidRPr="00C13CDF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31</w:t>
            </w:r>
            <w:r w:rsidRP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0" w:type="pct"/>
            <w:tcBorders>
              <w:left w:val="nil"/>
              <w:right w:val="nil"/>
            </w:tcBorders>
            <w:vAlign w:val="bottom"/>
          </w:tcPr>
          <w:p w14:paraId="38857696" w14:textId="56B2770F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0F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1,530,27</w:t>
            </w:r>
            <w:r w:rsidR="00B86C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3231DF3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9" w:type="pct"/>
            <w:tcBorders>
              <w:left w:val="nil"/>
              <w:right w:val="nil"/>
            </w:tcBorders>
            <w:vAlign w:val="bottom"/>
          </w:tcPr>
          <w:p w14:paraId="2540DBBB" w14:textId="71DC447B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0F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1,610,197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43A5080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vAlign w:val="bottom"/>
          </w:tcPr>
          <w:p w14:paraId="0C2F27DA" w14:textId="6514F35B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0F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15,309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08189883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329F838D" w14:textId="61397E96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0F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22,964</w:t>
            </w:r>
          </w:p>
        </w:tc>
        <w:tc>
          <w:tcPr>
            <w:tcW w:w="135" w:type="pct"/>
            <w:tcBorders>
              <w:left w:val="nil"/>
              <w:right w:val="nil"/>
            </w:tcBorders>
          </w:tcPr>
          <w:p w14:paraId="2C868746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vAlign w:val="bottom"/>
          </w:tcPr>
          <w:p w14:paraId="4000541C" w14:textId="63810BF9" w:rsidR="00530FCD" w:rsidRPr="00B86C92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C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1,545,58</w:t>
            </w:r>
            <w:r w:rsidR="00B86C92" w:rsidRPr="00B86C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7" w:type="pct"/>
            <w:vAlign w:val="bottom"/>
          </w:tcPr>
          <w:p w14:paraId="67A77B2E" w14:textId="77777777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8" w:type="pct"/>
            <w:gridSpan w:val="2"/>
            <w:vAlign w:val="bottom"/>
          </w:tcPr>
          <w:p w14:paraId="1F2D78B7" w14:textId="2BB0BF90" w:rsidR="00530FCD" w:rsidRPr="00530FCD" w:rsidRDefault="00530FCD" w:rsidP="00530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0F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1,633,161</w:t>
            </w:r>
          </w:p>
        </w:tc>
      </w:tr>
    </w:tbl>
    <w:p w14:paraId="7C359907" w14:textId="77777777" w:rsidR="00500E82" w:rsidRPr="001D59D4" w:rsidRDefault="00500E82" w:rsidP="00500E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8BA414" w14:textId="77777777" w:rsidR="004D3E6F" w:rsidRPr="004C4A95" w:rsidRDefault="004D3E6F" w:rsidP="004D3E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การกระทบยอดกำไรหรือขาดทุนของส่วนงานที่รายงาน</w:t>
      </w:r>
    </w:p>
    <w:p w14:paraId="682280CF" w14:textId="77777777" w:rsidR="004D3E6F" w:rsidRPr="001D59D4" w:rsidRDefault="004D3E6F" w:rsidP="004D3E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1350"/>
        <w:gridCol w:w="270"/>
        <w:gridCol w:w="1260"/>
      </w:tblGrid>
      <w:tr w:rsidR="004D3E6F" w:rsidRPr="009327BF" w14:paraId="58BDDA74" w14:textId="77777777" w:rsidTr="00500E8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EB47479" w14:textId="77777777" w:rsidR="004D3E6F" w:rsidRPr="00055459" w:rsidRDefault="004D3E6F" w:rsidP="00825153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E4EF51" w14:textId="77777777" w:rsidR="004D3E6F" w:rsidRPr="00B94A08" w:rsidRDefault="004D3E6F" w:rsidP="00825153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4A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0E82" w:rsidRPr="009327BF" w14:paraId="32933F4F" w14:textId="77777777" w:rsidTr="00500E8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67280CA" w14:textId="77777777" w:rsidR="00500E82" w:rsidRPr="00055459" w:rsidRDefault="00500E82" w:rsidP="00825153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C38764" w14:textId="4059910C" w:rsidR="00500E82" w:rsidRDefault="00500E82" w:rsidP="00825153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500E82" w:rsidRPr="009327BF" w14:paraId="51C0B716" w14:textId="77777777" w:rsidTr="00500E8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2EE31F6" w14:textId="77777777" w:rsidR="00500E82" w:rsidRPr="00055459" w:rsidRDefault="00500E82" w:rsidP="00C2650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FF839B" w14:textId="60F227E4" w:rsidR="00500E82" w:rsidRDefault="00500E82" w:rsidP="00C26507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500E82" w:rsidRPr="009327BF" w14:paraId="3D4CFE19" w14:textId="77777777" w:rsidTr="00500E8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5F093C4" w14:textId="693CB5E2" w:rsidR="00500E82" w:rsidRPr="00055459" w:rsidRDefault="00500E82" w:rsidP="00C2650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619D6C" w14:textId="1084F16E" w:rsidR="00500E82" w:rsidRPr="0040072B" w:rsidRDefault="00500E82" w:rsidP="00C26507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E0FC33" w14:textId="77777777" w:rsidR="00500E82" w:rsidRPr="0040072B" w:rsidRDefault="00500E82" w:rsidP="00C26507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37DA56" w14:textId="4712D3F2" w:rsidR="00500E82" w:rsidRPr="0040072B" w:rsidRDefault="00500E82" w:rsidP="00C26507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26507" w:rsidRPr="009327BF" w14:paraId="7ACE5CF7" w14:textId="77777777" w:rsidTr="00500E8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DBCDFBF" w14:textId="77777777" w:rsidR="00C26507" w:rsidRPr="00055459" w:rsidRDefault="00C26507" w:rsidP="00C2650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E073FB" w14:textId="77777777" w:rsidR="00C26507" w:rsidRPr="004761A5" w:rsidRDefault="00C26507" w:rsidP="00C26507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6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61A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761A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00E82" w:rsidRPr="009327BF" w14:paraId="4683332C" w14:textId="77777777" w:rsidTr="00500E8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9D16870" w14:textId="77777777" w:rsidR="00500E82" w:rsidRPr="00166B65" w:rsidRDefault="00500E82" w:rsidP="00C2650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B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A08281" w14:textId="77777777" w:rsidR="00500E82" w:rsidRPr="00055459" w:rsidRDefault="00500E82" w:rsidP="00C26507">
            <w:pPr>
              <w:tabs>
                <w:tab w:val="clear" w:pos="680"/>
                <w:tab w:val="clear" w:pos="2807"/>
                <w:tab w:val="left" w:pos="540"/>
                <w:tab w:val="left" w:pos="149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BB6555" w14:textId="77777777" w:rsidR="00500E82" w:rsidRPr="00055459" w:rsidRDefault="00500E82" w:rsidP="00C26507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2B38E2" w14:textId="77777777" w:rsidR="00500E82" w:rsidRPr="00055459" w:rsidRDefault="00500E82" w:rsidP="00C26507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0E82" w:rsidRPr="009327BF" w14:paraId="47817DC5" w14:textId="77777777" w:rsidTr="00500E8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24EE711" w14:textId="4DBD758F" w:rsidR="00500E82" w:rsidRPr="00166B65" w:rsidRDefault="00500E82" w:rsidP="00500E82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B65">
              <w:rPr>
                <w:rFonts w:asciiTheme="majorBidi" w:hAnsiTheme="majorBidi" w:hint="cs"/>
                <w:sz w:val="30"/>
                <w:szCs w:val="30"/>
                <w:cs/>
              </w:rPr>
              <w:t>รวมกำไร</w:t>
            </w:r>
            <w:r w:rsidRPr="00166B6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66B65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166B65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66B65">
              <w:rPr>
                <w:rFonts w:asciiTheme="majorBidi" w:hAnsiTheme="majorBidi" w:hint="cs"/>
                <w:sz w:val="30"/>
                <w:szCs w:val="30"/>
                <w:cs/>
              </w:rPr>
              <w:t>ก่อนภาษีเงินได้จากส่วนงานที่รายงาน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0346FA" w14:textId="5C91290D" w:rsidR="00500E82" w:rsidRDefault="00500E82" w:rsidP="00500E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55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77,784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</w:tcPr>
          <w:p w14:paraId="5463C285" w14:textId="77777777" w:rsidR="00500E82" w:rsidRDefault="00500E82" w:rsidP="00500E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0C6A974" w14:textId="1F427A8A" w:rsidR="00500E82" w:rsidRDefault="00500E82" w:rsidP="00500E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5FAFAA" w14:textId="13F453E0" w:rsidR="00500E82" w:rsidRDefault="00500E82" w:rsidP="00500E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676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(17,520)</w:t>
            </w:r>
          </w:p>
        </w:tc>
      </w:tr>
      <w:tr w:rsidR="00500E82" w:rsidRPr="00AE61B8" w14:paraId="01174A3C" w14:textId="77777777" w:rsidTr="00500E8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DC2C1BC" w14:textId="77777777" w:rsidR="00500E82" w:rsidRPr="00166B65" w:rsidRDefault="00500E82" w:rsidP="00500E82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8F3AF7" w14:textId="77777777" w:rsidR="00500E82" w:rsidRPr="00055459" w:rsidRDefault="00500E82" w:rsidP="00500E82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68D5DE42" w14:textId="77777777" w:rsidR="00500E82" w:rsidRPr="00055459" w:rsidRDefault="00500E82" w:rsidP="00500E82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BC8395" w14:textId="77777777" w:rsidR="00500E82" w:rsidRPr="00055459" w:rsidRDefault="00500E82" w:rsidP="00500E82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0E82" w:rsidRPr="009327BF" w14:paraId="4C41B43D" w14:textId="77777777" w:rsidTr="00500E8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58787E1" w14:textId="7F80061F" w:rsidR="00500E82" w:rsidRPr="00166B65" w:rsidRDefault="00500E82" w:rsidP="00500E82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66B65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  <w:r w:rsidRPr="00166B6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166B65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74C9C2" w14:textId="79D70E99" w:rsidR="00500E82" w:rsidRPr="0040072B" w:rsidRDefault="00500E82" w:rsidP="00500E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55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(9,67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9255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6D08FD" w14:textId="77777777" w:rsidR="00500E82" w:rsidRPr="0040072B" w:rsidRDefault="00500E82" w:rsidP="00500E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FED94E" w14:textId="2B851F90" w:rsidR="00500E82" w:rsidRPr="0040072B" w:rsidRDefault="00500E82" w:rsidP="00500E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676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(11,778)</w:t>
            </w:r>
          </w:p>
        </w:tc>
      </w:tr>
      <w:tr w:rsidR="00FC5C7E" w:rsidRPr="009327BF" w14:paraId="58738FA9" w14:textId="77777777" w:rsidTr="00500E8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832D290" w14:textId="70C55775" w:rsidR="00FC5C7E" w:rsidRPr="00166B65" w:rsidRDefault="00FC5C7E" w:rsidP="00500E82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C4CB1C" w14:textId="77777777" w:rsidR="00FC5C7E" w:rsidRPr="009255E1" w:rsidRDefault="00FC5C7E" w:rsidP="00500E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B0C120" w14:textId="77777777" w:rsidR="00FC5C7E" w:rsidRPr="0040072B" w:rsidRDefault="00FC5C7E" w:rsidP="00500E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ED94D4" w14:textId="77777777" w:rsidR="00FC5C7E" w:rsidRPr="007B6763" w:rsidRDefault="00FC5C7E" w:rsidP="00500E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00E82" w:rsidRPr="009327BF" w14:paraId="5CA992D9" w14:textId="77777777" w:rsidTr="00500E8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FAC6ED1" w14:textId="1F0BC3C1" w:rsidR="00500E82" w:rsidRPr="00FC5C7E" w:rsidRDefault="00FC5C7E" w:rsidP="00FC5C7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00E82" w:rsidRPr="00FC5C7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500E82" w:rsidRPr="00FC5C7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="00500E82" w:rsidRPr="00FC5C7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Pr="00FC5C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การร่วมค้าและ</w:t>
            </w:r>
            <w:r w:rsidR="00500E82" w:rsidRPr="00FC5C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03A2E" w14:textId="3106C91B" w:rsidR="00500E82" w:rsidRPr="0040072B" w:rsidRDefault="00500E82" w:rsidP="00500E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E13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153,088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</w:tcPr>
          <w:p w14:paraId="73354FC4" w14:textId="77777777" w:rsidR="00500E82" w:rsidRPr="0040072B" w:rsidRDefault="00500E82" w:rsidP="00500E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B14B846" w14:textId="52391707" w:rsidR="00500E82" w:rsidRPr="0040072B" w:rsidRDefault="00500E82" w:rsidP="00500E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396001" w14:textId="39A3FA59" w:rsidR="00500E82" w:rsidRPr="0040072B" w:rsidRDefault="00500E82" w:rsidP="00500E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676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112,804</w:t>
            </w:r>
          </w:p>
        </w:tc>
      </w:tr>
      <w:tr w:rsidR="00500E82" w:rsidRPr="009327BF" w14:paraId="0163912A" w14:textId="77777777" w:rsidTr="00500E82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0736F30" w14:textId="77777777" w:rsidR="00500E82" w:rsidRPr="00166B65" w:rsidRDefault="00500E82" w:rsidP="00500E82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B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7D74E8" w14:textId="2DA947ED" w:rsidR="00500E82" w:rsidRPr="0040072B" w:rsidRDefault="00500E82" w:rsidP="00500E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221,200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42FAB47C" w14:textId="77777777" w:rsidR="00500E82" w:rsidRPr="0040072B" w:rsidRDefault="00500E82" w:rsidP="00500E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EAC879" w14:textId="02D7A7FB" w:rsidR="00500E82" w:rsidRPr="0040072B" w:rsidRDefault="00500E82" w:rsidP="00500E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676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83,506</w:t>
            </w:r>
          </w:p>
        </w:tc>
      </w:tr>
    </w:tbl>
    <w:p w14:paraId="43D10566" w14:textId="77777777" w:rsidR="00360C1B" w:rsidRPr="006A03F4" w:rsidRDefault="00360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</w:p>
    <w:p w14:paraId="2F1BA09E" w14:textId="6F267977" w:rsidR="004E4149" w:rsidRDefault="004E4149" w:rsidP="00166B65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4E4149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ภาษีเงินได้</w:t>
      </w:r>
    </w:p>
    <w:p w14:paraId="1CB35D77" w14:textId="536E393A" w:rsidR="004E4149" w:rsidRDefault="004E4149" w:rsidP="004E414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06BEE4E" w14:textId="56245116" w:rsidR="00A228E6" w:rsidRPr="00DD132C" w:rsidRDefault="00B35C75" w:rsidP="00DD132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204710">
        <w:rPr>
          <w:rFonts w:asciiTheme="majorBidi" w:hAnsiTheme="majorBidi" w:hint="cs"/>
          <w:sz w:val="30"/>
          <w:szCs w:val="30"/>
          <w:cs/>
          <w:lang w:bidi="th-TH"/>
        </w:rPr>
        <w:t>การเปลี่ยนแปลงรายได้ภาษีเงิน</w:t>
      </w:r>
      <w:r w:rsidR="00DD132C" w:rsidRPr="00204710">
        <w:rPr>
          <w:rFonts w:asciiTheme="majorBidi" w:hAnsiTheme="majorBidi" w:hint="cs"/>
          <w:sz w:val="30"/>
          <w:szCs w:val="30"/>
          <w:cs/>
          <w:lang w:bidi="th-TH"/>
        </w:rPr>
        <w:t>ได้</w:t>
      </w:r>
      <w:r w:rsidR="00514536" w:rsidRPr="00204710">
        <w:rPr>
          <w:rFonts w:asciiTheme="majorBidi" w:hAnsiTheme="majorBidi" w:hint="cs"/>
          <w:sz w:val="30"/>
          <w:szCs w:val="30"/>
          <w:cs/>
          <w:lang w:bidi="th-TH"/>
        </w:rPr>
        <w:t>ของกลุ่มบริษัท</w:t>
      </w:r>
      <w:r w:rsidRPr="00204710">
        <w:rPr>
          <w:rFonts w:asciiTheme="majorBidi" w:hAnsiTheme="majorBidi" w:hint="cs"/>
          <w:sz w:val="30"/>
          <w:szCs w:val="30"/>
          <w:cs/>
          <w:lang w:bidi="th-TH"/>
        </w:rPr>
        <w:t xml:space="preserve">สำหรับงวดหกเดือนสิ้นสุดวันที่ </w:t>
      </w:r>
      <w:r w:rsidRPr="00204710">
        <w:rPr>
          <w:rFonts w:asciiTheme="majorBidi" w:hAnsiTheme="majorBidi"/>
          <w:sz w:val="30"/>
          <w:szCs w:val="30"/>
          <w:lang w:val="en-US" w:bidi="th-TH"/>
        </w:rPr>
        <w:t xml:space="preserve">30 </w:t>
      </w:r>
      <w:r w:rsidRPr="00204710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มิถุนายน </w:t>
      </w:r>
      <w:r w:rsidRPr="00204710">
        <w:rPr>
          <w:rFonts w:asciiTheme="majorBidi" w:hAnsiTheme="majorBidi"/>
          <w:sz w:val="30"/>
          <w:szCs w:val="30"/>
          <w:lang w:val="en-US" w:bidi="th-TH"/>
        </w:rPr>
        <w:t xml:space="preserve">2564 </w:t>
      </w:r>
      <w:r w:rsidR="00DD132C" w:rsidRPr="00204710">
        <w:rPr>
          <w:rFonts w:asciiTheme="majorBidi" w:hAnsiTheme="majorBidi" w:hint="cs"/>
          <w:sz w:val="30"/>
          <w:szCs w:val="30"/>
          <w:cs/>
          <w:lang w:val="en-US" w:bidi="th-TH"/>
        </w:rPr>
        <w:t>ส่วนใหญ่</w:t>
      </w:r>
      <w:r w:rsidRPr="00204710">
        <w:rPr>
          <w:rFonts w:asciiTheme="majorBidi" w:hAnsiTheme="majorBidi" w:hint="cs"/>
          <w:sz w:val="30"/>
          <w:szCs w:val="30"/>
          <w:cs/>
          <w:lang w:val="en-US" w:bidi="th-TH"/>
        </w:rPr>
        <w:t>เกิดจากการรับรู้สินทรัพย์ภาษีเงินได้รอตัดบัญชีสำหรั</w:t>
      </w:r>
      <w:r w:rsidR="00DD132C" w:rsidRPr="00204710">
        <w:rPr>
          <w:rFonts w:asciiTheme="majorBidi" w:hAnsiTheme="majorBidi" w:hint="cs"/>
          <w:sz w:val="30"/>
          <w:szCs w:val="30"/>
          <w:cs/>
          <w:lang w:val="en-US" w:bidi="th-TH"/>
        </w:rPr>
        <w:t>บผลขาดทุนจากการด้อยค่าอาคารและอุปกรณ์</w:t>
      </w:r>
    </w:p>
    <w:p w14:paraId="27E7854C" w14:textId="341477BD" w:rsidR="00A228E6" w:rsidRDefault="00A228E6" w:rsidP="00166B65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เงินปันผล</w:t>
      </w:r>
    </w:p>
    <w:p w14:paraId="77F18AD9" w14:textId="77777777" w:rsidR="00A228E6" w:rsidRDefault="00A228E6" w:rsidP="00946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868A9A9" w14:textId="77777777" w:rsidR="00A228E6" w:rsidRDefault="00A228E6" w:rsidP="00946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รายละเอียดเงินปันผลในระหว่างปี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2417191" w14:textId="77777777" w:rsidR="00A228E6" w:rsidRDefault="00A228E6" w:rsidP="00946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620"/>
        <w:gridCol w:w="1530"/>
        <w:gridCol w:w="1066"/>
        <w:gridCol w:w="231"/>
        <w:gridCol w:w="1152"/>
      </w:tblGrid>
      <w:tr w:rsidR="00A228E6" w:rsidRPr="004A6D97" w14:paraId="18BF2DDB" w14:textId="77777777" w:rsidTr="00C515E4">
        <w:trPr>
          <w:tblHeader/>
        </w:trPr>
        <w:tc>
          <w:tcPr>
            <w:tcW w:w="3510" w:type="dxa"/>
            <w:vAlign w:val="bottom"/>
          </w:tcPr>
          <w:p w14:paraId="13AE91DC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B1E51A8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6D9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452F5E5E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6D9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454408CD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6D9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E127358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04DFCCC4" w14:textId="77777777" w:rsidR="00A228E6" w:rsidRPr="004A6D97" w:rsidDel="00D43E7A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6D9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A228E6" w:rsidRPr="004A6D97" w14:paraId="699ED422" w14:textId="77777777" w:rsidTr="00C515E4">
        <w:trPr>
          <w:tblHeader/>
        </w:trPr>
        <w:tc>
          <w:tcPr>
            <w:tcW w:w="3510" w:type="dxa"/>
          </w:tcPr>
          <w:p w14:paraId="794EFC4D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6321CB1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B83A2EB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740DEB6F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6D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50DE7E6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1865606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6D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15E4" w:rsidRPr="004A6D97" w14:paraId="382C3E7E" w14:textId="77777777" w:rsidTr="00C515E4">
        <w:trPr>
          <w:tblHeader/>
        </w:trPr>
        <w:tc>
          <w:tcPr>
            <w:tcW w:w="3510" w:type="dxa"/>
          </w:tcPr>
          <w:p w14:paraId="3D2CEB9B" w14:textId="3C81E407" w:rsidR="00C515E4" w:rsidRPr="00C515E4" w:rsidRDefault="00C515E4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15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1620" w:type="dxa"/>
          </w:tcPr>
          <w:p w14:paraId="7F5777DD" w14:textId="77777777" w:rsidR="00C515E4" w:rsidRPr="004A6D97" w:rsidRDefault="00C515E4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9E6254" w14:textId="77777777" w:rsidR="00C515E4" w:rsidRPr="004A6D97" w:rsidRDefault="00C515E4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C2F12E6" w14:textId="77777777" w:rsidR="00C515E4" w:rsidRPr="004A6D97" w:rsidRDefault="00C515E4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4F4C7FD" w14:textId="77777777" w:rsidR="00C515E4" w:rsidRPr="004A6D97" w:rsidRDefault="00C515E4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DA904DB" w14:textId="77777777" w:rsidR="00C515E4" w:rsidRPr="004A6D97" w:rsidRDefault="00C515E4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228E6" w:rsidRPr="004A6D97" w14:paraId="0362BF4E" w14:textId="77777777" w:rsidTr="00C515E4">
        <w:tc>
          <w:tcPr>
            <w:tcW w:w="3510" w:type="dxa"/>
          </w:tcPr>
          <w:p w14:paraId="0D3CFFC9" w14:textId="77777777" w:rsidR="00A228E6" w:rsidRPr="00511366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4A6D9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A6D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136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782D76EA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1366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51136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51136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0337F85B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153F6C97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6D97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1" w:type="dxa"/>
          </w:tcPr>
          <w:p w14:paraId="3D3592CF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4DD149" w14:textId="77777777" w:rsidR="00A228E6" w:rsidRPr="004A6D97" w:rsidRDefault="00A228E6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92.45</w:t>
            </w:r>
          </w:p>
        </w:tc>
      </w:tr>
    </w:tbl>
    <w:p w14:paraId="745B9503" w14:textId="77777777" w:rsidR="00500E82" w:rsidRDefault="00500E82" w:rsidP="00946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85351F4" w14:textId="5F1644D5" w:rsidR="00B04D4B" w:rsidRPr="00B35C75" w:rsidRDefault="00B04D4B" w:rsidP="00166B65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B35C75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เครื่องมือทางการเง</w:t>
      </w:r>
      <w:r w:rsidR="00163581" w:rsidRPr="00B35C75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ิน</w:t>
      </w:r>
    </w:p>
    <w:p w14:paraId="0F7BE711" w14:textId="77777777" w:rsidR="00B04D4B" w:rsidRPr="0053184C" w:rsidRDefault="00B04D4B" w:rsidP="000B600B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b/>
          <w:bCs/>
          <w:sz w:val="20"/>
          <w:lang w:val="en-US"/>
        </w:rPr>
      </w:pPr>
    </w:p>
    <w:p w14:paraId="1F5C4075" w14:textId="77777777" w:rsidR="00B04D4B" w:rsidRDefault="00B04D4B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D34495">
        <w:rPr>
          <w:rFonts w:ascii="Angsana New" w:hAnsi="Angsana New" w:cs="Angsana New"/>
          <w:b/>
          <w:bCs/>
          <w:i/>
          <w:iCs/>
          <w:cs/>
        </w:rPr>
        <w:t>มูลค่าตามบัญชีและมูลค่ายุติธรรม</w:t>
      </w:r>
    </w:p>
    <w:p w14:paraId="312194B5" w14:textId="77777777" w:rsidR="002A32E2" w:rsidRPr="0053184C" w:rsidRDefault="002A32E2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14:paraId="7052B32D" w14:textId="6AA71663" w:rsidR="000D12B0" w:rsidRDefault="00E473B9" w:rsidP="00E473B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44B13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144B1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44B13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511366">
        <w:rPr>
          <w:rFonts w:asciiTheme="majorBidi" w:hAnsiTheme="majorBidi" w:cstheme="majorBidi" w:hint="cs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144B13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</w:t>
      </w:r>
      <w:r w:rsidRPr="00B35C75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มูลค่ายุติธรรมอย่างสมเหตุสมผล</w:t>
      </w:r>
    </w:p>
    <w:p w14:paraId="2712B599" w14:textId="0C8400B0" w:rsidR="00C604C3" w:rsidRPr="00B35C75" w:rsidRDefault="00C604C3" w:rsidP="00E473B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890"/>
        <w:gridCol w:w="243"/>
        <w:gridCol w:w="1107"/>
        <w:gridCol w:w="236"/>
        <w:gridCol w:w="1114"/>
        <w:gridCol w:w="236"/>
        <w:gridCol w:w="1117"/>
      </w:tblGrid>
      <w:tr w:rsidR="00C26507" w:rsidRPr="00B35C75" w14:paraId="40147BAE" w14:textId="77777777" w:rsidTr="00B35C75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30FF99E" w14:textId="77777777" w:rsidR="00C26507" w:rsidRPr="00B35C75" w:rsidRDefault="00C26507" w:rsidP="004B6ED5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5943" w:type="dxa"/>
            <w:gridSpan w:val="7"/>
            <w:vAlign w:val="bottom"/>
          </w:tcPr>
          <w:p w14:paraId="76E81257" w14:textId="62BDA466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35C7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26507" w:rsidRPr="00B35C75" w14:paraId="48AA5F15" w14:textId="77777777" w:rsidTr="00B35C75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CD9A796" w14:textId="77777777" w:rsidR="00C26507" w:rsidRPr="00B35C75" w:rsidRDefault="00C26507" w:rsidP="004B6ED5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74FF1C7A" w14:textId="77777777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35C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</w:tcPr>
          <w:p w14:paraId="79F45F3D" w14:textId="77777777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10" w:type="dxa"/>
            <w:gridSpan w:val="5"/>
            <w:vAlign w:val="bottom"/>
          </w:tcPr>
          <w:p w14:paraId="2EF6AF28" w14:textId="77777777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35C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26507" w:rsidRPr="00B35C75" w14:paraId="77FF8B4C" w14:textId="77777777" w:rsidTr="00FC5C7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4B0E8265" w14:textId="77777777" w:rsidR="00C26507" w:rsidRPr="00B35C75" w:rsidRDefault="00C26507" w:rsidP="004B6ED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20FD6A7" w14:textId="77777777" w:rsidR="00B35C75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5C7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06AD2766" w14:textId="3C318032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5C7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3" w:type="dxa"/>
          </w:tcPr>
          <w:p w14:paraId="3BCD2B34" w14:textId="77777777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vAlign w:val="bottom"/>
          </w:tcPr>
          <w:p w14:paraId="48FF37BE" w14:textId="77777777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5C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35C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5C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20A434D" w14:textId="77777777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EC49B31" w14:textId="77777777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5C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35C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5C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F0DA465" w14:textId="77777777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968793A" w14:textId="77777777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5C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26507" w:rsidRPr="00B35C75" w14:paraId="187921B7" w14:textId="77777777" w:rsidTr="00B35C75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218FCBA9" w14:textId="77777777" w:rsidR="00C26507" w:rsidRPr="00B35C75" w:rsidRDefault="00C26507" w:rsidP="004B6ED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3" w:type="dxa"/>
            <w:gridSpan w:val="7"/>
            <w:vAlign w:val="bottom"/>
          </w:tcPr>
          <w:p w14:paraId="2484DF59" w14:textId="77777777" w:rsidR="00C26507" w:rsidRPr="00B35C75" w:rsidRDefault="00C26507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5C7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B35C7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B35C7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26507" w:rsidRPr="00B35C75" w14:paraId="53F37C6F" w14:textId="77777777" w:rsidTr="00FC5C7E">
        <w:trPr>
          <w:trHeight w:val="261"/>
        </w:trPr>
        <w:tc>
          <w:tcPr>
            <w:tcW w:w="3240" w:type="dxa"/>
            <w:shd w:val="clear" w:color="auto" w:fill="auto"/>
          </w:tcPr>
          <w:p w14:paraId="7A0F2EC9" w14:textId="77777777" w:rsidR="00C26507" w:rsidRPr="00B35C75" w:rsidRDefault="00C26507" w:rsidP="004B6ED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B35C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3382D5E6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3" w:type="dxa"/>
          </w:tcPr>
          <w:p w14:paraId="3D549C37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7" w:type="dxa"/>
          </w:tcPr>
          <w:p w14:paraId="71F9C4A4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5F9BF8B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2935E3A1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7D1A697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7" w:type="dxa"/>
            <w:shd w:val="clear" w:color="auto" w:fill="auto"/>
          </w:tcPr>
          <w:p w14:paraId="20F0E0F9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26507" w:rsidRPr="00B35C75" w14:paraId="07B35D97" w14:textId="77777777" w:rsidTr="00FC5C7E">
        <w:trPr>
          <w:trHeight w:val="261"/>
        </w:trPr>
        <w:tc>
          <w:tcPr>
            <w:tcW w:w="3240" w:type="dxa"/>
            <w:shd w:val="clear" w:color="auto" w:fill="auto"/>
          </w:tcPr>
          <w:p w14:paraId="3EF98F35" w14:textId="77777777" w:rsidR="00C26507" w:rsidRPr="00B35C75" w:rsidRDefault="00C26507" w:rsidP="004B6ED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C7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B35C7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B35C75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B35C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0" w:type="dxa"/>
          </w:tcPr>
          <w:p w14:paraId="06F7B8C7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3" w:type="dxa"/>
          </w:tcPr>
          <w:p w14:paraId="68785992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7" w:type="dxa"/>
          </w:tcPr>
          <w:p w14:paraId="6C11277A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92473AC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36766D2B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5DF881C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7" w:type="dxa"/>
            <w:shd w:val="clear" w:color="auto" w:fill="auto"/>
          </w:tcPr>
          <w:p w14:paraId="1B758D1D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26507" w:rsidRPr="00B35C75" w14:paraId="5F40D56C" w14:textId="77777777" w:rsidTr="00FC5C7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071A2B59" w14:textId="334D9D36" w:rsidR="00C26507" w:rsidRPr="00B35C75" w:rsidRDefault="00C26507" w:rsidP="004B6ED5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28"/>
                <w:szCs w:val="28"/>
              </w:rPr>
            </w:pPr>
            <w:r w:rsidRPr="00B35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5C7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890" w:type="dxa"/>
            <w:vAlign w:val="bottom"/>
          </w:tcPr>
          <w:p w14:paraId="11FD9F5F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49D7AF2A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267CC2D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310C619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58C685B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E386B8E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5830AC5" w14:textId="77777777" w:rsidR="00C26507" w:rsidRPr="00B35C75" w:rsidRDefault="00C26507" w:rsidP="004B6ED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C5C7E" w:rsidRPr="00B35C75" w14:paraId="37D4B6F1" w14:textId="77777777" w:rsidTr="00FC5C7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548705E" w14:textId="77777777" w:rsidR="00FC5C7E" w:rsidRPr="00B35C75" w:rsidRDefault="00FC5C7E" w:rsidP="00FC5C7E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28"/>
                <w:szCs w:val="28"/>
              </w:rPr>
            </w:pPr>
            <w:r w:rsidRPr="00B35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35C7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35C7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B35C7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90" w:type="dxa"/>
            <w:vAlign w:val="bottom"/>
          </w:tcPr>
          <w:p w14:paraId="570BA1B6" w14:textId="458CE9D9" w:rsidR="00FC5C7E" w:rsidRPr="00B35C75" w:rsidRDefault="00FC5C7E" w:rsidP="00FC5C7E">
            <w:pPr>
              <w:pStyle w:val="acctfourfigures"/>
              <w:tabs>
                <w:tab w:val="clear" w:pos="765"/>
                <w:tab w:val="decimal" w:pos="1606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5C75">
              <w:rPr>
                <w:rFonts w:ascii="Angsana New" w:hAnsi="Angsana New"/>
                <w:sz w:val="28"/>
                <w:szCs w:val="28"/>
                <w:lang w:val="en-US" w:bidi="th-TH"/>
              </w:rPr>
              <w:t>57,736</w:t>
            </w:r>
          </w:p>
        </w:tc>
        <w:tc>
          <w:tcPr>
            <w:tcW w:w="243" w:type="dxa"/>
          </w:tcPr>
          <w:p w14:paraId="74479B9B" w14:textId="77777777" w:rsidR="00FC5C7E" w:rsidRPr="00B35C75" w:rsidRDefault="00FC5C7E" w:rsidP="00FC5C7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A297700" w14:textId="139671E3" w:rsidR="00FC5C7E" w:rsidRPr="00B35C75" w:rsidRDefault="00FC5C7E" w:rsidP="00FC5C7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26,305</w:t>
            </w:r>
          </w:p>
        </w:tc>
        <w:tc>
          <w:tcPr>
            <w:tcW w:w="236" w:type="dxa"/>
            <w:vAlign w:val="bottom"/>
          </w:tcPr>
          <w:p w14:paraId="23C73835" w14:textId="77777777" w:rsidR="00FC5C7E" w:rsidRPr="00B35C75" w:rsidRDefault="00FC5C7E" w:rsidP="00FC5C7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2CC410D0" w14:textId="0311DF83" w:rsidR="00FC5C7E" w:rsidRPr="00B35C75" w:rsidRDefault="00FC5C7E" w:rsidP="00FC5C7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31,431</w:t>
            </w:r>
          </w:p>
        </w:tc>
        <w:tc>
          <w:tcPr>
            <w:tcW w:w="236" w:type="dxa"/>
            <w:vAlign w:val="bottom"/>
          </w:tcPr>
          <w:p w14:paraId="597839AB" w14:textId="77777777" w:rsidR="00FC5C7E" w:rsidRPr="00B35C75" w:rsidRDefault="00FC5C7E" w:rsidP="00FC5C7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4493720" w14:textId="5ED09C99" w:rsidR="00FC5C7E" w:rsidRPr="00B35C75" w:rsidRDefault="00FC5C7E" w:rsidP="00FC5C7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5C75">
              <w:rPr>
                <w:rFonts w:ascii="Angsana New" w:hAnsi="Angsana New"/>
                <w:sz w:val="28"/>
                <w:szCs w:val="28"/>
                <w:lang w:val="en-US" w:bidi="th-TH"/>
              </w:rPr>
              <w:t>57,736</w:t>
            </w:r>
          </w:p>
        </w:tc>
      </w:tr>
      <w:tr w:rsidR="00FC5C7E" w:rsidRPr="00B35C75" w14:paraId="13450C12" w14:textId="77777777" w:rsidTr="00FC5C7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767B202D" w14:textId="77777777" w:rsidR="00FC5C7E" w:rsidRPr="00B35C75" w:rsidRDefault="00FC5C7E" w:rsidP="00FC5C7E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35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35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35C7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35C7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35C7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90" w:type="dxa"/>
            <w:vAlign w:val="bottom"/>
          </w:tcPr>
          <w:p w14:paraId="6C8E5C60" w14:textId="77777777" w:rsidR="00FC5C7E" w:rsidRPr="00B35C75" w:rsidRDefault="00FC5C7E" w:rsidP="00FC5C7E">
            <w:pPr>
              <w:pStyle w:val="acctfourfigures"/>
              <w:tabs>
                <w:tab w:val="clear" w:pos="765"/>
                <w:tab w:val="decimal" w:pos="1606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5C75">
              <w:rPr>
                <w:rFonts w:ascii="Angsana New" w:hAnsi="Angsana New"/>
                <w:sz w:val="28"/>
                <w:szCs w:val="28"/>
                <w:lang w:val="en-US" w:bidi="th-TH"/>
              </w:rPr>
              <w:t>13,122</w:t>
            </w:r>
          </w:p>
        </w:tc>
        <w:tc>
          <w:tcPr>
            <w:tcW w:w="243" w:type="dxa"/>
          </w:tcPr>
          <w:p w14:paraId="2C7ABCCC" w14:textId="77777777" w:rsidR="00FC5C7E" w:rsidRPr="00B35C75" w:rsidRDefault="00FC5C7E" w:rsidP="00FC5C7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BA9A391" w14:textId="77777777" w:rsidR="00FC5C7E" w:rsidRPr="00B35C75" w:rsidRDefault="00FC5C7E" w:rsidP="00FC5C7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5C75">
              <w:rPr>
                <w:rFonts w:ascii="Angsana New" w:hAnsi="Angsana New"/>
                <w:sz w:val="28"/>
                <w:szCs w:val="28"/>
                <w:lang w:val="en-US" w:bidi="th-TH"/>
              </w:rPr>
              <w:t>13,122</w:t>
            </w:r>
          </w:p>
        </w:tc>
        <w:tc>
          <w:tcPr>
            <w:tcW w:w="236" w:type="dxa"/>
            <w:vAlign w:val="bottom"/>
          </w:tcPr>
          <w:p w14:paraId="35F4DA20" w14:textId="77777777" w:rsidR="00FC5C7E" w:rsidRPr="00B35C75" w:rsidRDefault="00FC5C7E" w:rsidP="00FC5C7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D60DF8F" w14:textId="77777777" w:rsidR="00FC5C7E" w:rsidRPr="00B35C75" w:rsidRDefault="00FC5C7E" w:rsidP="00FC5C7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5C7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AD3ED3" w14:textId="77777777" w:rsidR="00FC5C7E" w:rsidRPr="00B35C75" w:rsidRDefault="00FC5C7E" w:rsidP="00FC5C7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14FF3B4" w14:textId="77777777" w:rsidR="00FC5C7E" w:rsidRPr="00B35C75" w:rsidRDefault="00FC5C7E" w:rsidP="00FC5C7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5C75">
              <w:rPr>
                <w:rFonts w:ascii="Angsana New" w:hAnsi="Angsana New"/>
                <w:sz w:val="28"/>
                <w:szCs w:val="28"/>
                <w:lang w:val="en-US" w:bidi="th-TH"/>
              </w:rPr>
              <w:t>13,122</w:t>
            </w:r>
          </w:p>
        </w:tc>
      </w:tr>
    </w:tbl>
    <w:p w14:paraId="3F1B1211" w14:textId="3DBC47C5" w:rsidR="008C7854" w:rsidRDefault="008C7854" w:rsidP="00E473B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7B1A1E6A" w14:textId="77777777" w:rsidR="008C7854" w:rsidRDefault="008C7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/>
        </w:rPr>
      </w:pPr>
      <w:r>
        <w:rPr>
          <w:rFonts w:asciiTheme="majorBidi" w:hAnsiTheme="majorBidi" w:cstheme="majorBidi"/>
          <w:sz w:val="20"/>
        </w:rPr>
        <w:br w:type="page"/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890"/>
        <w:gridCol w:w="243"/>
        <w:gridCol w:w="1107"/>
        <w:gridCol w:w="236"/>
        <w:gridCol w:w="1114"/>
        <w:gridCol w:w="236"/>
        <w:gridCol w:w="1117"/>
      </w:tblGrid>
      <w:tr w:rsidR="00B35C75" w:rsidRPr="00B35C75" w14:paraId="2B96CE9A" w14:textId="77777777" w:rsidTr="004B6ED5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3ACCE1E0" w14:textId="77777777" w:rsidR="00B35C75" w:rsidRPr="00B35C75" w:rsidRDefault="00B35C75" w:rsidP="004B6ED5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5943" w:type="dxa"/>
            <w:gridSpan w:val="7"/>
            <w:vAlign w:val="bottom"/>
          </w:tcPr>
          <w:p w14:paraId="61022D75" w14:textId="3D670F83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35C7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5C75" w:rsidRPr="00B35C75" w14:paraId="45F5306E" w14:textId="77777777" w:rsidTr="004B6ED5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380AF67" w14:textId="77777777" w:rsidR="00B35C75" w:rsidRPr="00B35C75" w:rsidRDefault="00B35C75" w:rsidP="004B6ED5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0AD5EADF" w14:textId="77777777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35C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</w:tcPr>
          <w:p w14:paraId="4BA0286E" w14:textId="77777777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10" w:type="dxa"/>
            <w:gridSpan w:val="5"/>
            <w:vAlign w:val="bottom"/>
          </w:tcPr>
          <w:p w14:paraId="5A3BDF5F" w14:textId="77777777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35C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35C75" w:rsidRPr="00B35C75" w14:paraId="427234A4" w14:textId="77777777" w:rsidTr="00FC5C7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A4FBB88" w14:textId="77777777" w:rsidR="00B35C75" w:rsidRPr="00B35C75" w:rsidRDefault="00B35C75" w:rsidP="004B6ED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FDA4CDE" w14:textId="77777777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5C7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44C388CF" w14:textId="77777777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5C7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3" w:type="dxa"/>
          </w:tcPr>
          <w:p w14:paraId="1C6454D4" w14:textId="77777777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vAlign w:val="bottom"/>
          </w:tcPr>
          <w:p w14:paraId="50170482" w14:textId="77777777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5C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35C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5C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1E14D19C" w14:textId="77777777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FBA141B" w14:textId="77777777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5C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35C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5C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40A21FC2" w14:textId="77777777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6A9280D" w14:textId="77777777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5C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35C75" w:rsidRPr="00B35C75" w14:paraId="6A2BEC08" w14:textId="77777777" w:rsidTr="004B6ED5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325A6114" w14:textId="77777777" w:rsidR="00B35C75" w:rsidRPr="00B35C75" w:rsidRDefault="00B35C75" w:rsidP="004B6ED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3" w:type="dxa"/>
            <w:gridSpan w:val="7"/>
            <w:vAlign w:val="bottom"/>
          </w:tcPr>
          <w:p w14:paraId="504B0C83" w14:textId="77777777" w:rsidR="00B35C75" w:rsidRPr="00B35C75" w:rsidRDefault="00B35C75" w:rsidP="004B6ED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5C7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B35C7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B35C7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B35C75" w:rsidRPr="00B35C75" w14:paraId="4E97DE84" w14:textId="77777777" w:rsidTr="00FC5C7E">
        <w:trPr>
          <w:trHeight w:val="261"/>
        </w:trPr>
        <w:tc>
          <w:tcPr>
            <w:tcW w:w="3240" w:type="dxa"/>
            <w:shd w:val="clear" w:color="auto" w:fill="auto"/>
          </w:tcPr>
          <w:p w14:paraId="320AE512" w14:textId="77777777" w:rsidR="00B35C75" w:rsidRPr="00B35C75" w:rsidRDefault="00B35C75" w:rsidP="004B6ED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B35C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6702A82C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3" w:type="dxa"/>
          </w:tcPr>
          <w:p w14:paraId="6BFA8882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7" w:type="dxa"/>
          </w:tcPr>
          <w:p w14:paraId="0553CBFB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AC50D42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749A9C34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A676136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7" w:type="dxa"/>
            <w:shd w:val="clear" w:color="auto" w:fill="auto"/>
          </w:tcPr>
          <w:p w14:paraId="1B094B3B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B35C75" w:rsidRPr="00B35C75" w14:paraId="3000CA0E" w14:textId="77777777" w:rsidTr="00FC5C7E">
        <w:trPr>
          <w:trHeight w:val="261"/>
        </w:trPr>
        <w:tc>
          <w:tcPr>
            <w:tcW w:w="3240" w:type="dxa"/>
            <w:shd w:val="clear" w:color="auto" w:fill="auto"/>
          </w:tcPr>
          <w:p w14:paraId="33403DC1" w14:textId="77777777" w:rsidR="00B35C75" w:rsidRPr="00B35C75" w:rsidRDefault="00B35C75" w:rsidP="004B6ED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C7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B35C7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B35C75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B35C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0" w:type="dxa"/>
          </w:tcPr>
          <w:p w14:paraId="428DD9BF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3" w:type="dxa"/>
          </w:tcPr>
          <w:p w14:paraId="56E75CE9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7" w:type="dxa"/>
          </w:tcPr>
          <w:p w14:paraId="04E43F66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360DCFC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760A7A79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B096660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17" w:type="dxa"/>
            <w:shd w:val="clear" w:color="auto" w:fill="auto"/>
          </w:tcPr>
          <w:p w14:paraId="02A93271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B35C75" w:rsidRPr="00B35C75" w14:paraId="3A7C1E0A" w14:textId="77777777" w:rsidTr="00FC5C7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29544CFD" w14:textId="77777777" w:rsidR="00B35C75" w:rsidRPr="00B35C75" w:rsidRDefault="00B35C75" w:rsidP="004B6ED5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28"/>
                <w:szCs w:val="28"/>
              </w:rPr>
            </w:pPr>
            <w:r w:rsidRPr="00B35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5C7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890" w:type="dxa"/>
            <w:vAlign w:val="bottom"/>
          </w:tcPr>
          <w:p w14:paraId="221A3E7C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3DBD3D7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35AD32C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E640052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6D6D329C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13B8F4C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4F51D91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C5C7E" w:rsidRPr="00B35C75" w14:paraId="700500B2" w14:textId="77777777" w:rsidTr="00FC5C7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469941B8" w14:textId="77777777" w:rsidR="00FC5C7E" w:rsidRPr="00B35C75" w:rsidRDefault="00FC5C7E" w:rsidP="00FC5C7E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28"/>
                <w:szCs w:val="28"/>
              </w:rPr>
            </w:pPr>
            <w:r w:rsidRPr="00B35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35C7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35C7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B35C7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90" w:type="dxa"/>
            <w:vAlign w:val="bottom"/>
          </w:tcPr>
          <w:p w14:paraId="007B12C1" w14:textId="53B80D72" w:rsidR="00FC5C7E" w:rsidRPr="00B35C75" w:rsidRDefault="00FC5C7E" w:rsidP="00FC5C7E">
            <w:pPr>
              <w:pStyle w:val="acctfourfigures"/>
              <w:tabs>
                <w:tab w:val="clear" w:pos="765"/>
                <w:tab w:val="decimal" w:pos="1606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5C75">
              <w:rPr>
                <w:rFonts w:ascii="Angsana New" w:hAnsi="Angsana New"/>
                <w:sz w:val="28"/>
                <w:szCs w:val="28"/>
                <w:lang w:val="en-US" w:bidi="th-TH"/>
              </w:rPr>
              <w:t>54,831</w:t>
            </w:r>
          </w:p>
        </w:tc>
        <w:tc>
          <w:tcPr>
            <w:tcW w:w="243" w:type="dxa"/>
          </w:tcPr>
          <w:p w14:paraId="0C8B209A" w14:textId="77777777" w:rsidR="00FC5C7E" w:rsidRPr="00B35C75" w:rsidRDefault="00FC5C7E" w:rsidP="00FC5C7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506E670C" w14:textId="1A011532" w:rsidR="00FC5C7E" w:rsidRPr="00B35C75" w:rsidRDefault="00FC5C7E" w:rsidP="00FC5C7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23,400</w:t>
            </w:r>
          </w:p>
        </w:tc>
        <w:tc>
          <w:tcPr>
            <w:tcW w:w="236" w:type="dxa"/>
            <w:vAlign w:val="bottom"/>
          </w:tcPr>
          <w:p w14:paraId="3674180E" w14:textId="77777777" w:rsidR="00FC5C7E" w:rsidRPr="00B35C75" w:rsidRDefault="00FC5C7E" w:rsidP="00FC5C7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1ECBA768" w14:textId="51432B70" w:rsidR="00FC5C7E" w:rsidRPr="00B35C75" w:rsidRDefault="00FC5C7E" w:rsidP="00FC5C7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31,431</w:t>
            </w:r>
          </w:p>
        </w:tc>
        <w:tc>
          <w:tcPr>
            <w:tcW w:w="236" w:type="dxa"/>
            <w:vAlign w:val="bottom"/>
          </w:tcPr>
          <w:p w14:paraId="05E1FDDA" w14:textId="77777777" w:rsidR="00FC5C7E" w:rsidRPr="00B35C75" w:rsidRDefault="00FC5C7E" w:rsidP="00FC5C7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9D44918" w14:textId="77777777" w:rsidR="00FC5C7E" w:rsidRPr="00B35C75" w:rsidRDefault="00FC5C7E" w:rsidP="00FC5C7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5C75">
              <w:rPr>
                <w:rFonts w:ascii="Angsana New" w:hAnsi="Angsana New"/>
                <w:sz w:val="28"/>
                <w:szCs w:val="28"/>
                <w:lang w:val="en-US" w:bidi="th-TH"/>
              </w:rPr>
              <w:t>54,831</w:t>
            </w:r>
          </w:p>
        </w:tc>
      </w:tr>
      <w:tr w:rsidR="00B35C75" w:rsidRPr="00B35C75" w14:paraId="05CD471C" w14:textId="77777777" w:rsidTr="00FC5C7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0AF8AAD9" w14:textId="77777777" w:rsidR="00B35C75" w:rsidRPr="00B35C75" w:rsidRDefault="00B35C75" w:rsidP="004B6ED5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35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35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35C7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35C7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35C7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90" w:type="dxa"/>
            <w:vAlign w:val="bottom"/>
          </w:tcPr>
          <w:p w14:paraId="00BEF5D1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1606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5C75">
              <w:rPr>
                <w:rFonts w:ascii="Angsana New" w:hAnsi="Angsana New"/>
                <w:sz w:val="28"/>
                <w:szCs w:val="28"/>
                <w:lang w:val="en-US" w:bidi="th-TH"/>
              </w:rPr>
              <w:t>13,122</w:t>
            </w:r>
          </w:p>
        </w:tc>
        <w:tc>
          <w:tcPr>
            <w:tcW w:w="243" w:type="dxa"/>
          </w:tcPr>
          <w:p w14:paraId="38E90222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5E039676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5C75">
              <w:rPr>
                <w:rFonts w:ascii="Angsana New" w:hAnsi="Angsana New"/>
                <w:sz w:val="28"/>
                <w:szCs w:val="28"/>
                <w:lang w:val="en-US" w:bidi="th-TH"/>
              </w:rPr>
              <w:t>13,122</w:t>
            </w:r>
          </w:p>
        </w:tc>
        <w:tc>
          <w:tcPr>
            <w:tcW w:w="236" w:type="dxa"/>
            <w:vAlign w:val="bottom"/>
          </w:tcPr>
          <w:p w14:paraId="4AB01671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6059C444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5C7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CB4F06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8A38FB8" w14:textId="77777777" w:rsidR="00B35C75" w:rsidRPr="00B35C75" w:rsidRDefault="00B35C75" w:rsidP="004B6ED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5C75">
              <w:rPr>
                <w:rFonts w:ascii="Angsana New" w:hAnsi="Angsana New"/>
                <w:sz w:val="28"/>
                <w:szCs w:val="28"/>
                <w:lang w:val="en-US" w:bidi="th-TH"/>
              </w:rPr>
              <w:t>13,122</w:t>
            </w:r>
          </w:p>
        </w:tc>
      </w:tr>
    </w:tbl>
    <w:p w14:paraId="2CC879CB" w14:textId="2728CC4C" w:rsidR="00137AEB" w:rsidRDefault="00137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04CDFC8" w14:textId="721BBA56" w:rsidR="00490147" w:rsidRPr="00490147" w:rsidRDefault="00490147" w:rsidP="005D5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9014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77B6566" w14:textId="77777777" w:rsidR="00490147" w:rsidRDefault="00490147" w:rsidP="005D5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Style w:val="TableGrid"/>
        <w:tblW w:w="95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40"/>
        <w:gridCol w:w="5344"/>
      </w:tblGrid>
      <w:tr w:rsidR="00490147" w:rsidRPr="000E4AE5" w14:paraId="10D17505" w14:textId="77777777" w:rsidTr="000E7C88">
        <w:trPr>
          <w:tblHeader/>
        </w:trPr>
        <w:tc>
          <w:tcPr>
            <w:tcW w:w="3690" w:type="dxa"/>
          </w:tcPr>
          <w:p w14:paraId="2967F6EE" w14:textId="77777777" w:rsidR="00490147" w:rsidRPr="008B5DC0" w:rsidRDefault="00490147" w:rsidP="000E7C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B5DC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40" w:type="dxa"/>
          </w:tcPr>
          <w:p w14:paraId="1478C24F" w14:textId="77777777" w:rsidR="00490147" w:rsidRPr="008B5DC0" w:rsidRDefault="00490147" w:rsidP="000E7C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44" w:type="dxa"/>
          </w:tcPr>
          <w:p w14:paraId="77C30CDD" w14:textId="77777777" w:rsidR="00490147" w:rsidRPr="008B5DC0" w:rsidRDefault="00490147" w:rsidP="000E7C8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B5DC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90147" w:rsidRPr="000E4AE5" w14:paraId="0C7CD039" w14:textId="77777777" w:rsidTr="000E7C88">
        <w:tc>
          <w:tcPr>
            <w:tcW w:w="3690" w:type="dxa"/>
          </w:tcPr>
          <w:p w14:paraId="4E8308AC" w14:textId="520393B7" w:rsidR="00490147" w:rsidRPr="008B5DC0" w:rsidRDefault="00490147" w:rsidP="000E7C88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540" w:type="dxa"/>
          </w:tcPr>
          <w:p w14:paraId="13F08FBF" w14:textId="77777777" w:rsidR="00490147" w:rsidRPr="008B5DC0" w:rsidRDefault="00490147" w:rsidP="000E7C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44" w:type="dxa"/>
          </w:tcPr>
          <w:p w14:paraId="0EC73D06" w14:textId="77210832" w:rsidR="00C26507" w:rsidRPr="008B5DC0" w:rsidRDefault="00C26507" w:rsidP="000E7C8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ราคาเสนอซื้อขายล่าสุดของหน่วยลงทุน ณ วันที่รายงาน</w:t>
            </w:r>
          </w:p>
        </w:tc>
      </w:tr>
    </w:tbl>
    <w:p w14:paraId="5B844CB8" w14:textId="78709B08" w:rsidR="00AC46CF" w:rsidRDefault="0054091C" w:rsidP="006C0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868160" behindDoc="0" locked="0" layoutInCell="1" allowOverlap="1" wp14:anchorId="268C4325" wp14:editId="6DF8ABA5">
                <wp:simplePos x="0" y="0"/>
                <wp:positionH relativeFrom="column">
                  <wp:posOffset>-186984</wp:posOffset>
                </wp:positionH>
                <wp:positionV relativeFrom="paragraph">
                  <wp:posOffset>524979</wp:posOffset>
                </wp:positionV>
                <wp:extent cx="5400" cy="7560"/>
                <wp:effectExtent l="38100" t="38100" r="52070" b="50165"/>
                <wp:wrapNone/>
                <wp:docPr id="207" name="Ink 2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5400" cy="7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C785128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07" o:spid="_x0000_s1026" type="#_x0000_t75" style="position:absolute;margin-left:-15.35pt;margin-top:40.65pt;width:1.8pt;height:2.05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">
                <v:imagedata r:id="rId24" o:title=""/>
              </v:shape>
            </w:pict>
          </mc:Fallback>
        </mc:AlternateContent>
      </w:r>
    </w:p>
    <w:p w14:paraId="231D18C9" w14:textId="77777777" w:rsidR="008712D9" w:rsidRPr="00BB1625" w:rsidRDefault="008712D9" w:rsidP="00166B65">
      <w:pPr>
        <w:pStyle w:val="index"/>
        <w:numPr>
          <w:ilvl w:val="0"/>
          <w:numId w:val="19"/>
        </w:numPr>
        <w:spacing w:after="0" w:line="240" w:lineRule="atLeast"/>
        <w:ind w:left="540" w:hanging="45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ภาระผูกพัน</w:t>
      </w:r>
      <w:r w:rsidR="00933D6A"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กับกิจการที่ไม่เกี่ยวข้องกัน</w:t>
      </w:r>
    </w:p>
    <w:p w14:paraId="2E4C8999" w14:textId="462CEA97" w:rsidR="00F325DB" w:rsidRDefault="00F325DB" w:rsidP="0054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529"/>
        <w:gridCol w:w="244"/>
        <w:gridCol w:w="1443"/>
      </w:tblGrid>
      <w:tr w:rsidR="00544E75" w:rsidRPr="003D44ED" w14:paraId="6D3E92CD" w14:textId="77777777" w:rsidTr="00AA3B09">
        <w:trPr>
          <w:tblHeader/>
        </w:trPr>
        <w:tc>
          <w:tcPr>
            <w:tcW w:w="3244" w:type="pct"/>
            <w:vAlign w:val="bottom"/>
          </w:tcPr>
          <w:p w14:paraId="140FA01F" w14:textId="77777777" w:rsidR="00544E75" w:rsidRPr="003D44ED" w:rsidRDefault="00544E75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  <w:p w14:paraId="367E8BFF" w14:textId="77777777" w:rsidR="00544E75" w:rsidRPr="003D44ED" w:rsidRDefault="00544E75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35" w:type="pct"/>
            <w:vAlign w:val="bottom"/>
          </w:tcPr>
          <w:p w14:paraId="2FCD7B19" w14:textId="77777777" w:rsidR="00544E75" w:rsidRPr="003D44ED" w:rsidRDefault="00544E75" w:rsidP="00C51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78F8302A" w14:textId="77777777" w:rsidR="00544E75" w:rsidRPr="003D44ED" w:rsidRDefault="00544E75" w:rsidP="00C51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vAlign w:val="bottom"/>
          </w:tcPr>
          <w:p w14:paraId="645CC367" w14:textId="77777777" w:rsidR="00544E75" w:rsidRPr="003D44ED" w:rsidRDefault="00544E75" w:rsidP="00C51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5C121E8" w14:textId="77777777" w:rsidR="00544E75" w:rsidRPr="003D44ED" w:rsidRDefault="00544E75" w:rsidP="00C51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44E75" w:rsidRPr="003D44ED" w14:paraId="420F9492" w14:textId="77777777" w:rsidTr="00AA3B09">
        <w:trPr>
          <w:tblHeader/>
        </w:trPr>
        <w:tc>
          <w:tcPr>
            <w:tcW w:w="3244" w:type="pct"/>
          </w:tcPr>
          <w:p w14:paraId="1492B44B" w14:textId="77777777" w:rsidR="00544E75" w:rsidRPr="003D44ED" w:rsidRDefault="00544E75" w:rsidP="00C51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6" w:type="pct"/>
            <w:gridSpan w:val="3"/>
          </w:tcPr>
          <w:p w14:paraId="5B1B516C" w14:textId="77777777" w:rsidR="00544E75" w:rsidRPr="003D44ED" w:rsidRDefault="00544E75" w:rsidP="00C515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44E75" w:rsidRPr="003D44ED" w14:paraId="0EE09785" w14:textId="77777777" w:rsidTr="00AA3B09">
        <w:tc>
          <w:tcPr>
            <w:tcW w:w="3244" w:type="pct"/>
          </w:tcPr>
          <w:p w14:paraId="6AC373F0" w14:textId="77777777" w:rsidR="00544E75" w:rsidRPr="003D44ED" w:rsidRDefault="00544E75" w:rsidP="00C51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5" w:type="pct"/>
          </w:tcPr>
          <w:p w14:paraId="6743A24A" w14:textId="77777777" w:rsidR="00544E75" w:rsidRPr="003D44ED" w:rsidRDefault="00544E75" w:rsidP="00C515E4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28B5E480" w14:textId="77777777" w:rsidR="00544E75" w:rsidRPr="003D44ED" w:rsidRDefault="00544E75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650BC064" w14:textId="77777777" w:rsidR="00544E75" w:rsidRPr="003D44ED" w:rsidRDefault="00544E75" w:rsidP="00C515E4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4E75" w:rsidRPr="003D44ED" w14:paraId="50DB24A1" w14:textId="77777777" w:rsidTr="00AA3B09">
        <w:tc>
          <w:tcPr>
            <w:tcW w:w="3244" w:type="pct"/>
          </w:tcPr>
          <w:p w14:paraId="661DF927" w14:textId="03837E81" w:rsidR="00544E75" w:rsidRPr="003D44ED" w:rsidRDefault="00544E75" w:rsidP="00544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่วนปรับปรุงอาคาร</w:t>
            </w:r>
          </w:p>
        </w:tc>
        <w:tc>
          <w:tcPr>
            <w:tcW w:w="835" w:type="pct"/>
          </w:tcPr>
          <w:p w14:paraId="26EC4CB3" w14:textId="206BDD9E" w:rsidR="00544E75" w:rsidRDefault="006052F2" w:rsidP="00544E7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7,870</w:t>
            </w:r>
          </w:p>
        </w:tc>
        <w:tc>
          <w:tcPr>
            <w:tcW w:w="133" w:type="pct"/>
          </w:tcPr>
          <w:p w14:paraId="52472859" w14:textId="77777777" w:rsidR="00544E75" w:rsidRPr="003D44ED" w:rsidRDefault="00544E75" w:rsidP="0054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0EE3B673" w14:textId="22BB6BE2" w:rsidR="00544E75" w:rsidRPr="00474EBC" w:rsidRDefault="00474EBC" w:rsidP="004A438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44E75" w:rsidRPr="003D44ED" w14:paraId="5924F949" w14:textId="77777777" w:rsidTr="00AA3B09">
        <w:tc>
          <w:tcPr>
            <w:tcW w:w="3244" w:type="pct"/>
          </w:tcPr>
          <w:p w14:paraId="02191FF1" w14:textId="0EB236F9" w:rsidR="00544E75" w:rsidRPr="003D44ED" w:rsidRDefault="00544E75" w:rsidP="00544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35" w:type="pct"/>
          </w:tcPr>
          <w:p w14:paraId="18EAFFCC" w14:textId="6EC7D834" w:rsidR="00544E75" w:rsidRDefault="006052F2" w:rsidP="00544E7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133" w:type="pct"/>
          </w:tcPr>
          <w:p w14:paraId="0A640524" w14:textId="77777777" w:rsidR="00544E75" w:rsidRPr="003D44ED" w:rsidRDefault="00544E75" w:rsidP="0054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3A25D9E5" w14:textId="61121D63" w:rsidR="00544E75" w:rsidRDefault="00474EBC" w:rsidP="00544E7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544E75" w:rsidRPr="003D44ED" w14:paraId="1865C0BA" w14:textId="77777777" w:rsidTr="00AA3B09">
        <w:tc>
          <w:tcPr>
            <w:tcW w:w="3244" w:type="pct"/>
          </w:tcPr>
          <w:p w14:paraId="7A7C5037" w14:textId="77777777" w:rsidR="00544E75" w:rsidRPr="003D44ED" w:rsidRDefault="00544E75" w:rsidP="00C51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0E1E4100" w14:textId="17A528AE" w:rsidR="00544E75" w:rsidRPr="003D44ED" w:rsidRDefault="006052F2" w:rsidP="00C515E4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8,690</w:t>
            </w:r>
          </w:p>
        </w:tc>
        <w:tc>
          <w:tcPr>
            <w:tcW w:w="133" w:type="pct"/>
          </w:tcPr>
          <w:p w14:paraId="39B04995" w14:textId="77777777" w:rsidR="00544E75" w:rsidRPr="003D44ED" w:rsidRDefault="00544E75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3B03B5E4" w14:textId="75CE02CF" w:rsidR="00544E75" w:rsidRPr="003D44ED" w:rsidRDefault="00474EBC" w:rsidP="00C515E4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</w:tr>
      <w:tr w:rsidR="00544E75" w:rsidRPr="003D44ED" w14:paraId="4B9A487D" w14:textId="77777777" w:rsidTr="00AA3B09">
        <w:trPr>
          <w:trHeight w:val="386"/>
        </w:trPr>
        <w:tc>
          <w:tcPr>
            <w:tcW w:w="3244" w:type="pct"/>
          </w:tcPr>
          <w:p w14:paraId="129F4B55" w14:textId="77777777" w:rsidR="00544E75" w:rsidRPr="003D44ED" w:rsidRDefault="00544E75" w:rsidP="00C51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5" w:type="pct"/>
            <w:tcBorders>
              <w:top w:val="double" w:sz="4" w:space="0" w:color="auto"/>
            </w:tcBorders>
          </w:tcPr>
          <w:p w14:paraId="0419B25B" w14:textId="77777777" w:rsidR="00544E75" w:rsidRPr="003D44ED" w:rsidRDefault="00544E75" w:rsidP="00C515E4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" w:type="pct"/>
          </w:tcPr>
          <w:p w14:paraId="68DC028E" w14:textId="77777777" w:rsidR="00544E75" w:rsidRPr="003D44ED" w:rsidRDefault="00544E75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double" w:sz="4" w:space="0" w:color="auto"/>
            </w:tcBorders>
          </w:tcPr>
          <w:p w14:paraId="5B5AF5F3" w14:textId="77777777" w:rsidR="00544E75" w:rsidRPr="003D44ED" w:rsidRDefault="00544E75" w:rsidP="00C515E4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44E75" w:rsidRPr="003D44ED" w14:paraId="7968E151" w14:textId="77777777" w:rsidTr="00AA3B09">
        <w:tc>
          <w:tcPr>
            <w:tcW w:w="3244" w:type="pct"/>
          </w:tcPr>
          <w:p w14:paraId="3B9FE725" w14:textId="77777777" w:rsidR="00544E75" w:rsidRPr="003D44ED" w:rsidRDefault="00544E75" w:rsidP="00C51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5" w:type="pct"/>
          </w:tcPr>
          <w:p w14:paraId="00733BE7" w14:textId="77777777" w:rsidR="00544E75" w:rsidRPr="003D44ED" w:rsidRDefault="00544E75" w:rsidP="00C515E4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" w:type="pct"/>
          </w:tcPr>
          <w:p w14:paraId="5FCDCF01" w14:textId="77777777" w:rsidR="00544E75" w:rsidRPr="003D44ED" w:rsidRDefault="00544E75" w:rsidP="00C5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8" w:type="pct"/>
          </w:tcPr>
          <w:p w14:paraId="758B3B25" w14:textId="77777777" w:rsidR="00544E75" w:rsidRPr="003D44ED" w:rsidRDefault="00544E75" w:rsidP="00C515E4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F2E54" w:rsidRPr="003D44ED" w14:paraId="292EC40E" w14:textId="77777777" w:rsidTr="00AA3B09">
        <w:tc>
          <w:tcPr>
            <w:tcW w:w="3244" w:type="pct"/>
          </w:tcPr>
          <w:p w14:paraId="105B3E65" w14:textId="5E57D24D" w:rsidR="009F2E54" w:rsidRPr="00544E75" w:rsidRDefault="009F2E54" w:rsidP="009F2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44E75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177551AE" w14:textId="384B9D77" w:rsidR="009F2E54" w:rsidRPr="006052F2" w:rsidRDefault="009F2E54" w:rsidP="009F2E54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208,261</w:t>
            </w:r>
          </w:p>
        </w:tc>
        <w:tc>
          <w:tcPr>
            <w:tcW w:w="133" w:type="pct"/>
          </w:tcPr>
          <w:p w14:paraId="0ACB4167" w14:textId="77777777" w:rsidR="009F2E54" w:rsidRPr="006052F2" w:rsidRDefault="009F2E54" w:rsidP="009F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3298C0F2" w14:textId="2CCC9855" w:rsidR="009F2E54" w:rsidRPr="006052F2" w:rsidRDefault="009F2E54" w:rsidP="009F2E54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19,567</w:t>
            </w:r>
          </w:p>
        </w:tc>
      </w:tr>
      <w:tr w:rsidR="009F2E54" w:rsidRPr="003D44ED" w14:paraId="2535D012" w14:textId="77777777" w:rsidTr="00AA3B09">
        <w:tc>
          <w:tcPr>
            <w:tcW w:w="3244" w:type="pct"/>
          </w:tcPr>
          <w:p w14:paraId="02241326" w14:textId="77777777" w:rsidR="009F2E54" w:rsidRPr="004D2586" w:rsidRDefault="009F2E54" w:rsidP="009F2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3CFF45E9" w14:textId="5F3A4A08" w:rsidR="009F2E54" w:rsidRPr="003D44ED" w:rsidRDefault="009F2E54" w:rsidP="009F2E54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208,261</w:t>
            </w:r>
          </w:p>
        </w:tc>
        <w:tc>
          <w:tcPr>
            <w:tcW w:w="133" w:type="pct"/>
          </w:tcPr>
          <w:p w14:paraId="2829E2D3" w14:textId="77777777" w:rsidR="009F2E54" w:rsidRPr="003D44ED" w:rsidRDefault="009F2E54" w:rsidP="009F2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69EF87B3" w14:textId="0D7F6CDE" w:rsidR="009F2E54" w:rsidRPr="003D44ED" w:rsidRDefault="009F2E54" w:rsidP="009F2E54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19,567</w:t>
            </w:r>
          </w:p>
        </w:tc>
      </w:tr>
    </w:tbl>
    <w:p w14:paraId="5502B72D" w14:textId="77777777" w:rsidR="005B5D24" w:rsidRDefault="005B5D24" w:rsidP="005B5D24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06CED103" w14:textId="067BC35F" w:rsidR="00C515E4" w:rsidRDefault="00C515E4" w:rsidP="00166B65">
      <w:pPr>
        <w:pStyle w:val="index"/>
        <w:numPr>
          <w:ilvl w:val="0"/>
          <w:numId w:val="19"/>
        </w:numPr>
        <w:spacing w:after="0" w:line="240" w:lineRule="atLeast"/>
        <w:ind w:left="540" w:hanging="45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เหตุการณ์ภายหลังรอบระยะเวลารายงาน</w:t>
      </w:r>
    </w:p>
    <w:p w14:paraId="3C3C9C41" w14:textId="5DD29334" w:rsidR="00C515E4" w:rsidRDefault="00C515E4" w:rsidP="00946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5415BC" w14:textId="5AE897D7" w:rsidR="00C515E4" w:rsidRDefault="00AA3B09" w:rsidP="00946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คณะกรรมการบริษั</w:t>
      </w:r>
      <w:r w:rsidR="00DD132C">
        <w:rPr>
          <w:rFonts w:ascii="Angsana New" w:hAnsi="Angsana New" w:hint="cs"/>
          <w:sz w:val="30"/>
          <w:szCs w:val="30"/>
          <w:cs/>
        </w:rPr>
        <w:t>ท</w:t>
      </w:r>
      <w:r>
        <w:rPr>
          <w:rFonts w:ascii="Angsana New" w:hAnsi="Angsana New" w:hint="cs"/>
          <w:sz w:val="30"/>
          <w:szCs w:val="30"/>
          <w:cs/>
        </w:rPr>
        <w:t xml:space="preserve">มีมติอนุมัติการจัดสรรกำไรเป็นเงินปันผลระหว่างกาลในอัตราหุ้นละ </w:t>
      </w:r>
      <w:r w:rsidR="009560FC">
        <w:rPr>
          <w:rFonts w:ascii="Angsana New" w:hAnsi="Angsana New"/>
          <w:sz w:val="30"/>
          <w:szCs w:val="30"/>
        </w:rPr>
        <w:t>0.10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 w:rsidR="009560FC">
        <w:rPr>
          <w:rFonts w:ascii="Angsana New" w:hAnsi="Angsana New"/>
          <w:sz w:val="30"/>
          <w:szCs w:val="30"/>
        </w:rPr>
        <w:t>46.22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เงินปันผลดังกล่าวจะถูกจ่ายให้แก่ผู้ถือหุ้นในเดือน</w:t>
      </w:r>
      <w:r w:rsidR="009560FC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2564</w:t>
      </w:r>
    </w:p>
    <w:p w14:paraId="2B683771" w14:textId="5823BD98" w:rsidR="00946F15" w:rsidRDefault="00946F15" w:rsidP="00946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0434D4" w14:textId="6A249875" w:rsidR="00946F15" w:rsidRDefault="00946F15" w:rsidP="00946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</w:t>
      </w:r>
      <w:r w:rsidRPr="00946F15">
        <w:rPr>
          <w:rFonts w:ascii="Angsana New" w:hAnsi="Angsana New" w:hint="cs"/>
          <w:sz w:val="30"/>
          <w:szCs w:val="30"/>
          <w:cs/>
        </w:rPr>
        <w:t>ร่วมแห่งหนึ่ง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คณะกรรมการบริษัทมีมติอนุมัติจ่ายเงินปันผลระหว่างกาลในอัตราหุ้นละ </w:t>
      </w:r>
      <w:r>
        <w:rPr>
          <w:rFonts w:ascii="Angsana New" w:hAnsi="Angsana New"/>
          <w:sz w:val="30"/>
          <w:szCs w:val="30"/>
        </w:rPr>
        <w:t xml:space="preserve">0.18 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 w:rsidR="00E04A24">
        <w:rPr>
          <w:rFonts w:ascii="Angsana New" w:hAnsi="Angsana New" w:hint="cs"/>
          <w:sz w:val="30"/>
          <w:szCs w:val="30"/>
          <w:cs/>
        </w:rPr>
        <w:t>ให้แก่บริษัท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เป็นจำนวนเงินทั้งสิ้น </w:t>
      </w:r>
      <w:r>
        <w:rPr>
          <w:rFonts w:ascii="Angsana New" w:hAnsi="Angsana New"/>
          <w:sz w:val="30"/>
          <w:szCs w:val="30"/>
        </w:rPr>
        <w:t xml:space="preserve">58.74 </w:t>
      </w:r>
      <w:r>
        <w:rPr>
          <w:rFonts w:ascii="Angsana New" w:hAnsi="Angsana New" w:hint="cs"/>
          <w:sz w:val="30"/>
          <w:szCs w:val="30"/>
          <w:cs/>
        </w:rPr>
        <w:t>ล้านบาท เงินปันผลดังกล่าวจะจ่ายให้แก่ผู้ถือหุ้นในเดือนกันยายน</w:t>
      </w:r>
      <w:r>
        <w:rPr>
          <w:rFonts w:ascii="Angsana New" w:hAnsi="Angsana New"/>
          <w:sz w:val="30"/>
          <w:szCs w:val="30"/>
        </w:rPr>
        <w:t xml:space="preserve"> 2564</w:t>
      </w:r>
    </w:p>
    <w:p w14:paraId="6E2D5E5C" w14:textId="77777777" w:rsidR="00946F15" w:rsidRPr="00930D9D" w:rsidRDefault="00946F15" w:rsidP="00946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946F15" w:rsidRPr="00930D9D" w:rsidSect="006D6DF8">
      <w:headerReference w:type="default" r:id="rId25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5AF06A" w14:textId="77777777" w:rsidR="00E46007" w:rsidRDefault="00E46007" w:rsidP="004956B4">
      <w:r>
        <w:separator/>
      </w:r>
    </w:p>
  </w:endnote>
  <w:endnote w:type="continuationSeparator" w:id="0">
    <w:p w14:paraId="631CD796" w14:textId="77777777" w:rsidR="00E46007" w:rsidRDefault="00E4600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4A5E7" w14:textId="3032290D" w:rsidR="00041296" w:rsidRPr="00CD3EAA" w:rsidRDefault="0004129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9A28D1">
      <w:rPr>
        <w:rFonts w:ascii="Angsana New" w:hAnsi="Angsana New"/>
        <w:sz w:val="30"/>
        <w:szCs w:val="30"/>
      </w:rPr>
      <w:fldChar w:fldCharType="begin"/>
    </w:r>
    <w:r w:rsidRPr="009A28D1">
      <w:rPr>
        <w:rFonts w:ascii="Angsana New" w:hAnsi="Angsana New"/>
        <w:sz w:val="30"/>
        <w:szCs w:val="30"/>
      </w:rPr>
      <w:instrText xml:space="preserve"> PAGE   \* MERGEFORMAT </w:instrText>
    </w:r>
    <w:r w:rsidRPr="009A28D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CD1FC8">
      <w:rPr>
        <w:rFonts w:ascii="Angsana New" w:hAnsi="Angsana New"/>
        <w:noProof/>
        <w:sz w:val="30"/>
        <w:szCs w:val="30"/>
        <w:lang w:val="en-US"/>
      </w:rPr>
      <w:t>1</w:t>
    </w:r>
    <w:r w:rsidRPr="009A28D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9F44AD" w14:textId="77777777" w:rsidR="00041296" w:rsidRPr="007661AC" w:rsidRDefault="00041296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32D16" w14:textId="77777777" w:rsidR="00E46007" w:rsidRDefault="00E46007" w:rsidP="004956B4">
      <w:r>
        <w:separator/>
      </w:r>
    </w:p>
  </w:footnote>
  <w:footnote w:type="continuationSeparator" w:id="0">
    <w:p w14:paraId="47E7F727" w14:textId="77777777" w:rsidR="00E46007" w:rsidRDefault="00E4600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2FD6E" w14:textId="77777777" w:rsidR="00041296" w:rsidRDefault="000412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2895D" w14:textId="77777777" w:rsidR="00041296" w:rsidRPr="0050055D" w:rsidRDefault="00041296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7CFC8C26" w14:textId="77777777" w:rsidR="00041296" w:rsidRPr="0050055D" w:rsidRDefault="00041296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14:paraId="38375E6F" w14:textId="0341656E" w:rsidR="00041296" w:rsidRPr="0050055D" w:rsidRDefault="00041296" w:rsidP="00C5769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2564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3FB9022F" w14:textId="77777777" w:rsidR="00041296" w:rsidRPr="0050055D" w:rsidRDefault="00041296" w:rsidP="00D74AD8">
    <w:pPr>
      <w:pStyle w:val="acctmainheading"/>
      <w:spacing w:after="0" w:line="240" w:lineRule="atLeast"/>
      <w:rPr>
        <w:rFonts w:ascii="Angsana New" w:hAnsi="Angsana New"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F586B" w14:textId="77777777" w:rsidR="00041296" w:rsidRDefault="000412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865588" w14:textId="77777777" w:rsidR="00041296" w:rsidRDefault="000412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D24E0" w14:textId="77777777" w:rsidR="00041296" w:rsidRDefault="0004129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10524" w14:textId="77777777" w:rsidR="00041296" w:rsidRPr="007B2C1E" w:rsidRDefault="00041296" w:rsidP="00C639EB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ที.เค.เอส. เทคโนโลยี จำกัด (มหาชน)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2ADEEAC1" w14:textId="09099F17" w:rsidR="00041296" w:rsidRPr="007B2C1E" w:rsidRDefault="00041296" w:rsidP="00C639E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14:paraId="44E0BC30" w14:textId="503CDC1D" w:rsidR="00041296" w:rsidRDefault="00041296" w:rsidP="00C639E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2564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7CA0619D" w14:textId="77777777" w:rsidR="00041296" w:rsidRPr="00D74AD8" w:rsidRDefault="00041296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0F124D"/>
    <w:multiLevelType w:val="hybridMultilevel"/>
    <w:tmpl w:val="495A73F0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19BA2CA4"/>
    <w:multiLevelType w:val="hybridMultilevel"/>
    <w:tmpl w:val="54A6D794"/>
    <w:lvl w:ilvl="0" w:tplc="ED58E56C">
      <w:start w:val="1"/>
      <w:numFmt w:val="decimal"/>
      <w:lvlText w:val="%1"/>
      <w:lvlJc w:val="left"/>
      <w:pPr>
        <w:ind w:left="450" w:hanging="360"/>
      </w:pPr>
      <w:rPr>
        <w:rFonts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F2CC2"/>
    <w:multiLevelType w:val="hybridMultilevel"/>
    <w:tmpl w:val="B5B8DFE0"/>
    <w:lvl w:ilvl="0" w:tplc="04090011">
      <w:start w:val="1"/>
      <w:numFmt w:val="decimal"/>
      <w:lvlText w:val="%1)"/>
      <w:lvlJc w:val="left"/>
      <w:pPr>
        <w:ind w:left="1638" w:hanging="360"/>
      </w:pPr>
    </w:lvl>
    <w:lvl w:ilvl="1" w:tplc="04090019">
      <w:start w:val="1"/>
      <w:numFmt w:val="lowerLetter"/>
      <w:lvlText w:val="%2."/>
      <w:lvlJc w:val="left"/>
      <w:pPr>
        <w:ind w:left="2358" w:hanging="360"/>
      </w:pPr>
    </w:lvl>
    <w:lvl w:ilvl="2" w:tplc="0409001B" w:tentative="1">
      <w:start w:val="1"/>
      <w:numFmt w:val="lowerRoman"/>
      <w:lvlText w:val="%3."/>
      <w:lvlJc w:val="right"/>
      <w:pPr>
        <w:ind w:left="3078" w:hanging="180"/>
      </w:pPr>
    </w:lvl>
    <w:lvl w:ilvl="3" w:tplc="0409000F" w:tentative="1">
      <w:start w:val="1"/>
      <w:numFmt w:val="decimal"/>
      <w:lvlText w:val="%4."/>
      <w:lvlJc w:val="left"/>
      <w:pPr>
        <w:ind w:left="3798" w:hanging="360"/>
      </w:pPr>
    </w:lvl>
    <w:lvl w:ilvl="4" w:tplc="04090019" w:tentative="1">
      <w:start w:val="1"/>
      <w:numFmt w:val="lowerLetter"/>
      <w:lvlText w:val="%5."/>
      <w:lvlJc w:val="left"/>
      <w:pPr>
        <w:ind w:left="4518" w:hanging="360"/>
      </w:pPr>
    </w:lvl>
    <w:lvl w:ilvl="5" w:tplc="0409001B" w:tentative="1">
      <w:start w:val="1"/>
      <w:numFmt w:val="lowerRoman"/>
      <w:lvlText w:val="%6."/>
      <w:lvlJc w:val="right"/>
      <w:pPr>
        <w:ind w:left="5238" w:hanging="180"/>
      </w:pPr>
    </w:lvl>
    <w:lvl w:ilvl="6" w:tplc="0409000F" w:tentative="1">
      <w:start w:val="1"/>
      <w:numFmt w:val="decimal"/>
      <w:lvlText w:val="%7."/>
      <w:lvlJc w:val="left"/>
      <w:pPr>
        <w:ind w:left="5958" w:hanging="360"/>
      </w:pPr>
    </w:lvl>
    <w:lvl w:ilvl="7" w:tplc="04090019" w:tentative="1">
      <w:start w:val="1"/>
      <w:numFmt w:val="lowerLetter"/>
      <w:lvlText w:val="%8."/>
      <w:lvlJc w:val="left"/>
      <w:pPr>
        <w:ind w:left="6678" w:hanging="360"/>
      </w:pPr>
    </w:lvl>
    <w:lvl w:ilvl="8" w:tplc="0409001B" w:tentative="1">
      <w:start w:val="1"/>
      <w:numFmt w:val="lowerRoman"/>
      <w:lvlText w:val="%9."/>
      <w:lvlJc w:val="right"/>
      <w:pPr>
        <w:ind w:left="7398" w:hanging="180"/>
      </w:pPr>
    </w:lvl>
  </w:abstractNum>
  <w:abstractNum w:abstractNumId="13" w15:restartNumberingAfterBreak="0">
    <w:nsid w:val="1F0D5C89"/>
    <w:multiLevelType w:val="hybridMultilevel"/>
    <w:tmpl w:val="54A6D794"/>
    <w:lvl w:ilvl="0" w:tplc="ED58E56C">
      <w:start w:val="1"/>
      <w:numFmt w:val="decimal"/>
      <w:lvlText w:val="%1"/>
      <w:lvlJc w:val="left"/>
      <w:pPr>
        <w:ind w:left="450" w:hanging="360"/>
      </w:pPr>
      <w:rPr>
        <w:rFonts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2DD2FA5"/>
    <w:multiLevelType w:val="hybridMultilevel"/>
    <w:tmpl w:val="95184504"/>
    <w:lvl w:ilvl="0" w:tplc="99840A4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26"/>
  </w:num>
  <w:num w:numId="14">
    <w:abstractNumId w:val="18"/>
  </w:num>
  <w:num w:numId="15">
    <w:abstractNumId w:val="20"/>
  </w:num>
  <w:num w:numId="16">
    <w:abstractNumId w:val="27"/>
  </w:num>
  <w:num w:numId="17">
    <w:abstractNumId w:val="28"/>
  </w:num>
  <w:num w:numId="18">
    <w:abstractNumId w:val="21"/>
  </w:num>
  <w:num w:numId="19">
    <w:abstractNumId w:val="13"/>
  </w:num>
  <w:num w:numId="20">
    <w:abstractNumId w:val="14"/>
  </w:num>
  <w:num w:numId="21">
    <w:abstractNumId w:val="25"/>
  </w:num>
  <w:num w:numId="22">
    <w:abstractNumId w:val="23"/>
  </w:num>
  <w:num w:numId="23">
    <w:abstractNumId w:val="24"/>
  </w:num>
  <w:num w:numId="24">
    <w:abstractNumId w:val="29"/>
  </w:num>
  <w:num w:numId="25">
    <w:abstractNumId w:val="10"/>
  </w:num>
  <w:num w:numId="26">
    <w:abstractNumId w:val="30"/>
  </w:num>
  <w:num w:numId="27">
    <w:abstractNumId w:val="22"/>
  </w:num>
  <w:num w:numId="28">
    <w:abstractNumId w:val="11"/>
  </w:num>
  <w:num w:numId="29">
    <w:abstractNumId w:val="15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BCE"/>
    <w:rsid w:val="00000F47"/>
    <w:rsid w:val="000010E6"/>
    <w:rsid w:val="00001614"/>
    <w:rsid w:val="000018DF"/>
    <w:rsid w:val="000019C7"/>
    <w:rsid w:val="00001CA8"/>
    <w:rsid w:val="00001F7B"/>
    <w:rsid w:val="00002354"/>
    <w:rsid w:val="000025AE"/>
    <w:rsid w:val="0000266B"/>
    <w:rsid w:val="00002B10"/>
    <w:rsid w:val="00002C83"/>
    <w:rsid w:val="00002CEB"/>
    <w:rsid w:val="000035BC"/>
    <w:rsid w:val="00003CCC"/>
    <w:rsid w:val="00004904"/>
    <w:rsid w:val="00004A4A"/>
    <w:rsid w:val="0000582F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06B"/>
    <w:rsid w:val="000111F3"/>
    <w:rsid w:val="000118FB"/>
    <w:rsid w:val="0001215E"/>
    <w:rsid w:val="000133E6"/>
    <w:rsid w:val="0001352C"/>
    <w:rsid w:val="0001378E"/>
    <w:rsid w:val="00013F72"/>
    <w:rsid w:val="000140ED"/>
    <w:rsid w:val="00014241"/>
    <w:rsid w:val="0001451A"/>
    <w:rsid w:val="000149CF"/>
    <w:rsid w:val="00014F2D"/>
    <w:rsid w:val="000150EA"/>
    <w:rsid w:val="00015137"/>
    <w:rsid w:val="00015305"/>
    <w:rsid w:val="0001566D"/>
    <w:rsid w:val="00015686"/>
    <w:rsid w:val="00016702"/>
    <w:rsid w:val="000168A1"/>
    <w:rsid w:val="000171A7"/>
    <w:rsid w:val="00017704"/>
    <w:rsid w:val="0001796E"/>
    <w:rsid w:val="00017DC9"/>
    <w:rsid w:val="00017E07"/>
    <w:rsid w:val="0002034E"/>
    <w:rsid w:val="00020BC1"/>
    <w:rsid w:val="00020BDB"/>
    <w:rsid w:val="00020CB9"/>
    <w:rsid w:val="0002122B"/>
    <w:rsid w:val="000218DF"/>
    <w:rsid w:val="00021B08"/>
    <w:rsid w:val="00021B27"/>
    <w:rsid w:val="0002374E"/>
    <w:rsid w:val="00023E11"/>
    <w:rsid w:val="00023E29"/>
    <w:rsid w:val="000243E1"/>
    <w:rsid w:val="00024C1A"/>
    <w:rsid w:val="00024E7C"/>
    <w:rsid w:val="00024FC9"/>
    <w:rsid w:val="000263EB"/>
    <w:rsid w:val="000264EA"/>
    <w:rsid w:val="000267B8"/>
    <w:rsid w:val="000271F2"/>
    <w:rsid w:val="000278F4"/>
    <w:rsid w:val="00027AF3"/>
    <w:rsid w:val="000301ED"/>
    <w:rsid w:val="0003043A"/>
    <w:rsid w:val="000304CF"/>
    <w:rsid w:val="00030CC4"/>
    <w:rsid w:val="00031093"/>
    <w:rsid w:val="00031890"/>
    <w:rsid w:val="0003192C"/>
    <w:rsid w:val="00031A85"/>
    <w:rsid w:val="00031F19"/>
    <w:rsid w:val="00032181"/>
    <w:rsid w:val="000321A8"/>
    <w:rsid w:val="000325A4"/>
    <w:rsid w:val="000327A5"/>
    <w:rsid w:val="00032D4D"/>
    <w:rsid w:val="00033524"/>
    <w:rsid w:val="00033888"/>
    <w:rsid w:val="000339B8"/>
    <w:rsid w:val="00034274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CC8"/>
    <w:rsid w:val="00041093"/>
    <w:rsid w:val="00041296"/>
    <w:rsid w:val="00041A3C"/>
    <w:rsid w:val="00041CD8"/>
    <w:rsid w:val="00042008"/>
    <w:rsid w:val="000420EB"/>
    <w:rsid w:val="00042173"/>
    <w:rsid w:val="000423AF"/>
    <w:rsid w:val="00043F38"/>
    <w:rsid w:val="000443D1"/>
    <w:rsid w:val="00044B2E"/>
    <w:rsid w:val="00044F10"/>
    <w:rsid w:val="000451CF"/>
    <w:rsid w:val="000455F1"/>
    <w:rsid w:val="000461CF"/>
    <w:rsid w:val="00046510"/>
    <w:rsid w:val="00046995"/>
    <w:rsid w:val="00046BD1"/>
    <w:rsid w:val="00046C99"/>
    <w:rsid w:val="00047325"/>
    <w:rsid w:val="00047416"/>
    <w:rsid w:val="00051804"/>
    <w:rsid w:val="00051910"/>
    <w:rsid w:val="00051A22"/>
    <w:rsid w:val="00051D7D"/>
    <w:rsid w:val="0005211F"/>
    <w:rsid w:val="0005215C"/>
    <w:rsid w:val="000521AD"/>
    <w:rsid w:val="000525BE"/>
    <w:rsid w:val="000526B6"/>
    <w:rsid w:val="00052D84"/>
    <w:rsid w:val="00052E02"/>
    <w:rsid w:val="000532AE"/>
    <w:rsid w:val="0005437A"/>
    <w:rsid w:val="00055459"/>
    <w:rsid w:val="00055960"/>
    <w:rsid w:val="00055D63"/>
    <w:rsid w:val="000566B0"/>
    <w:rsid w:val="000566E4"/>
    <w:rsid w:val="000567C9"/>
    <w:rsid w:val="000568EF"/>
    <w:rsid w:val="00056DCB"/>
    <w:rsid w:val="00057188"/>
    <w:rsid w:val="000574DA"/>
    <w:rsid w:val="00057637"/>
    <w:rsid w:val="00057FA4"/>
    <w:rsid w:val="00060244"/>
    <w:rsid w:val="0006034B"/>
    <w:rsid w:val="0006098A"/>
    <w:rsid w:val="00060B69"/>
    <w:rsid w:val="000614B6"/>
    <w:rsid w:val="00061BCC"/>
    <w:rsid w:val="00061DFA"/>
    <w:rsid w:val="0006210C"/>
    <w:rsid w:val="000622B0"/>
    <w:rsid w:val="00062ABE"/>
    <w:rsid w:val="00062B9C"/>
    <w:rsid w:val="00062E8E"/>
    <w:rsid w:val="000633BE"/>
    <w:rsid w:val="00063655"/>
    <w:rsid w:val="00063746"/>
    <w:rsid w:val="00063D9F"/>
    <w:rsid w:val="00063FFE"/>
    <w:rsid w:val="0006402D"/>
    <w:rsid w:val="00064692"/>
    <w:rsid w:val="000646A7"/>
    <w:rsid w:val="00064AC6"/>
    <w:rsid w:val="000654CE"/>
    <w:rsid w:val="000656E1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CA9"/>
    <w:rsid w:val="00067D22"/>
    <w:rsid w:val="00067EF7"/>
    <w:rsid w:val="000700CF"/>
    <w:rsid w:val="000714B2"/>
    <w:rsid w:val="00071735"/>
    <w:rsid w:val="0007183A"/>
    <w:rsid w:val="00071D73"/>
    <w:rsid w:val="00072076"/>
    <w:rsid w:val="00073068"/>
    <w:rsid w:val="000730CF"/>
    <w:rsid w:val="00073179"/>
    <w:rsid w:val="0007324F"/>
    <w:rsid w:val="00073B26"/>
    <w:rsid w:val="0007423B"/>
    <w:rsid w:val="00074408"/>
    <w:rsid w:val="000744FA"/>
    <w:rsid w:val="00074721"/>
    <w:rsid w:val="000747C5"/>
    <w:rsid w:val="0007509B"/>
    <w:rsid w:val="000751B4"/>
    <w:rsid w:val="000754D3"/>
    <w:rsid w:val="00075EEF"/>
    <w:rsid w:val="00076C18"/>
    <w:rsid w:val="00076DEE"/>
    <w:rsid w:val="00077105"/>
    <w:rsid w:val="0007719F"/>
    <w:rsid w:val="00077AE5"/>
    <w:rsid w:val="000800A1"/>
    <w:rsid w:val="000802CE"/>
    <w:rsid w:val="000804CC"/>
    <w:rsid w:val="00080E8B"/>
    <w:rsid w:val="00081C07"/>
    <w:rsid w:val="00081EFD"/>
    <w:rsid w:val="00081F13"/>
    <w:rsid w:val="000820E2"/>
    <w:rsid w:val="00082E3A"/>
    <w:rsid w:val="00082F02"/>
    <w:rsid w:val="00082F24"/>
    <w:rsid w:val="0008356D"/>
    <w:rsid w:val="000836CF"/>
    <w:rsid w:val="00083766"/>
    <w:rsid w:val="00083D1E"/>
    <w:rsid w:val="00083DCC"/>
    <w:rsid w:val="0008458A"/>
    <w:rsid w:val="000858C9"/>
    <w:rsid w:val="00085DF6"/>
    <w:rsid w:val="000860E3"/>
    <w:rsid w:val="000862B1"/>
    <w:rsid w:val="0008688B"/>
    <w:rsid w:val="00086F48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DBB"/>
    <w:rsid w:val="000930EC"/>
    <w:rsid w:val="0009311C"/>
    <w:rsid w:val="0009332C"/>
    <w:rsid w:val="000939DC"/>
    <w:rsid w:val="00093F95"/>
    <w:rsid w:val="00095E35"/>
    <w:rsid w:val="00095F85"/>
    <w:rsid w:val="0009651F"/>
    <w:rsid w:val="00097346"/>
    <w:rsid w:val="0009756E"/>
    <w:rsid w:val="000A0522"/>
    <w:rsid w:val="000A0721"/>
    <w:rsid w:val="000A0745"/>
    <w:rsid w:val="000A1072"/>
    <w:rsid w:val="000A1ECA"/>
    <w:rsid w:val="000A207B"/>
    <w:rsid w:val="000A2D5B"/>
    <w:rsid w:val="000A2DD6"/>
    <w:rsid w:val="000A2E5C"/>
    <w:rsid w:val="000A4765"/>
    <w:rsid w:val="000A4E5A"/>
    <w:rsid w:val="000A4F2B"/>
    <w:rsid w:val="000A56A2"/>
    <w:rsid w:val="000A5C63"/>
    <w:rsid w:val="000A64A1"/>
    <w:rsid w:val="000A6C35"/>
    <w:rsid w:val="000A753F"/>
    <w:rsid w:val="000A755E"/>
    <w:rsid w:val="000A7F25"/>
    <w:rsid w:val="000B0501"/>
    <w:rsid w:val="000B0AD3"/>
    <w:rsid w:val="000B0E74"/>
    <w:rsid w:val="000B1294"/>
    <w:rsid w:val="000B1454"/>
    <w:rsid w:val="000B1B44"/>
    <w:rsid w:val="000B1D23"/>
    <w:rsid w:val="000B2267"/>
    <w:rsid w:val="000B37D0"/>
    <w:rsid w:val="000B40C3"/>
    <w:rsid w:val="000B4AF4"/>
    <w:rsid w:val="000B4F44"/>
    <w:rsid w:val="000B511D"/>
    <w:rsid w:val="000B53F5"/>
    <w:rsid w:val="000B5CBE"/>
    <w:rsid w:val="000B600B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2E8"/>
    <w:rsid w:val="000C05A9"/>
    <w:rsid w:val="000C0946"/>
    <w:rsid w:val="000C18CE"/>
    <w:rsid w:val="000C1986"/>
    <w:rsid w:val="000C20BE"/>
    <w:rsid w:val="000C287D"/>
    <w:rsid w:val="000C2E69"/>
    <w:rsid w:val="000C39D7"/>
    <w:rsid w:val="000C42A4"/>
    <w:rsid w:val="000C4BE5"/>
    <w:rsid w:val="000C4D8E"/>
    <w:rsid w:val="000C5099"/>
    <w:rsid w:val="000C50F0"/>
    <w:rsid w:val="000C52FB"/>
    <w:rsid w:val="000C5373"/>
    <w:rsid w:val="000C656A"/>
    <w:rsid w:val="000C69E9"/>
    <w:rsid w:val="000C6D34"/>
    <w:rsid w:val="000C6EEE"/>
    <w:rsid w:val="000C723A"/>
    <w:rsid w:val="000C7996"/>
    <w:rsid w:val="000C7B57"/>
    <w:rsid w:val="000D0DAD"/>
    <w:rsid w:val="000D1089"/>
    <w:rsid w:val="000D12B0"/>
    <w:rsid w:val="000D1AB9"/>
    <w:rsid w:val="000D1DA1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347"/>
    <w:rsid w:val="000D56C8"/>
    <w:rsid w:val="000D5730"/>
    <w:rsid w:val="000D5A11"/>
    <w:rsid w:val="000D5D76"/>
    <w:rsid w:val="000D630D"/>
    <w:rsid w:val="000D72B9"/>
    <w:rsid w:val="000D79DC"/>
    <w:rsid w:val="000E01AC"/>
    <w:rsid w:val="000E0CBF"/>
    <w:rsid w:val="000E1118"/>
    <w:rsid w:val="000E12FB"/>
    <w:rsid w:val="000E1365"/>
    <w:rsid w:val="000E1581"/>
    <w:rsid w:val="000E16B3"/>
    <w:rsid w:val="000E18D5"/>
    <w:rsid w:val="000E220D"/>
    <w:rsid w:val="000E22AF"/>
    <w:rsid w:val="000E29A8"/>
    <w:rsid w:val="000E3028"/>
    <w:rsid w:val="000E3194"/>
    <w:rsid w:val="000E33FE"/>
    <w:rsid w:val="000E35C5"/>
    <w:rsid w:val="000E383D"/>
    <w:rsid w:val="000E3B96"/>
    <w:rsid w:val="000E3DD4"/>
    <w:rsid w:val="000E3E94"/>
    <w:rsid w:val="000E4674"/>
    <w:rsid w:val="000E54CF"/>
    <w:rsid w:val="000E558A"/>
    <w:rsid w:val="000E6192"/>
    <w:rsid w:val="000E66F7"/>
    <w:rsid w:val="000E6913"/>
    <w:rsid w:val="000E6A68"/>
    <w:rsid w:val="000E6CEA"/>
    <w:rsid w:val="000E74E0"/>
    <w:rsid w:val="000E7A5E"/>
    <w:rsid w:val="000E7B59"/>
    <w:rsid w:val="000E7B6A"/>
    <w:rsid w:val="000E7C88"/>
    <w:rsid w:val="000E7E13"/>
    <w:rsid w:val="000E7E44"/>
    <w:rsid w:val="000F0248"/>
    <w:rsid w:val="000F0613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704"/>
    <w:rsid w:val="000F6130"/>
    <w:rsid w:val="000F64F7"/>
    <w:rsid w:val="000F6768"/>
    <w:rsid w:val="000F6807"/>
    <w:rsid w:val="000F68CA"/>
    <w:rsid w:val="000F6E36"/>
    <w:rsid w:val="000F717A"/>
    <w:rsid w:val="000F7429"/>
    <w:rsid w:val="000F7944"/>
    <w:rsid w:val="000F7B70"/>
    <w:rsid w:val="000F7CE5"/>
    <w:rsid w:val="001004B6"/>
    <w:rsid w:val="001012BC"/>
    <w:rsid w:val="001022B0"/>
    <w:rsid w:val="00102401"/>
    <w:rsid w:val="00102467"/>
    <w:rsid w:val="00103A65"/>
    <w:rsid w:val="001044D5"/>
    <w:rsid w:val="001045F3"/>
    <w:rsid w:val="0010563D"/>
    <w:rsid w:val="0010586C"/>
    <w:rsid w:val="00105CB6"/>
    <w:rsid w:val="00106179"/>
    <w:rsid w:val="0010634C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08C4"/>
    <w:rsid w:val="0011134B"/>
    <w:rsid w:val="00111AB8"/>
    <w:rsid w:val="0011214C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B63"/>
    <w:rsid w:val="00114E94"/>
    <w:rsid w:val="0011505F"/>
    <w:rsid w:val="00115763"/>
    <w:rsid w:val="00115EBD"/>
    <w:rsid w:val="00115F14"/>
    <w:rsid w:val="00116E93"/>
    <w:rsid w:val="00117163"/>
    <w:rsid w:val="001171A4"/>
    <w:rsid w:val="00117D16"/>
    <w:rsid w:val="00117D5E"/>
    <w:rsid w:val="001201D0"/>
    <w:rsid w:val="00120302"/>
    <w:rsid w:val="00120F9C"/>
    <w:rsid w:val="0012132F"/>
    <w:rsid w:val="001223A8"/>
    <w:rsid w:val="001225BE"/>
    <w:rsid w:val="00122744"/>
    <w:rsid w:val="00122BF8"/>
    <w:rsid w:val="00122F45"/>
    <w:rsid w:val="00123655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6DC5"/>
    <w:rsid w:val="0012709A"/>
    <w:rsid w:val="00127299"/>
    <w:rsid w:val="001273AC"/>
    <w:rsid w:val="0013011E"/>
    <w:rsid w:val="00130A0F"/>
    <w:rsid w:val="00130FA8"/>
    <w:rsid w:val="00132190"/>
    <w:rsid w:val="00132E1B"/>
    <w:rsid w:val="00132E24"/>
    <w:rsid w:val="001333E8"/>
    <w:rsid w:val="0013481D"/>
    <w:rsid w:val="0013514E"/>
    <w:rsid w:val="001354A7"/>
    <w:rsid w:val="00135614"/>
    <w:rsid w:val="001358D7"/>
    <w:rsid w:val="00135B2A"/>
    <w:rsid w:val="00135B73"/>
    <w:rsid w:val="00135E2E"/>
    <w:rsid w:val="0013735B"/>
    <w:rsid w:val="001379CE"/>
    <w:rsid w:val="00137AEB"/>
    <w:rsid w:val="00137B61"/>
    <w:rsid w:val="00140203"/>
    <w:rsid w:val="001402A2"/>
    <w:rsid w:val="00140421"/>
    <w:rsid w:val="00140B8C"/>
    <w:rsid w:val="00140FB7"/>
    <w:rsid w:val="0014198D"/>
    <w:rsid w:val="00141BC7"/>
    <w:rsid w:val="00142273"/>
    <w:rsid w:val="001424D4"/>
    <w:rsid w:val="00142707"/>
    <w:rsid w:val="00142F54"/>
    <w:rsid w:val="00143090"/>
    <w:rsid w:val="00143455"/>
    <w:rsid w:val="00143492"/>
    <w:rsid w:val="001435E7"/>
    <w:rsid w:val="00143700"/>
    <w:rsid w:val="001437FB"/>
    <w:rsid w:val="00144226"/>
    <w:rsid w:val="001444E1"/>
    <w:rsid w:val="0014472F"/>
    <w:rsid w:val="001448CB"/>
    <w:rsid w:val="0014494E"/>
    <w:rsid w:val="00144A5E"/>
    <w:rsid w:val="00144B13"/>
    <w:rsid w:val="00144FAB"/>
    <w:rsid w:val="0014519C"/>
    <w:rsid w:val="001452CC"/>
    <w:rsid w:val="00145345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9CA"/>
    <w:rsid w:val="00152B69"/>
    <w:rsid w:val="001531D3"/>
    <w:rsid w:val="0015353D"/>
    <w:rsid w:val="001535D7"/>
    <w:rsid w:val="00154177"/>
    <w:rsid w:val="001542BE"/>
    <w:rsid w:val="00154694"/>
    <w:rsid w:val="0015477D"/>
    <w:rsid w:val="00154C37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7BC"/>
    <w:rsid w:val="00160A29"/>
    <w:rsid w:val="00160A6E"/>
    <w:rsid w:val="00160DBB"/>
    <w:rsid w:val="00160FCF"/>
    <w:rsid w:val="00161E12"/>
    <w:rsid w:val="001620C9"/>
    <w:rsid w:val="001625CB"/>
    <w:rsid w:val="001629D3"/>
    <w:rsid w:val="00162A8D"/>
    <w:rsid w:val="00163386"/>
    <w:rsid w:val="00163581"/>
    <w:rsid w:val="00163DE0"/>
    <w:rsid w:val="001644A7"/>
    <w:rsid w:val="0016467C"/>
    <w:rsid w:val="00164B64"/>
    <w:rsid w:val="001651E9"/>
    <w:rsid w:val="00165451"/>
    <w:rsid w:val="001659F1"/>
    <w:rsid w:val="00165AFF"/>
    <w:rsid w:val="0016668C"/>
    <w:rsid w:val="00166B65"/>
    <w:rsid w:val="00166CC5"/>
    <w:rsid w:val="0016711F"/>
    <w:rsid w:val="0016752C"/>
    <w:rsid w:val="0017010C"/>
    <w:rsid w:val="0017053B"/>
    <w:rsid w:val="00171086"/>
    <w:rsid w:val="0017121D"/>
    <w:rsid w:val="00171413"/>
    <w:rsid w:val="001717F3"/>
    <w:rsid w:val="00171829"/>
    <w:rsid w:val="00171D05"/>
    <w:rsid w:val="001726B6"/>
    <w:rsid w:val="001726FD"/>
    <w:rsid w:val="00172A69"/>
    <w:rsid w:val="00172B9D"/>
    <w:rsid w:val="00173632"/>
    <w:rsid w:val="001738E5"/>
    <w:rsid w:val="0017414F"/>
    <w:rsid w:val="00175066"/>
    <w:rsid w:val="0017555B"/>
    <w:rsid w:val="00175A0E"/>
    <w:rsid w:val="0017625D"/>
    <w:rsid w:val="001762F1"/>
    <w:rsid w:val="00176411"/>
    <w:rsid w:val="00176519"/>
    <w:rsid w:val="00176B0D"/>
    <w:rsid w:val="00176CCD"/>
    <w:rsid w:val="001773B7"/>
    <w:rsid w:val="001778CE"/>
    <w:rsid w:val="00177AFE"/>
    <w:rsid w:val="00177D64"/>
    <w:rsid w:val="00177F70"/>
    <w:rsid w:val="00180679"/>
    <w:rsid w:val="001808C6"/>
    <w:rsid w:val="0018100E"/>
    <w:rsid w:val="00181181"/>
    <w:rsid w:val="0018128D"/>
    <w:rsid w:val="0018159A"/>
    <w:rsid w:val="001815DC"/>
    <w:rsid w:val="001824A8"/>
    <w:rsid w:val="00182848"/>
    <w:rsid w:val="001829C5"/>
    <w:rsid w:val="001831D8"/>
    <w:rsid w:val="001833FE"/>
    <w:rsid w:val="00183A6B"/>
    <w:rsid w:val="00183D6C"/>
    <w:rsid w:val="00184572"/>
    <w:rsid w:val="0018484D"/>
    <w:rsid w:val="00184878"/>
    <w:rsid w:val="00184D33"/>
    <w:rsid w:val="00184F1F"/>
    <w:rsid w:val="0018530E"/>
    <w:rsid w:val="001853F3"/>
    <w:rsid w:val="001855A3"/>
    <w:rsid w:val="00187060"/>
    <w:rsid w:val="00187A43"/>
    <w:rsid w:val="00187C37"/>
    <w:rsid w:val="00187CE3"/>
    <w:rsid w:val="00187DCB"/>
    <w:rsid w:val="00187EBA"/>
    <w:rsid w:val="00190336"/>
    <w:rsid w:val="0019079F"/>
    <w:rsid w:val="0019176C"/>
    <w:rsid w:val="00191B63"/>
    <w:rsid w:val="00192018"/>
    <w:rsid w:val="00192B65"/>
    <w:rsid w:val="001930B4"/>
    <w:rsid w:val="00193167"/>
    <w:rsid w:val="00193298"/>
    <w:rsid w:val="00193BB0"/>
    <w:rsid w:val="00193C9D"/>
    <w:rsid w:val="0019475A"/>
    <w:rsid w:val="00194BD3"/>
    <w:rsid w:val="00194CD7"/>
    <w:rsid w:val="00195445"/>
    <w:rsid w:val="00195AFA"/>
    <w:rsid w:val="00195BA8"/>
    <w:rsid w:val="00196358"/>
    <w:rsid w:val="001965F4"/>
    <w:rsid w:val="00196A5F"/>
    <w:rsid w:val="00196FB5"/>
    <w:rsid w:val="00197303"/>
    <w:rsid w:val="00197EC9"/>
    <w:rsid w:val="001A0443"/>
    <w:rsid w:val="001A0BCC"/>
    <w:rsid w:val="001A0BDA"/>
    <w:rsid w:val="001A0D97"/>
    <w:rsid w:val="001A0EEB"/>
    <w:rsid w:val="001A197B"/>
    <w:rsid w:val="001A1C0F"/>
    <w:rsid w:val="001A1F1B"/>
    <w:rsid w:val="001A20CE"/>
    <w:rsid w:val="001A22D8"/>
    <w:rsid w:val="001A2E5D"/>
    <w:rsid w:val="001A3005"/>
    <w:rsid w:val="001A33DE"/>
    <w:rsid w:val="001A3F1A"/>
    <w:rsid w:val="001A3FBE"/>
    <w:rsid w:val="001A41A1"/>
    <w:rsid w:val="001A47DD"/>
    <w:rsid w:val="001A47ED"/>
    <w:rsid w:val="001A490B"/>
    <w:rsid w:val="001A5738"/>
    <w:rsid w:val="001A5C36"/>
    <w:rsid w:val="001A6298"/>
    <w:rsid w:val="001A6345"/>
    <w:rsid w:val="001A6647"/>
    <w:rsid w:val="001A67F7"/>
    <w:rsid w:val="001A72D8"/>
    <w:rsid w:val="001A7E80"/>
    <w:rsid w:val="001B01A0"/>
    <w:rsid w:val="001B0966"/>
    <w:rsid w:val="001B0F3C"/>
    <w:rsid w:val="001B117F"/>
    <w:rsid w:val="001B1C98"/>
    <w:rsid w:val="001B20F7"/>
    <w:rsid w:val="001B2428"/>
    <w:rsid w:val="001B253E"/>
    <w:rsid w:val="001B26DF"/>
    <w:rsid w:val="001B2F02"/>
    <w:rsid w:val="001B338D"/>
    <w:rsid w:val="001B36E9"/>
    <w:rsid w:val="001B370B"/>
    <w:rsid w:val="001B3F60"/>
    <w:rsid w:val="001B4A81"/>
    <w:rsid w:val="001B4B06"/>
    <w:rsid w:val="001B4E79"/>
    <w:rsid w:val="001B5B5C"/>
    <w:rsid w:val="001B5DD7"/>
    <w:rsid w:val="001B6335"/>
    <w:rsid w:val="001B63E4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13BB"/>
    <w:rsid w:val="001C16DA"/>
    <w:rsid w:val="001C16E5"/>
    <w:rsid w:val="001C1816"/>
    <w:rsid w:val="001C1B7C"/>
    <w:rsid w:val="001C1C42"/>
    <w:rsid w:val="001C2233"/>
    <w:rsid w:val="001C3FC5"/>
    <w:rsid w:val="001C41B1"/>
    <w:rsid w:val="001C4208"/>
    <w:rsid w:val="001C439E"/>
    <w:rsid w:val="001C43F3"/>
    <w:rsid w:val="001C4480"/>
    <w:rsid w:val="001C5F69"/>
    <w:rsid w:val="001C644B"/>
    <w:rsid w:val="001C66BB"/>
    <w:rsid w:val="001C7027"/>
    <w:rsid w:val="001C78D2"/>
    <w:rsid w:val="001D0777"/>
    <w:rsid w:val="001D0996"/>
    <w:rsid w:val="001D0B2F"/>
    <w:rsid w:val="001D0CCA"/>
    <w:rsid w:val="001D0E2E"/>
    <w:rsid w:val="001D1BBC"/>
    <w:rsid w:val="001D1F50"/>
    <w:rsid w:val="001D21CF"/>
    <w:rsid w:val="001D2250"/>
    <w:rsid w:val="001D243D"/>
    <w:rsid w:val="001D283E"/>
    <w:rsid w:val="001D2C6D"/>
    <w:rsid w:val="001D30E6"/>
    <w:rsid w:val="001D375A"/>
    <w:rsid w:val="001D3A47"/>
    <w:rsid w:val="001D4C33"/>
    <w:rsid w:val="001D511D"/>
    <w:rsid w:val="001D5714"/>
    <w:rsid w:val="001D59CA"/>
    <w:rsid w:val="001D59D4"/>
    <w:rsid w:val="001D5EC4"/>
    <w:rsid w:val="001D660A"/>
    <w:rsid w:val="001D6703"/>
    <w:rsid w:val="001D7310"/>
    <w:rsid w:val="001D7475"/>
    <w:rsid w:val="001D770A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967"/>
    <w:rsid w:val="001E1C75"/>
    <w:rsid w:val="001E2397"/>
    <w:rsid w:val="001E23E9"/>
    <w:rsid w:val="001E2D36"/>
    <w:rsid w:val="001E2F09"/>
    <w:rsid w:val="001E3861"/>
    <w:rsid w:val="001E3981"/>
    <w:rsid w:val="001E3F51"/>
    <w:rsid w:val="001E440B"/>
    <w:rsid w:val="001E4494"/>
    <w:rsid w:val="001E47C7"/>
    <w:rsid w:val="001E4973"/>
    <w:rsid w:val="001E4CE6"/>
    <w:rsid w:val="001E53CB"/>
    <w:rsid w:val="001E5621"/>
    <w:rsid w:val="001E62B5"/>
    <w:rsid w:val="001E6E82"/>
    <w:rsid w:val="001E7268"/>
    <w:rsid w:val="001E7716"/>
    <w:rsid w:val="001E789C"/>
    <w:rsid w:val="001F078B"/>
    <w:rsid w:val="001F099D"/>
    <w:rsid w:val="001F0A17"/>
    <w:rsid w:val="001F0F67"/>
    <w:rsid w:val="001F10A5"/>
    <w:rsid w:val="001F14AA"/>
    <w:rsid w:val="001F1F28"/>
    <w:rsid w:val="001F22CC"/>
    <w:rsid w:val="001F279E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4F5"/>
    <w:rsid w:val="001F7563"/>
    <w:rsid w:val="001F7595"/>
    <w:rsid w:val="001F759D"/>
    <w:rsid w:val="001F7797"/>
    <w:rsid w:val="001F78EC"/>
    <w:rsid w:val="001F7928"/>
    <w:rsid w:val="001F7C9B"/>
    <w:rsid w:val="002006A9"/>
    <w:rsid w:val="002006C5"/>
    <w:rsid w:val="00200E49"/>
    <w:rsid w:val="0020178D"/>
    <w:rsid w:val="00201AF5"/>
    <w:rsid w:val="00201E87"/>
    <w:rsid w:val="00201F7D"/>
    <w:rsid w:val="002021D9"/>
    <w:rsid w:val="002023E2"/>
    <w:rsid w:val="00204382"/>
    <w:rsid w:val="00204710"/>
    <w:rsid w:val="0020473B"/>
    <w:rsid w:val="00204B6D"/>
    <w:rsid w:val="00204BC8"/>
    <w:rsid w:val="00204BD6"/>
    <w:rsid w:val="00204D9D"/>
    <w:rsid w:val="00205589"/>
    <w:rsid w:val="002056C8"/>
    <w:rsid w:val="002059EC"/>
    <w:rsid w:val="00205F93"/>
    <w:rsid w:val="00206115"/>
    <w:rsid w:val="00206CED"/>
    <w:rsid w:val="0020720F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1D34"/>
    <w:rsid w:val="00212313"/>
    <w:rsid w:val="002125CF"/>
    <w:rsid w:val="002146F2"/>
    <w:rsid w:val="002148F1"/>
    <w:rsid w:val="00214F5D"/>
    <w:rsid w:val="002152AE"/>
    <w:rsid w:val="002155BC"/>
    <w:rsid w:val="00215C32"/>
    <w:rsid w:val="00215EC2"/>
    <w:rsid w:val="00215F90"/>
    <w:rsid w:val="002160B3"/>
    <w:rsid w:val="0021696C"/>
    <w:rsid w:val="00216B83"/>
    <w:rsid w:val="0021784C"/>
    <w:rsid w:val="00217B1D"/>
    <w:rsid w:val="00217E50"/>
    <w:rsid w:val="00217ECF"/>
    <w:rsid w:val="00220F04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D8E"/>
    <w:rsid w:val="00225F9E"/>
    <w:rsid w:val="00226549"/>
    <w:rsid w:val="0022669C"/>
    <w:rsid w:val="00227E54"/>
    <w:rsid w:val="00230166"/>
    <w:rsid w:val="00230458"/>
    <w:rsid w:val="00230E6F"/>
    <w:rsid w:val="00231242"/>
    <w:rsid w:val="00231B5C"/>
    <w:rsid w:val="002320F9"/>
    <w:rsid w:val="0023279E"/>
    <w:rsid w:val="00232B93"/>
    <w:rsid w:val="00234162"/>
    <w:rsid w:val="00234A10"/>
    <w:rsid w:val="00234E85"/>
    <w:rsid w:val="00235074"/>
    <w:rsid w:val="00235971"/>
    <w:rsid w:val="00235A5D"/>
    <w:rsid w:val="00235D0A"/>
    <w:rsid w:val="00235DA1"/>
    <w:rsid w:val="00235F8F"/>
    <w:rsid w:val="00235FA7"/>
    <w:rsid w:val="002363E3"/>
    <w:rsid w:val="00236606"/>
    <w:rsid w:val="00236658"/>
    <w:rsid w:val="00236D3C"/>
    <w:rsid w:val="0023757D"/>
    <w:rsid w:val="002377FE"/>
    <w:rsid w:val="00237C2A"/>
    <w:rsid w:val="00240217"/>
    <w:rsid w:val="002411C2"/>
    <w:rsid w:val="00241682"/>
    <w:rsid w:val="002417F3"/>
    <w:rsid w:val="00241939"/>
    <w:rsid w:val="00241A6E"/>
    <w:rsid w:val="00241AE1"/>
    <w:rsid w:val="00241ED3"/>
    <w:rsid w:val="0024233B"/>
    <w:rsid w:val="00242E53"/>
    <w:rsid w:val="002431D8"/>
    <w:rsid w:val="00243716"/>
    <w:rsid w:val="00243EBF"/>
    <w:rsid w:val="00243FA7"/>
    <w:rsid w:val="002450FF"/>
    <w:rsid w:val="0024590E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31F"/>
    <w:rsid w:val="00250922"/>
    <w:rsid w:val="00250D8F"/>
    <w:rsid w:val="002519A5"/>
    <w:rsid w:val="0025269E"/>
    <w:rsid w:val="0025337C"/>
    <w:rsid w:val="00254EC3"/>
    <w:rsid w:val="0025518D"/>
    <w:rsid w:val="00255D22"/>
    <w:rsid w:val="00255FEF"/>
    <w:rsid w:val="0025617C"/>
    <w:rsid w:val="0025639F"/>
    <w:rsid w:val="002566AD"/>
    <w:rsid w:val="00257CBD"/>
    <w:rsid w:val="00257E2F"/>
    <w:rsid w:val="0026099D"/>
    <w:rsid w:val="00261226"/>
    <w:rsid w:val="00261543"/>
    <w:rsid w:val="00261F1B"/>
    <w:rsid w:val="0026205B"/>
    <w:rsid w:val="00262721"/>
    <w:rsid w:val="002631F2"/>
    <w:rsid w:val="0026354E"/>
    <w:rsid w:val="00263E05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F4E"/>
    <w:rsid w:val="00272CDB"/>
    <w:rsid w:val="002730B8"/>
    <w:rsid w:val="00273137"/>
    <w:rsid w:val="00273FE0"/>
    <w:rsid w:val="002740B2"/>
    <w:rsid w:val="002743D9"/>
    <w:rsid w:val="00274465"/>
    <w:rsid w:val="002744FD"/>
    <w:rsid w:val="0027463D"/>
    <w:rsid w:val="00275011"/>
    <w:rsid w:val="00275453"/>
    <w:rsid w:val="0027593E"/>
    <w:rsid w:val="00275F65"/>
    <w:rsid w:val="002764C1"/>
    <w:rsid w:val="0027651D"/>
    <w:rsid w:val="002766EB"/>
    <w:rsid w:val="00277820"/>
    <w:rsid w:val="00277827"/>
    <w:rsid w:val="00277B4E"/>
    <w:rsid w:val="0028098B"/>
    <w:rsid w:val="00281D41"/>
    <w:rsid w:val="002823F0"/>
    <w:rsid w:val="002828BC"/>
    <w:rsid w:val="00283571"/>
    <w:rsid w:val="002837DD"/>
    <w:rsid w:val="0028389D"/>
    <w:rsid w:val="00284678"/>
    <w:rsid w:val="002846F0"/>
    <w:rsid w:val="00285652"/>
    <w:rsid w:val="00285762"/>
    <w:rsid w:val="00285944"/>
    <w:rsid w:val="002860A7"/>
    <w:rsid w:val="002863F0"/>
    <w:rsid w:val="00287038"/>
    <w:rsid w:val="0028719A"/>
    <w:rsid w:val="002876BA"/>
    <w:rsid w:val="00287857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6B"/>
    <w:rsid w:val="00294BB0"/>
    <w:rsid w:val="00294BB1"/>
    <w:rsid w:val="0029511D"/>
    <w:rsid w:val="00295EB8"/>
    <w:rsid w:val="00296515"/>
    <w:rsid w:val="00296C58"/>
    <w:rsid w:val="002976EE"/>
    <w:rsid w:val="002A08A7"/>
    <w:rsid w:val="002A143E"/>
    <w:rsid w:val="002A1781"/>
    <w:rsid w:val="002A1BE2"/>
    <w:rsid w:val="002A1D54"/>
    <w:rsid w:val="002A25CD"/>
    <w:rsid w:val="002A2980"/>
    <w:rsid w:val="002A29C4"/>
    <w:rsid w:val="002A2B0F"/>
    <w:rsid w:val="002A31F6"/>
    <w:rsid w:val="002A31FB"/>
    <w:rsid w:val="002A32E2"/>
    <w:rsid w:val="002A3B73"/>
    <w:rsid w:val="002A3C19"/>
    <w:rsid w:val="002A40C9"/>
    <w:rsid w:val="002A47A0"/>
    <w:rsid w:val="002A4B43"/>
    <w:rsid w:val="002A50D9"/>
    <w:rsid w:val="002A522E"/>
    <w:rsid w:val="002A5345"/>
    <w:rsid w:val="002A697C"/>
    <w:rsid w:val="002A6B97"/>
    <w:rsid w:val="002A6C44"/>
    <w:rsid w:val="002A73BC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079"/>
    <w:rsid w:val="002B3888"/>
    <w:rsid w:val="002B3DEF"/>
    <w:rsid w:val="002B469A"/>
    <w:rsid w:val="002B474D"/>
    <w:rsid w:val="002B49CB"/>
    <w:rsid w:val="002B5385"/>
    <w:rsid w:val="002B5796"/>
    <w:rsid w:val="002B57BF"/>
    <w:rsid w:val="002B5CC2"/>
    <w:rsid w:val="002B5D81"/>
    <w:rsid w:val="002B6426"/>
    <w:rsid w:val="002B6ACD"/>
    <w:rsid w:val="002B6C8C"/>
    <w:rsid w:val="002B6F2F"/>
    <w:rsid w:val="002B6F3F"/>
    <w:rsid w:val="002B75D4"/>
    <w:rsid w:val="002B7B94"/>
    <w:rsid w:val="002B7D0A"/>
    <w:rsid w:val="002B7E41"/>
    <w:rsid w:val="002C03C3"/>
    <w:rsid w:val="002C099F"/>
    <w:rsid w:val="002C13BE"/>
    <w:rsid w:val="002C1569"/>
    <w:rsid w:val="002C1750"/>
    <w:rsid w:val="002C1A8F"/>
    <w:rsid w:val="002C1FD7"/>
    <w:rsid w:val="002C2B87"/>
    <w:rsid w:val="002C40ED"/>
    <w:rsid w:val="002C46E5"/>
    <w:rsid w:val="002C4FE0"/>
    <w:rsid w:val="002C5093"/>
    <w:rsid w:val="002C5702"/>
    <w:rsid w:val="002C5986"/>
    <w:rsid w:val="002C5D2A"/>
    <w:rsid w:val="002C5FC8"/>
    <w:rsid w:val="002C6834"/>
    <w:rsid w:val="002C7401"/>
    <w:rsid w:val="002C7B94"/>
    <w:rsid w:val="002D0128"/>
    <w:rsid w:val="002D17DC"/>
    <w:rsid w:val="002D1927"/>
    <w:rsid w:val="002D1C09"/>
    <w:rsid w:val="002D1D2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521D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17"/>
    <w:rsid w:val="002E10D2"/>
    <w:rsid w:val="002E164A"/>
    <w:rsid w:val="002E17A8"/>
    <w:rsid w:val="002E1925"/>
    <w:rsid w:val="002E21AE"/>
    <w:rsid w:val="002E2301"/>
    <w:rsid w:val="002E235E"/>
    <w:rsid w:val="002E2783"/>
    <w:rsid w:val="002E2ECD"/>
    <w:rsid w:val="002E30E6"/>
    <w:rsid w:val="002E3383"/>
    <w:rsid w:val="002E3694"/>
    <w:rsid w:val="002E3DE6"/>
    <w:rsid w:val="002E3E12"/>
    <w:rsid w:val="002E44E0"/>
    <w:rsid w:val="002E5864"/>
    <w:rsid w:val="002E595B"/>
    <w:rsid w:val="002E5E26"/>
    <w:rsid w:val="002E612C"/>
    <w:rsid w:val="002E6304"/>
    <w:rsid w:val="002E663B"/>
    <w:rsid w:val="002E68B5"/>
    <w:rsid w:val="002E702C"/>
    <w:rsid w:val="002E7107"/>
    <w:rsid w:val="002E765B"/>
    <w:rsid w:val="002E7F74"/>
    <w:rsid w:val="002F01DB"/>
    <w:rsid w:val="002F0716"/>
    <w:rsid w:val="002F10DA"/>
    <w:rsid w:val="002F1222"/>
    <w:rsid w:val="002F130D"/>
    <w:rsid w:val="002F13BD"/>
    <w:rsid w:val="002F1CD1"/>
    <w:rsid w:val="002F2177"/>
    <w:rsid w:val="002F269D"/>
    <w:rsid w:val="002F2DA2"/>
    <w:rsid w:val="002F327A"/>
    <w:rsid w:val="002F3899"/>
    <w:rsid w:val="002F3A72"/>
    <w:rsid w:val="002F4002"/>
    <w:rsid w:val="002F4A82"/>
    <w:rsid w:val="002F4D6A"/>
    <w:rsid w:val="002F53B8"/>
    <w:rsid w:val="002F5BF7"/>
    <w:rsid w:val="002F682D"/>
    <w:rsid w:val="002F7562"/>
    <w:rsid w:val="002F79B7"/>
    <w:rsid w:val="002F7E18"/>
    <w:rsid w:val="002F7F0E"/>
    <w:rsid w:val="00300116"/>
    <w:rsid w:val="00300121"/>
    <w:rsid w:val="003002DD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307E"/>
    <w:rsid w:val="003035D3"/>
    <w:rsid w:val="00303874"/>
    <w:rsid w:val="003038F1"/>
    <w:rsid w:val="00303B33"/>
    <w:rsid w:val="00303C8E"/>
    <w:rsid w:val="00303E3A"/>
    <w:rsid w:val="003048A7"/>
    <w:rsid w:val="00304951"/>
    <w:rsid w:val="00305033"/>
    <w:rsid w:val="003057D6"/>
    <w:rsid w:val="00305961"/>
    <w:rsid w:val="00305A09"/>
    <w:rsid w:val="0030609C"/>
    <w:rsid w:val="00306969"/>
    <w:rsid w:val="00306CFA"/>
    <w:rsid w:val="00306D0B"/>
    <w:rsid w:val="0030708B"/>
    <w:rsid w:val="00307988"/>
    <w:rsid w:val="00307A07"/>
    <w:rsid w:val="00307F80"/>
    <w:rsid w:val="00310212"/>
    <w:rsid w:val="003103EC"/>
    <w:rsid w:val="00310820"/>
    <w:rsid w:val="003108FE"/>
    <w:rsid w:val="0031135A"/>
    <w:rsid w:val="00311D83"/>
    <w:rsid w:val="00312415"/>
    <w:rsid w:val="00312FE0"/>
    <w:rsid w:val="00313ACA"/>
    <w:rsid w:val="00313B7B"/>
    <w:rsid w:val="00313DAA"/>
    <w:rsid w:val="00314A0E"/>
    <w:rsid w:val="0031524C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7394"/>
    <w:rsid w:val="0031754B"/>
    <w:rsid w:val="00317668"/>
    <w:rsid w:val="00317EF6"/>
    <w:rsid w:val="00317FF4"/>
    <w:rsid w:val="003207EB"/>
    <w:rsid w:val="00320AF8"/>
    <w:rsid w:val="00320CA7"/>
    <w:rsid w:val="00321863"/>
    <w:rsid w:val="00321A53"/>
    <w:rsid w:val="00321AE7"/>
    <w:rsid w:val="003221D5"/>
    <w:rsid w:val="00322F3E"/>
    <w:rsid w:val="00322FB9"/>
    <w:rsid w:val="0032357C"/>
    <w:rsid w:val="0032376D"/>
    <w:rsid w:val="00323863"/>
    <w:rsid w:val="00323D36"/>
    <w:rsid w:val="003240DF"/>
    <w:rsid w:val="003241A1"/>
    <w:rsid w:val="00324690"/>
    <w:rsid w:val="00324A9E"/>
    <w:rsid w:val="00324D5D"/>
    <w:rsid w:val="00324F07"/>
    <w:rsid w:val="00325846"/>
    <w:rsid w:val="00325D9A"/>
    <w:rsid w:val="003265E0"/>
    <w:rsid w:val="0032679C"/>
    <w:rsid w:val="00326D71"/>
    <w:rsid w:val="003271D5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2307"/>
    <w:rsid w:val="00332735"/>
    <w:rsid w:val="0033289B"/>
    <w:rsid w:val="00332921"/>
    <w:rsid w:val="00332B32"/>
    <w:rsid w:val="003330A0"/>
    <w:rsid w:val="00333109"/>
    <w:rsid w:val="003340BD"/>
    <w:rsid w:val="00334527"/>
    <w:rsid w:val="003349EB"/>
    <w:rsid w:val="003358BC"/>
    <w:rsid w:val="00335BC9"/>
    <w:rsid w:val="003363AE"/>
    <w:rsid w:val="00336519"/>
    <w:rsid w:val="00336C2B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19C3"/>
    <w:rsid w:val="003427D9"/>
    <w:rsid w:val="0034284B"/>
    <w:rsid w:val="00342DF0"/>
    <w:rsid w:val="00343C0B"/>
    <w:rsid w:val="00343EEE"/>
    <w:rsid w:val="00344018"/>
    <w:rsid w:val="00344244"/>
    <w:rsid w:val="0034431D"/>
    <w:rsid w:val="0034439E"/>
    <w:rsid w:val="00344656"/>
    <w:rsid w:val="00344735"/>
    <w:rsid w:val="00346469"/>
    <w:rsid w:val="0034647F"/>
    <w:rsid w:val="00346806"/>
    <w:rsid w:val="00347025"/>
    <w:rsid w:val="003472D3"/>
    <w:rsid w:val="00347556"/>
    <w:rsid w:val="00347A31"/>
    <w:rsid w:val="00347AAE"/>
    <w:rsid w:val="00347DE0"/>
    <w:rsid w:val="00347FB9"/>
    <w:rsid w:val="003501B9"/>
    <w:rsid w:val="0035024E"/>
    <w:rsid w:val="003509FE"/>
    <w:rsid w:val="00350FC3"/>
    <w:rsid w:val="00352132"/>
    <w:rsid w:val="00352378"/>
    <w:rsid w:val="003527F5"/>
    <w:rsid w:val="00352C15"/>
    <w:rsid w:val="00352CEA"/>
    <w:rsid w:val="0035321C"/>
    <w:rsid w:val="0035335B"/>
    <w:rsid w:val="003533B9"/>
    <w:rsid w:val="00353796"/>
    <w:rsid w:val="003539F8"/>
    <w:rsid w:val="00353B7F"/>
    <w:rsid w:val="00353B88"/>
    <w:rsid w:val="00353CEF"/>
    <w:rsid w:val="003546D8"/>
    <w:rsid w:val="003546E6"/>
    <w:rsid w:val="003555B4"/>
    <w:rsid w:val="00355759"/>
    <w:rsid w:val="003559EB"/>
    <w:rsid w:val="00355A0A"/>
    <w:rsid w:val="0035613F"/>
    <w:rsid w:val="00356866"/>
    <w:rsid w:val="00356A46"/>
    <w:rsid w:val="00356BC4"/>
    <w:rsid w:val="0035711C"/>
    <w:rsid w:val="00357C07"/>
    <w:rsid w:val="00357DAD"/>
    <w:rsid w:val="00360C1B"/>
    <w:rsid w:val="00360F9F"/>
    <w:rsid w:val="00361189"/>
    <w:rsid w:val="0036118A"/>
    <w:rsid w:val="003615AC"/>
    <w:rsid w:val="00361958"/>
    <w:rsid w:val="00361D4E"/>
    <w:rsid w:val="00361E82"/>
    <w:rsid w:val="00362102"/>
    <w:rsid w:val="00362722"/>
    <w:rsid w:val="0036280C"/>
    <w:rsid w:val="00362CA0"/>
    <w:rsid w:val="0036322F"/>
    <w:rsid w:val="003634D4"/>
    <w:rsid w:val="00363DAF"/>
    <w:rsid w:val="0036421D"/>
    <w:rsid w:val="00364ED8"/>
    <w:rsid w:val="003650EC"/>
    <w:rsid w:val="003653EE"/>
    <w:rsid w:val="0036731F"/>
    <w:rsid w:val="00367730"/>
    <w:rsid w:val="003677B1"/>
    <w:rsid w:val="00367B81"/>
    <w:rsid w:val="00370C05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A94"/>
    <w:rsid w:val="00374C46"/>
    <w:rsid w:val="0037584C"/>
    <w:rsid w:val="003767A4"/>
    <w:rsid w:val="00376DD7"/>
    <w:rsid w:val="00376FAC"/>
    <w:rsid w:val="003772E1"/>
    <w:rsid w:val="0037739F"/>
    <w:rsid w:val="003777EE"/>
    <w:rsid w:val="00377BE0"/>
    <w:rsid w:val="00377C58"/>
    <w:rsid w:val="00380111"/>
    <w:rsid w:val="0038030A"/>
    <w:rsid w:val="003805F9"/>
    <w:rsid w:val="003806C6"/>
    <w:rsid w:val="00380E32"/>
    <w:rsid w:val="003812B3"/>
    <w:rsid w:val="003821BA"/>
    <w:rsid w:val="003822C8"/>
    <w:rsid w:val="003824FD"/>
    <w:rsid w:val="00382987"/>
    <w:rsid w:val="00382BE7"/>
    <w:rsid w:val="00382E4A"/>
    <w:rsid w:val="0038385D"/>
    <w:rsid w:val="00383C34"/>
    <w:rsid w:val="00384C7A"/>
    <w:rsid w:val="00384CAA"/>
    <w:rsid w:val="00384D8B"/>
    <w:rsid w:val="00386DAC"/>
    <w:rsid w:val="00387E9E"/>
    <w:rsid w:val="003904D8"/>
    <w:rsid w:val="0039058D"/>
    <w:rsid w:val="0039184C"/>
    <w:rsid w:val="00391D76"/>
    <w:rsid w:val="00391D93"/>
    <w:rsid w:val="00391E6A"/>
    <w:rsid w:val="00391FA3"/>
    <w:rsid w:val="00392350"/>
    <w:rsid w:val="003928EB"/>
    <w:rsid w:val="00392923"/>
    <w:rsid w:val="0039323E"/>
    <w:rsid w:val="00393379"/>
    <w:rsid w:val="00393BD2"/>
    <w:rsid w:val="00393DBC"/>
    <w:rsid w:val="003946D0"/>
    <w:rsid w:val="00394AC3"/>
    <w:rsid w:val="003951B6"/>
    <w:rsid w:val="00396940"/>
    <w:rsid w:val="003971E0"/>
    <w:rsid w:val="00397207"/>
    <w:rsid w:val="003972E1"/>
    <w:rsid w:val="00397462"/>
    <w:rsid w:val="003974D1"/>
    <w:rsid w:val="00397CD4"/>
    <w:rsid w:val="00397F91"/>
    <w:rsid w:val="003A0358"/>
    <w:rsid w:val="003A0C36"/>
    <w:rsid w:val="003A10A3"/>
    <w:rsid w:val="003A11A0"/>
    <w:rsid w:val="003A1677"/>
    <w:rsid w:val="003A2404"/>
    <w:rsid w:val="003A2572"/>
    <w:rsid w:val="003A2935"/>
    <w:rsid w:val="003A295D"/>
    <w:rsid w:val="003A2A80"/>
    <w:rsid w:val="003A2C1B"/>
    <w:rsid w:val="003A2CBF"/>
    <w:rsid w:val="003A2FD1"/>
    <w:rsid w:val="003A3143"/>
    <w:rsid w:val="003A3208"/>
    <w:rsid w:val="003A3565"/>
    <w:rsid w:val="003A36F8"/>
    <w:rsid w:val="003A3BA1"/>
    <w:rsid w:val="003A3FE8"/>
    <w:rsid w:val="003A442E"/>
    <w:rsid w:val="003A455F"/>
    <w:rsid w:val="003A45A0"/>
    <w:rsid w:val="003A5126"/>
    <w:rsid w:val="003A545A"/>
    <w:rsid w:val="003A568E"/>
    <w:rsid w:val="003A56CE"/>
    <w:rsid w:val="003A6261"/>
    <w:rsid w:val="003A6A8B"/>
    <w:rsid w:val="003A7034"/>
    <w:rsid w:val="003A72F6"/>
    <w:rsid w:val="003A78BA"/>
    <w:rsid w:val="003A78E6"/>
    <w:rsid w:val="003A7905"/>
    <w:rsid w:val="003B0062"/>
    <w:rsid w:val="003B0383"/>
    <w:rsid w:val="003B0ABF"/>
    <w:rsid w:val="003B1BE4"/>
    <w:rsid w:val="003B1C63"/>
    <w:rsid w:val="003B1ECF"/>
    <w:rsid w:val="003B22FF"/>
    <w:rsid w:val="003B2C57"/>
    <w:rsid w:val="003B2F10"/>
    <w:rsid w:val="003B30E7"/>
    <w:rsid w:val="003B32A1"/>
    <w:rsid w:val="003B369A"/>
    <w:rsid w:val="003B40A4"/>
    <w:rsid w:val="003B4E8C"/>
    <w:rsid w:val="003B5A26"/>
    <w:rsid w:val="003B6A84"/>
    <w:rsid w:val="003B6C6C"/>
    <w:rsid w:val="003B7427"/>
    <w:rsid w:val="003B7544"/>
    <w:rsid w:val="003B7662"/>
    <w:rsid w:val="003B7B1A"/>
    <w:rsid w:val="003C02C9"/>
    <w:rsid w:val="003C0AE3"/>
    <w:rsid w:val="003C0EF4"/>
    <w:rsid w:val="003C211C"/>
    <w:rsid w:val="003C2149"/>
    <w:rsid w:val="003C2455"/>
    <w:rsid w:val="003C2D59"/>
    <w:rsid w:val="003C3289"/>
    <w:rsid w:val="003C3DCC"/>
    <w:rsid w:val="003C4CD3"/>
    <w:rsid w:val="003C4F4C"/>
    <w:rsid w:val="003C50B0"/>
    <w:rsid w:val="003C5391"/>
    <w:rsid w:val="003C5C96"/>
    <w:rsid w:val="003C5D88"/>
    <w:rsid w:val="003C5FA6"/>
    <w:rsid w:val="003C61FE"/>
    <w:rsid w:val="003C62FF"/>
    <w:rsid w:val="003C68DF"/>
    <w:rsid w:val="003C7D3A"/>
    <w:rsid w:val="003C7EFE"/>
    <w:rsid w:val="003D05D1"/>
    <w:rsid w:val="003D1428"/>
    <w:rsid w:val="003D15C6"/>
    <w:rsid w:val="003D1C10"/>
    <w:rsid w:val="003D29C3"/>
    <w:rsid w:val="003D2B74"/>
    <w:rsid w:val="003D30B5"/>
    <w:rsid w:val="003D34A5"/>
    <w:rsid w:val="003D3701"/>
    <w:rsid w:val="003D3DA4"/>
    <w:rsid w:val="003D4035"/>
    <w:rsid w:val="003D4236"/>
    <w:rsid w:val="003D4318"/>
    <w:rsid w:val="003D4889"/>
    <w:rsid w:val="003D4FC5"/>
    <w:rsid w:val="003D5040"/>
    <w:rsid w:val="003D58A4"/>
    <w:rsid w:val="003D58CD"/>
    <w:rsid w:val="003D5C4A"/>
    <w:rsid w:val="003D5C4F"/>
    <w:rsid w:val="003D5D5B"/>
    <w:rsid w:val="003D5F37"/>
    <w:rsid w:val="003D6108"/>
    <w:rsid w:val="003D6D13"/>
    <w:rsid w:val="003D7CBF"/>
    <w:rsid w:val="003D7D4A"/>
    <w:rsid w:val="003E00BE"/>
    <w:rsid w:val="003E0A46"/>
    <w:rsid w:val="003E0B8C"/>
    <w:rsid w:val="003E0C0F"/>
    <w:rsid w:val="003E1138"/>
    <w:rsid w:val="003E1AB8"/>
    <w:rsid w:val="003E229C"/>
    <w:rsid w:val="003E2473"/>
    <w:rsid w:val="003E2726"/>
    <w:rsid w:val="003E29BB"/>
    <w:rsid w:val="003E30EB"/>
    <w:rsid w:val="003E33F1"/>
    <w:rsid w:val="003E3657"/>
    <w:rsid w:val="003E3AE7"/>
    <w:rsid w:val="003E3AF0"/>
    <w:rsid w:val="003E409D"/>
    <w:rsid w:val="003E46F4"/>
    <w:rsid w:val="003E59B0"/>
    <w:rsid w:val="003E6BE0"/>
    <w:rsid w:val="003E6EB4"/>
    <w:rsid w:val="003E7621"/>
    <w:rsid w:val="003E764D"/>
    <w:rsid w:val="003E7A35"/>
    <w:rsid w:val="003E7A91"/>
    <w:rsid w:val="003F0088"/>
    <w:rsid w:val="003F02DA"/>
    <w:rsid w:val="003F058F"/>
    <w:rsid w:val="003F06EA"/>
    <w:rsid w:val="003F09DD"/>
    <w:rsid w:val="003F0B68"/>
    <w:rsid w:val="003F0C1B"/>
    <w:rsid w:val="003F0E9B"/>
    <w:rsid w:val="003F1387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5208"/>
    <w:rsid w:val="003F552C"/>
    <w:rsid w:val="003F5777"/>
    <w:rsid w:val="003F5802"/>
    <w:rsid w:val="003F6029"/>
    <w:rsid w:val="003F628E"/>
    <w:rsid w:val="003F62D6"/>
    <w:rsid w:val="003F63B4"/>
    <w:rsid w:val="003F68F8"/>
    <w:rsid w:val="003F6A22"/>
    <w:rsid w:val="003F6BDE"/>
    <w:rsid w:val="003F7260"/>
    <w:rsid w:val="003F729D"/>
    <w:rsid w:val="003F7D59"/>
    <w:rsid w:val="003F7E33"/>
    <w:rsid w:val="003F7F93"/>
    <w:rsid w:val="0040072C"/>
    <w:rsid w:val="00400C4B"/>
    <w:rsid w:val="00401741"/>
    <w:rsid w:val="0040189D"/>
    <w:rsid w:val="00401C86"/>
    <w:rsid w:val="00401DC0"/>
    <w:rsid w:val="00401DEC"/>
    <w:rsid w:val="00401EE8"/>
    <w:rsid w:val="0040238F"/>
    <w:rsid w:val="004023B1"/>
    <w:rsid w:val="00402557"/>
    <w:rsid w:val="00402907"/>
    <w:rsid w:val="004029DE"/>
    <w:rsid w:val="00402C14"/>
    <w:rsid w:val="00402D6A"/>
    <w:rsid w:val="00403158"/>
    <w:rsid w:val="0040353F"/>
    <w:rsid w:val="00404B51"/>
    <w:rsid w:val="004064F4"/>
    <w:rsid w:val="00406EC6"/>
    <w:rsid w:val="004071F4"/>
    <w:rsid w:val="00407530"/>
    <w:rsid w:val="0040771E"/>
    <w:rsid w:val="004107E9"/>
    <w:rsid w:val="00410906"/>
    <w:rsid w:val="0041186E"/>
    <w:rsid w:val="004119C7"/>
    <w:rsid w:val="004122DB"/>
    <w:rsid w:val="0041241B"/>
    <w:rsid w:val="004130C9"/>
    <w:rsid w:val="00413369"/>
    <w:rsid w:val="004135A6"/>
    <w:rsid w:val="004138CF"/>
    <w:rsid w:val="004140F5"/>
    <w:rsid w:val="00414240"/>
    <w:rsid w:val="004143FC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7226"/>
    <w:rsid w:val="004172BC"/>
    <w:rsid w:val="00417481"/>
    <w:rsid w:val="00417575"/>
    <w:rsid w:val="00417776"/>
    <w:rsid w:val="004179E7"/>
    <w:rsid w:val="00417D2F"/>
    <w:rsid w:val="00420C65"/>
    <w:rsid w:val="00420ED8"/>
    <w:rsid w:val="00420F5C"/>
    <w:rsid w:val="004227EB"/>
    <w:rsid w:val="00422D1F"/>
    <w:rsid w:val="00422F6F"/>
    <w:rsid w:val="0042322C"/>
    <w:rsid w:val="0042343D"/>
    <w:rsid w:val="00423451"/>
    <w:rsid w:val="00423ACB"/>
    <w:rsid w:val="00423F00"/>
    <w:rsid w:val="0042495F"/>
    <w:rsid w:val="0042582E"/>
    <w:rsid w:val="00425C48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1EBE"/>
    <w:rsid w:val="0043214E"/>
    <w:rsid w:val="004321AC"/>
    <w:rsid w:val="0043221B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5D44"/>
    <w:rsid w:val="00435FFA"/>
    <w:rsid w:val="0043727B"/>
    <w:rsid w:val="004376C6"/>
    <w:rsid w:val="004376F6"/>
    <w:rsid w:val="00437B65"/>
    <w:rsid w:val="00437F4D"/>
    <w:rsid w:val="0044004A"/>
    <w:rsid w:val="0044043B"/>
    <w:rsid w:val="004407D8"/>
    <w:rsid w:val="0044081C"/>
    <w:rsid w:val="00440B4E"/>
    <w:rsid w:val="00440CB2"/>
    <w:rsid w:val="00440E18"/>
    <w:rsid w:val="004411B7"/>
    <w:rsid w:val="00441B1F"/>
    <w:rsid w:val="00442853"/>
    <w:rsid w:val="00443379"/>
    <w:rsid w:val="0044388F"/>
    <w:rsid w:val="00443F0F"/>
    <w:rsid w:val="00444068"/>
    <w:rsid w:val="004448BE"/>
    <w:rsid w:val="00444DAF"/>
    <w:rsid w:val="0044509F"/>
    <w:rsid w:val="0044558E"/>
    <w:rsid w:val="00445B70"/>
    <w:rsid w:val="00446005"/>
    <w:rsid w:val="00446619"/>
    <w:rsid w:val="00446E2F"/>
    <w:rsid w:val="00446FAC"/>
    <w:rsid w:val="00447E2B"/>
    <w:rsid w:val="00450265"/>
    <w:rsid w:val="00450347"/>
    <w:rsid w:val="0045075A"/>
    <w:rsid w:val="00450871"/>
    <w:rsid w:val="00450B98"/>
    <w:rsid w:val="00450BDF"/>
    <w:rsid w:val="00450DB1"/>
    <w:rsid w:val="00450E24"/>
    <w:rsid w:val="00451433"/>
    <w:rsid w:val="0045154E"/>
    <w:rsid w:val="0045172F"/>
    <w:rsid w:val="00451990"/>
    <w:rsid w:val="004519DF"/>
    <w:rsid w:val="00451B1E"/>
    <w:rsid w:val="00451CB2"/>
    <w:rsid w:val="00452039"/>
    <w:rsid w:val="00452113"/>
    <w:rsid w:val="00452691"/>
    <w:rsid w:val="00452B1B"/>
    <w:rsid w:val="00452D4C"/>
    <w:rsid w:val="00452EF6"/>
    <w:rsid w:val="0045302D"/>
    <w:rsid w:val="00453166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21F1"/>
    <w:rsid w:val="00462282"/>
    <w:rsid w:val="004626AA"/>
    <w:rsid w:val="004629CD"/>
    <w:rsid w:val="00462BDD"/>
    <w:rsid w:val="00464200"/>
    <w:rsid w:val="004642F9"/>
    <w:rsid w:val="004654A7"/>
    <w:rsid w:val="004656F1"/>
    <w:rsid w:val="004657CB"/>
    <w:rsid w:val="0046598C"/>
    <w:rsid w:val="00465C0E"/>
    <w:rsid w:val="00466A5B"/>
    <w:rsid w:val="00466C16"/>
    <w:rsid w:val="00467623"/>
    <w:rsid w:val="00467843"/>
    <w:rsid w:val="00470275"/>
    <w:rsid w:val="004705D9"/>
    <w:rsid w:val="004709B3"/>
    <w:rsid w:val="0047115F"/>
    <w:rsid w:val="00471795"/>
    <w:rsid w:val="00471DA8"/>
    <w:rsid w:val="00471F05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4EBC"/>
    <w:rsid w:val="00475556"/>
    <w:rsid w:val="00475877"/>
    <w:rsid w:val="00475D67"/>
    <w:rsid w:val="004768A4"/>
    <w:rsid w:val="00476A92"/>
    <w:rsid w:val="0047748D"/>
    <w:rsid w:val="00480455"/>
    <w:rsid w:val="00480575"/>
    <w:rsid w:val="00480E51"/>
    <w:rsid w:val="0048204A"/>
    <w:rsid w:val="004824A2"/>
    <w:rsid w:val="00482666"/>
    <w:rsid w:val="00482D28"/>
    <w:rsid w:val="00482F29"/>
    <w:rsid w:val="0048375B"/>
    <w:rsid w:val="004844A5"/>
    <w:rsid w:val="00484DCB"/>
    <w:rsid w:val="00484F5F"/>
    <w:rsid w:val="004855F7"/>
    <w:rsid w:val="00485D4B"/>
    <w:rsid w:val="00485FC7"/>
    <w:rsid w:val="004860A3"/>
    <w:rsid w:val="0048622F"/>
    <w:rsid w:val="004864AE"/>
    <w:rsid w:val="00486BCB"/>
    <w:rsid w:val="00486CCD"/>
    <w:rsid w:val="00487271"/>
    <w:rsid w:val="0048729D"/>
    <w:rsid w:val="0048767D"/>
    <w:rsid w:val="00487A08"/>
    <w:rsid w:val="00487F4C"/>
    <w:rsid w:val="004900FD"/>
    <w:rsid w:val="00490105"/>
    <w:rsid w:val="00490147"/>
    <w:rsid w:val="004904B9"/>
    <w:rsid w:val="004906F0"/>
    <w:rsid w:val="0049131D"/>
    <w:rsid w:val="00491ADD"/>
    <w:rsid w:val="00491DCB"/>
    <w:rsid w:val="00491FE2"/>
    <w:rsid w:val="00492159"/>
    <w:rsid w:val="00492BF1"/>
    <w:rsid w:val="00492E7B"/>
    <w:rsid w:val="00493166"/>
    <w:rsid w:val="0049324F"/>
    <w:rsid w:val="00493A4A"/>
    <w:rsid w:val="004942FB"/>
    <w:rsid w:val="004946A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71"/>
    <w:rsid w:val="00496C76"/>
    <w:rsid w:val="00497176"/>
    <w:rsid w:val="004A046D"/>
    <w:rsid w:val="004A07AE"/>
    <w:rsid w:val="004A0A9A"/>
    <w:rsid w:val="004A1D70"/>
    <w:rsid w:val="004A223E"/>
    <w:rsid w:val="004A2437"/>
    <w:rsid w:val="004A2D79"/>
    <w:rsid w:val="004A2D8E"/>
    <w:rsid w:val="004A3504"/>
    <w:rsid w:val="004A39BB"/>
    <w:rsid w:val="004A3A02"/>
    <w:rsid w:val="004A3B8B"/>
    <w:rsid w:val="004A436E"/>
    <w:rsid w:val="004A4387"/>
    <w:rsid w:val="004A465D"/>
    <w:rsid w:val="004A4701"/>
    <w:rsid w:val="004A5C0C"/>
    <w:rsid w:val="004A5F71"/>
    <w:rsid w:val="004A61EC"/>
    <w:rsid w:val="004A6651"/>
    <w:rsid w:val="004A670F"/>
    <w:rsid w:val="004A6A7D"/>
    <w:rsid w:val="004A6CED"/>
    <w:rsid w:val="004A6D64"/>
    <w:rsid w:val="004A6D97"/>
    <w:rsid w:val="004A75BA"/>
    <w:rsid w:val="004A784A"/>
    <w:rsid w:val="004A7E6E"/>
    <w:rsid w:val="004B0587"/>
    <w:rsid w:val="004B05DA"/>
    <w:rsid w:val="004B0666"/>
    <w:rsid w:val="004B0BF4"/>
    <w:rsid w:val="004B13DE"/>
    <w:rsid w:val="004B13DF"/>
    <w:rsid w:val="004B14E1"/>
    <w:rsid w:val="004B211D"/>
    <w:rsid w:val="004B26B0"/>
    <w:rsid w:val="004B33DF"/>
    <w:rsid w:val="004B3473"/>
    <w:rsid w:val="004B3552"/>
    <w:rsid w:val="004B385C"/>
    <w:rsid w:val="004B3881"/>
    <w:rsid w:val="004B393E"/>
    <w:rsid w:val="004B4387"/>
    <w:rsid w:val="004B439F"/>
    <w:rsid w:val="004B458A"/>
    <w:rsid w:val="004B461A"/>
    <w:rsid w:val="004B46F2"/>
    <w:rsid w:val="004B4901"/>
    <w:rsid w:val="004B49B4"/>
    <w:rsid w:val="004B591B"/>
    <w:rsid w:val="004B5D61"/>
    <w:rsid w:val="004B5EDE"/>
    <w:rsid w:val="004B62AE"/>
    <w:rsid w:val="004B645E"/>
    <w:rsid w:val="004B650C"/>
    <w:rsid w:val="004B6BDC"/>
    <w:rsid w:val="004B6EC1"/>
    <w:rsid w:val="004B6ED5"/>
    <w:rsid w:val="004B6FA5"/>
    <w:rsid w:val="004B7369"/>
    <w:rsid w:val="004B7F3A"/>
    <w:rsid w:val="004C0125"/>
    <w:rsid w:val="004C0860"/>
    <w:rsid w:val="004C0CC2"/>
    <w:rsid w:val="004C1497"/>
    <w:rsid w:val="004C16BA"/>
    <w:rsid w:val="004C2D25"/>
    <w:rsid w:val="004C31E9"/>
    <w:rsid w:val="004C3497"/>
    <w:rsid w:val="004C3622"/>
    <w:rsid w:val="004C37CD"/>
    <w:rsid w:val="004C3EE2"/>
    <w:rsid w:val="004C4203"/>
    <w:rsid w:val="004C4675"/>
    <w:rsid w:val="004C4969"/>
    <w:rsid w:val="004C4C3F"/>
    <w:rsid w:val="004C562B"/>
    <w:rsid w:val="004C5CDC"/>
    <w:rsid w:val="004C6B36"/>
    <w:rsid w:val="004C7424"/>
    <w:rsid w:val="004C7C3C"/>
    <w:rsid w:val="004D0335"/>
    <w:rsid w:val="004D0505"/>
    <w:rsid w:val="004D1CEF"/>
    <w:rsid w:val="004D2626"/>
    <w:rsid w:val="004D31E0"/>
    <w:rsid w:val="004D32B6"/>
    <w:rsid w:val="004D357B"/>
    <w:rsid w:val="004D3A84"/>
    <w:rsid w:val="004D3B30"/>
    <w:rsid w:val="004D3C14"/>
    <w:rsid w:val="004D3E6F"/>
    <w:rsid w:val="004D45D8"/>
    <w:rsid w:val="004D4B5B"/>
    <w:rsid w:val="004D4C42"/>
    <w:rsid w:val="004D4EE5"/>
    <w:rsid w:val="004D5169"/>
    <w:rsid w:val="004D53A7"/>
    <w:rsid w:val="004D577A"/>
    <w:rsid w:val="004D594E"/>
    <w:rsid w:val="004D5D37"/>
    <w:rsid w:val="004D5E4A"/>
    <w:rsid w:val="004D609F"/>
    <w:rsid w:val="004D60FE"/>
    <w:rsid w:val="004D6F95"/>
    <w:rsid w:val="004D707F"/>
    <w:rsid w:val="004D7C1B"/>
    <w:rsid w:val="004E03DC"/>
    <w:rsid w:val="004E109C"/>
    <w:rsid w:val="004E16B7"/>
    <w:rsid w:val="004E1EE7"/>
    <w:rsid w:val="004E234E"/>
    <w:rsid w:val="004E2590"/>
    <w:rsid w:val="004E27FA"/>
    <w:rsid w:val="004E2964"/>
    <w:rsid w:val="004E2BD6"/>
    <w:rsid w:val="004E2E2D"/>
    <w:rsid w:val="004E3467"/>
    <w:rsid w:val="004E3569"/>
    <w:rsid w:val="004E35FA"/>
    <w:rsid w:val="004E3D6A"/>
    <w:rsid w:val="004E40D6"/>
    <w:rsid w:val="004E4149"/>
    <w:rsid w:val="004E4254"/>
    <w:rsid w:val="004E4350"/>
    <w:rsid w:val="004E4407"/>
    <w:rsid w:val="004E4AE8"/>
    <w:rsid w:val="004E533B"/>
    <w:rsid w:val="004E5369"/>
    <w:rsid w:val="004E53FD"/>
    <w:rsid w:val="004E5950"/>
    <w:rsid w:val="004E6754"/>
    <w:rsid w:val="004E6DA7"/>
    <w:rsid w:val="004E6FC1"/>
    <w:rsid w:val="004E7004"/>
    <w:rsid w:val="004E74F6"/>
    <w:rsid w:val="004E7657"/>
    <w:rsid w:val="004E7F4C"/>
    <w:rsid w:val="004F0195"/>
    <w:rsid w:val="004F0947"/>
    <w:rsid w:val="004F0D12"/>
    <w:rsid w:val="004F13A1"/>
    <w:rsid w:val="004F1C30"/>
    <w:rsid w:val="004F26F9"/>
    <w:rsid w:val="004F2B33"/>
    <w:rsid w:val="004F39C0"/>
    <w:rsid w:val="004F3A09"/>
    <w:rsid w:val="004F3A98"/>
    <w:rsid w:val="004F4656"/>
    <w:rsid w:val="004F48B9"/>
    <w:rsid w:val="004F494B"/>
    <w:rsid w:val="004F4C07"/>
    <w:rsid w:val="004F4E32"/>
    <w:rsid w:val="004F4FFF"/>
    <w:rsid w:val="004F5989"/>
    <w:rsid w:val="004F5EC9"/>
    <w:rsid w:val="004F6357"/>
    <w:rsid w:val="004F6704"/>
    <w:rsid w:val="004F6996"/>
    <w:rsid w:val="004F6EAB"/>
    <w:rsid w:val="004F6EF1"/>
    <w:rsid w:val="0050005D"/>
    <w:rsid w:val="00500181"/>
    <w:rsid w:val="00500336"/>
    <w:rsid w:val="00500454"/>
    <w:rsid w:val="0050055D"/>
    <w:rsid w:val="00500597"/>
    <w:rsid w:val="00500E7B"/>
    <w:rsid w:val="00500E82"/>
    <w:rsid w:val="00500FE3"/>
    <w:rsid w:val="005011F2"/>
    <w:rsid w:val="00501B06"/>
    <w:rsid w:val="00501BAD"/>
    <w:rsid w:val="005026D7"/>
    <w:rsid w:val="00502EEC"/>
    <w:rsid w:val="005033B3"/>
    <w:rsid w:val="005039E0"/>
    <w:rsid w:val="00503C4D"/>
    <w:rsid w:val="00504B67"/>
    <w:rsid w:val="00504C06"/>
    <w:rsid w:val="00504CF0"/>
    <w:rsid w:val="00504D4A"/>
    <w:rsid w:val="00504FA4"/>
    <w:rsid w:val="005054CD"/>
    <w:rsid w:val="00505798"/>
    <w:rsid w:val="00505C98"/>
    <w:rsid w:val="00506A1D"/>
    <w:rsid w:val="0050741A"/>
    <w:rsid w:val="005074B6"/>
    <w:rsid w:val="00507D4F"/>
    <w:rsid w:val="00507D58"/>
    <w:rsid w:val="00507DD5"/>
    <w:rsid w:val="00510568"/>
    <w:rsid w:val="00510768"/>
    <w:rsid w:val="005109C7"/>
    <w:rsid w:val="00510E1B"/>
    <w:rsid w:val="005111A2"/>
    <w:rsid w:val="005111CF"/>
    <w:rsid w:val="00511366"/>
    <w:rsid w:val="005116F8"/>
    <w:rsid w:val="00511BEE"/>
    <w:rsid w:val="005129E6"/>
    <w:rsid w:val="00512C1E"/>
    <w:rsid w:val="00513CCE"/>
    <w:rsid w:val="00513EE9"/>
    <w:rsid w:val="005144FE"/>
    <w:rsid w:val="00514536"/>
    <w:rsid w:val="0051465E"/>
    <w:rsid w:val="00514776"/>
    <w:rsid w:val="00514D95"/>
    <w:rsid w:val="00514FAB"/>
    <w:rsid w:val="0051525D"/>
    <w:rsid w:val="005152E9"/>
    <w:rsid w:val="00515569"/>
    <w:rsid w:val="00515958"/>
    <w:rsid w:val="00517A35"/>
    <w:rsid w:val="005203E3"/>
    <w:rsid w:val="00520466"/>
    <w:rsid w:val="00520A0C"/>
    <w:rsid w:val="00520FC4"/>
    <w:rsid w:val="00521075"/>
    <w:rsid w:val="00522C38"/>
    <w:rsid w:val="00522FA9"/>
    <w:rsid w:val="00523608"/>
    <w:rsid w:val="00523CD1"/>
    <w:rsid w:val="00523FA1"/>
    <w:rsid w:val="00523FA6"/>
    <w:rsid w:val="00524527"/>
    <w:rsid w:val="00524C6F"/>
    <w:rsid w:val="005257B8"/>
    <w:rsid w:val="00525DC2"/>
    <w:rsid w:val="00525DCE"/>
    <w:rsid w:val="005263F2"/>
    <w:rsid w:val="00526E2C"/>
    <w:rsid w:val="00527C09"/>
    <w:rsid w:val="005301B7"/>
    <w:rsid w:val="005302DC"/>
    <w:rsid w:val="00530343"/>
    <w:rsid w:val="00530FCD"/>
    <w:rsid w:val="00531237"/>
    <w:rsid w:val="00531252"/>
    <w:rsid w:val="005317B7"/>
    <w:rsid w:val="0053184C"/>
    <w:rsid w:val="00531990"/>
    <w:rsid w:val="005324D1"/>
    <w:rsid w:val="005329C5"/>
    <w:rsid w:val="00532AF2"/>
    <w:rsid w:val="00532B3D"/>
    <w:rsid w:val="00532C9B"/>
    <w:rsid w:val="0053343C"/>
    <w:rsid w:val="005335E2"/>
    <w:rsid w:val="00533A0F"/>
    <w:rsid w:val="00533A13"/>
    <w:rsid w:val="00534839"/>
    <w:rsid w:val="00534884"/>
    <w:rsid w:val="00534AE3"/>
    <w:rsid w:val="00535931"/>
    <w:rsid w:val="00535F76"/>
    <w:rsid w:val="005360CE"/>
    <w:rsid w:val="0053640B"/>
    <w:rsid w:val="00536501"/>
    <w:rsid w:val="00536BC2"/>
    <w:rsid w:val="00536DDD"/>
    <w:rsid w:val="0053735E"/>
    <w:rsid w:val="00537F5F"/>
    <w:rsid w:val="00537F81"/>
    <w:rsid w:val="0054091C"/>
    <w:rsid w:val="00540C14"/>
    <w:rsid w:val="005410C3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36B"/>
    <w:rsid w:val="005438B2"/>
    <w:rsid w:val="005438D7"/>
    <w:rsid w:val="00543BD2"/>
    <w:rsid w:val="00544196"/>
    <w:rsid w:val="0054457E"/>
    <w:rsid w:val="00544B69"/>
    <w:rsid w:val="00544E75"/>
    <w:rsid w:val="00544EF2"/>
    <w:rsid w:val="00545327"/>
    <w:rsid w:val="005455AA"/>
    <w:rsid w:val="00545951"/>
    <w:rsid w:val="00545F2A"/>
    <w:rsid w:val="00546F31"/>
    <w:rsid w:val="005476D2"/>
    <w:rsid w:val="00547C2C"/>
    <w:rsid w:val="00547C33"/>
    <w:rsid w:val="00547EC3"/>
    <w:rsid w:val="00547FBD"/>
    <w:rsid w:val="005509C8"/>
    <w:rsid w:val="005516FA"/>
    <w:rsid w:val="005518AB"/>
    <w:rsid w:val="0055196C"/>
    <w:rsid w:val="00551C2A"/>
    <w:rsid w:val="00551DF1"/>
    <w:rsid w:val="00552929"/>
    <w:rsid w:val="00552E98"/>
    <w:rsid w:val="00553659"/>
    <w:rsid w:val="00553A03"/>
    <w:rsid w:val="00553D54"/>
    <w:rsid w:val="00554001"/>
    <w:rsid w:val="00554015"/>
    <w:rsid w:val="0055450A"/>
    <w:rsid w:val="00554C67"/>
    <w:rsid w:val="00554E5E"/>
    <w:rsid w:val="00555309"/>
    <w:rsid w:val="005558B8"/>
    <w:rsid w:val="005568BC"/>
    <w:rsid w:val="00556D2C"/>
    <w:rsid w:val="00556FFC"/>
    <w:rsid w:val="005579C6"/>
    <w:rsid w:val="005579E0"/>
    <w:rsid w:val="00560865"/>
    <w:rsid w:val="005609E2"/>
    <w:rsid w:val="00560B9C"/>
    <w:rsid w:val="00560BE0"/>
    <w:rsid w:val="00560CC6"/>
    <w:rsid w:val="00560F20"/>
    <w:rsid w:val="00561459"/>
    <w:rsid w:val="00561FAD"/>
    <w:rsid w:val="00562980"/>
    <w:rsid w:val="00562E2A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A8"/>
    <w:rsid w:val="00565D79"/>
    <w:rsid w:val="00566127"/>
    <w:rsid w:val="0056688A"/>
    <w:rsid w:val="005671D1"/>
    <w:rsid w:val="00567CEA"/>
    <w:rsid w:val="00570146"/>
    <w:rsid w:val="00570408"/>
    <w:rsid w:val="00570743"/>
    <w:rsid w:val="00570AA7"/>
    <w:rsid w:val="00570BB3"/>
    <w:rsid w:val="00570D7E"/>
    <w:rsid w:val="00571324"/>
    <w:rsid w:val="005715C4"/>
    <w:rsid w:val="00571B87"/>
    <w:rsid w:val="00571E51"/>
    <w:rsid w:val="005721E3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6B94"/>
    <w:rsid w:val="00577AF8"/>
    <w:rsid w:val="00577C9B"/>
    <w:rsid w:val="0058000D"/>
    <w:rsid w:val="0058012D"/>
    <w:rsid w:val="00580505"/>
    <w:rsid w:val="00580F65"/>
    <w:rsid w:val="00581726"/>
    <w:rsid w:val="00581902"/>
    <w:rsid w:val="00581CE6"/>
    <w:rsid w:val="00581EAE"/>
    <w:rsid w:val="005820C7"/>
    <w:rsid w:val="00582290"/>
    <w:rsid w:val="00582365"/>
    <w:rsid w:val="005825BC"/>
    <w:rsid w:val="00582B28"/>
    <w:rsid w:val="0058330C"/>
    <w:rsid w:val="0058342C"/>
    <w:rsid w:val="00583ABC"/>
    <w:rsid w:val="00583E21"/>
    <w:rsid w:val="00584A13"/>
    <w:rsid w:val="00584D0B"/>
    <w:rsid w:val="005850E5"/>
    <w:rsid w:val="00585C45"/>
    <w:rsid w:val="00585D94"/>
    <w:rsid w:val="00585E1B"/>
    <w:rsid w:val="005861DB"/>
    <w:rsid w:val="00586245"/>
    <w:rsid w:val="005868DE"/>
    <w:rsid w:val="00586AE0"/>
    <w:rsid w:val="0058709A"/>
    <w:rsid w:val="005874F9"/>
    <w:rsid w:val="00590E3A"/>
    <w:rsid w:val="005910A0"/>
    <w:rsid w:val="00591122"/>
    <w:rsid w:val="00591359"/>
    <w:rsid w:val="00591379"/>
    <w:rsid w:val="0059137C"/>
    <w:rsid w:val="0059159A"/>
    <w:rsid w:val="005925D9"/>
    <w:rsid w:val="00592B60"/>
    <w:rsid w:val="00592BAC"/>
    <w:rsid w:val="00593038"/>
    <w:rsid w:val="005930EE"/>
    <w:rsid w:val="005942CF"/>
    <w:rsid w:val="005946DB"/>
    <w:rsid w:val="0059489F"/>
    <w:rsid w:val="005949BD"/>
    <w:rsid w:val="005952C2"/>
    <w:rsid w:val="005959C7"/>
    <w:rsid w:val="00596070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1A71"/>
    <w:rsid w:val="005A2D99"/>
    <w:rsid w:val="005A33AE"/>
    <w:rsid w:val="005A3963"/>
    <w:rsid w:val="005A3D7C"/>
    <w:rsid w:val="005A3EDF"/>
    <w:rsid w:val="005A3F2E"/>
    <w:rsid w:val="005A410C"/>
    <w:rsid w:val="005A4484"/>
    <w:rsid w:val="005A4491"/>
    <w:rsid w:val="005A4E03"/>
    <w:rsid w:val="005A56E6"/>
    <w:rsid w:val="005A576D"/>
    <w:rsid w:val="005A58DF"/>
    <w:rsid w:val="005A6683"/>
    <w:rsid w:val="005A69D4"/>
    <w:rsid w:val="005A70C8"/>
    <w:rsid w:val="005A7317"/>
    <w:rsid w:val="005A73CF"/>
    <w:rsid w:val="005A7487"/>
    <w:rsid w:val="005A7C3D"/>
    <w:rsid w:val="005B01AF"/>
    <w:rsid w:val="005B096F"/>
    <w:rsid w:val="005B09D3"/>
    <w:rsid w:val="005B0FE6"/>
    <w:rsid w:val="005B1067"/>
    <w:rsid w:val="005B1610"/>
    <w:rsid w:val="005B17E1"/>
    <w:rsid w:val="005B1B68"/>
    <w:rsid w:val="005B1BBD"/>
    <w:rsid w:val="005B252B"/>
    <w:rsid w:val="005B262D"/>
    <w:rsid w:val="005B2745"/>
    <w:rsid w:val="005B2B45"/>
    <w:rsid w:val="005B2B5E"/>
    <w:rsid w:val="005B347E"/>
    <w:rsid w:val="005B44E0"/>
    <w:rsid w:val="005B5030"/>
    <w:rsid w:val="005B54F7"/>
    <w:rsid w:val="005B5A06"/>
    <w:rsid w:val="005B5B3C"/>
    <w:rsid w:val="005B5D24"/>
    <w:rsid w:val="005B66AD"/>
    <w:rsid w:val="005B6A7C"/>
    <w:rsid w:val="005B7161"/>
    <w:rsid w:val="005B75D2"/>
    <w:rsid w:val="005B75E5"/>
    <w:rsid w:val="005C0577"/>
    <w:rsid w:val="005C0711"/>
    <w:rsid w:val="005C0939"/>
    <w:rsid w:val="005C09CA"/>
    <w:rsid w:val="005C20B5"/>
    <w:rsid w:val="005C20B7"/>
    <w:rsid w:val="005C215A"/>
    <w:rsid w:val="005C21AE"/>
    <w:rsid w:val="005C2900"/>
    <w:rsid w:val="005C2BD0"/>
    <w:rsid w:val="005C30E1"/>
    <w:rsid w:val="005C31B6"/>
    <w:rsid w:val="005C42AC"/>
    <w:rsid w:val="005C471F"/>
    <w:rsid w:val="005C47D3"/>
    <w:rsid w:val="005C4B7A"/>
    <w:rsid w:val="005C4EAC"/>
    <w:rsid w:val="005C5BF2"/>
    <w:rsid w:val="005C63AB"/>
    <w:rsid w:val="005C6B07"/>
    <w:rsid w:val="005C6E5E"/>
    <w:rsid w:val="005C72CA"/>
    <w:rsid w:val="005C7309"/>
    <w:rsid w:val="005C7C23"/>
    <w:rsid w:val="005C7D14"/>
    <w:rsid w:val="005C7D60"/>
    <w:rsid w:val="005C7D67"/>
    <w:rsid w:val="005D0DDD"/>
    <w:rsid w:val="005D0E39"/>
    <w:rsid w:val="005D0E64"/>
    <w:rsid w:val="005D1016"/>
    <w:rsid w:val="005D110C"/>
    <w:rsid w:val="005D1B96"/>
    <w:rsid w:val="005D1D4A"/>
    <w:rsid w:val="005D1F54"/>
    <w:rsid w:val="005D22FA"/>
    <w:rsid w:val="005D28F4"/>
    <w:rsid w:val="005D2A4D"/>
    <w:rsid w:val="005D2D09"/>
    <w:rsid w:val="005D2DC4"/>
    <w:rsid w:val="005D3307"/>
    <w:rsid w:val="005D3689"/>
    <w:rsid w:val="005D3A0B"/>
    <w:rsid w:val="005D4BE8"/>
    <w:rsid w:val="005D5760"/>
    <w:rsid w:val="005D5A61"/>
    <w:rsid w:val="005D5B25"/>
    <w:rsid w:val="005D5BCD"/>
    <w:rsid w:val="005D6BCA"/>
    <w:rsid w:val="005D7899"/>
    <w:rsid w:val="005E091C"/>
    <w:rsid w:val="005E0AE7"/>
    <w:rsid w:val="005E0EA3"/>
    <w:rsid w:val="005E105A"/>
    <w:rsid w:val="005E15A6"/>
    <w:rsid w:val="005E16E7"/>
    <w:rsid w:val="005E21D9"/>
    <w:rsid w:val="005E25F0"/>
    <w:rsid w:val="005E2660"/>
    <w:rsid w:val="005E274B"/>
    <w:rsid w:val="005E294D"/>
    <w:rsid w:val="005E2A67"/>
    <w:rsid w:val="005E2E55"/>
    <w:rsid w:val="005E2F87"/>
    <w:rsid w:val="005E384A"/>
    <w:rsid w:val="005E3A30"/>
    <w:rsid w:val="005E3EEE"/>
    <w:rsid w:val="005E40F0"/>
    <w:rsid w:val="005E4ADB"/>
    <w:rsid w:val="005E4DEC"/>
    <w:rsid w:val="005E5268"/>
    <w:rsid w:val="005E5975"/>
    <w:rsid w:val="005E5DA5"/>
    <w:rsid w:val="005E62A8"/>
    <w:rsid w:val="005E6D04"/>
    <w:rsid w:val="005E6EB8"/>
    <w:rsid w:val="005E77C2"/>
    <w:rsid w:val="005E7ADE"/>
    <w:rsid w:val="005E7C1D"/>
    <w:rsid w:val="005F025E"/>
    <w:rsid w:val="005F0EBD"/>
    <w:rsid w:val="005F13AA"/>
    <w:rsid w:val="005F1B9F"/>
    <w:rsid w:val="005F1BA9"/>
    <w:rsid w:val="005F2203"/>
    <w:rsid w:val="005F24C4"/>
    <w:rsid w:val="005F2572"/>
    <w:rsid w:val="005F25C4"/>
    <w:rsid w:val="005F27C4"/>
    <w:rsid w:val="005F3A59"/>
    <w:rsid w:val="005F3AFE"/>
    <w:rsid w:val="005F48B8"/>
    <w:rsid w:val="005F494C"/>
    <w:rsid w:val="005F495B"/>
    <w:rsid w:val="005F4CCE"/>
    <w:rsid w:val="005F5312"/>
    <w:rsid w:val="005F5427"/>
    <w:rsid w:val="005F5BF5"/>
    <w:rsid w:val="005F6554"/>
    <w:rsid w:val="005F725B"/>
    <w:rsid w:val="005F7361"/>
    <w:rsid w:val="005F76DF"/>
    <w:rsid w:val="00600225"/>
    <w:rsid w:val="006005C7"/>
    <w:rsid w:val="00600886"/>
    <w:rsid w:val="00600CB5"/>
    <w:rsid w:val="00600E67"/>
    <w:rsid w:val="00601523"/>
    <w:rsid w:val="0060170D"/>
    <w:rsid w:val="0060206F"/>
    <w:rsid w:val="006025DF"/>
    <w:rsid w:val="0060307E"/>
    <w:rsid w:val="006030D0"/>
    <w:rsid w:val="00603630"/>
    <w:rsid w:val="00603A08"/>
    <w:rsid w:val="006040E9"/>
    <w:rsid w:val="00604197"/>
    <w:rsid w:val="006047E1"/>
    <w:rsid w:val="00604F9D"/>
    <w:rsid w:val="006052F2"/>
    <w:rsid w:val="006059CE"/>
    <w:rsid w:val="00605A9C"/>
    <w:rsid w:val="00605E43"/>
    <w:rsid w:val="00606067"/>
    <w:rsid w:val="00606079"/>
    <w:rsid w:val="00606BCA"/>
    <w:rsid w:val="006072EF"/>
    <w:rsid w:val="00607723"/>
    <w:rsid w:val="00610171"/>
    <w:rsid w:val="00610723"/>
    <w:rsid w:val="00610A5E"/>
    <w:rsid w:val="00610B8B"/>
    <w:rsid w:val="00610C5A"/>
    <w:rsid w:val="006112F6"/>
    <w:rsid w:val="006119D3"/>
    <w:rsid w:val="00611A4C"/>
    <w:rsid w:val="00611CCE"/>
    <w:rsid w:val="00612187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751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E93"/>
    <w:rsid w:val="00620195"/>
    <w:rsid w:val="00620659"/>
    <w:rsid w:val="006208F5"/>
    <w:rsid w:val="0062099C"/>
    <w:rsid w:val="006218F3"/>
    <w:rsid w:val="00622458"/>
    <w:rsid w:val="0062289D"/>
    <w:rsid w:val="00622B82"/>
    <w:rsid w:val="0062308A"/>
    <w:rsid w:val="006234CC"/>
    <w:rsid w:val="00623A26"/>
    <w:rsid w:val="00623A3B"/>
    <w:rsid w:val="00623B31"/>
    <w:rsid w:val="00624071"/>
    <w:rsid w:val="00624EA0"/>
    <w:rsid w:val="00624F1B"/>
    <w:rsid w:val="0062570D"/>
    <w:rsid w:val="00625B1B"/>
    <w:rsid w:val="00626199"/>
    <w:rsid w:val="006262F2"/>
    <w:rsid w:val="006265C4"/>
    <w:rsid w:val="006269CE"/>
    <w:rsid w:val="00626E3B"/>
    <w:rsid w:val="00627843"/>
    <w:rsid w:val="00627C4B"/>
    <w:rsid w:val="00630B9A"/>
    <w:rsid w:val="00630C8F"/>
    <w:rsid w:val="00630E82"/>
    <w:rsid w:val="006315A4"/>
    <w:rsid w:val="00631B9B"/>
    <w:rsid w:val="0063341C"/>
    <w:rsid w:val="00633A83"/>
    <w:rsid w:val="00633E27"/>
    <w:rsid w:val="00634B37"/>
    <w:rsid w:val="00634FEF"/>
    <w:rsid w:val="00635183"/>
    <w:rsid w:val="0063552E"/>
    <w:rsid w:val="0063556F"/>
    <w:rsid w:val="006355E4"/>
    <w:rsid w:val="00635ACB"/>
    <w:rsid w:val="00635CF1"/>
    <w:rsid w:val="00636AFC"/>
    <w:rsid w:val="00636B68"/>
    <w:rsid w:val="006372F1"/>
    <w:rsid w:val="00640938"/>
    <w:rsid w:val="00640D03"/>
    <w:rsid w:val="006414E6"/>
    <w:rsid w:val="00641D33"/>
    <w:rsid w:val="00642154"/>
    <w:rsid w:val="006428D9"/>
    <w:rsid w:val="00642CE0"/>
    <w:rsid w:val="00642EE5"/>
    <w:rsid w:val="00643127"/>
    <w:rsid w:val="00643AF9"/>
    <w:rsid w:val="00643DE0"/>
    <w:rsid w:val="00643F46"/>
    <w:rsid w:val="00644003"/>
    <w:rsid w:val="006442D0"/>
    <w:rsid w:val="00645787"/>
    <w:rsid w:val="006458C7"/>
    <w:rsid w:val="00646967"/>
    <w:rsid w:val="00646DAD"/>
    <w:rsid w:val="00646FD8"/>
    <w:rsid w:val="0065035F"/>
    <w:rsid w:val="006508FA"/>
    <w:rsid w:val="0065194D"/>
    <w:rsid w:val="00651B06"/>
    <w:rsid w:val="00651B95"/>
    <w:rsid w:val="006522E1"/>
    <w:rsid w:val="0065341B"/>
    <w:rsid w:val="00653428"/>
    <w:rsid w:val="006534F5"/>
    <w:rsid w:val="00653580"/>
    <w:rsid w:val="006539D1"/>
    <w:rsid w:val="00653A26"/>
    <w:rsid w:val="00653FD0"/>
    <w:rsid w:val="00654A0E"/>
    <w:rsid w:val="00654ADF"/>
    <w:rsid w:val="00654FC5"/>
    <w:rsid w:val="0065577D"/>
    <w:rsid w:val="00655F9F"/>
    <w:rsid w:val="00656385"/>
    <w:rsid w:val="00656507"/>
    <w:rsid w:val="00656754"/>
    <w:rsid w:val="006574F6"/>
    <w:rsid w:val="006574FD"/>
    <w:rsid w:val="006578C6"/>
    <w:rsid w:val="00657982"/>
    <w:rsid w:val="00660227"/>
    <w:rsid w:val="00660682"/>
    <w:rsid w:val="00661133"/>
    <w:rsid w:val="00661C52"/>
    <w:rsid w:val="00661C9D"/>
    <w:rsid w:val="0066210C"/>
    <w:rsid w:val="0066218D"/>
    <w:rsid w:val="006623C1"/>
    <w:rsid w:val="0066290D"/>
    <w:rsid w:val="006631D6"/>
    <w:rsid w:val="006639D3"/>
    <w:rsid w:val="00663B8B"/>
    <w:rsid w:val="00664070"/>
    <w:rsid w:val="00664348"/>
    <w:rsid w:val="00664733"/>
    <w:rsid w:val="00664999"/>
    <w:rsid w:val="00664B7B"/>
    <w:rsid w:val="00664CE1"/>
    <w:rsid w:val="00664D56"/>
    <w:rsid w:val="00665245"/>
    <w:rsid w:val="00665F27"/>
    <w:rsid w:val="006662C2"/>
    <w:rsid w:val="0066645E"/>
    <w:rsid w:val="006667EB"/>
    <w:rsid w:val="00666D6B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699"/>
    <w:rsid w:val="00673A2B"/>
    <w:rsid w:val="00673F4F"/>
    <w:rsid w:val="00674687"/>
    <w:rsid w:val="00675231"/>
    <w:rsid w:val="00675BEC"/>
    <w:rsid w:val="00675F44"/>
    <w:rsid w:val="0067627D"/>
    <w:rsid w:val="00676624"/>
    <w:rsid w:val="006770AF"/>
    <w:rsid w:val="006775D7"/>
    <w:rsid w:val="00677645"/>
    <w:rsid w:val="0067773E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096"/>
    <w:rsid w:val="006834E8"/>
    <w:rsid w:val="00683CBF"/>
    <w:rsid w:val="0068409B"/>
    <w:rsid w:val="00684150"/>
    <w:rsid w:val="006842CD"/>
    <w:rsid w:val="00685444"/>
    <w:rsid w:val="0068573E"/>
    <w:rsid w:val="0068767C"/>
    <w:rsid w:val="00687C35"/>
    <w:rsid w:val="00690749"/>
    <w:rsid w:val="00690FAC"/>
    <w:rsid w:val="00691240"/>
    <w:rsid w:val="00691766"/>
    <w:rsid w:val="00691B4C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3C7"/>
    <w:rsid w:val="006945F3"/>
    <w:rsid w:val="00694981"/>
    <w:rsid w:val="00695335"/>
    <w:rsid w:val="00695CBB"/>
    <w:rsid w:val="00695CDF"/>
    <w:rsid w:val="00695CE2"/>
    <w:rsid w:val="006964A9"/>
    <w:rsid w:val="00696613"/>
    <w:rsid w:val="00696DFD"/>
    <w:rsid w:val="00697034"/>
    <w:rsid w:val="006972CF"/>
    <w:rsid w:val="00697739"/>
    <w:rsid w:val="006A0263"/>
    <w:rsid w:val="006A03F4"/>
    <w:rsid w:val="006A085A"/>
    <w:rsid w:val="006A08E2"/>
    <w:rsid w:val="006A0905"/>
    <w:rsid w:val="006A0DAE"/>
    <w:rsid w:val="006A1720"/>
    <w:rsid w:val="006A1BB8"/>
    <w:rsid w:val="006A1C4F"/>
    <w:rsid w:val="006A23A6"/>
    <w:rsid w:val="006A2498"/>
    <w:rsid w:val="006A2526"/>
    <w:rsid w:val="006A28CC"/>
    <w:rsid w:val="006A33BD"/>
    <w:rsid w:val="006A386F"/>
    <w:rsid w:val="006A3FA7"/>
    <w:rsid w:val="006A494D"/>
    <w:rsid w:val="006A54AF"/>
    <w:rsid w:val="006A5C1C"/>
    <w:rsid w:val="006A5E10"/>
    <w:rsid w:val="006A5E98"/>
    <w:rsid w:val="006A681F"/>
    <w:rsid w:val="006A7922"/>
    <w:rsid w:val="006A7ADF"/>
    <w:rsid w:val="006A7E91"/>
    <w:rsid w:val="006A7EC4"/>
    <w:rsid w:val="006A7FE5"/>
    <w:rsid w:val="006B0991"/>
    <w:rsid w:val="006B0E6E"/>
    <w:rsid w:val="006B1211"/>
    <w:rsid w:val="006B19AB"/>
    <w:rsid w:val="006B1F9B"/>
    <w:rsid w:val="006B2024"/>
    <w:rsid w:val="006B2043"/>
    <w:rsid w:val="006B26C9"/>
    <w:rsid w:val="006B2B83"/>
    <w:rsid w:val="006B3798"/>
    <w:rsid w:val="006B3A5D"/>
    <w:rsid w:val="006B3BF8"/>
    <w:rsid w:val="006B4033"/>
    <w:rsid w:val="006B4B67"/>
    <w:rsid w:val="006B509C"/>
    <w:rsid w:val="006B552A"/>
    <w:rsid w:val="006B56B4"/>
    <w:rsid w:val="006B5970"/>
    <w:rsid w:val="006B5A4A"/>
    <w:rsid w:val="006B5D00"/>
    <w:rsid w:val="006B76C8"/>
    <w:rsid w:val="006C0007"/>
    <w:rsid w:val="006C018D"/>
    <w:rsid w:val="006C08CC"/>
    <w:rsid w:val="006C154C"/>
    <w:rsid w:val="006C194E"/>
    <w:rsid w:val="006C24D9"/>
    <w:rsid w:val="006C2861"/>
    <w:rsid w:val="006C3247"/>
    <w:rsid w:val="006C3739"/>
    <w:rsid w:val="006C381B"/>
    <w:rsid w:val="006C3DED"/>
    <w:rsid w:val="006C45D0"/>
    <w:rsid w:val="006C4F61"/>
    <w:rsid w:val="006C52BB"/>
    <w:rsid w:val="006C545D"/>
    <w:rsid w:val="006C5FED"/>
    <w:rsid w:val="006C6218"/>
    <w:rsid w:val="006C6AEA"/>
    <w:rsid w:val="006D009D"/>
    <w:rsid w:val="006D0174"/>
    <w:rsid w:val="006D10CE"/>
    <w:rsid w:val="006D15EA"/>
    <w:rsid w:val="006D194A"/>
    <w:rsid w:val="006D2488"/>
    <w:rsid w:val="006D2F91"/>
    <w:rsid w:val="006D2F96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7CD"/>
    <w:rsid w:val="006D6D2B"/>
    <w:rsid w:val="006D6DF8"/>
    <w:rsid w:val="006D7262"/>
    <w:rsid w:val="006D782B"/>
    <w:rsid w:val="006E0308"/>
    <w:rsid w:val="006E0617"/>
    <w:rsid w:val="006E0D75"/>
    <w:rsid w:val="006E1309"/>
    <w:rsid w:val="006E14E6"/>
    <w:rsid w:val="006E17B5"/>
    <w:rsid w:val="006E1E6E"/>
    <w:rsid w:val="006E25E6"/>
    <w:rsid w:val="006E2DF3"/>
    <w:rsid w:val="006E31A3"/>
    <w:rsid w:val="006E3C23"/>
    <w:rsid w:val="006E3ECE"/>
    <w:rsid w:val="006E41D5"/>
    <w:rsid w:val="006E433D"/>
    <w:rsid w:val="006E48BE"/>
    <w:rsid w:val="006E51A0"/>
    <w:rsid w:val="006E6143"/>
    <w:rsid w:val="006E6A0A"/>
    <w:rsid w:val="006E6F8A"/>
    <w:rsid w:val="006E7DC6"/>
    <w:rsid w:val="006E7F03"/>
    <w:rsid w:val="006F057C"/>
    <w:rsid w:val="006F1616"/>
    <w:rsid w:val="006F17DD"/>
    <w:rsid w:val="006F2AB0"/>
    <w:rsid w:val="006F2BA2"/>
    <w:rsid w:val="006F4771"/>
    <w:rsid w:val="006F507D"/>
    <w:rsid w:val="006F552E"/>
    <w:rsid w:val="006F57FC"/>
    <w:rsid w:val="006F59B5"/>
    <w:rsid w:val="006F5DF7"/>
    <w:rsid w:val="006F62FA"/>
    <w:rsid w:val="006F6885"/>
    <w:rsid w:val="006F7246"/>
    <w:rsid w:val="006F7608"/>
    <w:rsid w:val="006F7B62"/>
    <w:rsid w:val="006F7CF0"/>
    <w:rsid w:val="00700748"/>
    <w:rsid w:val="007007B2"/>
    <w:rsid w:val="00700ADB"/>
    <w:rsid w:val="00700F1E"/>
    <w:rsid w:val="007010A2"/>
    <w:rsid w:val="007013E5"/>
    <w:rsid w:val="00701577"/>
    <w:rsid w:val="00701860"/>
    <w:rsid w:val="00701FE6"/>
    <w:rsid w:val="007024E1"/>
    <w:rsid w:val="007024F2"/>
    <w:rsid w:val="00702949"/>
    <w:rsid w:val="00702C42"/>
    <w:rsid w:val="0070328B"/>
    <w:rsid w:val="007034FD"/>
    <w:rsid w:val="00703D8D"/>
    <w:rsid w:val="00703E51"/>
    <w:rsid w:val="007044D0"/>
    <w:rsid w:val="0070465E"/>
    <w:rsid w:val="007049F1"/>
    <w:rsid w:val="00704E1B"/>
    <w:rsid w:val="007052A9"/>
    <w:rsid w:val="007057CE"/>
    <w:rsid w:val="00705C11"/>
    <w:rsid w:val="0070601C"/>
    <w:rsid w:val="00706658"/>
    <w:rsid w:val="00706D62"/>
    <w:rsid w:val="0070701E"/>
    <w:rsid w:val="007078A4"/>
    <w:rsid w:val="00707AA6"/>
    <w:rsid w:val="00707CD9"/>
    <w:rsid w:val="0071081A"/>
    <w:rsid w:val="00710EAC"/>
    <w:rsid w:val="00711830"/>
    <w:rsid w:val="007118E7"/>
    <w:rsid w:val="00711A5C"/>
    <w:rsid w:val="00711EF1"/>
    <w:rsid w:val="00712241"/>
    <w:rsid w:val="00712284"/>
    <w:rsid w:val="00713C5A"/>
    <w:rsid w:val="0071429B"/>
    <w:rsid w:val="007142C7"/>
    <w:rsid w:val="007146EC"/>
    <w:rsid w:val="0071474D"/>
    <w:rsid w:val="007157A4"/>
    <w:rsid w:val="007157B9"/>
    <w:rsid w:val="00715CA4"/>
    <w:rsid w:val="00715E3F"/>
    <w:rsid w:val="00716082"/>
    <w:rsid w:val="00716568"/>
    <w:rsid w:val="007171F2"/>
    <w:rsid w:val="00717298"/>
    <w:rsid w:val="0071738F"/>
    <w:rsid w:val="0071758C"/>
    <w:rsid w:val="0071781C"/>
    <w:rsid w:val="00720EAF"/>
    <w:rsid w:val="00721965"/>
    <w:rsid w:val="00721C0E"/>
    <w:rsid w:val="00722861"/>
    <w:rsid w:val="00722B71"/>
    <w:rsid w:val="00724834"/>
    <w:rsid w:val="00724D59"/>
    <w:rsid w:val="00724DF0"/>
    <w:rsid w:val="00724E68"/>
    <w:rsid w:val="00725133"/>
    <w:rsid w:val="00725607"/>
    <w:rsid w:val="00725C5B"/>
    <w:rsid w:val="00725D84"/>
    <w:rsid w:val="00725DED"/>
    <w:rsid w:val="00726B2E"/>
    <w:rsid w:val="00726F7E"/>
    <w:rsid w:val="007272D3"/>
    <w:rsid w:val="00727E80"/>
    <w:rsid w:val="007307B4"/>
    <w:rsid w:val="00731649"/>
    <w:rsid w:val="007319CE"/>
    <w:rsid w:val="00731D02"/>
    <w:rsid w:val="00732240"/>
    <w:rsid w:val="00732A2E"/>
    <w:rsid w:val="00732B35"/>
    <w:rsid w:val="00732FC8"/>
    <w:rsid w:val="007332F2"/>
    <w:rsid w:val="0073373A"/>
    <w:rsid w:val="00734468"/>
    <w:rsid w:val="00734761"/>
    <w:rsid w:val="00734CA0"/>
    <w:rsid w:val="00734DF4"/>
    <w:rsid w:val="0073566F"/>
    <w:rsid w:val="007357E0"/>
    <w:rsid w:val="00735875"/>
    <w:rsid w:val="007359AD"/>
    <w:rsid w:val="00735A31"/>
    <w:rsid w:val="00735B4B"/>
    <w:rsid w:val="00735C24"/>
    <w:rsid w:val="00735CE6"/>
    <w:rsid w:val="00735EE1"/>
    <w:rsid w:val="0073636A"/>
    <w:rsid w:val="0073652D"/>
    <w:rsid w:val="007367F0"/>
    <w:rsid w:val="007368CE"/>
    <w:rsid w:val="00737375"/>
    <w:rsid w:val="007379AF"/>
    <w:rsid w:val="00740A69"/>
    <w:rsid w:val="00740AE5"/>
    <w:rsid w:val="00740C76"/>
    <w:rsid w:val="00740D13"/>
    <w:rsid w:val="00740E8A"/>
    <w:rsid w:val="007412B1"/>
    <w:rsid w:val="0074170A"/>
    <w:rsid w:val="007419CB"/>
    <w:rsid w:val="00741FAE"/>
    <w:rsid w:val="00742114"/>
    <w:rsid w:val="007421DF"/>
    <w:rsid w:val="00742979"/>
    <w:rsid w:val="00742C81"/>
    <w:rsid w:val="0074305A"/>
    <w:rsid w:val="0074361B"/>
    <w:rsid w:val="00743B09"/>
    <w:rsid w:val="00743D09"/>
    <w:rsid w:val="00743E7F"/>
    <w:rsid w:val="00743F1D"/>
    <w:rsid w:val="007440B6"/>
    <w:rsid w:val="0074443C"/>
    <w:rsid w:val="00744BD9"/>
    <w:rsid w:val="00744C89"/>
    <w:rsid w:val="00745278"/>
    <w:rsid w:val="00745542"/>
    <w:rsid w:val="007458DC"/>
    <w:rsid w:val="00745D39"/>
    <w:rsid w:val="0074657C"/>
    <w:rsid w:val="00746D4F"/>
    <w:rsid w:val="007472A8"/>
    <w:rsid w:val="007475E8"/>
    <w:rsid w:val="0074790F"/>
    <w:rsid w:val="00747957"/>
    <w:rsid w:val="00750F5A"/>
    <w:rsid w:val="00752516"/>
    <w:rsid w:val="007525AD"/>
    <w:rsid w:val="0075294F"/>
    <w:rsid w:val="0075316F"/>
    <w:rsid w:val="00753EED"/>
    <w:rsid w:val="007540DD"/>
    <w:rsid w:val="0075474E"/>
    <w:rsid w:val="007549F8"/>
    <w:rsid w:val="00756173"/>
    <w:rsid w:val="00756286"/>
    <w:rsid w:val="007565C1"/>
    <w:rsid w:val="00756676"/>
    <w:rsid w:val="00756C4A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643"/>
    <w:rsid w:val="00760967"/>
    <w:rsid w:val="007609A3"/>
    <w:rsid w:val="00760A78"/>
    <w:rsid w:val="00760AD6"/>
    <w:rsid w:val="0076121D"/>
    <w:rsid w:val="0076134D"/>
    <w:rsid w:val="00761848"/>
    <w:rsid w:val="00761C9F"/>
    <w:rsid w:val="00761D16"/>
    <w:rsid w:val="007624FE"/>
    <w:rsid w:val="00762A46"/>
    <w:rsid w:val="00762AC9"/>
    <w:rsid w:val="007630EA"/>
    <w:rsid w:val="0076376E"/>
    <w:rsid w:val="00763877"/>
    <w:rsid w:val="00763935"/>
    <w:rsid w:val="00763CBC"/>
    <w:rsid w:val="00763D1F"/>
    <w:rsid w:val="007647DA"/>
    <w:rsid w:val="007649F2"/>
    <w:rsid w:val="00764A21"/>
    <w:rsid w:val="00764CC1"/>
    <w:rsid w:val="00764F71"/>
    <w:rsid w:val="00764FDE"/>
    <w:rsid w:val="007653D7"/>
    <w:rsid w:val="007661AC"/>
    <w:rsid w:val="00766766"/>
    <w:rsid w:val="00766B81"/>
    <w:rsid w:val="0076775D"/>
    <w:rsid w:val="00767E05"/>
    <w:rsid w:val="00770028"/>
    <w:rsid w:val="00770181"/>
    <w:rsid w:val="00771501"/>
    <w:rsid w:val="00771F0C"/>
    <w:rsid w:val="007726DC"/>
    <w:rsid w:val="0077282C"/>
    <w:rsid w:val="00772B25"/>
    <w:rsid w:val="00773167"/>
    <w:rsid w:val="00773AA3"/>
    <w:rsid w:val="007744B4"/>
    <w:rsid w:val="00774528"/>
    <w:rsid w:val="007746F5"/>
    <w:rsid w:val="007750BC"/>
    <w:rsid w:val="0077534F"/>
    <w:rsid w:val="00775BA3"/>
    <w:rsid w:val="00775D69"/>
    <w:rsid w:val="00775E22"/>
    <w:rsid w:val="00776452"/>
    <w:rsid w:val="0077666F"/>
    <w:rsid w:val="00776F8D"/>
    <w:rsid w:val="0077733B"/>
    <w:rsid w:val="0078009A"/>
    <w:rsid w:val="00781A35"/>
    <w:rsid w:val="007824F6"/>
    <w:rsid w:val="0078251C"/>
    <w:rsid w:val="00782D40"/>
    <w:rsid w:val="007830EF"/>
    <w:rsid w:val="00783894"/>
    <w:rsid w:val="00783D06"/>
    <w:rsid w:val="00783F19"/>
    <w:rsid w:val="007840D7"/>
    <w:rsid w:val="00785484"/>
    <w:rsid w:val="007859F5"/>
    <w:rsid w:val="00785C95"/>
    <w:rsid w:val="007860B0"/>
    <w:rsid w:val="007862C8"/>
    <w:rsid w:val="007866B7"/>
    <w:rsid w:val="00786D4E"/>
    <w:rsid w:val="00790170"/>
    <w:rsid w:val="00790606"/>
    <w:rsid w:val="0079091C"/>
    <w:rsid w:val="00790DBF"/>
    <w:rsid w:val="0079107F"/>
    <w:rsid w:val="007915C9"/>
    <w:rsid w:val="007916FB"/>
    <w:rsid w:val="007917C8"/>
    <w:rsid w:val="00791B11"/>
    <w:rsid w:val="00792007"/>
    <w:rsid w:val="00792156"/>
    <w:rsid w:val="007930C0"/>
    <w:rsid w:val="00793B1D"/>
    <w:rsid w:val="00793DCD"/>
    <w:rsid w:val="0079415A"/>
    <w:rsid w:val="007941B5"/>
    <w:rsid w:val="007951E4"/>
    <w:rsid w:val="0079567F"/>
    <w:rsid w:val="00796431"/>
    <w:rsid w:val="007964BE"/>
    <w:rsid w:val="007964EA"/>
    <w:rsid w:val="007966E8"/>
    <w:rsid w:val="007969A2"/>
    <w:rsid w:val="00796D02"/>
    <w:rsid w:val="00796D77"/>
    <w:rsid w:val="00796F2D"/>
    <w:rsid w:val="00797926"/>
    <w:rsid w:val="00797AD6"/>
    <w:rsid w:val="007A0EAE"/>
    <w:rsid w:val="007A0FF7"/>
    <w:rsid w:val="007A1160"/>
    <w:rsid w:val="007A1CF8"/>
    <w:rsid w:val="007A1E69"/>
    <w:rsid w:val="007A2345"/>
    <w:rsid w:val="007A2581"/>
    <w:rsid w:val="007A284D"/>
    <w:rsid w:val="007A343F"/>
    <w:rsid w:val="007A3509"/>
    <w:rsid w:val="007A358C"/>
    <w:rsid w:val="007A3654"/>
    <w:rsid w:val="007A3E4B"/>
    <w:rsid w:val="007A43EC"/>
    <w:rsid w:val="007A4B77"/>
    <w:rsid w:val="007A53AD"/>
    <w:rsid w:val="007A5D8A"/>
    <w:rsid w:val="007A5DD2"/>
    <w:rsid w:val="007A6112"/>
    <w:rsid w:val="007A62D2"/>
    <w:rsid w:val="007A63B1"/>
    <w:rsid w:val="007A64F7"/>
    <w:rsid w:val="007A660B"/>
    <w:rsid w:val="007A6A9B"/>
    <w:rsid w:val="007A6D13"/>
    <w:rsid w:val="007A6EC0"/>
    <w:rsid w:val="007A7374"/>
    <w:rsid w:val="007A7B97"/>
    <w:rsid w:val="007A7CA8"/>
    <w:rsid w:val="007A7E78"/>
    <w:rsid w:val="007A7F86"/>
    <w:rsid w:val="007B01AC"/>
    <w:rsid w:val="007B02BB"/>
    <w:rsid w:val="007B070D"/>
    <w:rsid w:val="007B09EE"/>
    <w:rsid w:val="007B0AE4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38E"/>
    <w:rsid w:val="007B39DE"/>
    <w:rsid w:val="007B3CF5"/>
    <w:rsid w:val="007B40C1"/>
    <w:rsid w:val="007B45F5"/>
    <w:rsid w:val="007B4D7A"/>
    <w:rsid w:val="007B5582"/>
    <w:rsid w:val="007B6258"/>
    <w:rsid w:val="007B6271"/>
    <w:rsid w:val="007B6348"/>
    <w:rsid w:val="007B6511"/>
    <w:rsid w:val="007B658E"/>
    <w:rsid w:val="007B65B4"/>
    <w:rsid w:val="007B6763"/>
    <w:rsid w:val="007B6840"/>
    <w:rsid w:val="007B6C87"/>
    <w:rsid w:val="007B6F13"/>
    <w:rsid w:val="007B7085"/>
    <w:rsid w:val="007B726D"/>
    <w:rsid w:val="007B79B8"/>
    <w:rsid w:val="007B7BDC"/>
    <w:rsid w:val="007B7ECE"/>
    <w:rsid w:val="007C0355"/>
    <w:rsid w:val="007C089C"/>
    <w:rsid w:val="007C0A78"/>
    <w:rsid w:val="007C1703"/>
    <w:rsid w:val="007C1819"/>
    <w:rsid w:val="007C1A6E"/>
    <w:rsid w:val="007C1C67"/>
    <w:rsid w:val="007C2B0B"/>
    <w:rsid w:val="007C2DC2"/>
    <w:rsid w:val="007C2E19"/>
    <w:rsid w:val="007C3550"/>
    <w:rsid w:val="007C3636"/>
    <w:rsid w:val="007C3FF6"/>
    <w:rsid w:val="007C40F3"/>
    <w:rsid w:val="007C4818"/>
    <w:rsid w:val="007C4881"/>
    <w:rsid w:val="007C4AF8"/>
    <w:rsid w:val="007C4C62"/>
    <w:rsid w:val="007C4CF9"/>
    <w:rsid w:val="007C4EEC"/>
    <w:rsid w:val="007C4FDE"/>
    <w:rsid w:val="007C536A"/>
    <w:rsid w:val="007C694E"/>
    <w:rsid w:val="007C6C3F"/>
    <w:rsid w:val="007C6DBF"/>
    <w:rsid w:val="007C758E"/>
    <w:rsid w:val="007C7811"/>
    <w:rsid w:val="007C78C1"/>
    <w:rsid w:val="007C7E8F"/>
    <w:rsid w:val="007D00F0"/>
    <w:rsid w:val="007D013D"/>
    <w:rsid w:val="007D0C83"/>
    <w:rsid w:val="007D1CF5"/>
    <w:rsid w:val="007D1F62"/>
    <w:rsid w:val="007D21D4"/>
    <w:rsid w:val="007D24BF"/>
    <w:rsid w:val="007D2558"/>
    <w:rsid w:val="007D34DF"/>
    <w:rsid w:val="007D4351"/>
    <w:rsid w:val="007D4FA6"/>
    <w:rsid w:val="007D5164"/>
    <w:rsid w:val="007D6274"/>
    <w:rsid w:val="007D6CB1"/>
    <w:rsid w:val="007D7686"/>
    <w:rsid w:val="007D7988"/>
    <w:rsid w:val="007D798B"/>
    <w:rsid w:val="007D7CFA"/>
    <w:rsid w:val="007E0331"/>
    <w:rsid w:val="007E04AD"/>
    <w:rsid w:val="007E099A"/>
    <w:rsid w:val="007E0AA0"/>
    <w:rsid w:val="007E0B28"/>
    <w:rsid w:val="007E0F0E"/>
    <w:rsid w:val="007E1DD1"/>
    <w:rsid w:val="007E20D3"/>
    <w:rsid w:val="007E22AC"/>
    <w:rsid w:val="007E2994"/>
    <w:rsid w:val="007E2E0D"/>
    <w:rsid w:val="007E4739"/>
    <w:rsid w:val="007E4AA0"/>
    <w:rsid w:val="007E4BB6"/>
    <w:rsid w:val="007E5226"/>
    <w:rsid w:val="007E5505"/>
    <w:rsid w:val="007E5714"/>
    <w:rsid w:val="007E58CB"/>
    <w:rsid w:val="007E5EC4"/>
    <w:rsid w:val="007E61C0"/>
    <w:rsid w:val="007E653C"/>
    <w:rsid w:val="007E693B"/>
    <w:rsid w:val="007E6AA7"/>
    <w:rsid w:val="007E7FD2"/>
    <w:rsid w:val="007F05B3"/>
    <w:rsid w:val="007F08DB"/>
    <w:rsid w:val="007F2E76"/>
    <w:rsid w:val="007F30B2"/>
    <w:rsid w:val="007F336E"/>
    <w:rsid w:val="007F3615"/>
    <w:rsid w:val="007F4C5E"/>
    <w:rsid w:val="007F4D2B"/>
    <w:rsid w:val="007F5056"/>
    <w:rsid w:val="007F511C"/>
    <w:rsid w:val="007F53BF"/>
    <w:rsid w:val="007F5728"/>
    <w:rsid w:val="007F5888"/>
    <w:rsid w:val="007F5CC1"/>
    <w:rsid w:val="007F63D7"/>
    <w:rsid w:val="007F69FE"/>
    <w:rsid w:val="007F6E06"/>
    <w:rsid w:val="007F7558"/>
    <w:rsid w:val="007F76E2"/>
    <w:rsid w:val="007F7B73"/>
    <w:rsid w:val="007F7DF3"/>
    <w:rsid w:val="00800405"/>
    <w:rsid w:val="00801093"/>
    <w:rsid w:val="00801B3B"/>
    <w:rsid w:val="00801CA9"/>
    <w:rsid w:val="00801F75"/>
    <w:rsid w:val="008025F4"/>
    <w:rsid w:val="00802954"/>
    <w:rsid w:val="00803F3C"/>
    <w:rsid w:val="0080415D"/>
    <w:rsid w:val="0080438A"/>
    <w:rsid w:val="00804CFE"/>
    <w:rsid w:val="008051FD"/>
    <w:rsid w:val="0080522B"/>
    <w:rsid w:val="008056F9"/>
    <w:rsid w:val="00805774"/>
    <w:rsid w:val="00805E11"/>
    <w:rsid w:val="00805F71"/>
    <w:rsid w:val="00806908"/>
    <w:rsid w:val="00806EE9"/>
    <w:rsid w:val="008071C1"/>
    <w:rsid w:val="008073CC"/>
    <w:rsid w:val="008073E5"/>
    <w:rsid w:val="00807567"/>
    <w:rsid w:val="00807B7B"/>
    <w:rsid w:val="0081044E"/>
    <w:rsid w:val="00810517"/>
    <w:rsid w:val="0081051C"/>
    <w:rsid w:val="00810A38"/>
    <w:rsid w:val="00810CFB"/>
    <w:rsid w:val="00811084"/>
    <w:rsid w:val="00811098"/>
    <w:rsid w:val="0081130A"/>
    <w:rsid w:val="0081130E"/>
    <w:rsid w:val="00811B08"/>
    <w:rsid w:val="00811B44"/>
    <w:rsid w:val="008124B1"/>
    <w:rsid w:val="0081321E"/>
    <w:rsid w:val="0081383D"/>
    <w:rsid w:val="00814408"/>
    <w:rsid w:val="0081448D"/>
    <w:rsid w:val="00814881"/>
    <w:rsid w:val="00814A8E"/>
    <w:rsid w:val="00815DFE"/>
    <w:rsid w:val="00815E59"/>
    <w:rsid w:val="00816200"/>
    <w:rsid w:val="00816592"/>
    <w:rsid w:val="008165DE"/>
    <w:rsid w:val="008168B8"/>
    <w:rsid w:val="008168EE"/>
    <w:rsid w:val="00816C97"/>
    <w:rsid w:val="00817825"/>
    <w:rsid w:val="00820004"/>
    <w:rsid w:val="00820178"/>
    <w:rsid w:val="008208E3"/>
    <w:rsid w:val="00820BEF"/>
    <w:rsid w:val="00820E29"/>
    <w:rsid w:val="008212F0"/>
    <w:rsid w:val="00821421"/>
    <w:rsid w:val="008214E7"/>
    <w:rsid w:val="00821C60"/>
    <w:rsid w:val="008228A6"/>
    <w:rsid w:val="00822971"/>
    <w:rsid w:val="008229C5"/>
    <w:rsid w:val="00822A99"/>
    <w:rsid w:val="00822D1B"/>
    <w:rsid w:val="008230DC"/>
    <w:rsid w:val="008235D2"/>
    <w:rsid w:val="008240E5"/>
    <w:rsid w:val="00824351"/>
    <w:rsid w:val="00824809"/>
    <w:rsid w:val="00824822"/>
    <w:rsid w:val="00825153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AD9"/>
    <w:rsid w:val="00830E4A"/>
    <w:rsid w:val="0083109C"/>
    <w:rsid w:val="00831187"/>
    <w:rsid w:val="00831C93"/>
    <w:rsid w:val="00831DC6"/>
    <w:rsid w:val="0083251E"/>
    <w:rsid w:val="00833968"/>
    <w:rsid w:val="00833A36"/>
    <w:rsid w:val="00834205"/>
    <w:rsid w:val="0083422A"/>
    <w:rsid w:val="00834308"/>
    <w:rsid w:val="0083461B"/>
    <w:rsid w:val="00834EC9"/>
    <w:rsid w:val="00834FE8"/>
    <w:rsid w:val="0083509C"/>
    <w:rsid w:val="00835ACB"/>
    <w:rsid w:val="00835C58"/>
    <w:rsid w:val="00835FD6"/>
    <w:rsid w:val="008361EB"/>
    <w:rsid w:val="00836780"/>
    <w:rsid w:val="00836931"/>
    <w:rsid w:val="00837205"/>
    <w:rsid w:val="0083769D"/>
    <w:rsid w:val="00837B00"/>
    <w:rsid w:val="00837E95"/>
    <w:rsid w:val="0084010E"/>
    <w:rsid w:val="008401BF"/>
    <w:rsid w:val="00840B6F"/>
    <w:rsid w:val="00841440"/>
    <w:rsid w:val="00841C80"/>
    <w:rsid w:val="00841CE0"/>
    <w:rsid w:val="0084202B"/>
    <w:rsid w:val="0084229D"/>
    <w:rsid w:val="008423A4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4EF4"/>
    <w:rsid w:val="00846655"/>
    <w:rsid w:val="00846B16"/>
    <w:rsid w:val="00846CE2"/>
    <w:rsid w:val="008471D8"/>
    <w:rsid w:val="008473F2"/>
    <w:rsid w:val="00847499"/>
    <w:rsid w:val="008474B9"/>
    <w:rsid w:val="00847720"/>
    <w:rsid w:val="00847A48"/>
    <w:rsid w:val="00847AC9"/>
    <w:rsid w:val="00847BA3"/>
    <w:rsid w:val="00847C7E"/>
    <w:rsid w:val="00850CE2"/>
    <w:rsid w:val="00850E12"/>
    <w:rsid w:val="00850E62"/>
    <w:rsid w:val="00851721"/>
    <w:rsid w:val="008527EA"/>
    <w:rsid w:val="0085284B"/>
    <w:rsid w:val="00852CD6"/>
    <w:rsid w:val="00852D4C"/>
    <w:rsid w:val="00852E96"/>
    <w:rsid w:val="008530A4"/>
    <w:rsid w:val="00853509"/>
    <w:rsid w:val="008535F3"/>
    <w:rsid w:val="00853ED3"/>
    <w:rsid w:val="00854543"/>
    <w:rsid w:val="0085460D"/>
    <w:rsid w:val="008546B7"/>
    <w:rsid w:val="0085512B"/>
    <w:rsid w:val="008557CB"/>
    <w:rsid w:val="008559AE"/>
    <w:rsid w:val="00855E6B"/>
    <w:rsid w:val="00856059"/>
    <w:rsid w:val="00856159"/>
    <w:rsid w:val="008567A9"/>
    <w:rsid w:val="0085761A"/>
    <w:rsid w:val="00857BA5"/>
    <w:rsid w:val="008601D5"/>
    <w:rsid w:val="00860498"/>
    <w:rsid w:val="0086076B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072"/>
    <w:rsid w:val="0086349E"/>
    <w:rsid w:val="008637D4"/>
    <w:rsid w:val="00863FFA"/>
    <w:rsid w:val="00864130"/>
    <w:rsid w:val="00864EB7"/>
    <w:rsid w:val="00865DF8"/>
    <w:rsid w:val="00865FB8"/>
    <w:rsid w:val="008660ED"/>
    <w:rsid w:val="00866237"/>
    <w:rsid w:val="0086646B"/>
    <w:rsid w:val="008664EA"/>
    <w:rsid w:val="00870470"/>
    <w:rsid w:val="00870497"/>
    <w:rsid w:val="0087116F"/>
    <w:rsid w:val="008712D9"/>
    <w:rsid w:val="00871ED7"/>
    <w:rsid w:val="00871F5D"/>
    <w:rsid w:val="00871FAE"/>
    <w:rsid w:val="00872251"/>
    <w:rsid w:val="0087244E"/>
    <w:rsid w:val="00872702"/>
    <w:rsid w:val="0087450D"/>
    <w:rsid w:val="008746CA"/>
    <w:rsid w:val="008747DB"/>
    <w:rsid w:val="00874B29"/>
    <w:rsid w:val="00875090"/>
    <w:rsid w:val="00875130"/>
    <w:rsid w:val="00875229"/>
    <w:rsid w:val="008754BD"/>
    <w:rsid w:val="00875C93"/>
    <w:rsid w:val="0087601B"/>
    <w:rsid w:val="008763DA"/>
    <w:rsid w:val="0087657D"/>
    <w:rsid w:val="008766BC"/>
    <w:rsid w:val="0087712F"/>
    <w:rsid w:val="00877F73"/>
    <w:rsid w:val="0088012D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4B"/>
    <w:rsid w:val="00882EE9"/>
    <w:rsid w:val="00882FE1"/>
    <w:rsid w:val="008830F2"/>
    <w:rsid w:val="008835F8"/>
    <w:rsid w:val="008836BD"/>
    <w:rsid w:val="00883703"/>
    <w:rsid w:val="00883720"/>
    <w:rsid w:val="0088495D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DDB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FE1"/>
    <w:rsid w:val="008922C0"/>
    <w:rsid w:val="0089233C"/>
    <w:rsid w:val="0089267D"/>
    <w:rsid w:val="00892A09"/>
    <w:rsid w:val="00892D7E"/>
    <w:rsid w:val="00892F3E"/>
    <w:rsid w:val="00893134"/>
    <w:rsid w:val="00893227"/>
    <w:rsid w:val="0089389D"/>
    <w:rsid w:val="00893B56"/>
    <w:rsid w:val="00893CA1"/>
    <w:rsid w:val="00893FF4"/>
    <w:rsid w:val="00894731"/>
    <w:rsid w:val="0089549B"/>
    <w:rsid w:val="00895570"/>
    <w:rsid w:val="00895673"/>
    <w:rsid w:val="00895DBA"/>
    <w:rsid w:val="00895F72"/>
    <w:rsid w:val="008962AC"/>
    <w:rsid w:val="00896379"/>
    <w:rsid w:val="00896C42"/>
    <w:rsid w:val="00896DD1"/>
    <w:rsid w:val="008970B2"/>
    <w:rsid w:val="008979C6"/>
    <w:rsid w:val="00897C31"/>
    <w:rsid w:val="008A06C6"/>
    <w:rsid w:val="008A09D4"/>
    <w:rsid w:val="008A0EB6"/>
    <w:rsid w:val="008A154D"/>
    <w:rsid w:val="008A1C56"/>
    <w:rsid w:val="008A1F8B"/>
    <w:rsid w:val="008A21A1"/>
    <w:rsid w:val="008A2ABD"/>
    <w:rsid w:val="008A2AF6"/>
    <w:rsid w:val="008A3086"/>
    <w:rsid w:val="008A3629"/>
    <w:rsid w:val="008A38B7"/>
    <w:rsid w:val="008A4252"/>
    <w:rsid w:val="008A466C"/>
    <w:rsid w:val="008A46AE"/>
    <w:rsid w:val="008A50C8"/>
    <w:rsid w:val="008A5465"/>
    <w:rsid w:val="008A5650"/>
    <w:rsid w:val="008A5A88"/>
    <w:rsid w:val="008A6C10"/>
    <w:rsid w:val="008A6E65"/>
    <w:rsid w:val="008A7C80"/>
    <w:rsid w:val="008A7EC5"/>
    <w:rsid w:val="008B00C5"/>
    <w:rsid w:val="008B0560"/>
    <w:rsid w:val="008B0D5C"/>
    <w:rsid w:val="008B0DF7"/>
    <w:rsid w:val="008B1705"/>
    <w:rsid w:val="008B188F"/>
    <w:rsid w:val="008B1B0A"/>
    <w:rsid w:val="008B2549"/>
    <w:rsid w:val="008B3343"/>
    <w:rsid w:val="008B340C"/>
    <w:rsid w:val="008B37CF"/>
    <w:rsid w:val="008B43FE"/>
    <w:rsid w:val="008B4469"/>
    <w:rsid w:val="008B4719"/>
    <w:rsid w:val="008B4D88"/>
    <w:rsid w:val="008B5539"/>
    <w:rsid w:val="008B59AC"/>
    <w:rsid w:val="008B5DC0"/>
    <w:rsid w:val="008B5DE8"/>
    <w:rsid w:val="008B5F45"/>
    <w:rsid w:val="008B6121"/>
    <w:rsid w:val="008B6367"/>
    <w:rsid w:val="008B6E98"/>
    <w:rsid w:val="008B759A"/>
    <w:rsid w:val="008B7C98"/>
    <w:rsid w:val="008C0417"/>
    <w:rsid w:val="008C0478"/>
    <w:rsid w:val="008C1040"/>
    <w:rsid w:val="008C11F3"/>
    <w:rsid w:val="008C1F56"/>
    <w:rsid w:val="008C2E81"/>
    <w:rsid w:val="008C30F3"/>
    <w:rsid w:val="008C4354"/>
    <w:rsid w:val="008C46B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854"/>
    <w:rsid w:val="008C7898"/>
    <w:rsid w:val="008C7BA0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8C2"/>
    <w:rsid w:val="008D29AE"/>
    <w:rsid w:val="008D32FF"/>
    <w:rsid w:val="008D3692"/>
    <w:rsid w:val="008D3C3F"/>
    <w:rsid w:val="008D41FE"/>
    <w:rsid w:val="008D4442"/>
    <w:rsid w:val="008D459A"/>
    <w:rsid w:val="008D47B6"/>
    <w:rsid w:val="008D4A83"/>
    <w:rsid w:val="008D56BB"/>
    <w:rsid w:val="008D603B"/>
    <w:rsid w:val="008D6C8D"/>
    <w:rsid w:val="008D7579"/>
    <w:rsid w:val="008D7E68"/>
    <w:rsid w:val="008E0671"/>
    <w:rsid w:val="008E0EDB"/>
    <w:rsid w:val="008E1660"/>
    <w:rsid w:val="008E1A1F"/>
    <w:rsid w:val="008E2951"/>
    <w:rsid w:val="008E3291"/>
    <w:rsid w:val="008E3422"/>
    <w:rsid w:val="008E3932"/>
    <w:rsid w:val="008E393B"/>
    <w:rsid w:val="008E3F6B"/>
    <w:rsid w:val="008E48BB"/>
    <w:rsid w:val="008E4BF3"/>
    <w:rsid w:val="008E4D85"/>
    <w:rsid w:val="008E5151"/>
    <w:rsid w:val="008E5D10"/>
    <w:rsid w:val="008E5F42"/>
    <w:rsid w:val="008E7659"/>
    <w:rsid w:val="008E7666"/>
    <w:rsid w:val="008E7BF7"/>
    <w:rsid w:val="008E7FBD"/>
    <w:rsid w:val="008F033C"/>
    <w:rsid w:val="008F0C82"/>
    <w:rsid w:val="008F118F"/>
    <w:rsid w:val="008F1198"/>
    <w:rsid w:val="008F17AC"/>
    <w:rsid w:val="008F17C0"/>
    <w:rsid w:val="008F2D46"/>
    <w:rsid w:val="008F307C"/>
    <w:rsid w:val="008F30AE"/>
    <w:rsid w:val="008F3335"/>
    <w:rsid w:val="008F3E83"/>
    <w:rsid w:val="008F4E7E"/>
    <w:rsid w:val="008F5352"/>
    <w:rsid w:val="008F536E"/>
    <w:rsid w:val="008F5E4A"/>
    <w:rsid w:val="008F616A"/>
    <w:rsid w:val="008F65B5"/>
    <w:rsid w:val="008F67B2"/>
    <w:rsid w:val="008F6A6C"/>
    <w:rsid w:val="008F6F90"/>
    <w:rsid w:val="008F731A"/>
    <w:rsid w:val="008F749E"/>
    <w:rsid w:val="008F7A89"/>
    <w:rsid w:val="008F7EC9"/>
    <w:rsid w:val="00900693"/>
    <w:rsid w:val="009007E8"/>
    <w:rsid w:val="0090165A"/>
    <w:rsid w:val="0090185C"/>
    <w:rsid w:val="00901C07"/>
    <w:rsid w:val="0090235C"/>
    <w:rsid w:val="009023E2"/>
    <w:rsid w:val="0090269C"/>
    <w:rsid w:val="00902BA1"/>
    <w:rsid w:val="00902FAF"/>
    <w:rsid w:val="009035DA"/>
    <w:rsid w:val="00903836"/>
    <w:rsid w:val="00903FD4"/>
    <w:rsid w:val="0090452D"/>
    <w:rsid w:val="00904AF5"/>
    <w:rsid w:val="00904C18"/>
    <w:rsid w:val="00904F66"/>
    <w:rsid w:val="00905126"/>
    <w:rsid w:val="00905357"/>
    <w:rsid w:val="00905705"/>
    <w:rsid w:val="00905BFD"/>
    <w:rsid w:val="00905CBF"/>
    <w:rsid w:val="00905EE3"/>
    <w:rsid w:val="00906944"/>
    <w:rsid w:val="00906FE2"/>
    <w:rsid w:val="00907CD2"/>
    <w:rsid w:val="00907DD6"/>
    <w:rsid w:val="00907F0F"/>
    <w:rsid w:val="00910496"/>
    <w:rsid w:val="00910DE3"/>
    <w:rsid w:val="00910E89"/>
    <w:rsid w:val="00911950"/>
    <w:rsid w:val="00911CBA"/>
    <w:rsid w:val="0091232C"/>
    <w:rsid w:val="009124EC"/>
    <w:rsid w:val="0091323F"/>
    <w:rsid w:val="009138BE"/>
    <w:rsid w:val="00914097"/>
    <w:rsid w:val="00914E0C"/>
    <w:rsid w:val="009153BC"/>
    <w:rsid w:val="00915770"/>
    <w:rsid w:val="00916AD9"/>
    <w:rsid w:val="00916D7E"/>
    <w:rsid w:val="00916DAE"/>
    <w:rsid w:val="009170DD"/>
    <w:rsid w:val="00917160"/>
    <w:rsid w:val="0091741D"/>
    <w:rsid w:val="00917D2B"/>
    <w:rsid w:val="00920411"/>
    <w:rsid w:val="00921252"/>
    <w:rsid w:val="00921903"/>
    <w:rsid w:val="00922044"/>
    <w:rsid w:val="00922DE7"/>
    <w:rsid w:val="00922F2C"/>
    <w:rsid w:val="00923452"/>
    <w:rsid w:val="00923466"/>
    <w:rsid w:val="009236F3"/>
    <w:rsid w:val="009247EC"/>
    <w:rsid w:val="0092491C"/>
    <w:rsid w:val="009249A5"/>
    <w:rsid w:val="0092546F"/>
    <w:rsid w:val="009255E1"/>
    <w:rsid w:val="009256D1"/>
    <w:rsid w:val="00925707"/>
    <w:rsid w:val="00925E9A"/>
    <w:rsid w:val="00926980"/>
    <w:rsid w:val="00926AB0"/>
    <w:rsid w:val="00927D1B"/>
    <w:rsid w:val="00927EF2"/>
    <w:rsid w:val="009301CB"/>
    <w:rsid w:val="00930C47"/>
    <w:rsid w:val="00930D9D"/>
    <w:rsid w:val="00931106"/>
    <w:rsid w:val="009312EE"/>
    <w:rsid w:val="009314B5"/>
    <w:rsid w:val="0093157C"/>
    <w:rsid w:val="00931BD9"/>
    <w:rsid w:val="00932155"/>
    <w:rsid w:val="009329C3"/>
    <w:rsid w:val="00932EFD"/>
    <w:rsid w:val="00932FEE"/>
    <w:rsid w:val="00933309"/>
    <w:rsid w:val="00933730"/>
    <w:rsid w:val="00933962"/>
    <w:rsid w:val="00933D6A"/>
    <w:rsid w:val="00934411"/>
    <w:rsid w:val="009346D1"/>
    <w:rsid w:val="00934BD8"/>
    <w:rsid w:val="00934C08"/>
    <w:rsid w:val="0093519D"/>
    <w:rsid w:val="00935A15"/>
    <w:rsid w:val="00935D54"/>
    <w:rsid w:val="00935FF3"/>
    <w:rsid w:val="00936366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37F69"/>
    <w:rsid w:val="009401AB"/>
    <w:rsid w:val="00940A8F"/>
    <w:rsid w:val="00940B02"/>
    <w:rsid w:val="00941156"/>
    <w:rsid w:val="009413B0"/>
    <w:rsid w:val="00941948"/>
    <w:rsid w:val="00941A67"/>
    <w:rsid w:val="0094202B"/>
    <w:rsid w:val="00942706"/>
    <w:rsid w:val="00942B3B"/>
    <w:rsid w:val="00942BB5"/>
    <w:rsid w:val="00942D74"/>
    <w:rsid w:val="00942DC2"/>
    <w:rsid w:val="0094306B"/>
    <w:rsid w:val="0094406D"/>
    <w:rsid w:val="009446A4"/>
    <w:rsid w:val="009446F4"/>
    <w:rsid w:val="00944FA3"/>
    <w:rsid w:val="00945056"/>
    <w:rsid w:val="00945118"/>
    <w:rsid w:val="00945725"/>
    <w:rsid w:val="00945E34"/>
    <w:rsid w:val="009462E7"/>
    <w:rsid w:val="00946307"/>
    <w:rsid w:val="00946F15"/>
    <w:rsid w:val="00947361"/>
    <w:rsid w:val="009473CA"/>
    <w:rsid w:val="00947D7C"/>
    <w:rsid w:val="00947E57"/>
    <w:rsid w:val="00947FF7"/>
    <w:rsid w:val="0095053F"/>
    <w:rsid w:val="00950ADD"/>
    <w:rsid w:val="00950F25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F"/>
    <w:rsid w:val="009545ED"/>
    <w:rsid w:val="0095463B"/>
    <w:rsid w:val="00954AB5"/>
    <w:rsid w:val="00954D21"/>
    <w:rsid w:val="009558F6"/>
    <w:rsid w:val="009560B1"/>
    <w:rsid w:val="009560FC"/>
    <w:rsid w:val="00956163"/>
    <w:rsid w:val="00956309"/>
    <w:rsid w:val="00956543"/>
    <w:rsid w:val="00956EF1"/>
    <w:rsid w:val="00956F5F"/>
    <w:rsid w:val="00957559"/>
    <w:rsid w:val="00957F36"/>
    <w:rsid w:val="00961364"/>
    <w:rsid w:val="009615F1"/>
    <w:rsid w:val="00961D52"/>
    <w:rsid w:val="00962046"/>
    <w:rsid w:val="00962114"/>
    <w:rsid w:val="00962391"/>
    <w:rsid w:val="00962DC7"/>
    <w:rsid w:val="00962EC2"/>
    <w:rsid w:val="0096304D"/>
    <w:rsid w:val="009630E5"/>
    <w:rsid w:val="00963286"/>
    <w:rsid w:val="0096393B"/>
    <w:rsid w:val="00963F6A"/>
    <w:rsid w:val="009644A5"/>
    <w:rsid w:val="00964DED"/>
    <w:rsid w:val="00965761"/>
    <w:rsid w:val="00965B2E"/>
    <w:rsid w:val="0096664F"/>
    <w:rsid w:val="00966787"/>
    <w:rsid w:val="0096703D"/>
    <w:rsid w:val="00967B9E"/>
    <w:rsid w:val="00967DF3"/>
    <w:rsid w:val="009709E9"/>
    <w:rsid w:val="00970DB9"/>
    <w:rsid w:val="00971155"/>
    <w:rsid w:val="009711B6"/>
    <w:rsid w:val="0097144B"/>
    <w:rsid w:val="00971479"/>
    <w:rsid w:val="00971D5C"/>
    <w:rsid w:val="00971F72"/>
    <w:rsid w:val="00972052"/>
    <w:rsid w:val="0097316C"/>
    <w:rsid w:val="00974CAD"/>
    <w:rsid w:val="00974EF7"/>
    <w:rsid w:val="00974FC5"/>
    <w:rsid w:val="009755CA"/>
    <w:rsid w:val="00975AD8"/>
    <w:rsid w:val="00976203"/>
    <w:rsid w:val="009762DD"/>
    <w:rsid w:val="00976CAB"/>
    <w:rsid w:val="0097724C"/>
    <w:rsid w:val="009772A2"/>
    <w:rsid w:val="0097736B"/>
    <w:rsid w:val="0097774D"/>
    <w:rsid w:val="00977E53"/>
    <w:rsid w:val="00977F58"/>
    <w:rsid w:val="0098005B"/>
    <w:rsid w:val="009800F6"/>
    <w:rsid w:val="00980958"/>
    <w:rsid w:val="00981380"/>
    <w:rsid w:val="00982193"/>
    <w:rsid w:val="0098260C"/>
    <w:rsid w:val="009827E5"/>
    <w:rsid w:val="00983137"/>
    <w:rsid w:val="009838C7"/>
    <w:rsid w:val="009839E6"/>
    <w:rsid w:val="00983F16"/>
    <w:rsid w:val="0098419E"/>
    <w:rsid w:val="00984A83"/>
    <w:rsid w:val="009858D0"/>
    <w:rsid w:val="00985B11"/>
    <w:rsid w:val="00985E7A"/>
    <w:rsid w:val="00985EE0"/>
    <w:rsid w:val="00986667"/>
    <w:rsid w:val="009868FF"/>
    <w:rsid w:val="00987E2A"/>
    <w:rsid w:val="00990E8B"/>
    <w:rsid w:val="00991139"/>
    <w:rsid w:val="0099191E"/>
    <w:rsid w:val="009924DB"/>
    <w:rsid w:val="0099397A"/>
    <w:rsid w:val="009952EF"/>
    <w:rsid w:val="009963F4"/>
    <w:rsid w:val="009969B2"/>
    <w:rsid w:val="00996C67"/>
    <w:rsid w:val="00997A1A"/>
    <w:rsid w:val="009A1ED0"/>
    <w:rsid w:val="009A278A"/>
    <w:rsid w:val="009A27CC"/>
    <w:rsid w:val="009A28D1"/>
    <w:rsid w:val="009A2D53"/>
    <w:rsid w:val="009A2D5C"/>
    <w:rsid w:val="009A31B5"/>
    <w:rsid w:val="009A37DA"/>
    <w:rsid w:val="009A3EB9"/>
    <w:rsid w:val="009A3F2A"/>
    <w:rsid w:val="009A4264"/>
    <w:rsid w:val="009A447C"/>
    <w:rsid w:val="009A4A7D"/>
    <w:rsid w:val="009A5059"/>
    <w:rsid w:val="009A5A06"/>
    <w:rsid w:val="009A5C0B"/>
    <w:rsid w:val="009A5CC1"/>
    <w:rsid w:val="009A5D24"/>
    <w:rsid w:val="009A6916"/>
    <w:rsid w:val="009A6C20"/>
    <w:rsid w:val="009A7129"/>
    <w:rsid w:val="009A7564"/>
    <w:rsid w:val="009A7A13"/>
    <w:rsid w:val="009A7BDE"/>
    <w:rsid w:val="009A7C30"/>
    <w:rsid w:val="009A7EF9"/>
    <w:rsid w:val="009B068C"/>
    <w:rsid w:val="009B07F6"/>
    <w:rsid w:val="009B11CB"/>
    <w:rsid w:val="009B1640"/>
    <w:rsid w:val="009B1C63"/>
    <w:rsid w:val="009B1E02"/>
    <w:rsid w:val="009B1EBC"/>
    <w:rsid w:val="009B1F2B"/>
    <w:rsid w:val="009B2060"/>
    <w:rsid w:val="009B2E61"/>
    <w:rsid w:val="009B2FD4"/>
    <w:rsid w:val="009B31F8"/>
    <w:rsid w:val="009B4641"/>
    <w:rsid w:val="009B464F"/>
    <w:rsid w:val="009B471B"/>
    <w:rsid w:val="009B4995"/>
    <w:rsid w:val="009B4B68"/>
    <w:rsid w:val="009B4E93"/>
    <w:rsid w:val="009B50A3"/>
    <w:rsid w:val="009B5216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BAB"/>
    <w:rsid w:val="009C0EFA"/>
    <w:rsid w:val="009C1B92"/>
    <w:rsid w:val="009C204E"/>
    <w:rsid w:val="009C226E"/>
    <w:rsid w:val="009C2428"/>
    <w:rsid w:val="009C2729"/>
    <w:rsid w:val="009C29EB"/>
    <w:rsid w:val="009C327E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FC"/>
    <w:rsid w:val="009C5C97"/>
    <w:rsid w:val="009C606E"/>
    <w:rsid w:val="009C61D0"/>
    <w:rsid w:val="009C674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A8"/>
    <w:rsid w:val="009D0708"/>
    <w:rsid w:val="009D08AB"/>
    <w:rsid w:val="009D0BF9"/>
    <w:rsid w:val="009D1C47"/>
    <w:rsid w:val="009D1ECC"/>
    <w:rsid w:val="009D1F22"/>
    <w:rsid w:val="009D2151"/>
    <w:rsid w:val="009D2389"/>
    <w:rsid w:val="009D2D64"/>
    <w:rsid w:val="009D309C"/>
    <w:rsid w:val="009D35EC"/>
    <w:rsid w:val="009D3E46"/>
    <w:rsid w:val="009D3EF2"/>
    <w:rsid w:val="009D3F20"/>
    <w:rsid w:val="009D3FDB"/>
    <w:rsid w:val="009D4CAD"/>
    <w:rsid w:val="009D539A"/>
    <w:rsid w:val="009D5D0D"/>
    <w:rsid w:val="009D5D58"/>
    <w:rsid w:val="009D5D61"/>
    <w:rsid w:val="009D6039"/>
    <w:rsid w:val="009D6B6D"/>
    <w:rsid w:val="009D795E"/>
    <w:rsid w:val="009E039B"/>
    <w:rsid w:val="009E1374"/>
    <w:rsid w:val="009E15DC"/>
    <w:rsid w:val="009E1846"/>
    <w:rsid w:val="009E377A"/>
    <w:rsid w:val="009E3A97"/>
    <w:rsid w:val="009E45D5"/>
    <w:rsid w:val="009E4919"/>
    <w:rsid w:val="009E4C26"/>
    <w:rsid w:val="009E539C"/>
    <w:rsid w:val="009E542D"/>
    <w:rsid w:val="009E5C6F"/>
    <w:rsid w:val="009E5C89"/>
    <w:rsid w:val="009E644F"/>
    <w:rsid w:val="009E6CFC"/>
    <w:rsid w:val="009E7165"/>
    <w:rsid w:val="009F0149"/>
    <w:rsid w:val="009F0B7E"/>
    <w:rsid w:val="009F0DCF"/>
    <w:rsid w:val="009F1166"/>
    <w:rsid w:val="009F1DC3"/>
    <w:rsid w:val="009F290E"/>
    <w:rsid w:val="009F2BB1"/>
    <w:rsid w:val="009F2E54"/>
    <w:rsid w:val="009F2F25"/>
    <w:rsid w:val="009F3D15"/>
    <w:rsid w:val="009F4435"/>
    <w:rsid w:val="009F497A"/>
    <w:rsid w:val="009F4A26"/>
    <w:rsid w:val="009F5020"/>
    <w:rsid w:val="009F58E3"/>
    <w:rsid w:val="009F5B93"/>
    <w:rsid w:val="009F6220"/>
    <w:rsid w:val="009F67F8"/>
    <w:rsid w:val="009F6AFB"/>
    <w:rsid w:val="009F7158"/>
    <w:rsid w:val="009F7CE8"/>
    <w:rsid w:val="00A003F2"/>
    <w:rsid w:val="00A00FC7"/>
    <w:rsid w:val="00A015A1"/>
    <w:rsid w:val="00A01670"/>
    <w:rsid w:val="00A01CF8"/>
    <w:rsid w:val="00A01FDF"/>
    <w:rsid w:val="00A0228B"/>
    <w:rsid w:val="00A02620"/>
    <w:rsid w:val="00A0267B"/>
    <w:rsid w:val="00A02A92"/>
    <w:rsid w:val="00A02BEF"/>
    <w:rsid w:val="00A03123"/>
    <w:rsid w:val="00A03298"/>
    <w:rsid w:val="00A03BB3"/>
    <w:rsid w:val="00A0447D"/>
    <w:rsid w:val="00A04BC4"/>
    <w:rsid w:val="00A05221"/>
    <w:rsid w:val="00A05764"/>
    <w:rsid w:val="00A06DD9"/>
    <w:rsid w:val="00A06EE2"/>
    <w:rsid w:val="00A0725B"/>
    <w:rsid w:val="00A07307"/>
    <w:rsid w:val="00A100A3"/>
    <w:rsid w:val="00A10248"/>
    <w:rsid w:val="00A1117C"/>
    <w:rsid w:val="00A11C0D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4B2D"/>
    <w:rsid w:val="00A15011"/>
    <w:rsid w:val="00A156FF"/>
    <w:rsid w:val="00A16060"/>
    <w:rsid w:val="00A16507"/>
    <w:rsid w:val="00A16D1D"/>
    <w:rsid w:val="00A1726A"/>
    <w:rsid w:val="00A17489"/>
    <w:rsid w:val="00A17506"/>
    <w:rsid w:val="00A17597"/>
    <w:rsid w:val="00A17C99"/>
    <w:rsid w:val="00A17EF4"/>
    <w:rsid w:val="00A17FC5"/>
    <w:rsid w:val="00A20917"/>
    <w:rsid w:val="00A20EF3"/>
    <w:rsid w:val="00A211B8"/>
    <w:rsid w:val="00A21A87"/>
    <w:rsid w:val="00A21D80"/>
    <w:rsid w:val="00A2222F"/>
    <w:rsid w:val="00A2258B"/>
    <w:rsid w:val="00A2264C"/>
    <w:rsid w:val="00A228E6"/>
    <w:rsid w:val="00A22929"/>
    <w:rsid w:val="00A22ABB"/>
    <w:rsid w:val="00A22D61"/>
    <w:rsid w:val="00A22EA7"/>
    <w:rsid w:val="00A2341B"/>
    <w:rsid w:val="00A23957"/>
    <w:rsid w:val="00A23A40"/>
    <w:rsid w:val="00A23A43"/>
    <w:rsid w:val="00A23DEC"/>
    <w:rsid w:val="00A23ED4"/>
    <w:rsid w:val="00A23F67"/>
    <w:rsid w:val="00A24394"/>
    <w:rsid w:val="00A2445C"/>
    <w:rsid w:val="00A25181"/>
    <w:rsid w:val="00A262B9"/>
    <w:rsid w:val="00A263DC"/>
    <w:rsid w:val="00A2662A"/>
    <w:rsid w:val="00A26CD0"/>
    <w:rsid w:val="00A27218"/>
    <w:rsid w:val="00A274B3"/>
    <w:rsid w:val="00A27808"/>
    <w:rsid w:val="00A27E3B"/>
    <w:rsid w:val="00A27E6C"/>
    <w:rsid w:val="00A27E6E"/>
    <w:rsid w:val="00A27F0D"/>
    <w:rsid w:val="00A30CFB"/>
    <w:rsid w:val="00A30D9D"/>
    <w:rsid w:val="00A313EB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5958"/>
    <w:rsid w:val="00A35CCE"/>
    <w:rsid w:val="00A3613D"/>
    <w:rsid w:val="00A362DA"/>
    <w:rsid w:val="00A36636"/>
    <w:rsid w:val="00A36E31"/>
    <w:rsid w:val="00A36FC8"/>
    <w:rsid w:val="00A37DC2"/>
    <w:rsid w:val="00A400C2"/>
    <w:rsid w:val="00A40457"/>
    <w:rsid w:val="00A406E2"/>
    <w:rsid w:val="00A4071E"/>
    <w:rsid w:val="00A409A3"/>
    <w:rsid w:val="00A40A42"/>
    <w:rsid w:val="00A40B35"/>
    <w:rsid w:val="00A40E38"/>
    <w:rsid w:val="00A411FA"/>
    <w:rsid w:val="00A420DC"/>
    <w:rsid w:val="00A42B4F"/>
    <w:rsid w:val="00A42E83"/>
    <w:rsid w:val="00A43880"/>
    <w:rsid w:val="00A4397F"/>
    <w:rsid w:val="00A43B2D"/>
    <w:rsid w:val="00A4400F"/>
    <w:rsid w:val="00A44C81"/>
    <w:rsid w:val="00A44FC7"/>
    <w:rsid w:val="00A45518"/>
    <w:rsid w:val="00A45900"/>
    <w:rsid w:val="00A45C08"/>
    <w:rsid w:val="00A461B6"/>
    <w:rsid w:val="00A464EE"/>
    <w:rsid w:val="00A46570"/>
    <w:rsid w:val="00A4725B"/>
    <w:rsid w:val="00A479FD"/>
    <w:rsid w:val="00A5033E"/>
    <w:rsid w:val="00A5043F"/>
    <w:rsid w:val="00A5117C"/>
    <w:rsid w:val="00A51201"/>
    <w:rsid w:val="00A512D3"/>
    <w:rsid w:val="00A516F1"/>
    <w:rsid w:val="00A5227B"/>
    <w:rsid w:val="00A52379"/>
    <w:rsid w:val="00A527C2"/>
    <w:rsid w:val="00A52938"/>
    <w:rsid w:val="00A52A3F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606C"/>
    <w:rsid w:val="00A56284"/>
    <w:rsid w:val="00A56914"/>
    <w:rsid w:val="00A56C91"/>
    <w:rsid w:val="00A570AA"/>
    <w:rsid w:val="00A5748A"/>
    <w:rsid w:val="00A57BB1"/>
    <w:rsid w:val="00A606DB"/>
    <w:rsid w:val="00A60D5E"/>
    <w:rsid w:val="00A611A2"/>
    <w:rsid w:val="00A614E7"/>
    <w:rsid w:val="00A61B95"/>
    <w:rsid w:val="00A61EE1"/>
    <w:rsid w:val="00A62250"/>
    <w:rsid w:val="00A62A20"/>
    <w:rsid w:val="00A62A33"/>
    <w:rsid w:val="00A62D75"/>
    <w:rsid w:val="00A62D88"/>
    <w:rsid w:val="00A62FFF"/>
    <w:rsid w:val="00A630D8"/>
    <w:rsid w:val="00A63223"/>
    <w:rsid w:val="00A6326F"/>
    <w:rsid w:val="00A649B0"/>
    <w:rsid w:val="00A64FC8"/>
    <w:rsid w:val="00A6520A"/>
    <w:rsid w:val="00A65259"/>
    <w:rsid w:val="00A65A05"/>
    <w:rsid w:val="00A65B88"/>
    <w:rsid w:val="00A65CEA"/>
    <w:rsid w:val="00A65FAE"/>
    <w:rsid w:val="00A660C5"/>
    <w:rsid w:val="00A6623E"/>
    <w:rsid w:val="00A663B6"/>
    <w:rsid w:val="00A6688A"/>
    <w:rsid w:val="00A7081A"/>
    <w:rsid w:val="00A70BC4"/>
    <w:rsid w:val="00A71302"/>
    <w:rsid w:val="00A71428"/>
    <w:rsid w:val="00A715C0"/>
    <w:rsid w:val="00A71783"/>
    <w:rsid w:val="00A71C43"/>
    <w:rsid w:val="00A723E8"/>
    <w:rsid w:val="00A72753"/>
    <w:rsid w:val="00A72F02"/>
    <w:rsid w:val="00A72F54"/>
    <w:rsid w:val="00A731C6"/>
    <w:rsid w:val="00A7334D"/>
    <w:rsid w:val="00A734FA"/>
    <w:rsid w:val="00A73676"/>
    <w:rsid w:val="00A73E0F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3B"/>
    <w:rsid w:val="00A75872"/>
    <w:rsid w:val="00A7613F"/>
    <w:rsid w:val="00A76181"/>
    <w:rsid w:val="00A765C3"/>
    <w:rsid w:val="00A76E9C"/>
    <w:rsid w:val="00A770A6"/>
    <w:rsid w:val="00A776D2"/>
    <w:rsid w:val="00A777FB"/>
    <w:rsid w:val="00A77A1B"/>
    <w:rsid w:val="00A77DEA"/>
    <w:rsid w:val="00A8036E"/>
    <w:rsid w:val="00A8041F"/>
    <w:rsid w:val="00A80773"/>
    <w:rsid w:val="00A80F29"/>
    <w:rsid w:val="00A8155B"/>
    <w:rsid w:val="00A827EB"/>
    <w:rsid w:val="00A82A74"/>
    <w:rsid w:val="00A833C1"/>
    <w:rsid w:val="00A83816"/>
    <w:rsid w:val="00A83920"/>
    <w:rsid w:val="00A83D1B"/>
    <w:rsid w:val="00A84069"/>
    <w:rsid w:val="00A84411"/>
    <w:rsid w:val="00A84478"/>
    <w:rsid w:val="00A8456C"/>
    <w:rsid w:val="00A84742"/>
    <w:rsid w:val="00A85483"/>
    <w:rsid w:val="00A857B0"/>
    <w:rsid w:val="00A85A23"/>
    <w:rsid w:val="00A860C1"/>
    <w:rsid w:val="00A86245"/>
    <w:rsid w:val="00A86526"/>
    <w:rsid w:val="00A86C13"/>
    <w:rsid w:val="00A86DE6"/>
    <w:rsid w:val="00A879BF"/>
    <w:rsid w:val="00A87FB2"/>
    <w:rsid w:val="00A900BE"/>
    <w:rsid w:val="00A90129"/>
    <w:rsid w:val="00A90145"/>
    <w:rsid w:val="00A90199"/>
    <w:rsid w:val="00A90B99"/>
    <w:rsid w:val="00A90DBD"/>
    <w:rsid w:val="00A91552"/>
    <w:rsid w:val="00A91664"/>
    <w:rsid w:val="00A916C6"/>
    <w:rsid w:val="00A9193E"/>
    <w:rsid w:val="00A919B5"/>
    <w:rsid w:val="00A9201F"/>
    <w:rsid w:val="00A930C6"/>
    <w:rsid w:val="00A933A5"/>
    <w:rsid w:val="00A94A61"/>
    <w:rsid w:val="00A94EA4"/>
    <w:rsid w:val="00A9573E"/>
    <w:rsid w:val="00A95A3D"/>
    <w:rsid w:val="00A95AAA"/>
    <w:rsid w:val="00A95ACA"/>
    <w:rsid w:val="00A961D4"/>
    <w:rsid w:val="00A96B80"/>
    <w:rsid w:val="00A970F6"/>
    <w:rsid w:val="00A971F1"/>
    <w:rsid w:val="00A97558"/>
    <w:rsid w:val="00A97BEF"/>
    <w:rsid w:val="00AA0334"/>
    <w:rsid w:val="00AA0686"/>
    <w:rsid w:val="00AA0897"/>
    <w:rsid w:val="00AA09FB"/>
    <w:rsid w:val="00AA1E53"/>
    <w:rsid w:val="00AA211C"/>
    <w:rsid w:val="00AA3933"/>
    <w:rsid w:val="00AA3B09"/>
    <w:rsid w:val="00AA3C5C"/>
    <w:rsid w:val="00AA3FFE"/>
    <w:rsid w:val="00AA43EA"/>
    <w:rsid w:val="00AA45E2"/>
    <w:rsid w:val="00AA476C"/>
    <w:rsid w:val="00AA608A"/>
    <w:rsid w:val="00AA613D"/>
    <w:rsid w:val="00AA63CA"/>
    <w:rsid w:val="00AA6AF3"/>
    <w:rsid w:val="00AA704C"/>
    <w:rsid w:val="00AA7118"/>
    <w:rsid w:val="00AB0BBE"/>
    <w:rsid w:val="00AB0CFE"/>
    <w:rsid w:val="00AB1B74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73E"/>
    <w:rsid w:val="00AB4A01"/>
    <w:rsid w:val="00AB4B35"/>
    <w:rsid w:val="00AB4DBB"/>
    <w:rsid w:val="00AB535E"/>
    <w:rsid w:val="00AB5A57"/>
    <w:rsid w:val="00AB5C4F"/>
    <w:rsid w:val="00AB5E69"/>
    <w:rsid w:val="00AB62DC"/>
    <w:rsid w:val="00AB6A73"/>
    <w:rsid w:val="00AB6CAE"/>
    <w:rsid w:val="00AB6FC0"/>
    <w:rsid w:val="00AB707C"/>
    <w:rsid w:val="00AB713D"/>
    <w:rsid w:val="00AB774B"/>
    <w:rsid w:val="00AB78B2"/>
    <w:rsid w:val="00AB7D66"/>
    <w:rsid w:val="00AC0294"/>
    <w:rsid w:val="00AC0B92"/>
    <w:rsid w:val="00AC15D8"/>
    <w:rsid w:val="00AC17B2"/>
    <w:rsid w:val="00AC245D"/>
    <w:rsid w:val="00AC253F"/>
    <w:rsid w:val="00AC29B2"/>
    <w:rsid w:val="00AC33E1"/>
    <w:rsid w:val="00AC3B7E"/>
    <w:rsid w:val="00AC422D"/>
    <w:rsid w:val="00AC46CF"/>
    <w:rsid w:val="00AC4ED8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F8B"/>
    <w:rsid w:val="00AD091D"/>
    <w:rsid w:val="00AD1495"/>
    <w:rsid w:val="00AD188C"/>
    <w:rsid w:val="00AD1B75"/>
    <w:rsid w:val="00AD1CAF"/>
    <w:rsid w:val="00AD1CC8"/>
    <w:rsid w:val="00AD1D41"/>
    <w:rsid w:val="00AD22BC"/>
    <w:rsid w:val="00AD2645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74CC"/>
    <w:rsid w:val="00AD7F7D"/>
    <w:rsid w:val="00AE0244"/>
    <w:rsid w:val="00AE07FD"/>
    <w:rsid w:val="00AE0D5E"/>
    <w:rsid w:val="00AE10A3"/>
    <w:rsid w:val="00AE199A"/>
    <w:rsid w:val="00AE29CF"/>
    <w:rsid w:val="00AE2F2C"/>
    <w:rsid w:val="00AE362D"/>
    <w:rsid w:val="00AE37EC"/>
    <w:rsid w:val="00AE3BB6"/>
    <w:rsid w:val="00AE3EF6"/>
    <w:rsid w:val="00AE3F8B"/>
    <w:rsid w:val="00AE4453"/>
    <w:rsid w:val="00AE46F1"/>
    <w:rsid w:val="00AE4C26"/>
    <w:rsid w:val="00AE4D1D"/>
    <w:rsid w:val="00AE51A0"/>
    <w:rsid w:val="00AE585C"/>
    <w:rsid w:val="00AE5D45"/>
    <w:rsid w:val="00AE60FD"/>
    <w:rsid w:val="00AE6707"/>
    <w:rsid w:val="00AE70CD"/>
    <w:rsid w:val="00AE7A37"/>
    <w:rsid w:val="00AE7F54"/>
    <w:rsid w:val="00AE7F65"/>
    <w:rsid w:val="00AF022B"/>
    <w:rsid w:val="00AF0818"/>
    <w:rsid w:val="00AF1301"/>
    <w:rsid w:val="00AF153B"/>
    <w:rsid w:val="00AF1614"/>
    <w:rsid w:val="00AF1A21"/>
    <w:rsid w:val="00AF2243"/>
    <w:rsid w:val="00AF234A"/>
    <w:rsid w:val="00AF32CA"/>
    <w:rsid w:val="00AF3505"/>
    <w:rsid w:val="00AF39A0"/>
    <w:rsid w:val="00AF3AFB"/>
    <w:rsid w:val="00AF3CBB"/>
    <w:rsid w:val="00AF3F4C"/>
    <w:rsid w:val="00AF4117"/>
    <w:rsid w:val="00AF41B8"/>
    <w:rsid w:val="00AF4E55"/>
    <w:rsid w:val="00AF4E96"/>
    <w:rsid w:val="00AF5105"/>
    <w:rsid w:val="00AF538C"/>
    <w:rsid w:val="00AF539E"/>
    <w:rsid w:val="00AF5CFD"/>
    <w:rsid w:val="00AF6661"/>
    <w:rsid w:val="00AF6768"/>
    <w:rsid w:val="00AF6C5B"/>
    <w:rsid w:val="00AF6DBB"/>
    <w:rsid w:val="00AF795C"/>
    <w:rsid w:val="00AF79B7"/>
    <w:rsid w:val="00AF7DCD"/>
    <w:rsid w:val="00AF7EA4"/>
    <w:rsid w:val="00AF7F51"/>
    <w:rsid w:val="00B001C6"/>
    <w:rsid w:val="00B008BF"/>
    <w:rsid w:val="00B02829"/>
    <w:rsid w:val="00B02895"/>
    <w:rsid w:val="00B02A44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E8"/>
    <w:rsid w:val="00B060D5"/>
    <w:rsid w:val="00B062E6"/>
    <w:rsid w:val="00B0636E"/>
    <w:rsid w:val="00B06463"/>
    <w:rsid w:val="00B06DDE"/>
    <w:rsid w:val="00B06F85"/>
    <w:rsid w:val="00B07717"/>
    <w:rsid w:val="00B10405"/>
    <w:rsid w:val="00B1044F"/>
    <w:rsid w:val="00B10465"/>
    <w:rsid w:val="00B108F6"/>
    <w:rsid w:val="00B10B5F"/>
    <w:rsid w:val="00B1121C"/>
    <w:rsid w:val="00B1176A"/>
    <w:rsid w:val="00B11885"/>
    <w:rsid w:val="00B11B44"/>
    <w:rsid w:val="00B11E79"/>
    <w:rsid w:val="00B1232D"/>
    <w:rsid w:val="00B12916"/>
    <w:rsid w:val="00B12C60"/>
    <w:rsid w:val="00B12EC2"/>
    <w:rsid w:val="00B131CD"/>
    <w:rsid w:val="00B13D6F"/>
    <w:rsid w:val="00B13FCD"/>
    <w:rsid w:val="00B14630"/>
    <w:rsid w:val="00B1489E"/>
    <w:rsid w:val="00B14E31"/>
    <w:rsid w:val="00B14E8D"/>
    <w:rsid w:val="00B153C9"/>
    <w:rsid w:val="00B15730"/>
    <w:rsid w:val="00B158BF"/>
    <w:rsid w:val="00B15E55"/>
    <w:rsid w:val="00B160FA"/>
    <w:rsid w:val="00B1618F"/>
    <w:rsid w:val="00B16220"/>
    <w:rsid w:val="00B1708A"/>
    <w:rsid w:val="00B20144"/>
    <w:rsid w:val="00B205B2"/>
    <w:rsid w:val="00B20EBC"/>
    <w:rsid w:val="00B21E37"/>
    <w:rsid w:val="00B21F7D"/>
    <w:rsid w:val="00B22FF0"/>
    <w:rsid w:val="00B2363F"/>
    <w:rsid w:val="00B23677"/>
    <w:rsid w:val="00B23B15"/>
    <w:rsid w:val="00B24395"/>
    <w:rsid w:val="00B2460C"/>
    <w:rsid w:val="00B2567F"/>
    <w:rsid w:val="00B26010"/>
    <w:rsid w:val="00B261DD"/>
    <w:rsid w:val="00B26AC2"/>
    <w:rsid w:val="00B26E9E"/>
    <w:rsid w:val="00B26FE6"/>
    <w:rsid w:val="00B2713A"/>
    <w:rsid w:val="00B275BA"/>
    <w:rsid w:val="00B27636"/>
    <w:rsid w:val="00B27693"/>
    <w:rsid w:val="00B30140"/>
    <w:rsid w:val="00B3158B"/>
    <w:rsid w:val="00B317AA"/>
    <w:rsid w:val="00B320A1"/>
    <w:rsid w:val="00B3223E"/>
    <w:rsid w:val="00B32594"/>
    <w:rsid w:val="00B32617"/>
    <w:rsid w:val="00B33191"/>
    <w:rsid w:val="00B3348F"/>
    <w:rsid w:val="00B33BA2"/>
    <w:rsid w:val="00B33DD3"/>
    <w:rsid w:val="00B347EE"/>
    <w:rsid w:val="00B3493D"/>
    <w:rsid w:val="00B34B24"/>
    <w:rsid w:val="00B34B85"/>
    <w:rsid w:val="00B34E05"/>
    <w:rsid w:val="00B34E26"/>
    <w:rsid w:val="00B35A83"/>
    <w:rsid w:val="00B35C75"/>
    <w:rsid w:val="00B35CF3"/>
    <w:rsid w:val="00B35DBF"/>
    <w:rsid w:val="00B368F4"/>
    <w:rsid w:val="00B374E8"/>
    <w:rsid w:val="00B37616"/>
    <w:rsid w:val="00B37A94"/>
    <w:rsid w:val="00B400C4"/>
    <w:rsid w:val="00B400E9"/>
    <w:rsid w:val="00B40862"/>
    <w:rsid w:val="00B40ECF"/>
    <w:rsid w:val="00B419A8"/>
    <w:rsid w:val="00B41C27"/>
    <w:rsid w:val="00B41F58"/>
    <w:rsid w:val="00B44313"/>
    <w:rsid w:val="00B44C7C"/>
    <w:rsid w:val="00B44FB5"/>
    <w:rsid w:val="00B45383"/>
    <w:rsid w:val="00B45751"/>
    <w:rsid w:val="00B45A10"/>
    <w:rsid w:val="00B45A72"/>
    <w:rsid w:val="00B45AFF"/>
    <w:rsid w:val="00B4632A"/>
    <w:rsid w:val="00B50319"/>
    <w:rsid w:val="00B50C36"/>
    <w:rsid w:val="00B515B5"/>
    <w:rsid w:val="00B5161D"/>
    <w:rsid w:val="00B51B51"/>
    <w:rsid w:val="00B527E8"/>
    <w:rsid w:val="00B529E7"/>
    <w:rsid w:val="00B5348E"/>
    <w:rsid w:val="00B542DA"/>
    <w:rsid w:val="00B54749"/>
    <w:rsid w:val="00B54AF4"/>
    <w:rsid w:val="00B54EFD"/>
    <w:rsid w:val="00B559DD"/>
    <w:rsid w:val="00B55D33"/>
    <w:rsid w:val="00B56299"/>
    <w:rsid w:val="00B56AC5"/>
    <w:rsid w:val="00B56F66"/>
    <w:rsid w:val="00B57F45"/>
    <w:rsid w:val="00B605C7"/>
    <w:rsid w:val="00B60715"/>
    <w:rsid w:val="00B60934"/>
    <w:rsid w:val="00B60BA5"/>
    <w:rsid w:val="00B6146C"/>
    <w:rsid w:val="00B62467"/>
    <w:rsid w:val="00B625B0"/>
    <w:rsid w:val="00B632C0"/>
    <w:rsid w:val="00B63860"/>
    <w:rsid w:val="00B63A3C"/>
    <w:rsid w:val="00B63B7B"/>
    <w:rsid w:val="00B64103"/>
    <w:rsid w:val="00B6425C"/>
    <w:rsid w:val="00B652B3"/>
    <w:rsid w:val="00B65426"/>
    <w:rsid w:val="00B657B8"/>
    <w:rsid w:val="00B65804"/>
    <w:rsid w:val="00B659A8"/>
    <w:rsid w:val="00B6635D"/>
    <w:rsid w:val="00B66558"/>
    <w:rsid w:val="00B67408"/>
    <w:rsid w:val="00B674B5"/>
    <w:rsid w:val="00B67B5D"/>
    <w:rsid w:val="00B701B2"/>
    <w:rsid w:val="00B7083F"/>
    <w:rsid w:val="00B71003"/>
    <w:rsid w:val="00B710B7"/>
    <w:rsid w:val="00B71995"/>
    <w:rsid w:val="00B71F50"/>
    <w:rsid w:val="00B72A24"/>
    <w:rsid w:val="00B72F26"/>
    <w:rsid w:val="00B73291"/>
    <w:rsid w:val="00B73DE2"/>
    <w:rsid w:val="00B7402B"/>
    <w:rsid w:val="00B74046"/>
    <w:rsid w:val="00B74A67"/>
    <w:rsid w:val="00B74C46"/>
    <w:rsid w:val="00B75348"/>
    <w:rsid w:val="00B76B0E"/>
    <w:rsid w:val="00B7755D"/>
    <w:rsid w:val="00B77566"/>
    <w:rsid w:val="00B778CA"/>
    <w:rsid w:val="00B77AB4"/>
    <w:rsid w:val="00B77B95"/>
    <w:rsid w:val="00B77FD4"/>
    <w:rsid w:val="00B80672"/>
    <w:rsid w:val="00B81608"/>
    <w:rsid w:val="00B817A8"/>
    <w:rsid w:val="00B8183C"/>
    <w:rsid w:val="00B82E27"/>
    <w:rsid w:val="00B82FF6"/>
    <w:rsid w:val="00B83842"/>
    <w:rsid w:val="00B83F30"/>
    <w:rsid w:val="00B8410B"/>
    <w:rsid w:val="00B84390"/>
    <w:rsid w:val="00B84569"/>
    <w:rsid w:val="00B84BD5"/>
    <w:rsid w:val="00B84E31"/>
    <w:rsid w:val="00B84F0B"/>
    <w:rsid w:val="00B84FF1"/>
    <w:rsid w:val="00B8547C"/>
    <w:rsid w:val="00B85D18"/>
    <w:rsid w:val="00B86231"/>
    <w:rsid w:val="00B8628F"/>
    <w:rsid w:val="00B86AB5"/>
    <w:rsid w:val="00B86C92"/>
    <w:rsid w:val="00B87ECB"/>
    <w:rsid w:val="00B87F56"/>
    <w:rsid w:val="00B900AA"/>
    <w:rsid w:val="00B90403"/>
    <w:rsid w:val="00B9045C"/>
    <w:rsid w:val="00B907E7"/>
    <w:rsid w:val="00B909A5"/>
    <w:rsid w:val="00B90A27"/>
    <w:rsid w:val="00B90C59"/>
    <w:rsid w:val="00B90E68"/>
    <w:rsid w:val="00B91562"/>
    <w:rsid w:val="00B91ACE"/>
    <w:rsid w:val="00B91C3A"/>
    <w:rsid w:val="00B91C46"/>
    <w:rsid w:val="00B92477"/>
    <w:rsid w:val="00B92A88"/>
    <w:rsid w:val="00B93342"/>
    <w:rsid w:val="00B93363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A045B"/>
    <w:rsid w:val="00BA08F6"/>
    <w:rsid w:val="00BA0900"/>
    <w:rsid w:val="00BA0A73"/>
    <w:rsid w:val="00BA11A2"/>
    <w:rsid w:val="00BA1466"/>
    <w:rsid w:val="00BA1E23"/>
    <w:rsid w:val="00BA28F1"/>
    <w:rsid w:val="00BA2BEC"/>
    <w:rsid w:val="00BA3514"/>
    <w:rsid w:val="00BA3856"/>
    <w:rsid w:val="00BA3A33"/>
    <w:rsid w:val="00BA3B29"/>
    <w:rsid w:val="00BA3B36"/>
    <w:rsid w:val="00BA46C8"/>
    <w:rsid w:val="00BA4864"/>
    <w:rsid w:val="00BA4AEC"/>
    <w:rsid w:val="00BA5581"/>
    <w:rsid w:val="00BA56C3"/>
    <w:rsid w:val="00BA5832"/>
    <w:rsid w:val="00BA5854"/>
    <w:rsid w:val="00BA5A82"/>
    <w:rsid w:val="00BA6254"/>
    <w:rsid w:val="00BA6471"/>
    <w:rsid w:val="00BA67D9"/>
    <w:rsid w:val="00BA7813"/>
    <w:rsid w:val="00BB037B"/>
    <w:rsid w:val="00BB07C3"/>
    <w:rsid w:val="00BB0941"/>
    <w:rsid w:val="00BB1625"/>
    <w:rsid w:val="00BB1A05"/>
    <w:rsid w:val="00BB20BE"/>
    <w:rsid w:val="00BB2515"/>
    <w:rsid w:val="00BB2764"/>
    <w:rsid w:val="00BB2CE7"/>
    <w:rsid w:val="00BB3FD0"/>
    <w:rsid w:val="00BB404B"/>
    <w:rsid w:val="00BB4178"/>
    <w:rsid w:val="00BB4278"/>
    <w:rsid w:val="00BB4550"/>
    <w:rsid w:val="00BB45EE"/>
    <w:rsid w:val="00BB46E7"/>
    <w:rsid w:val="00BB4992"/>
    <w:rsid w:val="00BB49BD"/>
    <w:rsid w:val="00BB4C4A"/>
    <w:rsid w:val="00BB4FA1"/>
    <w:rsid w:val="00BB5197"/>
    <w:rsid w:val="00BB6436"/>
    <w:rsid w:val="00BB6677"/>
    <w:rsid w:val="00BB68A4"/>
    <w:rsid w:val="00BB6A42"/>
    <w:rsid w:val="00BB6FF8"/>
    <w:rsid w:val="00BB7564"/>
    <w:rsid w:val="00BB790E"/>
    <w:rsid w:val="00BB79F1"/>
    <w:rsid w:val="00BB7B97"/>
    <w:rsid w:val="00BB7FE4"/>
    <w:rsid w:val="00BC02A7"/>
    <w:rsid w:val="00BC05C8"/>
    <w:rsid w:val="00BC08A8"/>
    <w:rsid w:val="00BC0ADE"/>
    <w:rsid w:val="00BC0D9B"/>
    <w:rsid w:val="00BC16C3"/>
    <w:rsid w:val="00BC1CF8"/>
    <w:rsid w:val="00BC1DC1"/>
    <w:rsid w:val="00BC233B"/>
    <w:rsid w:val="00BC310D"/>
    <w:rsid w:val="00BC44CB"/>
    <w:rsid w:val="00BC5156"/>
    <w:rsid w:val="00BC52DA"/>
    <w:rsid w:val="00BC5A3E"/>
    <w:rsid w:val="00BC5B05"/>
    <w:rsid w:val="00BC66F7"/>
    <w:rsid w:val="00BC6966"/>
    <w:rsid w:val="00BC698C"/>
    <w:rsid w:val="00BD06E8"/>
    <w:rsid w:val="00BD075C"/>
    <w:rsid w:val="00BD0BBA"/>
    <w:rsid w:val="00BD1551"/>
    <w:rsid w:val="00BD1EF6"/>
    <w:rsid w:val="00BD20C1"/>
    <w:rsid w:val="00BD24A6"/>
    <w:rsid w:val="00BD309F"/>
    <w:rsid w:val="00BD32FA"/>
    <w:rsid w:val="00BD3815"/>
    <w:rsid w:val="00BD3B22"/>
    <w:rsid w:val="00BD4A05"/>
    <w:rsid w:val="00BD4D54"/>
    <w:rsid w:val="00BD503E"/>
    <w:rsid w:val="00BD5224"/>
    <w:rsid w:val="00BD5985"/>
    <w:rsid w:val="00BD5BCE"/>
    <w:rsid w:val="00BD5D19"/>
    <w:rsid w:val="00BD6AB9"/>
    <w:rsid w:val="00BD6E66"/>
    <w:rsid w:val="00BD71C7"/>
    <w:rsid w:val="00BD7A5C"/>
    <w:rsid w:val="00BD7C4C"/>
    <w:rsid w:val="00BD7ECD"/>
    <w:rsid w:val="00BE000B"/>
    <w:rsid w:val="00BE0063"/>
    <w:rsid w:val="00BE01EC"/>
    <w:rsid w:val="00BE0C4B"/>
    <w:rsid w:val="00BE139C"/>
    <w:rsid w:val="00BE1573"/>
    <w:rsid w:val="00BE1AC4"/>
    <w:rsid w:val="00BE1BFF"/>
    <w:rsid w:val="00BE1DE6"/>
    <w:rsid w:val="00BE1E1A"/>
    <w:rsid w:val="00BE1E6B"/>
    <w:rsid w:val="00BE269A"/>
    <w:rsid w:val="00BE26C5"/>
    <w:rsid w:val="00BE2907"/>
    <w:rsid w:val="00BE30EA"/>
    <w:rsid w:val="00BE3109"/>
    <w:rsid w:val="00BE3BD7"/>
    <w:rsid w:val="00BE3BFC"/>
    <w:rsid w:val="00BE3C02"/>
    <w:rsid w:val="00BE4034"/>
    <w:rsid w:val="00BE40C7"/>
    <w:rsid w:val="00BE442B"/>
    <w:rsid w:val="00BE484C"/>
    <w:rsid w:val="00BE4988"/>
    <w:rsid w:val="00BE561A"/>
    <w:rsid w:val="00BE581A"/>
    <w:rsid w:val="00BE5B2F"/>
    <w:rsid w:val="00BE5D36"/>
    <w:rsid w:val="00BE5D88"/>
    <w:rsid w:val="00BE61B6"/>
    <w:rsid w:val="00BE6828"/>
    <w:rsid w:val="00BE6A39"/>
    <w:rsid w:val="00BE6BDA"/>
    <w:rsid w:val="00BE6DC7"/>
    <w:rsid w:val="00BE712D"/>
    <w:rsid w:val="00BE7C1A"/>
    <w:rsid w:val="00BE7E63"/>
    <w:rsid w:val="00BF024A"/>
    <w:rsid w:val="00BF050B"/>
    <w:rsid w:val="00BF0518"/>
    <w:rsid w:val="00BF098B"/>
    <w:rsid w:val="00BF0A58"/>
    <w:rsid w:val="00BF0A8F"/>
    <w:rsid w:val="00BF0BAA"/>
    <w:rsid w:val="00BF0F3F"/>
    <w:rsid w:val="00BF129B"/>
    <w:rsid w:val="00BF1BA8"/>
    <w:rsid w:val="00BF1E37"/>
    <w:rsid w:val="00BF208E"/>
    <w:rsid w:val="00BF21EC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750"/>
    <w:rsid w:val="00BF4C91"/>
    <w:rsid w:val="00BF4F5E"/>
    <w:rsid w:val="00BF51AB"/>
    <w:rsid w:val="00BF51C3"/>
    <w:rsid w:val="00BF69CD"/>
    <w:rsid w:val="00BF6F9C"/>
    <w:rsid w:val="00BF72BE"/>
    <w:rsid w:val="00BF76FD"/>
    <w:rsid w:val="00BF7746"/>
    <w:rsid w:val="00BF7E35"/>
    <w:rsid w:val="00C00547"/>
    <w:rsid w:val="00C0078A"/>
    <w:rsid w:val="00C00F18"/>
    <w:rsid w:val="00C00F4F"/>
    <w:rsid w:val="00C01865"/>
    <w:rsid w:val="00C026DE"/>
    <w:rsid w:val="00C029E7"/>
    <w:rsid w:val="00C03215"/>
    <w:rsid w:val="00C036B7"/>
    <w:rsid w:val="00C0397F"/>
    <w:rsid w:val="00C03B61"/>
    <w:rsid w:val="00C03BE5"/>
    <w:rsid w:val="00C03CE6"/>
    <w:rsid w:val="00C04187"/>
    <w:rsid w:val="00C043A9"/>
    <w:rsid w:val="00C044BA"/>
    <w:rsid w:val="00C049E3"/>
    <w:rsid w:val="00C04C94"/>
    <w:rsid w:val="00C0589C"/>
    <w:rsid w:val="00C05D58"/>
    <w:rsid w:val="00C05F8B"/>
    <w:rsid w:val="00C0653D"/>
    <w:rsid w:val="00C0676E"/>
    <w:rsid w:val="00C06865"/>
    <w:rsid w:val="00C07AB5"/>
    <w:rsid w:val="00C07FEE"/>
    <w:rsid w:val="00C1040F"/>
    <w:rsid w:val="00C104B7"/>
    <w:rsid w:val="00C10700"/>
    <w:rsid w:val="00C10938"/>
    <w:rsid w:val="00C111A1"/>
    <w:rsid w:val="00C11300"/>
    <w:rsid w:val="00C12E8D"/>
    <w:rsid w:val="00C13488"/>
    <w:rsid w:val="00C1380F"/>
    <w:rsid w:val="00C13D7B"/>
    <w:rsid w:val="00C13F3E"/>
    <w:rsid w:val="00C14140"/>
    <w:rsid w:val="00C14B1A"/>
    <w:rsid w:val="00C14B86"/>
    <w:rsid w:val="00C14D41"/>
    <w:rsid w:val="00C165F8"/>
    <w:rsid w:val="00C16CA2"/>
    <w:rsid w:val="00C16E53"/>
    <w:rsid w:val="00C1711A"/>
    <w:rsid w:val="00C172AF"/>
    <w:rsid w:val="00C175BF"/>
    <w:rsid w:val="00C20021"/>
    <w:rsid w:val="00C202C7"/>
    <w:rsid w:val="00C20448"/>
    <w:rsid w:val="00C205F5"/>
    <w:rsid w:val="00C20B00"/>
    <w:rsid w:val="00C20E71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60D"/>
    <w:rsid w:val="00C2477C"/>
    <w:rsid w:val="00C24A4F"/>
    <w:rsid w:val="00C24E7A"/>
    <w:rsid w:val="00C2536D"/>
    <w:rsid w:val="00C2543E"/>
    <w:rsid w:val="00C25601"/>
    <w:rsid w:val="00C258B4"/>
    <w:rsid w:val="00C25E9F"/>
    <w:rsid w:val="00C26144"/>
    <w:rsid w:val="00C26466"/>
    <w:rsid w:val="00C26507"/>
    <w:rsid w:val="00C26542"/>
    <w:rsid w:val="00C2693F"/>
    <w:rsid w:val="00C269C2"/>
    <w:rsid w:val="00C276A9"/>
    <w:rsid w:val="00C30A1E"/>
    <w:rsid w:val="00C30CF6"/>
    <w:rsid w:val="00C3185C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1B4"/>
    <w:rsid w:val="00C34510"/>
    <w:rsid w:val="00C349E9"/>
    <w:rsid w:val="00C34B39"/>
    <w:rsid w:val="00C350E3"/>
    <w:rsid w:val="00C357E2"/>
    <w:rsid w:val="00C35842"/>
    <w:rsid w:val="00C36537"/>
    <w:rsid w:val="00C37D93"/>
    <w:rsid w:val="00C4071C"/>
    <w:rsid w:val="00C40B4F"/>
    <w:rsid w:val="00C40D95"/>
    <w:rsid w:val="00C41147"/>
    <w:rsid w:val="00C41369"/>
    <w:rsid w:val="00C417B0"/>
    <w:rsid w:val="00C42785"/>
    <w:rsid w:val="00C427A0"/>
    <w:rsid w:val="00C42B4F"/>
    <w:rsid w:val="00C42CC8"/>
    <w:rsid w:val="00C435D0"/>
    <w:rsid w:val="00C436E9"/>
    <w:rsid w:val="00C43B93"/>
    <w:rsid w:val="00C43CB8"/>
    <w:rsid w:val="00C441EC"/>
    <w:rsid w:val="00C444E4"/>
    <w:rsid w:val="00C44600"/>
    <w:rsid w:val="00C457CD"/>
    <w:rsid w:val="00C4654D"/>
    <w:rsid w:val="00C470C8"/>
    <w:rsid w:val="00C47298"/>
    <w:rsid w:val="00C472F2"/>
    <w:rsid w:val="00C478B1"/>
    <w:rsid w:val="00C47A7C"/>
    <w:rsid w:val="00C50354"/>
    <w:rsid w:val="00C505DC"/>
    <w:rsid w:val="00C50C8E"/>
    <w:rsid w:val="00C50CC6"/>
    <w:rsid w:val="00C514EA"/>
    <w:rsid w:val="00C515E4"/>
    <w:rsid w:val="00C5186B"/>
    <w:rsid w:val="00C52317"/>
    <w:rsid w:val="00C52C9B"/>
    <w:rsid w:val="00C5318D"/>
    <w:rsid w:val="00C53450"/>
    <w:rsid w:val="00C5419C"/>
    <w:rsid w:val="00C5435D"/>
    <w:rsid w:val="00C554B3"/>
    <w:rsid w:val="00C55863"/>
    <w:rsid w:val="00C55D51"/>
    <w:rsid w:val="00C563B3"/>
    <w:rsid w:val="00C56617"/>
    <w:rsid w:val="00C56865"/>
    <w:rsid w:val="00C57366"/>
    <w:rsid w:val="00C5769E"/>
    <w:rsid w:val="00C57AE7"/>
    <w:rsid w:val="00C57E1E"/>
    <w:rsid w:val="00C57ED3"/>
    <w:rsid w:val="00C57F9E"/>
    <w:rsid w:val="00C604C3"/>
    <w:rsid w:val="00C60C51"/>
    <w:rsid w:val="00C61099"/>
    <w:rsid w:val="00C613A8"/>
    <w:rsid w:val="00C61500"/>
    <w:rsid w:val="00C619C9"/>
    <w:rsid w:val="00C61B84"/>
    <w:rsid w:val="00C61DA4"/>
    <w:rsid w:val="00C61F81"/>
    <w:rsid w:val="00C622BB"/>
    <w:rsid w:val="00C6237C"/>
    <w:rsid w:val="00C6291B"/>
    <w:rsid w:val="00C62A3E"/>
    <w:rsid w:val="00C62F41"/>
    <w:rsid w:val="00C63488"/>
    <w:rsid w:val="00C63674"/>
    <w:rsid w:val="00C63735"/>
    <w:rsid w:val="00C639EB"/>
    <w:rsid w:val="00C63A2C"/>
    <w:rsid w:val="00C63A67"/>
    <w:rsid w:val="00C63E08"/>
    <w:rsid w:val="00C64900"/>
    <w:rsid w:val="00C64A6A"/>
    <w:rsid w:val="00C64B92"/>
    <w:rsid w:val="00C64C3A"/>
    <w:rsid w:val="00C64C9C"/>
    <w:rsid w:val="00C64EC1"/>
    <w:rsid w:val="00C655E8"/>
    <w:rsid w:val="00C6614E"/>
    <w:rsid w:val="00C67161"/>
    <w:rsid w:val="00C671BE"/>
    <w:rsid w:val="00C67981"/>
    <w:rsid w:val="00C67999"/>
    <w:rsid w:val="00C67CBA"/>
    <w:rsid w:val="00C7002F"/>
    <w:rsid w:val="00C7048C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D3B"/>
    <w:rsid w:val="00C73756"/>
    <w:rsid w:val="00C73C68"/>
    <w:rsid w:val="00C73CF7"/>
    <w:rsid w:val="00C74531"/>
    <w:rsid w:val="00C7459D"/>
    <w:rsid w:val="00C74A3D"/>
    <w:rsid w:val="00C75BF9"/>
    <w:rsid w:val="00C761BE"/>
    <w:rsid w:val="00C76C8D"/>
    <w:rsid w:val="00C76CE2"/>
    <w:rsid w:val="00C76CEF"/>
    <w:rsid w:val="00C770B3"/>
    <w:rsid w:val="00C77F58"/>
    <w:rsid w:val="00C8058F"/>
    <w:rsid w:val="00C80AEC"/>
    <w:rsid w:val="00C8119A"/>
    <w:rsid w:val="00C81826"/>
    <w:rsid w:val="00C818DF"/>
    <w:rsid w:val="00C81A87"/>
    <w:rsid w:val="00C81E32"/>
    <w:rsid w:val="00C81FD9"/>
    <w:rsid w:val="00C8272B"/>
    <w:rsid w:val="00C829B6"/>
    <w:rsid w:val="00C82A22"/>
    <w:rsid w:val="00C82B47"/>
    <w:rsid w:val="00C82B4D"/>
    <w:rsid w:val="00C82E04"/>
    <w:rsid w:val="00C82FA3"/>
    <w:rsid w:val="00C83009"/>
    <w:rsid w:val="00C8301D"/>
    <w:rsid w:val="00C83679"/>
    <w:rsid w:val="00C83B1C"/>
    <w:rsid w:val="00C83BA6"/>
    <w:rsid w:val="00C83CE8"/>
    <w:rsid w:val="00C83DDC"/>
    <w:rsid w:val="00C83FDD"/>
    <w:rsid w:val="00C844BC"/>
    <w:rsid w:val="00C8495C"/>
    <w:rsid w:val="00C84A81"/>
    <w:rsid w:val="00C85B18"/>
    <w:rsid w:val="00C85B44"/>
    <w:rsid w:val="00C85CFA"/>
    <w:rsid w:val="00C8606C"/>
    <w:rsid w:val="00C86549"/>
    <w:rsid w:val="00C86B89"/>
    <w:rsid w:val="00C87447"/>
    <w:rsid w:val="00C9007B"/>
    <w:rsid w:val="00C908A9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8CF"/>
    <w:rsid w:val="00C94F6C"/>
    <w:rsid w:val="00C95BBB"/>
    <w:rsid w:val="00C95D0E"/>
    <w:rsid w:val="00C95FBA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97EFA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1F6F"/>
    <w:rsid w:val="00CA3578"/>
    <w:rsid w:val="00CA384E"/>
    <w:rsid w:val="00CA3B62"/>
    <w:rsid w:val="00CA417D"/>
    <w:rsid w:val="00CA42F6"/>
    <w:rsid w:val="00CA4ACA"/>
    <w:rsid w:val="00CA4BBC"/>
    <w:rsid w:val="00CA4ED3"/>
    <w:rsid w:val="00CA5070"/>
    <w:rsid w:val="00CA5125"/>
    <w:rsid w:val="00CA53CD"/>
    <w:rsid w:val="00CA5DAC"/>
    <w:rsid w:val="00CA6338"/>
    <w:rsid w:val="00CA6BF5"/>
    <w:rsid w:val="00CA6C1E"/>
    <w:rsid w:val="00CA6F3B"/>
    <w:rsid w:val="00CA708F"/>
    <w:rsid w:val="00CA719C"/>
    <w:rsid w:val="00CA7550"/>
    <w:rsid w:val="00CA766A"/>
    <w:rsid w:val="00CA7F5B"/>
    <w:rsid w:val="00CB1283"/>
    <w:rsid w:val="00CB1F55"/>
    <w:rsid w:val="00CB1F74"/>
    <w:rsid w:val="00CB358F"/>
    <w:rsid w:val="00CB395B"/>
    <w:rsid w:val="00CB3C29"/>
    <w:rsid w:val="00CB3C34"/>
    <w:rsid w:val="00CB3DF5"/>
    <w:rsid w:val="00CB3E47"/>
    <w:rsid w:val="00CB3F3F"/>
    <w:rsid w:val="00CB5040"/>
    <w:rsid w:val="00CB51A6"/>
    <w:rsid w:val="00CB5811"/>
    <w:rsid w:val="00CB6BA5"/>
    <w:rsid w:val="00CB7534"/>
    <w:rsid w:val="00CB7692"/>
    <w:rsid w:val="00CB77F3"/>
    <w:rsid w:val="00CC03E6"/>
    <w:rsid w:val="00CC0431"/>
    <w:rsid w:val="00CC11AE"/>
    <w:rsid w:val="00CC1F9C"/>
    <w:rsid w:val="00CC28EF"/>
    <w:rsid w:val="00CC29F3"/>
    <w:rsid w:val="00CC2D37"/>
    <w:rsid w:val="00CC326B"/>
    <w:rsid w:val="00CC436F"/>
    <w:rsid w:val="00CC4581"/>
    <w:rsid w:val="00CC47BF"/>
    <w:rsid w:val="00CC47F8"/>
    <w:rsid w:val="00CC4CF3"/>
    <w:rsid w:val="00CC5404"/>
    <w:rsid w:val="00CC5535"/>
    <w:rsid w:val="00CC5E1E"/>
    <w:rsid w:val="00CC6065"/>
    <w:rsid w:val="00CC60EA"/>
    <w:rsid w:val="00CC62C8"/>
    <w:rsid w:val="00CC6F59"/>
    <w:rsid w:val="00CC76F1"/>
    <w:rsid w:val="00CC7970"/>
    <w:rsid w:val="00CC7C3C"/>
    <w:rsid w:val="00CC7DB5"/>
    <w:rsid w:val="00CD0108"/>
    <w:rsid w:val="00CD04A7"/>
    <w:rsid w:val="00CD05E5"/>
    <w:rsid w:val="00CD0B5C"/>
    <w:rsid w:val="00CD0F31"/>
    <w:rsid w:val="00CD101B"/>
    <w:rsid w:val="00CD11BF"/>
    <w:rsid w:val="00CD11E5"/>
    <w:rsid w:val="00CD18B0"/>
    <w:rsid w:val="00CD1FC8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3F5F"/>
    <w:rsid w:val="00CD4902"/>
    <w:rsid w:val="00CD49DB"/>
    <w:rsid w:val="00CD4C70"/>
    <w:rsid w:val="00CD5340"/>
    <w:rsid w:val="00CD5DDD"/>
    <w:rsid w:val="00CD7579"/>
    <w:rsid w:val="00CD75F7"/>
    <w:rsid w:val="00CE00BC"/>
    <w:rsid w:val="00CE0504"/>
    <w:rsid w:val="00CE0760"/>
    <w:rsid w:val="00CE106A"/>
    <w:rsid w:val="00CE1389"/>
    <w:rsid w:val="00CE1521"/>
    <w:rsid w:val="00CE165D"/>
    <w:rsid w:val="00CE182E"/>
    <w:rsid w:val="00CE1A14"/>
    <w:rsid w:val="00CE1C48"/>
    <w:rsid w:val="00CE2589"/>
    <w:rsid w:val="00CE2959"/>
    <w:rsid w:val="00CE297D"/>
    <w:rsid w:val="00CE4944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FFB"/>
    <w:rsid w:val="00CE748D"/>
    <w:rsid w:val="00CE7555"/>
    <w:rsid w:val="00CE78B8"/>
    <w:rsid w:val="00CF0532"/>
    <w:rsid w:val="00CF06D1"/>
    <w:rsid w:val="00CF0B1F"/>
    <w:rsid w:val="00CF0D33"/>
    <w:rsid w:val="00CF0EEB"/>
    <w:rsid w:val="00CF0FCE"/>
    <w:rsid w:val="00CF106B"/>
    <w:rsid w:val="00CF15CA"/>
    <w:rsid w:val="00CF2100"/>
    <w:rsid w:val="00CF2521"/>
    <w:rsid w:val="00CF2863"/>
    <w:rsid w:val="00CF2C4B"/>
    <w:rsid w:val="00CF338B"/>
    <w:rsid w:val="00CF35AF"/>
    <w:rsid w:val="00CF3643"/>
    <w:rsid w:val="00CF39F2"/>
    <w:rsid w:val="00CF3DE3"/>
    <w:rsid w:val="00CF4168"/>
    <w:rsid w:val="00CF456A"/>
    <w:rsid w:val="00CF5472"/>
    <w:rsid w:val="00CF6A89"/>
    <w:rsid w:val="00CF6C55"/>
    <w:rsid w:val="00CF6FB4"/>
    <w:rsid w:val="00CF7226"/>
    <w:rsid w:val="00CF75B9"/>
    <w:rsid w:val="00D00292"/>
    <w:rsid w:val="00D00398"/>
    <w:rsid w:val="00D00B76"/>
    <w:rsid w:val="00D01442"/>
    <w:rsid w:val="00D027B6"/>
    <w:rsid w:val="00D02C00"/>
    <w:rsid w:val="00D0419F"/>
    <w:rsid w:val="00D04BA3"/>
    <w:rsid w:val="00D04CE4"/>
    <w:rsid w:val="00D04FC6"/>
    <w:rsid w:val="00D055A2"/>
    <w:rsid w:val="00D055AD"/>
    <w:rsid w:val="00D05A8D"/>
    <w:rsid w:val="00D061B0"/>
    <w:rsid w:val="00D0625C"/>
    <w:rsid w:val="00D06E07"/>
    <w:rsid w:val="00D0726A"/>
    <w:rsid w:val="00D07486"/>
    <w:rsid w:val="00D0774A"/>
    <w:rsid w:val="00D07A4D"/>
    <w:rsid w:val="00D07D68"/>
    <w:rsid w:val="00D107E5"/>
    <w:rsid w:val="00D10A64"/>
    <w:rsid w:val="00D10F12"/>
    <w:rsid w:val="00D11482"/>
    <w:rsid w:val="00D114F0"/>
    <w:rsid w:val="00D1225A"/>
    <w:rsid w:val="00D125E2"/>
    <w:rsid w:val="00D12AD6"/>
    <w:rsid w:val="00D12FCE"/>
    <w:rsid w:val="00D1322C"/>
    <w:rsid w:val="00D13B72"/>
    <w:rsid w:val="00D13C8E"/>
    <w:rsid w:val="00D13D3C"/>
    <w:rsid w:val="00D142C4"/>
    <w:rsid w:val="00D1435C"/>
    <w:rsid w:val="00D14417"/>
    <w:rsid w:val="00D146DF"/>
    <w:rsid w:val="00D14CBD"/>
    <w:rsid w:val="00D14EED"/>
    <w:rsid w:val="00D15052"/>
    <w:rsid w:val="00D15053"/>
    <w:rsid w:val="00D1531C"/>
    <w:rsid w:val="00D156A6"/>
    <w:rsid w:val="00D1572D"/>
    <w:rsid w:val="00D15CAE"/>
    <w:rsid w:val="00D15EBA"/>
    <w:rsid w:val="00D15ED1"/>
    <w:rsid w:val="00D17035"/>
    <w:rsid w:val="00D173E1"/>
    <w:rsid w:val="00D200A9"/>
    <w:rsid w:val="00D201B6"/>
    <w:rsid w:val="00D203D4"/>
    <w:rsid w:val="00D21040"/>
    <w:rsid w:val="00D217A3"/>
    <w:rsid w:val="00D21CE7"/>
    <w:rsid w:val="00D21DDE"/>
    <w:rsid w:val="00D2202A"/>
    <w:rsid w:val="00D227E2"/>
    <w:rsid w:val="00D22992"/>
    <w:rsid w:val="00D22F9B"/>
    <w:rsid w:val="00D230CC"/>
    <w:rsid w:val="00D23361"/>
    <w:rsid w:val="00D23DAE"/>
    <w:rsid w:val="00D23DF3"/>
    <w:rsid w:val="00D24221"/>
    <w:rsid w:val="00D2475C"/>
    <w:rsid w:val="00D24FF8"/>
    <w:rsid w:val="00D25966"/>
    <w:rsid w:val="00D259FD"/>
    <w:rsid w:val="00D25FD1"/>
    <w:rsid w:val="00D25FF8"/>
    <w:rsid w:val="00D26294"/>
    <w:rsid w:val="00D266BA"/>
    <w:rsid w:val="00D2684F"/>
    <w:rsid w:val="00D27269"/>
    <w:rsid w:val="00D274A8"/>
    <w:rsid w:val="00D27738"/>
    <w:rsid w:val="00D27761"/>
    <w:rsid w:val="00D27A81"/>
    <w:rsid w:val="00D3018A"/>
    <w:rsid w:val="00D30A80"/>
    <w:rsid w:val="00D31251"/>
    <w:rsid w:val="00D31572"/>
    <w:rsid w:val="00D3284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72A"/>
    <w:rsid w:val="00D35914"/>
    <w:rsid w:val="00D360C9"/>
    <w:rsid w:val="00D36964"/>
    <w:rsid w:val="00D36D3F"/>
    <w:rsid w:val="00D370EE"/>
    <w:rsid w:val="00D371A4"/>
    <w:rsid w:val="00D373DE"/>
    <w:rsid w:val="00D400F3"/>
    <w:rsid w:val="00D4053E"/>
    <w:rsid w:val="00D41197"/>
    <w:rsid w:val="00D414E1"/>
    <w:rsid w:val="00D41C03"/>
    <w:rsid w:val="00D41D04"/>
    <w:rsid w:val="00D422AD"/>
    <w:rsid w:val="00D43207"/>
    <w:rsid w:val="00D43787"/>
    <w:rsid w:val="00D43C65"/>
    <w:rsid w:val="00D44225"/>
    <w:rsid w:val="00D44E3C"/>
    <w:rsid w:val="00D4543B"/>
    <w:rsid w:val="00D45682"/>
    <w:rsid w:val="00D462DB"/>
    <w:rsid w:val="00D46722"/>
    <w:rsid w:val="00D46735"/>
    <w:rsid w:val="00D4680B"/>
    <w:rsid w:val="00D4768D"/>
    <w:rsid w:val="00D47A13"/>
    <w:rsid w:val="00D50026"/>
    <w:rsid w:val="00D505EA"/>
    <w:rsid w:val="00D50CDB"/>
    <w:rsid w:val="00D51B44"/>
    <w:rsid w:val="00D5218B"/>
    <w:rsid w:val="00D52295"/>
    <w:rsid w:val="00D52606"/>
    <w:rsid w:val="00D52A53"/>
    <w:rsid w:val="00D52ADC"/>
    <w:rsid w:val="00D5365A"/>
    <w:rsid w:val="00D541F1"/>
    <w:rsid w:val="00D54C59"/>
    <w:rsid w:val="00D54D75"/>
    <w:rsid w:val="00D5616F"/>
    <w:rsid w:val="00D56475"/>
    <w:rsid w:val="00D56A17"/>
    <w:rsid w:val="00D57050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3F73"/>
    <w:rsid w:val="00D641AC"/>
    <w:rsid w:val="00D64B13"/>
    <w:rsid w:val="00D64D9A"/>
    <w:rsid w:val="00D6507E"/>
    <w:rsid w:val="00D65156"/>
    <w:rsid w:val="00D656FE"/>
    <w:rsid w:val="00D659E0"/>
    <w:rsid w:val="00D6634B"/>
    <w:rsid w:val="00D669BE"/>
    <w:rsid w:val="00D66DEB"/>
    <w:rsid w:val="00D67414"/>
    <w:rsid w:val="00D676A4"/>
    <w:rsid w:val="00D67967"/>
    <w:rsid w:val="00D7051F"/>
    <w:rsid w:val="00D708C8"/>
    <w:rsid w:val="00D70D07"/>
    <w:rsid w:val="00D70D80"/>
    <w:rsid w:val="00D70DE5"/>
    <w:rsid w:val="00D71082"/>
    <w:rsid w:val="00D71088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5DC"/>
    <w:rsid w:val="00D75CE5"/>
    <w:rsid w:val="00D7609F"/>
    <w:rsid w:val="00D76567"/>
    <w:rsid w:val="00D76906"/>
    <w:rsid w:val="00D774E2"/>
    <w:rsid w:val="00D77C35"/>
    <w:rsid w:val="00D77D0C"/>
    <w:rsid w:val="00D80281"/>
    <w:rsid w:val="00D80BED"/>
    <w:rsid w:val="00D80F6F"/>
    <w:rsid w:val="00D813EC"/>
    <w:rsid w:val="00D81AB5"/>
    <w:rsid w:val="00D81E23"/>
    <w:rsid w:val="00D82071"/>
    <w:rsid w:val="00D827BD"/>
    <w:rsid w:val="00D828C1"/>
    <w:rsid w:val="00D83691"/>
    <w:rsid w:val="00D83D4F"/>
    <w:rsid w:val="00D83FF5"/>
    <w:rsid w:val="00D84460"/>
    <w:rsid w:val="00D84664"/>
    <w:rsid w:val="00D84666"/>
    <w:rsid w:val="00D846F5"/>
    <w:rsid w:val="00D84C8F"/>
    <w:rsid w:val="00D84E94"/>
    <w:rsid w:val="00D85486"/>
    <w:rsid w:val="00D859C7"/>
    <w:rsid w:val="00D85B1A"/>
    <w:rsid w:val="00D85B4C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E4"/>
    <w:rsid w:val="00D92848"/>
    <w:rsid w:val="00D928B4"/>
    <w:rsid w:val="00D92C61"/>
    <w:rsid w:val="00D92CA6"/>
    <w:rsid w:val="00D9415D"/>
    <w:rsid w:val="00D944B0"/>
    <w:rsid w:val="00D94745"/>
    <w:rsid w:val="00D94AC7"/>
    <w:rsid w:val="00D950DB"/>
    <w:rsid w:val="00D95522"/>
    <w:rsid w:val="00D95A81"/>
    <w:rsid w:val="00D96834"/>
    <w:rsid w:val="00D96B06"/>
    <w:rsid w:val="00D97156"/>
    <w:rsid w:val="00D974F6"/>
    <w:rsid w:val="00D97CAA"/>
    <w:rsid w:val="00D97E1B"/>
    <w:rsid w:val="00DA0085"/>
    <w:rsid w:val="00DA0F4D"/>
    <w:rsid w:val="00DA1349"/>
    <w:rsid w:val="00DA14FB"/>
    <w:rsid w:val="00DA1FBD"/>
    <w:rsid w:val="00DA1FD5"/>
    <w:rsid w:val="00DA334D"/>
    <w:rsid w:val="00DA33AF"/>
    <w:rsid w:val="00DA36A7"/>
    <w:rsid w:val="00DA3A4C"/>
    <w:rsid w:val="00DA4687"/>
    <w:rsid w:val="00DA509B"/>
    <w:rsid w:val="00DA52B2"/>
    <w:rsid w:val="00DA7041"/>
    <w:rsid w:val="00DA718A"/>
    <w:rsid w:val="00DA7937"/>
    <w:rsid w:val="00DA7A3B"/>
    <w:rsid w:val="00DA7D5C"/>
    <w:rsid w:val="00DA7EEB"/>
    <w:rsid w:val="00DA7F99"/>
    <w:rsid w:val="00DB01B6"/>
    <w:rsid w:val="00DB053F"/>
    <w:rsid w:val="00DB09FB"/>
    <w:rsid w:val="00DB0C4A"/>
    <w:rsid w:val="00DB1719"/>
    <w:rsid w:val="00DB22ED"/>
    <w:rsid w:val="00DB282E"/>
    <w:rsid w:val="00DB347A"/>
    <w:rsid w:val="00DB3A27"/>
    <w:rsid w:val="00DB3E87"/>
    <w:rsid w:val="00DB42B3"/>
    <w:rsid w:val="00DB461D"/>
    <w:rsid w:val="00DB4864"/>
    <w:rsid w:val="00DB49DA"/>
    <w:rsid w:val="00DB50B8"/>
    <w:rsid w:val="00DB53A8"/>
    <w:rsid w:val="00DB5608"/>
    <w:rsid w:val="00DB58AE"/>
    <w:rsid w:val="00DB5D97"/>
    <w:rsid w:val="00DB63CE"/>
    <w:rsid w:val="00DB6402"/>
    <w:rsid w:val="00DB66C2"/>
    <w:rsid w:val="00DB68F0"/>
    <w:rsid w:val="00DB6E5F"/>
    <w:rsid w:val="00DC0149"/>
    <w:rsid w:val="00DC042E"/>
    <w:rsid w:val="00DC0605"/>
    <w:rsid w:val="00DC0672"/>
    <w:rsid w:val="00DC06FC"/>
    <w:rsid w:val="00DC0C5E"/>
    <w:rsid w:val="00DC11FF"/>
    <w:rsid w:val="00DC1246"/>
    <w:rsid w:val="00DC16E0"/>
    <w:rsid w:val="00DC1DF8"/>
    <w:rsid w:val="00DC257D"/>
    <w:rsid w:val="00DC25B1"/>
    <w:rsid w:val="00DC26FF"/>
    <w:rsid w:val="00DC31D4"/>
    <w:rsid w:val="00DC3578"/>
    <w:rsid w:val="00DC3C81"/>
    <w:rsid w:val="00DC42C2"/>
    <w:rsid w:val="00DC44C9"/>
    <w:rsid w:val="00DC4A02"/>
    <w:rsid w:val="00DC5680"/>
    <w:rsid w:val="00DC6617"/>
    <w:rsid w:val="00DC6E90"/>
    <w:rsid w:val="00DC7615"/>
    <w:rsid w:val="00DC783E"/>
    <w:rsid w:val="00DC7B01"/>
    <w:rsid w:val="00DC7B31"/>
    <w:rsid w:val="00DD002E"/>
    <w:rsid w:val="00DD005E"/>
    <w:rsid w:val="00DD01AE"/>
    <w:rsid w:val="00DD02BC"/>
    <w:rsid w:val="00DD047D"/>
    <w:rsid w:val="00DD062A"/>
    <w:rsid w:val="00DD06D0"/>
    <w:rsid w:val="00DD0D78"/>
    <w:rsid w:val="00DD132C"/>
    <w:rsid w:val="00DD1A66"/>
    <w:rsid w:val="00DD20CF"/>
    <w:rsid w:val="00DD2E50"/>
    <w:rsid w:val="00DD304C"/>
    <w:rsid w:val="00DD3138"/>
    <w:rsid w:val="00DD3207"/>
    <w:rsid w:val="00DD33C3"/>
    <w:rsid w:val="00DD363F"/>
    <w:rsid w:val="00DD3697"/>
    <w:rsid w:val="00DD3A1D"/>
    <w:rsid w:val="00DD3DF5"/>
    <w:rsid w:val="00DD42A2"/>
    <w:rsid w:val="00DD4A68"/>
    <w:rsid w:val="00DD4B8F"/>
    <w:rsid w:val="00DD4E8C"/>
    <w:rsid w:val="00DD688B"/>
    <w:rsid w:val="00DD6DCB"/>
    <w:rsid w:val="00DE0B25"/>
    <w:rsid w:val="00DE1702"/>
    <w:rsid w:val="00DE1C41"/>
    <w:rsid w:val="00DE1D0E"/>
    <w:rsid w:val="00DE1FDE"/>
    <w:rsid w:val="00DE24B7"/>
    <w:rsid w:val="00DE2969"/>
    <w:rsid w:val="00DE2B17"/>
    <w:rsid w:val="00DE2C34"/>
    <w:rsid w:val="00DE2C8C"/>
    <w:rsid w:val="00DE3B32"/>
    <w:rsid w:val="00DE3C6C"/>
    <w:rsid w:val="00DE3CB2"/>
    <w:rsid w:val="00DE3E40"/>
    <w:rsid w:val="00DE435E"/>
    <w:rsid w:val="00DE47E0"/>
    <w:rsid w:val="00DE552C"/>
    <w:rsid w:val="00DE595C"/>
    <w:rsid w:val="00DE60B2"/>
    <w:rsid w:val="00DE656A"/>
    <w:rsid w:val="00DE6B6D"/>
    <w:rsid w:val="00DE6D41"/>
    <w:rsid w:val="00DE707A"/>
    <w:rsid w:val="00DE70A5"/>
    <w:rsid w:val="00DE7445"/>
    <w:rsid w:val="00DE798F"/>
    <w:rsid w:val="00DE79D6"/>
    <w:rsid w:val="00DE7A9B"/>
    <w:rsid w:val="00DF0185"/>
    <w:rsid w:val="00DF03C2"/>
    <w:rsid w:val="00DF0464"/>
    <w:rsid w:val="00DF0B15"/>
    <w:rsid w:val="00DF0C1F"/>
    <w:rsid w:val="00DF0F0E"/>
    <w:rsid w:val="00DF10B2"/>
    <w:rsid w:val="00DF1E20"/>
    <w:rsid w:val="00DF2535"/>
    <w:rsid w:val="00DF2C19"/>
    <w:rsid w:val="00DF2C3D"/>
    <w:rsid w:val="00DF3533"/>
    <w:rsid w:val="00DF3D48"/>
    <w:rsid w:val="00DF40F8"/>
    <w:rsid w:val="00DF4AC8"/>
    <w:rsid w:val="00DF4C29"/>
    <w:rsid w:val="00DF5C3F"/>
    <w:rsid w:val="00DF5F4C"/>
    <w:rsid w:val="00DF6712"/>
    <w:rsid w:val="00DF7069"/>
    <w:rsid w:val="00DF7546"/>
    <w:rsid w:val="00DF7B9D"/>
    <w:rsid w:val="00DF7D5B"/>
    <w:rsid w:val="00E00264"/>
    <w:rsid w:val="00E00C4C"/>
    <w:rsid w:val="00E00F25"/>
    <w:rsid w:val="00E018E1"/>
    <w:rsid w:val="00E01C20"/>
    <w:rsid w:val="00E01EE9"/>
    <w:rsid w:val="00E021C3"/>
    <w:rsid w:val="00E023E3"/>
    <w:rsid w:val="00E02A64"/>
    <w:rsid w:val="00E0371B"/>
    <w:rsid w:val="00E037A3"/>
    <w:rsid w:val="00E047DF"/>
    <w:rsid w:val="00E04A24"/>
    <w:rsid w:val="00E05130"/>
    <w:rsid w:val="00E052D7"/>
    <w:rsid w:val="00E05380"/>
    <w:rsid w:val="00E056CF"/>
    <w:rsid w:val="00E057CE"/>
    <w:rsid w:val="00E05D3F"/>
    <w:rsid w:val="00E0610C"/>
    <w:rsid w:val="00E06314"/>
    <w:rsid w:val="00E06C66"/>
    <w:rsid w:val="00E075A8"/>
    <w:rsid w:val="00E078A6"/>
    <w:rsid w:val="00E07A6E"/>
    <w:rsid w:val="00E07D86"/>
    <w:rsid w:val="00E07EA3"/>
    <w:rsid w:val="00E102D0"/>
    <w:rsid w:val="00E10643"/>
    <w:rsid w:val="00E10A81"/>
    <w:rsid w:val="00E10FD5"/>
    <w:rsid w:val="00E110C1"/>
    <w:rsid w:val="00E119BE"/>
    <w:rsid w:val="00E11AFD"/>
    <w:rsid w:val="00E11FEB"/>
    <w:rsid w:val="00E129DD"/>
    <w:rsid w:val="00E12FD2"/>
    <w:rsid w:val="00E13069"/>
    <w:rsid w:val="00E13DAF"/>
    <w:rsid w:val="00E13EAA"/>
    <w:rsid w:val="00E14BD1"/>
    <w:rsid w:val="00E15863"/>
    <w:rsid w:val="00E1633A"/>
    <w:rsid w:val="00E1640C"/>
    <w:rsid w:val="00E16ABF"/>
    <w:rsid w:val="00E20064"/>
    <w:rsid w:val="00E204BE"/>
    <w:rsid w:val="00E20610"/>
    <w:rsid w:val="00E20C4F"/>
    <w:rsid w:val="00E21320"/>
    <w:rsid w:val="00E217DC"/>
    <w:rsid w:val="00E21CEC"/>
    <w:rsid w:val="00E22049"/>
    <w:rsid w:val="00E22A26"/>
    <w:rsid w:val="00E22A77"/>
    <w:rsid w:val="00E2337A"/>
    <w:rsid w:val="00E233A7"/>
    <w:rsid w:val="00E23495"/>
    <w:rsid w:val="00E237BB"/>
    <w:rsid w:val="00E24285"/>
    <w:rsid w:val="00E24931"/>
    <w:rsid w:val="00E2578F"/>
    <w:rsid w:val="00E25D0F"/>
    <w:rsid w:val="00E25F37"/>
    <w:rsid w:val="00E265DC"/>
    <w:rsid w:val="00E267C2"/>
    <w:rsid w:val="00E26EE6"/>
    <w:rsid w:val="00E26F20"/>
    <w:rsid w:val="00E270EC"/>
    <w:rsid w:val="00E27316"/>
    <w:rsid w:val="00E27960"/>
    <w:rsid w:val="00E27E52"/>
    <w:rsid w:val="00E30BDA"/>
    <w:rsid w:val="00E30D08"/>
    <w:rsid w:val="00E31E1C"/>
    <w:rsid w:val="00E321B6"/>
    <w:rsid w:val="00E3228D"/>
    <w:rsid w:val="00E32FD4"/>
    <w:rsid w:val="00E330DC"/>
    <w:rsid w:val="00E332E4"/>
    <w:rsid w:val="00E33841"/>
    <w:rsid w:val="00E33CED"/>
    <w:rsid w:val="00E3405E"/>
    <w:rsid w:val="00E34139"/>
    <w:rsid w:val="00E3480A"/>
    <w:rsid w:val="00E34AF6"/>
    <w:rsid w:val="00E34C67"/>
    <w:rsid w:val="00E351AC"/>
    <w:rsid w:val="00E354F7"/>
    <w:rsid w:val="00E36728"/>
    <w:rsid w:val="00E36ABD"/>
    <w:rsid w:val="00E36B16"/>
    <w:rsid w:val="00E37095"/>
    <w:rsid w:val="00E37279"/>
    <w:rsid w:val="00E37282"/>
    <w:rsid w:val="00E37B01"/>
    <w:rsid w:val="00E403AE"/>
    <w:rsid w:val="00E40E76"/>
    <w:rsid w:val="00E41898"/>
    <w:rsid w:val="00E41BE0"/>
    <w:rsid w:val="00E4208A"/>
    <w:rsid w:val="00E42791"/>
    <w:rsid w:val="00E43372"/>
    <w:rsid w:val="00E4362D"/>
    <w:rsid w:val="00E43E22"/>
    <w:rsid w:val="00E43E92"/>
    <w:rsid w:val="00E44186"/>
    <w:rsid w:val="00E44248"/>
    <w:rsid w:val="00E44508"/>
    <w:rsid w:val="00E44758"/>
    <w:rsid w:val="00E44BD1"/>
    <w:rsid w:val="00E44D04"/>
    <w:rsid w:val="00E44DD0"/>
    <w:rsid w:val="00E45951"/>
    <w:rsid w:val="00E45FE5"/>
    <w:rsid w:val="00E46007"/>
    <w:rsid w:val="00E4713E"/>
    <w:rsid w:val="00E473B9"/>
    <w:rsid w:val="00E4745B"/>
    <w:rsid w:val="00E4756C"/>
    <w:rsid w:val="00E47602"/>
    <w:rsid w:val="00E47673"/>
    <w:rsid w:val="00E47770"/>
    <w:rsid w:val="00E47940"/>
    <w:rsid w:val="00E47D8B"/>
    <w:rsid w:val="00E47D91"/>
    <w:rsid w:val="00E5045D"/>
    <w:rsid w:val="00E50EC4"/>
    <w:rsid w:val="00E51191"/>
    <w:rsid w:val="00E517B9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D2E"/>
    <w:rsid w:val="00E54FF3"/>
    <w:rsid w:val="00E553DA"/>
    <w:rsid w:val="00E555C1"/>
    <w:rsid w:val="00E55CE9"/>
    <w:rsid w:val="00E56A9F"/>
    <w:rsid w:val="00E574FD"/>
    <w:rsid w:val="00E578F2"/>
    <w:rsid w:val="00E57A24"/>
    <w:rsid w:val="00E57A34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19D"/>
    <w:rsid w:val="00E62279"/>
    <w:rsid w:val="00E623A9"/>
    <w:rsid w:val="00E623C3"/>
    <w:rsid w:val="00E628FC"/>
    <w:rsid w:val="00E62D74"/>
    <w:rsid w:val="00E62DF1"/>
    <w:rsid w:val="00E630CB"/>
    <w:rsid w:val="00E63284"/>
    <w:rsid w:val="00E6345F"/>
    <w:rsid w:val="00E6383A"/>
    <w:rsid w:val="00E64CBC"/>
    <w:rsid w:val="00E65585"/>
    <w:rsid w:val="00E65D26"/>
    <w:rsid w:val="00E66292"/>
    <w:rsid w:val="00E662B8"/>
    <w:rsid w:val="00E6653E"/>
    <w:rsid w:val="00E669D0"/>
    <w:rsid w:val="00E67AA3"/>
    <w:rsid w:val="00E67F44"/>
    <w:rsid w:val="00E711CD"/>
    <w:rsid w:val="00E71395"/>
    <w:rsid w:val="00E71439"/>
    <w:rsid w:val="00E71B72"/>
    <w:rsid w:val="00E7206E"/>
    <w:rsid w:val="00E72D72"/>
    <w:rsid w:val="00E73237"/>
    <w:rsid w:val="00E73779"/>
    <w:rsid w:val="00E73C36"/>
    <w:rsid w:val="00E754B8"/>
    <w:rsid w:val="00E75C82"/>
    <w:rsid w:val="00E7611F"/>
    <w:rsid w:val="00E7632E"/>
    <w:rsid w:val="00E763F2"/>
    <w:rsid w:val="00E76A41"/>
    <w:rsid w:val="00E774D3"/>
    <w:rsid w:val="00E77B74"/>
    <w:rsid w:val="00E77DB6"/>
    <w:rsid w:val="00E800CC"/>
    <w:rsid w:val="00E801F2"/>
    <w:rsid w:val="00E80539"/>
    <w:rsid w:val="00E80796"/>
    <w:rsid w:val="00E809EF"/>
    <w:rsid w:val="00E814CC"/>
    <w:rsid w:val="00E8291A"/>
    <w:rsid w:val="00E83108"/>
    <w:rsid w:val="00E832BD"/>
    <w:rsid w:val="00E833B1"/>
    <w:rsid w:val="00E83564"/>
    <w:rsid w:val="00E841B7"/>
    <w:rsid w:val="00E84971"/>
    <w:rsid w:val="00E85572"/>
    <w:rsid w:val="00E8575B"/>
    <w:rsid w:val="00E8581F"/>
    <w:rsid w:val="00E85DE1"/>
    <w:rsid w:val="00E87028"/>
    <w:rsid w:val="00E8724B"/>
    <w:rsid w:val="00E87395"/>
    <w:rsid w:val="00E873D0"/>
    <w:rsid w:val="00E87BD5"/>
    <w:rsid w:val="00E90086"/>
    <w:rsid w:val="00E902B4"/>
    <w:rsid w:val="00E9050E"/>
    <w:rsid w:val="00E909D8"/>
    <w:rsid w:val="00E92233"/>
    <w:rsid w:val="00E9230C"/>
    <w:rsid w:val="00E92552"/>
    <w:rsid w:val="00E926AA"/>
    <w:rsid w:val="00E9296D"/>
    <w:rsid w:val="00E92B1E"/>
    <w:rsid w:val="00E92E10"/>
    <w:rsid w:val="00E936DA"/>
    <w:rsid w:val="00E93795"/>
    <w:rsid w:val="00E93A8A"/>
    <w:rsid w:val="00E93ADC"/>
    <w:rsid w:val="00E93FD8"/>
    <w:rsid w:val="00E9413A"/>
    <w:rsid w:val="00E943A3"/>
    <w:rsid w:val="00E943F6"/>
    <w:rsid w:val="00E94A3D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6F57"/>
    <w:rsid w:val="00E97430"/>
    <w:rsid w:val="00E974ED"/>
    <w:rsid w:val="00EA0743"/>
    <w:rsid w:val="00EA0D24"/>
    <w:rsid w:val="00EA1129"/>
    <w:rsid w:val="00EA1831"/>
    <w:rsid w:val="00EA1DAA"/>
    <w:rsid w:val="00EA232D"/>
    <w:rsid w:val="00EA28F3"/>
    <w:rsid w:val="00EA2B48"/>
    <w:rsid w:val="00EA2CAB"/>
    <w:rsid w:val="00EA2E7A"/>
    <w:rsid w:val="00EA3B8C"/>
    <w:rsid w:val="00EA3B9F"/>
    <w:rsid w:val="00EA4380"/>
    <w:rsid w:val="00EA4600"/>
    <w:rsid w:val="00EA48FD"/>
    <w:rsid w:val="00EA49B6"/>
    <w:rsid w:val="00EA4B5C"/>
    <w:rsid w:val="00EA4D58"/>
    <w:rsid w:val="00EA4D9B"/>
    <w:rsid w:val="00EA5701"/>
    <w:rsid w:val="00EA5B65"/>
    <w:rsid w:val="00EA5BD6"/>
    <w:rsid w:val="00EA5E86"/>
    <w:rsid w:val="00EA5F6A"/>
    <w:rsid w:val="00EA61BA"/>
    <w:rsid w:val="00EA627C"/>
    <w:rsid w:val="00EA749A"/>
    <w:rsid w:val="00EA74E1"/>
    <w:rsid w:val="00EA78C4"/>
    <w:rsid w:val="00EB02C0"/>
    <w:rsid w:val="00EB02CB"/>
    <w:rsid w:val="00EB035A"/>
    <w:rsid w:val="00EB0B6C"/>
    <w:rsid w:val="00EB117D"/>
    <w:rsid w:val="00EB1691"/>
    <w:rsid w:val="00EB2138"/>
    <w:rsid w:val="00EB36F1"/>
    <w:rsid w:val="00EB37FB"/>
    <w:rsid w:val="00EB3D52"/>
    <w:rsid w:val="00EB43BB"/>
    <w:rsid w:val="00EB4695"/>
    <w:rsid w:val="00EB4ACF"/>
    <w:rsid w:val="00EB4DF7"/>
    <w:rsid w:val="00EB55CB"/>
    <w:rsid w:val="00EB564C"/>
    <w:rsid w:val="00EB5B99"/>
    <w:rsid w:val="00EB66E3"/>
    <w:rsid w:val="00EB68E9"/>
    <w:rsid w:val="00EB6C71"/>
    <w:rsid w:val="00EB780D"/>
    <w:rsid w:val="00EB7A82"/>
    <w:rsid w:val="00EC0311"/>
    <w:rsid w:val="00EC0BD2"/>
    <w:rsid w:val="00EC1D39"/>
    <w:rsid w:val="00EC1F71"/>
    <w:rsid w:val="00EC2211"/>
    <w:rsid w:val="00EC2276"/>
    <w:rsid w:val="00EC22E5"/>
    <w:rsid w:val="00EC3039"/>
    <w:rsid w:val="00EC4393"/>
    <w:rsid w:val="00EC6172"/>
    <w:rsid w:val="00EC618A"/>
    <w:rsid w:val="00EC6291"/>
    <w:rsid w:val="00EC65D3"/>
    <w:rsid w:val="00EC6C07"/>
    <w:rsid w:val="00EC6CA1"/>
    <w:rsid w:val="00EC6D80"/>
    <w:rsid w:val="00EC7DB1"/>
    <w:rsid w:val="00EC7E63"/>
    <w:rsid w:val="00ED0847"/>
    <w:rsid w:val="00ED085E"/>
    <w:rsid w:val="00ED161E"/>
    <w:rsid w:val="00ED188E"/>
    <w:rsid w:val="00ED1A0C"/>
    <w:rsid w:val="00ED2358"/>
    <w:rsid w:val="00ED25E4"/>
    <w:rsid w:val="00ED2DCF"/>
    <w:rsid w:val="00ED33E2"/>
    <w:rsid w:val="00ED34FE"/>
    <w:rsid w:val="00ED3939"/>
    <w:rsid w:val="00ED39BA"/>
    <w:rsid w:val="00ED3F9F"/>
    <w:rsid w:val="00ED455D"/>
    <w:rsid w:val="00ED4654"/>
    <w:rsid w:val="00ED4C7E"/>
    <w:rsid w:val="00ED50E0"/>
    <w:rsid w:val="00ED59A9"/>
    <w:rsid w:val="00ED602F"/>
    <w:rsid w:val="00ED6425"/>
    <w:rsid w:val="00ED6859"/>
    <w:rsid w:val="00ED704B"/>
    <w:rsid w:val="00ED7FE6"/>
    <w:rsid w:val="00EE0753"/>
    <w:rsid w:val="00EE08F0"/>
    <w:rsid w:val="00EE17B6"/>
    <w:rsid w:val="00EE1814"/>
    <w:rsid w:val="00EE1DAF"/>
    <w:rsid w:val="00EE2207"/>
    <w:rsid w:val="00EE247F"/>
    <w:rsid w:val="00EE2C3A"/>
    <w:rsid w:val="00EE32B4"/>
    <w:rsid w:val="00EE37EE"/>
    <w:rsid w:val="00EE38EA"/>
    <w:rsid w:val="00EE40D0"/>
    <w:rsid w:val="00EE43BE"/>
    <w:rsid w:val="00EE4AC6"/>
    <w:rsid w:val="00EE4D53"/>
    <w:rsid w:val="00EE4E13"/>
    <w:rsid w:val="00EE5088"/>
    <w:rsid w:val="00EE570B"/>
    <w:rsid w:val="00EE5DD3"/>
    <w:rsid w:val="00EE6868"/>
    <w:rsid w:val="00EE7D04"/>
    <w:rsid w:val="00EE7E7D"/>
    <w:rsid w:val="00EE7ED9"/>
    <w:rsid w:val="00EF00D2"/>
    <w:rsid w:val="00EF027E"/>
    <w:rsid w:val="00EF06FB"/>
    <w:rsid w:val="00EF07A8"/>
    <w:rsid w:val="00EF0CDF"/>
    <w:rsid w:val="00EF2916"/>
    <w:rsid w:val="00EF2B34"/>
    <w:rsid w:val="00EF379E"/>
    <w:rsid w:val="00EF3CAA"/>
    <w:rsid w:val="00EF420E"/>
    <w:rsid w:val="00EF4904"/>
    <w:rsid w:val="00EF4C2B"/>
    <w:rsid w:val="00EF5ECE"/>
    <w:rsid w:val="00EF60C7"/>
    <w:rsid w:val="00EF67B6"/>
    <w:rsid w:val="00EF703B"/>
    <w:rsid w:val="00EF7135"/>
    <w:rsid w:val="00EF7D4B"/>
    <w:rsid w:val="00EF7F98"/>
    <w:rsid w:val="00F009B3"/>
    <w:rsid w:val="00F013C7"/>
    <w:rsid w:val="00F014B3"/>
    <w:rsid w:val="00F01512"/>
    <w:rsid w:val="00F0182A"/>
    <w:rsid w:val="00F01B95"/>
    <w:rsid w:val="00F0207A"/>
    <w:rsid w:val="00F02223"/>
    <w:rsid w:val="00F02402"/>
    <w:rsid w:val="00F026C7"/>
    <w:rsid w:val="00F02768"/>
    <w:rsid w:val="00F02788"/>
    <w:rsid w:val="00F02A5C"/>
    <w:rsid w:val="00F03922"/>
    <w:rsid w:val="00F047DB"/>
    <w:rsid w:val="00F04C89"/>
    <w:rsid w:val="00F05381"/>
    <w:rsid w:val="00F0541D"/>
    <w:rsid w:val="00F05AE0"/>
    <w:rsid w:val="00F05DEC"/>
    <w:rsid w:val="00F061D7"/>
    <w:rsid w:val="00F067E2"/>
    <w:rsid w:val="00F0685C"/>
    <w:rsid w:val="00F0692C"/>
    <w:rsid w:val="00F074D0"/>
    <w:rsid w:val="00F0778C"/>
    <w:rsid w:val="00F07B9F"/>
    <w:rsid w:val="00F07E61"/>
    <w:rsid w:val="00F07FA9"/>
    <w:rsid w:val="00F101C5"/>
    <w:rsid w:val="00F10A89"/>
    <w:rsid w:val="00F112B0"/>
    <w:rsid w:val="00F113A4"/>
    <w:rsid w:val="00F1154F"/>
    <w:rsid w:val="00F11C21"/>
    <w:rsid w:val="00F11D2A"/>
    <w:rsid w:val="00F12612"/>
    <w:rsid w:val="00F12ECD"/>
    <w:rsid w:val="00F13830"/>
    <w:rsid w:val="00F13B4D"/>
    <w:rsid w:val="00F13EAF"/>
    <w:rsid w:val="00F13F87"/>
    <w:rsid w:val="00F14790"/>
    <w:rsid w:val="00F14C0C"/>
    <w:rsid w:val="00F15756"/>
    <w:rsid w:val="00F15C94"/>
    <w:rsid w:val="00F15D88"/>
    <w:rsid w:val="00F15E4B"/>
    <w:rsid w:val="00F1631A"/>
    <w:rsid w:val="00F16710"/>
    <w:rsid w:val="00F17098"/>
    <w:rsid w:val="00F174C7"/>
    <w:rsid w:val="00F200C9"/>
    <w:rsid w:val="00F20171"/>
    <w:rsid w:val="00F2048E"/>
    <w:rsid w:val="00F20AF9"/>
    <w:rsid w:val="00F20D00"/>
    <w:rsid w:val="00F212A3"/>
    <w:rsid w:val="00F219F6"/>
    <w:rsid w:val="00F21D30"/>
    <w:rsid w:val="00F21F11"/>
    <w:rsid w:val="00F21F46"/>
    <w:rsid w:val="00F22072"/>
    <w:rsid w:val="00F2208E"/>
    <w:rsid w:val="00F22BC1"/>
    <w:rsid w:val="00F22F56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285"/>
    <w:rsid w:val="00F25623"/>
    <w:rsid w:val="00F25B33"/>
    <w:rsid w:val="00F25EFF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BC7"/>
    <w:rsid w:val="00F27E57"/>
    <w:rsid w:val="00F30015"/>
    <w:rsid w:val="00F30518"/>
    <w:rsid w:val="00F3061B"/>
    <w:rsid w:val="00F31F62"/>
    <w:rsid w:val="00F320AC"/>
    <w:rsid w:val="00F325DB"/>
    <w:rsid w:val="00F32DA1"/>
    <w:rsid w:val="00F33BC7"/>
    <w:rsid w:val="00F34BAD"/>
    <w:rsid w:val="00F35242"/>
    <w:rsid w:val="00F363CC"/>
    <w:rsid w:val="00F363FA"/>
    <w:rsid w:val="00F3765F"/>
    <w:rsid w:val="00F37DF9"/>
    <w:rsid w:val="00F407B5"/>
    <w:rsid w:val="00F4085F"/>
    <w:rsid w:val="00F418B7"/>
    <w:rsid w:val="00F42404"/>
    <w:rsid w:val="00F42851"/>
    <w:rsid w:val="00F428AF"/>
    <w:rsid w:val="00F42F32"/>
    <w:rsid w:val="00F431A5"/>
    <w:rsid w:val="00F431B3"/>
    <w:rsid w:val="00F43242"/>
    <w:rsid w:val="00F43741"/>
    <w:rsid w:val="00F4445A"/>
    <w:rsid w:val="00F44AA6"/>
    <w:rsid w:val="00F44D2E"/>
    <w:rsid w:val="00F44F41"/>
    <w:rsid w:val="00F44FBF"/>
    <w:rsid w:val="00F44FC1"/>
    <w:rsid w:val="00F45005"/>
    <w:rsid w:val="00F45474"/>
    <w:rsid w:val="00F461F2"/>
    <w:rsid w:val="00F467B0"/>
    <w:rsid w:val="00F468F2"/>
    <w:rsid w:val="00F46A92"/>
    <w:rsid w:val="00F470FF"/>
    <w:rsid w:val="00F471D3"/>
    <w:rsid w:val="00F47507"/>
    <w:rsid w:val="00F47F70"/>
    <w:rsid w:val="00F5052D"/>
    <w:rsid w:val="00F50A8A"/>
    <w:rsid w:val="00F50B19"/>
    <w:rsid w:val="00F51255"/>
    <w:rsid w:val="00F5186D"/>
    <w:rsid w:val="00F53052"/>
    <w:rsid w:val="00F533DD"/>
    <w:rsid w:val="00F553CA"/>
    <w:rsid w:val="00F55E82"/>
    <w:rsid w:val="00F55E99"/>
    <w:rsid w:val="00F55EAE"/>
    <w:rsid w:val="00F55F57"/>
    <w:rsid w:val="00F5655B"/>
    <w:rsid w:val="00F5655D"/>
    <w:rsid w:val="00F56AE5"/>
    <w:rsid w:val="00F5702A"/>
    <w:rsid w:val="00F571C5"/>
    <w:rsid w:val="00F571C6"/>
    <w:rsid w:val="00F572CF"/>
    <w:rsid w:val="00F574B8"/>
    <w:rsid w:val="00F60336"/>
    <w:rsid w:val="00F605FF"/>
    <w:rsid w:val="00F60DA3"/>
    <w:rsid w:val="00F610DA"/>
    <w:rsid w:val="00F61983"/>
    <w:rsid w:val="00F61CDC"/>
    <w:rsid w:val="00F621D1"/>
    <w:rsid w:val="00F6227F"/>
    <w:rsid w:val="00F6242D"/>
    <w:rsid w:val="00F627A2"/>
    <w:rsid w:val="00F628E0"/>
    <w:rsid w:val="00F6354F"/>
    <w:rsid w:val="00F63996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67376"/>
    <w:rsid w:val="00F67A43"/>
    <w:rsid w:val="00F700B4"/>
    <w:rsid w:val="00F70C6C"/>
    <w:rsid w:val="00F70C99"/>
    <w:rsid w:val="00F71086"/>
    <w:rsid w:val="00F71B47"/>
    <w:rsid w:val="00F72385"/>
    <w:rsid w:val="00F7244E"/>
    <w:rsid w:val="00F72572"/>
    <w:rsid w:val="00F72685"/>
    <w:rsid w:val="00F729BC"/>
    <w:rsid w:val="00F72ECF"/>
    <w:rsid w:val="00F73950"/>
    <w:rsid w:val="00F73FD5"/>
    <w:rsid w:val="00F742B7"/>
    <w:rsid w:val="00F74A82"/>
    <w:rsid w:val="00F74AED"/>
    <w:rsid w:val="00F74D20"/>
    <w:rsid w:val="00F752B4"/>
    <w:rsid w:val="00F75A4A"/>
    <w:rsid w:val="00F75D8F"/>
    <w:rsid w:val="00F76302"/>
    <w:rsid w:val="00F763ED"/>
    <w:rsid w:val="00F768FF"/>
    <w:rsid w:val="00F77275"/>
    <w:rsid w:val="00F772AE"/>
    <w:rsid w:val="00F7749C"/>
    <w:rsid w:val="00F775E2"/>
    <w:rsid w:val="00F77D69"/>
    <w:rsid w:val="00F77D6A"/>
    <w:rsid w:val="00F803EB"/>
    <w:rsid w:val="00F80DED"/>
    <w:rsid w:val="00F814F6"/>
    <w:rsid w:val="00F81655"/>
    <w:rsid w:val="00F818D1"/>
    <w:rsid w:val="00F81A1E"/>
    <w:rsid w:val="00F81CD0"/>
    <w:rsid w:val="00F82E0E"/>
    <w:rsid w:val="00F8351E"/>
    <w:rsid w:val="00F835A2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7123"/>
    <w:rsid w:val="00F87870"/>
    <w:rsid w:val="00F9020A"/>
    <w:rsid w:val="00F9090B"/>
    <w:rsid w:val="00F91004"/>
    <w:rsid w:val="00F92288"/>
    <w:rsid w:val="00F9244D"/>
    <w:rsid w:val="00F924AE"/>
    <w:rsid w:val="00F92641"/>
    <w:rsid w:val="00F93528"/>
    <w:rsid w:val="00F9366D"/>
    <w:rsid w:val="00F93937"/>
    <w:rsid w:val="00F94135"/>
    <w:rsid w:val="00F94156"/>
    <w:rsid w:val="00F941B7"/>
    <w:rsid w:val="00F9473C"/>
    <w:rsid w:val="00F949A9"/>
    <w:rsid w:val="00F94D41"/>
    <w:rsid w:val="00F94FA2"/>
    <w:rsid w:val="00F95A0C"/>
    <w:rsid w:val="00F95C7B"/>
    <w:rsid w:val="00F95C7F"/>
    <w:rsid w:val="00F95FBC"/>
    <w:rsid w:val="00F96136"/>
    <w:rsid w:val="00F964A1"/>
    <w:rsid w:val="00F965F1"/>
    <w:rsid w:val="00F966D6"/>
    <w:rsid w:val="00F973FF"/>
    <w:rsid w:val="00F97494"/>
    <w:rsid w:val="00F97782"/>
    <w:rsid w:val="00F978AE"/>
    <w:rsid w:val="00F97B6D"/>
    <w:rsid w:val="00F97F48"/>
    <w:rsid w:val="00FA03A0"/>
    <w:rsid w:val="00FA0523"/>
    <w:rsid w:val="00FA05BB"/>
    <w:rsid w:val="00FA0969"/>
    <w:rsid w:val="00FA0BC9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464"/>
    <w:rsid w:val="00FA473D"/>
    <w:rsid w:val="00FA49A1"/>
    <w:rsid w:val="00FA4B81"/>
    <w:rsid w:val="00FA5155"/>
    <w:rsid w:val="00FA58EF"/>
    <w:rsid w:val="00FA6474"/>
    <w:rsid w:val="00FA653D"/>
    <w:rsid w:val="00FA6CBE"/>
    <w:rsid w:val="00FA7399"/>
    <w:rsid w:val="00FA7680"/>
    <w:rsid w:val="00FA78D9"/>
    <w:rsid w:val="00FB02C4"/>
    <w:rsid w:val="00FB034D"/>
    <w:rsid w:val="00FB044B"/>
    <w:rsid w:val="00FB091B"/>
    <w:rsid w:val="00FB0B0E"/>
    <w:rsid w:val="00FB0E2B"/>
    <w:rsid w:val="00FB0EE2"/>
    <w:rsid w:val="00FB100F"/>
    <w:rsid w:val="00FB27FA"/>
    <w:rsid w:val="00FB2AE3"/>
    <w:rsid w:val="00FB3067"/>
    <w:rsid w:val="00FB3140"/>
    <w:rsid w:val="00FB346C"/>
    <w:rsid w:val="00FB3498"/>
    <w:rsid w:val="00FB361C"/>
    <w:rsid w:val="00FB5040"/>
    <w:rsid w:val="00FB5B09"/>
    <w:rsid w:val="00FB5F47"/>
    <w:rsid w:val="00FB60E8"/>
    <w:rsid w:val="00FB69A7"/>
    <w:rsid w:val="00FB6C2F"/>
    <w:rsid w:val="00FB7123"/>
    <w:rsid w:val="00FB78B8"/>
    <w:rsid w:val="00FC01BA"/>
    <w:rsid w:val="00FC01FA"/>
    <w:rsid w:val="00FC0598"/>
    <w:rsid w:val="00FC0872"/>
    <w:rsid w:val="00FC08F3"/>
    <w:rsid w:val="00FC09F4"/>
    <w:rsid w:val="00FC0E0C"/>
    <w:rsid w:val="00FC1D4D"/>
    <w:rsid w:val="00FC1E21"/>
    <w:rsid w:val="00FC1FAC"/>
    <w:rsid w:val="00FC20E1"/>
    <w:rsid w:val="00FC2A71"/>
    <w:rsid w:val="00FC301F"/>
    <w:rsid w:val="00FC3120"/>
    <w:rsid w:val="00FC3569"/>
    <w:rsid w:val="00FC4519"/>
    <w:rsid w:val="00FC4932"/>
    <w:rsid w:val="00FC4CC4"/>
    <w:rsid w:val="00FC561D"/>
    <w:rsid w:val="00FC5C7E"/>
    <w:rsid w:val="00FC5DB4"/>
    <w:rsid w:val="00FC6237"/>
    <w:rsid w:val="00FC6676"/>
    <w:rsid w:val="00FC6709"/>
    <w:rsid w:val="00FC70D4"/>
    <w:rsid w:val="00FC7640"/>
    <w:rsid w:val="00FC7831"/>
    <w:rsid w:val="00FC78CF"/>
    <w:rsid w:val="00FC7A47"/>
    <w:rsid w:val="00FD0226"/>
    <w:rsid w:val="00FD02E0"/>
    <w:rsid w:val="00FD0FF1"/>
    <w:rsid w:val="00FD14B7"/>
    <w:rsid w:val="00FD1D49"/>
    <w:rsid w:val="00FD1E68"/>
    <w:rsid w:val="00FD26E1"/>
    <w:rsid w:val="00FD2A8E"/>
    <w:rsid w:val="00FD2C2B"/>
    <w:rsid w:val="00FD3533"/>
    <w:rsid w:val="00FD3862"/>
    <w:rsid w:val="00FD4274"/>
    <w:rsid w:val="00FD430E"/>
    <w:rsid w:val="00FD4D12"/>
    <w:rsid w:val="00FD520B"/>
    <w:rsid w:val="00FD5A1B"/>
    <w:rsid w:val="00FD5FED"/>
    <w:rsid w:val="00FD6119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43D5"/>
    <w:rsid w:val="00FE4709"/>
    <w:rsid w:val="00FE4FDD"/>
    <w:rsid w:val="00FE5043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E7D35"/>
    <w:rsid w:val="00FF03D1"/>
    <w:rsid w:val="00FF0E86"/>
    <w:rsid w:val="00FF0E93"/>
    <w:rsid w:val="00FF1CFB"/>
    <w:rsid w:val="00FF1E83"/>
    <w:rsid w:val="00FF1EA9"/>
    <w:rsid w:val="00FF20AF"/>
    <w:rsid w:val="00FF249B"/>
    <w:rsid w:val="00FF2726"/>
    <w:rsid w:val="00FF28BF"/>
    <w:rsid w:val="00FF3831"/>
    <w:rsid w:val="00FF3E0F"/>
    <w:rsid w:val="00FF44D6"/>
    <w:rsid w:val="00FF4BB5"/>
    <w:rsid w:val="00FF5033"/>
    <w:rsid w:val="00FF5B53"/>
    <w:rsid w:val="00FF5CD4"/>
    <w:rsid w:val="00FF6134"/>
    <w:rsid w:val="00FF638E"/>
    <w:rsid w:val="00FF6A6A"/>
    <w:rsid w:val="00FF6A71"/>
    <w:rsid w:val="00FF703A"/>
    <w:rsid w:val="00FF7C1F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96D3997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3A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E46F1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6F1"/>
    <w:rPr>
      <w:rFonts w:ascii="Arial" w:eastAsia="Times New Roman" w:hAnsi="Arial"/>
      <w:szCs w:val="25"/>
    </w:rPr>
  </w:style>
  <w:style w:type="character" w:styleId="CommentReference">
    <w:name w:val="annotation reference"/>
    <w:unhideWhenUsed/>
    <w:rsid w:val="00535F76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D84460"/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9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4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1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72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95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9525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25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70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483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6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28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9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998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1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07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25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94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customXml" Target="ink/ink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04-24T09:59:52.33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8596,'12'16'2609,"-10"-12"-1504,-2-9 976,-1 0-1873,1 4-753,0-1-1616,2-4 865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FACA3A-CE5E-49C2-B1B1-FEE538CC3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58</TotalTime>
  <Pages>18</Pages>
  <Words>3481</Words>
  <Characters>15592</Characters>
  <Application>Microsoft Office Word</Application>
  <DocSecurity>0</DocSecurity>
  <Lines>129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Chanikan, Krainara</dc:creator>
  <cp:keywords/>
  <cp:lastModifiedBy>Chanikan, Krainara</cp:lastModifiedBy>
  <cp:revision>8</cp:revision>
  <cp:lastPrinted>2021-08-06T01:55:00Z</cp:lastPrinted>
  <dcterms:created xsi:type="dcterms:W3CDTF">2021-08-10T05:53:00Z</dcterms:created>
  <dcterms:modified xsi:type="dcterms:W3CDTF">2021-08-11T10:54:00Z</dcterms:modified>
</cp:coreProperties>
</file>